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C562F" w14:textId="77777777" w:rsidR="00CE1E58" w:rsidRPr="00244701" w:rsidRDefault="00CE1E58" w:rsidP="00CE1E58">
      <w:pPr>
        <w:pStyle w:val="IndexHeading1"/>
        <w:spacing w:after="0" w:line="240" w:lineRule="atLeast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bookmarkStart w:id="0" w:name="_Hlk95220427"/>
      <w:r w:rsidRPr="00244701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244701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244701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39B31D85" w14:textId="77777777" w:rsidR="00CE1E58" w:rsidRPr="00244701" w:rsidRDefault="00CE1E58" w:rsidP="00CE1E58">
      <w:pPr>
        <w:pStyle w:val="IndexHeading1"/>
        <w:spacing w:after="0" w:line="240" w:lineRule="atLeast"/>
        <w:jc w:val="both"/>
        <w:outlineLvl w:val="0"/>
        <w:rPr>
          <w:rFonts w:asciiTheme="majorBidi" w:hAnsiTheme="majorBidi" w:cstheme="majorBidi"/>
          <w:b w:val="0"/>
          <w:bCs/>
          <w:sz w:val="24"/>
          <w:szCs w:val="24"/>
          <w:lang w:bidi="th-TH"/>
        </w:rPr>
      </w:pPr>
    </w:p>
    <w:p w14:paraId="278045FE" w14:textId="77777777" w:rsidR="00CE1E58" w:rsidRPr="00244701" w:rsidRDefault="00CE1E5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7F09F078" w14:textId="77777777" w:rsidR="00CE1E58" w:rsidRPr="00244701" w:rsidRDefault="00CE1E5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</w:t>
      </w:r>
      <w:r w:rsidR="00DD4626" w:rsidRPr="00244701">
        <w:rPr>
          <w:rFonts w:asciiTheme="majorBidi" w:hAnsiTheme="majorBidi" w:cstheme="majorBidi"/>
          <w:sz w:val="30"/>
          <w:szCs w:val="30"/>
          <w:cs/>
          <w:lang w:bidi="th-TH"/>
        </w:rPr>
        <w:t>น</w:t>
      </w:r>
    </w:p>
    <w:p w14:paraId="586B85FA" w14:textId="77777777" w:rsidR="00CE1E58" w:rsidRPr="00244701" w:rsidRDefault="00CE1E5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FFF9E24" w14:textId="72FC63EA" w:rsidR="00E80D58" w:rsidRPr="00244701" w:rsidRDefault="00E80D5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5791EE35" w14:textId="70399ACB" w:rsidR="005B1908" w:rsidRPr="00244701" w:rsidRDefault="005B190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7C628824" w14:textId="6CF44D63" w:rsidR="00E80D58" w:rsidRPr="00244701" w:rsidRDefault="00E80D5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7349C1AD" w14:textId="5813A701" w:rsidR="005B1908" w:rsidRPr="00244701" w:rsidRDefault="005B190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สินทรัพย์ทางการเงินที่อยู่ในความต้องการของตลาด</w:t>
      </w:r>
    </w:p>
    <w:p w14:paraId="6B0DCEB4" w14:textId="77777777" w:rsidR="00CE1E58" w:rsidRPr="00244701" w:rsidRDefault="00DD4626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เงินลงทุนในบริษัทร่วม</w:t>
      </w:r>
    </w:p>
    <w:p w14:paraId="0BBFB286" w14:textId="77777777" w:rsidR="00DD4626" w:rsidRPr="00244701" w:rsidRDefault="00DD4626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54307E25" w14:textId="77777777" w:rsidR="00EC4D4D" w:rsidRPr="00244701" w:rsidRDefault="00EC4D4D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13FFE4CA" w14:textId="77777777" w:rsidR="00711C2C" w:rsidRPr="00244701" w:rsidRDefault="00711C2C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70" w:hanging="1170"/>
        <w:jc w:val="both"/>
        <w:outlineLvl w:val="0"/>
        <w:rPr>
          <w:rFonts w:asciiTheme="majorBidi" w:hAnsiTheme="majorBidi" w:cstheme="majorBidi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ใบอนุญาตให้ใช้คลื่นความถี่</w:t>
      </w:r>
      <w:r w:rsidR="00676B5F" w:rsidRPr="00244701">
        <w:rPr>
          <w:rFonts w:asciiTheme="majorBidi" w:hAnsiTheme="majorBidi" w:cstheme="majorBidi"/>
          <w:sz w:val="30"/>
          <w:szCs w:val="30"/>
          <w:cs/>
          <w:lang w:bidi="th-TH"/>
        </w:rPr>
        <w:t>และประกอบกิจการ</w:t>
      </w: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โทรทัศน์</w:t>
      </w:r>
    </w:p>
    <w:p w14:paraId="5AF8D6D3" w14:textId="4F54C64F" w:rsidR="00C53F19" w:rsidRPr="00244701" w:rsidRDefault="00C53F19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70" w:hanging="1170"/>
        <w:jc w:val="both"/>
        <w:outlineLvl w:val="0"/>
        <w:rPr>
          <w:rFonts w:asciiTheme="majorBidi" w:hAnsiTheme="majorBidi" w:cstheme="majorBidi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ค่าความนิยม</w:t>
      </w:r>
    </w:p>
    <w:p w14:paraId="1AEFF663" w14:textId="4DBABDB0" w:rsidR="00EC4D4D" w:rsidRPr="00244701" w:rsidRDefault="00EC4D4D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70" w:hanging="1170"/>
        <w:jc w:val="both"/>
        <w:outlineLvl w:val="0"/>
        <w:rPr>
          <w:rFonts w:asciiTheme="majorBidi" w:hAnsiTheme="majorBidi" w:cstheme="majorBidi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ประมาณการหนี้สิน</w:t>
      </w:r>
      <w:r w:rsidR="00AB7DF5" w:rsidRPr="00244701">
        <w:rPr>
          <w:rFonts w:asciiTheme="majorBidi" w:hAnsiTheme="majorBidi" w:cstheme="majorBidi"/>
          <w:sz w:val="30"/>
          <w:szCs w:val="30"/>
          <w:cs/>
          <w:lang w:bidi="th-TH"/>
        </w:rPr>
        <w:t>ไม่หมุนเวียน</w:t>
      </w: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สำหรับผลประโยชน์พนักงาน</w:t>
      </w:r>
    </w:p>
    <w:p w14:paraId="02CBEF3D" w14:textId="11D8868F" w:rsidR="00EC4D4D" w:rsidRPr="00244701" w:rsidRDefault="00EC4D4D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  <w:r w:rsidR="00B50099" w:rsidRPr="00244701">
        <w:rPr>
          <w:rFonts w:asciiTheme="majorBidi" w:hAnsiTheme="majorBidi" w:cstheme="majorBidi"/>
          <w:sz w:val="30"/>
          <w:szCs w:val="30"/>
          <w:cs/>
          <w:lang w:bidi="th-TH"/>
        </w:rPr>
        <w:t>ตามกฎหมาย</w:t>
      </w:r>
    </w:p>
    <w:p w14:paraId="64A59E45" w14:textId="77777777" w:rsidR="00DD4626" w:rsidRPr="00244701" w:rsidRDefault="00EC4D4D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242058" w:rsidRPr="00244701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161CB4E7" w14:textId="77777777" w:rsidR="00D109D9" w:rsidRPr="00244701" w:rsidRDefault="00D109D9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4701">
        <w:rPr>
          <w:rFonts w:asciiTheme="majorBidi" w:hAnsiTheme="majorBidi" w:cstheme="majorBidi"/>
          <w:sz w:val="30"/>
          <w:szCs w:val="30"/>
          <w:cs/>
          <w:lang w:val="en-US" w:bidi="th-TH"/>
        </w:rPr>
        <w:t>ค่าใช้จ่ายตามลักษณะ</w:t>
      </w:r>
    </w:p>
    <w:p w14:paraId="6654AF9F" w14:textId="77777777" w:rsidR="0033327A" w:rsidRPr="00244701" w:rsidRDefault="0033327A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59E25F52" w14:textId="43B9A483" w:rsidR="00F9643E" w:rsidRPr="00244701" w:rsidRDefault="00F9643E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  <w:r w:rsidR="00313826" w:rsidRPr="00244701">
        <w:rPr>
          <w:rFonts w:asciiTheme="majorBidi" w:hAnsiTheme="majorBidi" w:cstheme="majorBidi"/>
          <w:sz w:val="30"/>
          <w:szCs w:val="30"/>
          <w:cs/>
          <w:lang w:bidi="th-TH"/>
        </w:rPr>
        <w:t>ขั้นพื้นฐาน</w:t>
      </w:r>
    </w:p>
    <w:p w14:paraId="5C6FB098" w14:textId="77777777" w:rsidR="00F277D4" w:rsidRPr="00244701" w:rsidRDefault="00F277D4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43D68EF6" w14:textId="77777777" w:rsidR="00F277D4" w:rsidRPr="00244701" w:rsidRDefault="00F277D4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193741BF" w14:textId="77777777" w:rsidR="00A52F8D" w:rsidRPr="00244701" w:rsidRDefault="00A52F8D" w:rsidP="00E66A0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การบริหารจัดการทุน</w:t>
      </w:r>
    </w:p>
    <w:p w14:paraId="77E1EFB6" w14:textId="77777777" w:rsidR="00A52F8D" w:rsidRPr="00244701" w:rsidRDefault="00A52F8D" w:rsidP="00E66A0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0B7A740F" w14:textId="2A7A440F" w:rsidR="00F95488" w:rsidRPr="008057FB" w:rsidRDefault="00A52F8D" w:rsidP="008057F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bookmarkEnd w:id="0"/>
    <w:p w14:paraId="2EA6369D" w14:textId="77777777" w:rsidR="0025275A" w:rsidRPr="001F44AA" w:rsidRDefault="002371CF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b/>
          <w:bCs/>
        </w:rPr>
        <w:br w:type="page"/>
      </w:r>
      <w:r w:rsidR="0025275A" w:rsidRPr="001F44AA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14:paraId="3989F283" w14:textId="77777777" w:rsidR="0025275A" w:rsidRPr="00366488" w:rsidRDefault="0025275A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C295E62" w14:textId="2346C547" w:rsidR="0025275A" w:rsidRPr="00244701" w:rsidRDefault="0025275A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49566A" w:rsidRPr="00244701">
        <w:rPr>
          <w:rFonts w:asciiTheme="majorBidi" w:hAnsiTheme="majorBidi" w:cstheme="majorBidi"/>
          <w:sz w:val="30"/>
          <w:szCs w:val="30"/>
          <w:cs/>
        </w:rPr>
        <w:t>นี้</w:t>
      </w:r>
      <w:r w:rsidRPr="00244701">
        <w:rPr>
          <w:rFonts w:asciiTheme="majorBidi" w:hAnsiTheme="majorBidi" w:cstheme="majorBidi"/>
          <w:sz w:val="30"/>
          <w:szCs w:val="30"/>
          <w:cs/>
        </w:rPr>
        <w:t>ได้รับอนุมั</w:t>
      </w:r>
      <w:r w:rsidR="006322AD" w:rsidRPr="00244701">
        <w:rPr>
          <w:rFonts w:asciiTheme="majorBidi" w:hAnsiTheme="majorBidi" w:cstheme="majorBidi"/>
          <w:sz w:val="30"/>
          <w:szCs w:val="30"/>
          <w:cs/>
        </w:rPr>
        <w:t>ติ</w:t>
      </w:r>
      <w:r w:rsidR="00C67B97" w:rsidRPr="00244701">
        <w:rPr>
          <w:rFonts w:asciiTheme="majorBidi" w:hAnsiTheme="majorBidi" w:cstheme="majorBidi"/>
          <w:sz w:val="30"/>
          <w:szCs w:val="30"/>
          <w:cs/>
        </w:rPr>
        <w:t>ให้ออกงบการเงิน</w:t>
      </w:r>
      <w:r w:rsidR="006322AD" w:rsidRPr="00244701">
        <w:rPr>
          <w:rFonts w:asciiTheme="majorBidi" w:hAnsiTheme="majorBidi" w:cstheme="majorBidi"/>
          <w:sz w:val="30"/>
          <w:szCs w:val="30"/>
          <w:cs/>
        </w:rPr>
        <w:t>จาก</w:t>
      </w:r>
      <w:r w:rsidR="003D3556" w:rsidRPr="00244701">
        <w:rPr>
          <w:rFonts w:asciiTheme="majorBidi" w:hAnsiTheme="majorBidi" w:cstheme="majorBidi"/>
          <w:sz w:val="30"/>
          <w:szCs w:val="30"/>
          <w:cs/>
        </w:rPr>
        <w:t>คณะ</w:t>
      </w:r>
      <w:r w:rsidR="006322AD" w:rsidRPr="00244701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="00C67B97" w:rsidRPr="00244701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4630FF" w:rsidRPr="002447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76759">
        <w:rPr>
          <w:rFonts w:asciiTheme="majorBidi" w:hAnsiTheme="majorBidi" w:cstheme="majorBidi"/>
          <w:sz w:val="30"/>
          <w:szCs w:val="30"/>
        </w:rPr>
        <w:t>2</w:t>
      </w:r>
      <w:r w:rsidR="007A17D3">
        <w:rPr>
          <w:rFonts w:asciiTheme="majorBidi" w:hAnsiTheme="majorBidi" w:cstheme="majorBidi"/>
          <w:sz w:val="30"/>
          <w:szCs w:val="30"/>
        </w:rPr>
        <w:t>2</w:t>
      </w:r>
      <w:r w:rsidR="009928CD">
        <w:rPr>
          <w:rFonts w:asciiTheme="majorBidi" w:hAnsiTheme="majorBidi" w:cstheme="majorBidi"/>
          <w:sz w:val="30"/>
          <w:szCs w:val="30"/>
        </w:rPr>
        <w:t xml:space="preserve"> </w:t>
      </w:r>
      <w:r w:rsidR="009928CD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9928CD">
        <w:rPr>
          <w:rFonts w:asciiTheme="majorBidi" w:hAnsiTheme="majorBidi" w:cstheme="majorBidi"/>
          <w:sz w:val="30"/>
          <w:szCs w:val="30"/>
        </w:rPr>
        <w:t>256</w:t>
      </w:r>
      <w:r w:rsidR="001D3E39">
        <w:rPr>
          <w:rFonts w:asciiTheme="majorBidi" w:hAnsiTheme="majorBidi" w:cstheme="majorBidi"/>
          <w:sz w:val="30"/>
          <w:szCs w:val="30"/>
        </w:rPr>
        <w:t>7</w:t>
      </w:r>
    </w:p>
    <w:p w14:paraId="5A16CACA" w14:textId="77777777" w:rsidR="00E66B73" w:rsidRPr="00366488" w:rsidRDefault="00E66B73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376E8485" w14:textId="0FF5E0CB" w:rsidR="00E66B73" w:rsidRPr="001F44AA" w:rsidRDefault="00A55A02" w:rsidP="001F44AA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1F44AA">
        <w:rPr>
          <w:rFonts w:asciiTheme="majorBidi" w:hAnsiTheme="majorBidi" w:cstheme="majorBidi"/>
          <w:sz w:val="30"/>
          <w:szCs w:val="30"/>
          <w:u w:val="none"/>
          <w:cs/>
        </w:rPr>
        <w:t>ข้อมูล</w:t>
      </w:r>
      <w:r w:rsidR="00E66B73" w:rsidRPr="001F44AA">
        <w:rPr>
          <w:rFonts w:asciiTheme="majorBidi" w:hAnsiTheme="majorBidi" w:cstheme="majorBidi"/>
          <w:sz w:val="30"/>
          <w:szCs w:val="30"/>
          <w:u w:val="none"/>
          <w:cs/>
        </w:rPr>
        <w:t>ทั่วไป</w:t>
      </w:r>
    </w:p>
    <w:p w14:paraId="25DEB3B1" w14:textId="77777777" w:rsidR="00E66B73" w:rsidRPr="00366488" w:rsidRDefault="00E66B73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6BA04AD1" w14:textId="5B91C47F" w:rsidR="00FF744B" w:rsidRDefault="000A2EF6" w:rsidP="001F44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A2EF6">
        <w:rPr>
          <w:rFonts w:asciiTheme="majorBidi" w:hAnsiTheme="majorBidi"/>
          <w:sz w:val="30"/>
          <w:szCs w:val="30"/>
          <w:cs/>
        </w:rPr>
        <w:t>บริษัท อมรินทร์ คอร์เปอเรชั่นส์ จำกัด</w:t>
      </w:r>
      <w:r w:rsidR="00E66B73" w:rsidRPr="00FD3FED">
        <w:rPr>
          <w:rFonts w:asciiTheme="majorBidi" w:hAnsiTheme="majorBidi" w:cstheme="majorBidi"/>
          <w:sz w:val="30"/>
          <w:szCs w:val="30"/>
          <w:cs/>
        </w:rPr>
        <w:t xml:space="preserve"> (มหาชน)</w:t>
      </w:r>
      <w:r w:rsidR="00764C8F" w:rsidRPr="00FD3FED">
        <w:rPr>
          <w:rFonts w:asciiTheme="majorBidi" w:hAnsiTheme="majorBidi" w:cstheme="majorBidi"/>
          <w:sz w:val="30"/>
          <w:szCs w:val="30"/>
        </w:rPr>
        <w:t xml:space="preserve"> “</w:t>
      </w:r>
      <w:r w:rsidR="00764C8F" w:rsidRPr="00FD3FE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764C8F" w:rsidRPr="00FD3FED">
        <w:rPr>
          <w:rFonts w:asciiTheme="majorBidi" w:hAnsiTheme="majorBidi" w:cstheme="majorBidi"/>
          <w:sz w:val="30"/>
          <w:szCs w:val="30"/>
        </w:rPr>
        <w:t>”</w:t>
      </w:r>
      <w:r w:rsidR="00764C8F" w:rsidRPr="00FD3FE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66B73" w:rsidRPr="00FD3FED">
        <w:rPr>
          <w:rFonts w:asciiTheme="majorBidi" w:hAnsiTheme="majorBidi" w:cstheme="majorBidi"/>
          <w:sz w:val="30"/>
          <w:szCs w:val="30"/>
          <w:cs/>
        </w:rPr>
        <w:t>เป็นนิติบุคคล</w:t>
      </w:r>
      <w:r w:rsidR="00764C8F" w:rsidRPr="00FD3FED">
        <w:rPr>
          <w:rFonts w:asciiTheme="majorBidi" w:hAnsiTheme="majorBidi" w:cstheme="majorBidi"/>
          <w:sz w:val="30"/>
          <w:szCs w:val="30"/>
          <w:cs/>
        </w:rPr>
        <w:t>ที่จัดตั้งขึ้น</w:t>
      </w:r>
      <w:r w:rsidR="00E66B73" w:rsidRPr="00FD3FED">
        <w:rPr>
          <w:rFonts w:asciiTheme="majorBidi" w:hAnsiTheme="majorBidi" w:cstheme="majorBidi"/>
          <w:sz w:val="30"/>
          <w:szCs w:val="30"/>
          <w:cs/>
        </w:rPr>
        <w:t>ในประเทศไทย</w:t>
      </w:r>
      <w:r w:rsidR="00256CFC" w:rsidRPr="00FD3FE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F44AA" w:rsidRPr="00FD3FED">
        <w:rPr>
          <w:rFonts w:asciiTheme="majorBidi" w:hAnsiTheme="majorBidi" w:cstheme="majorBidi"/>
          <w:sz w:val="30"/>
          <w:szCs w:val="30"/>
        </w:rPr>
        <w:br/>
      </w:r>
      <w:r w:rsidR="00256CFC" w:rsidRPr="00FD3FED">
        <w:rPr>
          <w:rFonts w:asciiTheme="majorBidi" w:hAnsiTheme="majorBidi" w:cstheme="majorBidi"/>
          <w:sz w:val="30"/>
          <w:szCs w:val="30"/>
          <w:cs/>
        </w:rPr>
        <w:t>และจดทะเบียนกับตลาดหลักทรัพย์แห่งประเทศไทยเมื่อเดือนมิถุนายน</w:t>
      </w:r>
      <w:r w:rsidR="00400B77" w:rsidRPr="00FD3FED">
        <w:rPr>
          <w:rFonts w:asciiTheme="majorBidi" w:hAnsiTheme="majorBidi" w:cstheme="majorBidi"/>
          <w:sz w:val="30"/>
          <w:szCs w:val="30"/>
        </w:rPr>
        <w:t xml:space="preserve"> 2536 </w:t>
      </w:r>
      <w:r w:rsidR="00256CFC" w:rsidRPr="00FD3FED">
        <w:rPr>
          <w:rFonts w:asciiTheme="majorBidi" w:hAnsiTheme="majorBidi" w:cstheme="majorBidi"/>
          <w:sz w:val="30"/>
          <w:szCs w:val="30"/>
          <w:cs/>
        </w:rPr>
        <w:t>โดย</w:t>
      </w:r>
      <w:r w:rsidR="00311907" w:rsidRPr="00FD3FED">
        <w:rPr>
          <w:rFonts w:asciiTheme="majorBidi" w:hAnsiTheme="majorBidi" w:cstheme="majorBidi"/>
          <w:sz w:val="30"/>
          <w:szCs w:val="30"/>
          <w:cs/>
        </w:rPr>
        <w:t>มี</w:t>
      </w:r>
      <w:r w:rsidR="00FF744B" w:rsidRPr="00FD3FED">
        <w:rPr>
          <w:rFonts w:asciiTheme="majorBidi" w:hAnsiTheme="majorBidi" w:cstheme="majorBidi"/>
          <w:sz w:val="30"/>
          <w:szCs w:val="30"/>
          <w:cs/>
        </w:rPr>
        <w:t>ที่อยู่จดทะเบียน</w:t>
      </w:r>
      <w:r w:rsidR="00256CFC" w:rsidRPr="00FD3FED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="004A3EA9" w:rsidRPr="00FD3FED">
        <w:rPr>
          <w:rFonts w:asciiTheme="majorBidi" w:hAnsiTheme="majorBidi" w:cstheme="majorBidi"/>
          <w:sz w:val="30"/>
          <w:szCs w:val="30"/>
        </w:rPr>
        <w:br/>
      </w:r>
      <w:r w:rsidR="00FF744B" w:rsidRPr="00FD3FED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="001C69FA" w:rsidRPr="00FD3FED">
        <w:rPr>
          <w:rFonts w:asciiTheme="majorBidi" w:hAnsiTheme="majorBidi" w:cstheme="majorBidi"/>
          <w:sz w:val="30"/>
          <w:szCs w:val="30"/>
        </w:rPr>
        <w:t xml:space="preserve">378 </w:t>
      </w:r>
      <w:r w:rsidR="001C69FA" w:rsidRPr="00FD3FED">
        <w:rPr>
          <w:rFonts w:asciiTheme="majorBidi" w:hAnsiTheme="majorBidi" w:cstheme="majorBidi"/>
          <w:sz w:val="30"/>
          <w:szCs w:val="30"/>
          <w:cs/>
        </w:rPr>
        <w:t xml:space="preserve">ถนนชัยพฤกษ์ แขวงตลิ่งชัน เขตตลิ่งชัน </w:t>
      </w:r>
      <w:r w:rsidR="008E58E2" w:rsidRPr="00FD3FED">
        <w:rPr>
          <w:rFonts w:asciiTheme="majorBidi" w:hAnsiTheme="majorBidi" w:cstheme="majorBidi"/>
          <w:sz w:val="30"/>
          <w:szCs w:val="30"/>
          <w:cs/>
        </w:rPr>
        <w:t xml:space="preserve">กรุงเทพมหานคร </w:t>
      </w:r>
    </w:p>
    <w:p w14:paraId="63929A28" w14:textId="0A30CA99" w:rsidR="00366488" w:rsidRPr="00366488" w:rsidRDefault="00366488" w:rsidP="001F44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CD90FCD" w14:textId="1F7E3F00" w:rsidR="00366488" w:rsidRPr="00FD3FED" w:rsidRDefault="00366488" w:rsidP="001F44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66488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/>
          <w:sz w:val="30"/>
          <w:szCs w:val="30"/>
        </w:rPr>
        <w:t>24</w:t>
      </w:r>
      <w:r w:rsidRPr="00366488">
        <w:rPr>
          <w:rFonts w:asciiTheme="majorBidi" w:hAnsiTheme="majorBidi"/>
          <w:sz w:val="30"/>
          <w:szCs w:val="30"/>
          <w:cs/>
        </w:rPr>
        <w:t xml:space="preserve"> พฤษภาคม </w:t>
      </w:r>
      <w:r>
        <w:rPr>
          <w:rFonts w:asciiTheme="majorBidi" w:hAnsiTheme="majorBidi"/>
          <w:sz w:val="30"/>
          <w:szCs w:val="30"/>
        </w:rPr>
        <w:t>2566</w:t>
      </w:r>
      <w:r w:rsidRPr="00366488">
        <w:rPr>
          <w:rFonts w:asciiTheme="majorBidi" w:hAnsiTheme="majorBidi"/>
          <w:sz w:val="30"/>
          <w:szCs w:val="30"/>
          <w:cs/>
        </w:rPr>
        <w:t xml:space="preserve"> บริษัทได้จดทะเบียนการเปลี่ยนแปลงชื่อบริษัทกับกระทรวงพาณิชย์จาก </w:t>
      </w:r>
      <w:r>
        <w:rPr>
          <w:rFonts w:asciiTheme="majorBidi" w:hAnsiTheme="majorBidi"/>
          <w:sz w:val="30"/>
          <w:szCs w:val="30"/>
        </w:rPr>
        <w:br/>
      </w:r>
      <w:r w:rsidRPr="00366488">
        <w:rPr>
          <w:rFonts w:asciiTheme="majorBidi" w:hAnsiTheme="majorBidi"/>
          <w:sz w:val="30"/>
          <w:szCs w:val="30"/>
          <w:cs/>
        </w:rPr>
        <w:t>“บริษัท อมรินทร์ พริ้นติ้ง แอนด์ พับลิชชิ่ง จำกัด (มหาชน)” เป็น “บริษัท อมรินทร์ คอร์เปอเรชั่นส์ จำกัด (มหาชน)”</w:t>
      </w:r>
    </w:p>
    <w:p w14:paraId="7F6312A2" w14:textId="77777777" w:rsidR="00FF744B" w:rsidRPr="00366488" w:rsidRDefault="00FF744B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6456F633" w14:textId="48FDA542" w:rsidR="009D0DBB" w:rsidRDefault="009D0DBB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9D0DBB">
        <w:rPr>
          <w:rFonts w:asciiTheme="majorBidi" w:hAnsiTheme="majorBidi"/>
          <w:sz w:val="30"/>
          <w:szCs w:val="30"/>
          <w:cs/>
        </w:rPr>
        <w:t>ในเดือ</w:t>
      </w:r>
      <w:r>
        <w:rPr>
          <w:rFonts w:asciiTheme="majorBidi" w:hAnsiTheme="majorBidi" w:hint="cs"/>
          <w:sz w:val="30"/>
          <w:szCs w:val="30"/>
          <w:cs/>
        </w:rPr>
        <w:t>นตุลาคม</w:t>
      </w:r>
      <w:r w:rsidRPr="009D0DBB">
        <w:rPr>
          <w:rFonts w:asciiTheme="majorBidi" w:hAnsiTheme="majorBidi"/>
          <w:sz w:val="30"/>
          <w:szCs w:val="30"/>
          <w:cs/>
        </w:rPr>
        <w:t xml:space="preserve"> </w:t>
      </w:r>
      <w:r w:rsidR="00387C94">
        <w:rPr>
          <w:rFonts w:asciiTheme="majorBidi" w:hAnsiTheme="majorBidi"/>
          <w:sz w:val="30"/>
          <w:szCs w:val="30"/>
        </w:rPr>
        <w:t>2566</w:t>
      </w:r>
      <w:r w:rsidRPr="009D0DBB">
        <w:rPr>
          <w:rFonts w:asciiTheme="majorBidi" w:hAnsiTheme="majorBidi"/>
          <w:sz w:val="30"/>
          <w:szCs w:val="30"/>
          <w:cs/>
        </w:rPr>
        <w:t xml:space="preserve"> บริษัท </w:t>
      </w:r>
      <w:r>
        <w:rPr>
          <w:rFonts w:asciiTheme="majorBidi" w:hAnsiTheme="majorBidi" w:hint="cs"/>
          <w:sz w:val="30"/>
          <w:szCs w:val="30"/>
          <w:cs/>
        </w:rPr>
        <w:t>สิริภักดีธรรม</w:t>
      </w:r>
      <w:r w:rsidRPr="009D0DBB">
        <w:rPr>
          <w:rFonts w:asciiTheme="majorBidi" w:hAnsiTheme="majorBidi"/>
          <w:sz w:val="30"/>
          <w:szCs w:val="30"/>
          <w:cs/>
        </w:rPr>
        <w:t xml:space="preserve"> จำกัดได้ซื้อหุ้นสามัญ</w:t>
      </w:r>
      <w:r w:rsidR="00C12993">
        <w:rPr>
          <w:rFonts w:asciiTheme="majorBidi" w:hAnsiTheme="majorBidi" w:hint="cs"/>
          <w:sz w:val="30"/>
          <w:szCs w:val="30"/>
          <w:cs/>
        </w:rPr>
        <w:t>ของบริษัท</w:t>
      </w:r>
      <w:r>
        <w:rPr>
          <w:rFonts w:asciiTheme="majorBidi" w:hAnsiTheme="majorBidi" w:hint="cs"/>
          <w:sz w:val="30"/>
          <w:szCs w:val="30"/>
          <w:cs/>
        </w:rPr>
        <w:t xml:space="preserve">ร้อยละ </w:t>
      </w:r>
      <w:r>
        <w:rPr>
          <w:rFonts w:asciiTheme="majorBidi" w:hAnsiTheme="majorBidi"/>
          <w:sz w:val="30"/>
          <w:szCs w:val="30"/>
        </w:rPr>
        <w:t>13.86</w:t>
      </w:r>
      <w:r>
        <w:rPr>
          <w:rFonts w:asciiTheme="majorBidi" w:hAnsiTheme="majorBidi" w:hint="cs"/>
          <w:sz w:val="30"/>
          <w:szCs w:val="30"/>
          <w:cs/>
        </w:rPr>
        <w:t xml:space="preserve"> จากครอบครัว</w:t>
      </w:r>
      <w:r w:rsidRPr="00244701">
        <w:rPr>
          <w:rFonts w:asciiTheme="majorBidi" w:hAnsiTheme="majorBidi" w:cstheme="majorBidi"/>
          <w:sz w:val="30"/>
          <w:szCs w:val="30"/>
          <w:cs/>
        </w:rPr>
        <w:t>อุทกะพันธุ์</w:t>
      </w:r>
      <w:r w:rsidRPr="009D0DBB">
        <w:rPr>
          <w:rFonts w:asciiTheme="majorBidi" w:hAnsiTheme="majorBidi"/>
          <w:sz w:val="30"/>
          <w:szCs w:val="30"/>
          <w:cs/>
        </w:rPr>
        <w:t xml:space="preserve"> ซึ่งเป็น</w:t>
      </w:r>
      <w:r w:rsidRPr="006E5C85">
        <w:rPr>
          <w:rFonts w:asciiTheme="majorBidi" w:hAnsiTheme="majorBidi"/>
          <w:spacing w:val="-4"/>
          <w:sz w:val="30"/>
          <w:szCs w:val="30"/>
          <w:cs/>
        </w:rPr>
        <w:t>ผู้ถือหุ้นรายใหญ่</w:t>
      </w:r>
      <w:r w:rsidR="00366488" w:rsidRPr="006E5C85">
        <w:rPr>
          <w:rFonts w:asciiTheme="majorBidi" w:hAnsiTheme="majorBidi" w:hint="cs"/>
          <w:spacing w:val="-4"/>
          <w:sz w:val="30"/>
          <w:szCs w:val="30"/>
          <w:cs/>
        </w:rPr>
        <w:t>ในลำดับที่สอง</w:t>
      </w:r>
      <w:r w:rsidRPr="006E5C85">
        <w:rPr>
          <w:rFonts w:asciiTheme="majorBidi" w:hAnsiTheme="majorBidi"/>
          <w:spacing w:val="-4"/>
          <w:sz w:val="30"/>
          <w:szCs w:val="30"/>
          <w:cs/>
        </w:rPr>
        <w:t xml:space="preserve"> ทำให้ผู้ถือหุ้นรายใหญ่ของบริษัทเปลี่ยนเป็น</w:t>
      </w:r>
      <w:r w:rsidRPr="006E5C85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 วัฒนภักดี จำกัด </w:t>
      </w:r>
      <w:r w:rsidR="00C12993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6E5C85">
        <w:rPr>
          <w:rFonts w:asciiTheme="majorBidi" w:hAnsiTheme="majorBidi" w:cstheme="majorBidi"/>
          <w:spacing w:val="-4"/>
          <w:sz w:val="30"/>
          <w:szCs w:val="30"/>
          <w:cs/>
        </w:rPr>
        <w:t xml:space="preserve">(ถือหุ้นร้อยละ </w:t>
      </w:r>
      <w:r w:rsidRPr="006E5C85">
        <w:rPr>
          <w:rFonts w:asciiTheme="majorBidi" w:hAnsiTheme="majorBidi" w:cstheme="majorBidi"/>
          <w:spacing w:val="-4"/>
          <w:sz w:val="30"/>
          <w:szCs w:val="30"/>
        </w:rPr>
        <w:t>60.35</w:t>
      </w:r>
      <w:r w:rsidRPr="006E5C85">
        <w:rPr>
          <w:rFonts w:asciiTheme="majorBidi" w:hAnsiTheme="majorBidi" w:cstheme="majorBidi"/>
          <w:spacing w:val="-4"/>
          <w:sz w:val="30"/>
          <w:szCs w:val="30"/>
          <w:cs/>
        </w:rPr>
        <w:t>)</w:t>
      </w:r>
      <w:r w:rsidRPr="00244701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และบริษัท สิริภักดีธรรม จำกัด </w:t>
      </w:r>
      <w:r w:rsidRPr="00244701">
        <w:rPr>
          <w:rFonts w:asciiTheme="majorBidi" w:hAnsiTheme="majorBidi" w:cstheme="majorBidi"/>
          <w:sz w:val="30"/>
          <w:szCs w:val="30"/>
          <w:cs/>
        </w:rPr>
        <w:t xml:space="preserve">(ถือหุ้นร้อยละ </w:t>
      </w:r>
      <w:r>
        <w:rPr>
          <w:rFonts w:asciiTheme="majorBidi" w:hAnsiTheme="majorBidi" w:cstheme="majorBidi"/>
          <w:sz w:val="30"/>
          <w:szCs w:val="30"/>
        </w:rPr>
        <w:t>13.86</w:t>
      </w:r>
      <w:r w:rsidRPr="00244701">
        <w:rPr>
          <w:rFonts w:asciiTheme="majorBidi" w:hAnsiTheme="majorBidi" w:cstheme="majorBidi"/>
          <w:sz w:val="30"/>
          <w:szCs w:val="30"/>
          <w:cs/>
        </w:rPr>
        <w:t>)</w:t>
      </w:r>
      <w:r w:rsidR="0036648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66488" w:rsidRPr="00366488">
        <w:rPr>
          <w:rFonts w:asciiTheme="majorBidi" w:hAnsiTheme="majorBidi"/>
          <w:sz w:val="30"/>
          <w:szCs w:val="30"/>
          <w:cs/>
        </w:rPr>
        <w:t>ซึ่งบริษัททั้งสองแห่งเป็นนิติบุคคล</w:t>
      </w:r>
      <w:r w:rsidR="00C12993">
        <w:rPr>
          <w:rFonts w:asciiTheme="majorBidi" w:hAnsiTheme="majorBidi"/>
          <w:sz w:val="30"/>
          <w:szCs w:val="30"/>
          <w:cs/>
        </w:rPr>
        <w:br/>
      </w:r>
      <w:r w:rsidR="00366488" w:rsidRPr="00366488">
        <w:rPr>
          <w:rFonts w:asciiTheme="majorBidi" w:hAnsiTheme="majorBidi"/>
          <w:sz w:val="30"/>
          <w:szCs w:val="30"/>
          <w:cs/>
        </w:rPr>
        <w:t>ที่จัดตั้งขึ้นในประเทศไทย</w:t>
      </w:r>
    </w:p>
    <w:p w14:paraId="04A1173E" w14:textId="77777777" w:rsidR="009D0DBB" w:rsidRPr="00366488" w:rsidRDefault="009D0DBB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14CCDD7B" w14:textId="49C559DE" w:rsidR="001B4279" w:rsidRPr="00244701" w:rsidRDefault="00C17293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</w:t>
      </w:r>
      <w:r w:rsidR="001C69FA" w:rsidRPr="00244701">
        <w:rPr>
          <w:rFonts w:asciiTheme="majorBidi" w:hAnsiTheme="majorBidi" w:cstheme="majorBidi"/>
          <w:sz w:val="30"/>
          <w:szCs w:val="30"/>
          <w:cs/>
        </w:rPr>
        <w:t>รับจ้างพิมพ์ โฆษณา และขายสิ่งพิมพ์</w:t>
      </w:r>
      <w:r w:rsidR="008560B2" w:rsidRPr="00244701">
        <w:rPr>
          <w:rFonts w:asciiTheme="majorBidi" w:hAnsiTheme="majorBidi" w:cstheme="majorBidi"/>
          <w:sz w:val="30"/>
          <w:szCs w:val="30"/>
          <w:cs/>
        </w:rPr>
        <w:t xml:space="preserve"> กลุ่มบริษัทดำเนินธุรกิจหลักเกี่ยวกับ</w:t>
      </w:r>
      <w:r w:rsidR="00400B77" w:rsidRPr="00244701">
        <w:rPr>
          <w:rFonts w:asciiTheme="majorBidi" w:hAnsiTheme="majorBidi" w:cstheme="majorBidi"/>
          <w:sz w:val="30"/>
          <w:szCs w:val="30"/>
          <w:cs/>
        </w:rPr>
        <w:t xml:space="preserve">       </w:t>
      </w:r>
      <w:r w:rsidR="008560B2" w:rsidRPr="00244701">
        <w:rPr>
          <w:rFonts w:asciiTheme="majorBidi" w:hAnsiTheme="majorBidi" w:cstheme="majorBidi"/>
          <w:sz w:val="30"/>
          <w:szCs w:val="30"/>
          <w:cs/>
        </w:rPr>
        <w:t xml:space="preserve">รับจ้างพิมพ์ โฆษณา </w:t>
      </w:r>
      <w:r w:rsidR="00066A6F" w:rsidRPr="00244701">
        <w:rPr>
          <w:rFonts w:asciiTheme="majorBidi" w:hAnsiTheme="majorBidi" w:cstheme="majorBidi"/>
          <w:sz w:val="30"/>
          <w:szCs w:val="30"/>
          <w:cs/>
        </w:rPr>
        <w:t>ผลิตและ</w:t>
      </w:r>
      <w:r w:rsidR="008560B2" w:rsidRPr="00244701">
        <w:rPr>
          <w:rFonts w:asciiTheme="majorBidi" w:hAnsiTheme="majorBidi" w:cstheme="majorBidi"/>
          <w:sz w:val="30"/>
          <w:szCs w:val="30"/>
          <w:cs/>
        </w:rPr>
        <w:t>ขายสิ่งพิมพ์และธุรกิจ</w:t>
      </w:r>
      <w:r w:rsidR="0017333F" w:rsidRPr="00244701">
        <w:rPr>
          <w:rFonts w:asciiTheme="majorBidi" w:hAnsiTheme="majorBidi" w:cstheme="majorBidi"/>
          <w:sz w:val="30"/>
          <w:szCs w:val="30"/>
          <w:cs/>
        </w:rPr>
        <w:t>ผลิตรายการ</w:t>
      </w:r>
      <w:r w:rsidR="00400B77" w:rsidRPr="00244701">
        <w:rPr>
          <w:rFonts w:asciiTheme="majorBidi" w:hAnsiTheme="majorBidi" w:cstheme="majorBidi"/>
          <w:sz w:val="30"/>
          <w:szCs w:val="30"/>
          <w:cs/>
        </w:rPr>
        <w:t>โทรทัศน์</w:t>
      </w:r>
      <w:r w:rsidR="0017333F" w:rsidRPr="00244701">
        <w:rPr>
          <w:rFonts w:asciiTheme="majorBidi" w:hAnsiTheme="majorBidi" w:cstheme="majorBidi"/>
          <w:sz w:val="30"/>
          <w:szCs w:val="30"/>
          <w:cs/>
        </w:rPr>
        <w:t xml:space="preserve"> เผยแพร่ออกอากาศและให้บริการโฆษณาผ่านสื่อ</w:t>
      </w:r>
      <w:r w:rsidR="008560B2" w:rsidRPr="00244701">
        <w:rPr>
          <w:rFonts w:asciiTheme="majorBidi" w:hAnsiTheme="majorBidi" w:cstheme="majorBidi"/>
          <w:sz w:val="30"/>
          <w:szCs w:val="30"/>
          <w:cs/>
        </w:rPr>
        <w:t>โทรทัศน์</w:t>
      </w:r>
      <w:r w:rsidR="0017333F" w:rsidRPr="00244701">
        <w:rPr>
          <w:rFonts w:asciiTheme="majorBidi" w:hAnsiTheme="majorBidi" w:cstheme="majorBidi"/>
          <w:sz w:val="30"/>
          <w:szCs w:val="30"/>
          <w:cs/>
        </w:rPr>
        <w:t>ในระบบดิจิทัล</w:t>
      </w:r>
    </w:p>
    <w:p w14:paraId="12598098" w14:textId="77777777" w:rsidR="001B4279" w:rsidRPr="00366488" w:rsidRDefault="001B4279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0EA6F095" w14:textId="4C587EFB" w:rsidR="009D70DC" w:rsidRPr="00244701" w:rsidRDefault="009D70DC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 xml:space="preserve">บริษัท อมรินทร์ เทเลวิชั่น จำกัด ซึ่งเป็นบริษัทย่อยได้รับใบอนุญาตให้ใช้คลื่นความถี่และประกอบกิจการโทรทัศน์เพื่อให้บริการโทรทัศน์ในระบบดิจิทัลประเภทบริการทางธุรกิจระดับชาติ หมวดหมู่ทั่วไป แบบความคมชัดสูง </w:t>
      </w:r>
      <w:r w:rsidR="00400B77" w:rsidRPr="00244701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Pr="00244701">
        <w:rPr>
          <w:rFonts w:asciiTheme="majorBidi" w:hAnsiTheme="majorBidi" w:cstheme="majorBidi"/>
          <w:sz w:val="30"/>
          <w:szCs w:val="30"/>
          <w:cs/>
        </w:rPr>
        <w:t>โดยมีระยะเวลา</w:t>
      </w:r>
      <w:r w:rsidR="00985398" w:rsidRPr="00244701">
        <w:rPr>
          <w:rFonts w:asciiTheme="majorBidi" w:hAnsiTheme="majorBidi" w:cstheme="majorBidi"/>
          <w:sz w:val="30"/>
          <w:szCs w:val="30"/>
        </w:rPr>
        <w:t xml:space="preserve"> 15</w:t>
      </w:r>
      <w:r w:rsidRPr="00244701">
        <w:rPr>
          <w:rFonts w:asciiTheme="majorBidi" w:hAnsiTheme="majorBidi" w:cstheme="majorBidi"/>
          <w:sz w:val="30"/>
          <w:szCs w:val="30"/>
          <w:cs/>
        </w:rPr>
        <w:t xml:space="preserve"> ปี เริ่มตั้งแต่วันที่ </w:t>
      </w:r>
      <w:r w:rsidRPr="00244701">
        <w:rPr>
          <w:rFonts w:asciiTheme="majorBidi" w:hAnsiTheme="majorBidi" w:cstheme="majorBidi"/>
          <w:sz w:val="30"/>
          <w:szCs w:val="30"/>
        </w:rPr>
        <w:t xml:space="preserve">25 </w:t>
      </w:r>
      <w:r w:rsidRPr="00244701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244701">
        <w:rPr>
          <w:rFonts w:asciiTheme="majorBidi" w:hAnsiTheme="majorBidi" w:cstheme="majorBidi"/>
          <w:sz w:val="30"/>
          <w:szCs w:val="30"/>
        </w:rPr>
        <w:t xml:space="preserve">2557 </w:t>
      </w:r>
      <w:r w:rsidRPr="00244701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244701">
        <w:rPr>
          <w:rFonts w:asciiTheme="majorBidi" w:hAnsiTheme="majorBidi" w:cstheme="majorBidi"/>
          <w:sz w:val="30"/>
          <w:szCs w:val="30"/>
        </w:rPr>
        <w:t xml:space="preserve">24 </w:t>
      </w:r>
      <w:r w:rsidRPr="00244701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244701">
        <w:rPr>
          <w:rFonts w:asciiTheme="majorBidi" w:hAnsiTheme="majorBidi" w:cstheme="majorBidi"/>
          <w:sz w:val="30"/>
          <w:szCs w:val="30"/>
        </w:rPr>
        <w:t>2572</w:t>
      </w:r>
      <w:r w:rsidRPr="0024470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56841CC" w14:textId="77777777" w:rsidR="009D70DC" w:rsidRPr="00366488" w:rsidRDefault="009D70DC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0947FAE4" w14:textId="77777777" w:rsidR="00951F55" w:rsidRDefault="00951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BB0F564" w14:textId="377E747F" w:rsidR="00E66B73" w:rsidRPr="004A3EA9" w:rsidRDefault="00E66B73" w:rsidP="004A3EA9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4A3EA9">
        <w:rPr>
          <w:rFonts w:asciiTheme="majorBidi" w:hAnsiTheme="majorBidi" w:cstheme="majorBidi"/>
          <w:sz w:val="30"/>
          <w:szCs w:val="30"/>
          <w:u w:val="none"/>
          <w:cs/>
        </w:rPr>
        <w:t>เกณฑ์การจัดทำงบการเงิน</w:t>
      </w:r>
    </w:p>
    <w:p w14:paraId="4EC2E5B4" w14:textId="77777777" w:rsidR="001001BD" w:rsidRPr="00366488" w:rsidRDefault="001001BD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356A4635" w14:textId="67034C1D" w:rsidR="00E8635A" w:rsidRPr="00244701" w:rsidRDefault="00366C08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244701">
        <w:rPr>
          <w:rFonts w:asciiTheme="majorBidi" w:hAnsiTheme="majorBidi" w:cstheme="majorBidi"/>
          <w:sz w:val="30"/>
          <w:szCs w:val="30"/>
        </w:rPr>
        <w:t xml:space="preserve">        </w:t>
      </w:r>
      <w:r w:rsidRPr="00244701">
        <w:rPr>
          <w:rFonts w:asciiTheme="majorBidi" w:hAnsiTheme="majorBidi" w:cstheme="majorBidi"/>
          <w:sz w:val="30"/>
          <w:szCs w:val="30"/>
          <w:cs/>
        </w:rPr>
        <w:t>สภาวิชาชีพบัญชีฯ</w:t>
      </w:r>
      <w:r w:rsidR="00341BDD" w:rsidRPr="002447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44701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27597B" w:rsidRPr="00244701">
        <w:rPr>
          <w:rFonts w:asciiTheme="majorBidi" w:hAnsiTheme="majorBidi" w:cstheme="majorBidi"/>
          <w:sz w:val="30"/>
          <w:szCs w:val="30"/>
          <w:cs/>
        </w:rPr>
        <w:t xml:space="preserve">            งบการเงินนี้นำเสนอเป็นเงินบาทซึ่งเป็นสกุลเงินที่ใช้ในการดำเนินงานของบริษัท </w:t>
      </w:r>
      <w:r w:rsidR="004B6455" w:rsidRPr="00244701">
        <w:rPr>
          <w:rFonts w:asciiTheme="majorBidi" w:hAnsiTheme="majorBidi" w:cstheme="majorBidi"/>
          <w:sz w:val="30"/>
          <w:szCs w:val="30"/>
          <w:cs/>
        </w:rPr>
        <w:t>นโยบายการบัญชีที่เปิดเผยในหมายเหตุ</w:t>
      </w:r>
      <w:r w:rsidR="009928CD">
        <w:rPr>
          <w:rFonts w:asciiTheme="majorBidi" w:hAnsiTheme="majorBidi" w:cstheme="majorBidi" w:hint="cs"/>
          <w:sz w:val="30"/>
          <w:szCs w:val="30"/>
          <w:cs/>
        </w:rPr>
        <w:t>ทุก</w:t>
      </w:r>
      <w:r w:rsidR="004B6455" w:rsidRPr="00244701">
        <w:rPr>
          <w:rFonts w:asciiTheme="majorBidi" w:hAnsiTheme="majorBidi" w:cstheme="majorBidi"/>
          <w:sz w:val="30"/>
          <w:szCs w:val="30"/>
          <w:cs/>
        </w:rPr>
        <w:t>ข้อได้ถือปฏิบัติโดยสม่ำเสมอสำหรับงบการเงินทุกรอบระยะเวลาที่รายงาน</w:t>
      </w:r>
    </w:p>
    <w:p w14:paraId="04D5D5EF" w14:textId="77777777" w:rsidR="004B6455" w:rsidRPr="009D0DBB" w:rsidRDefault="004B6455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6DDB71CC" w14:textId="084E76E7" w:rsidR="0019095D" w:rsidRPr="00951F55" w:rsidRDefault="00931407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งบการเงินรวมประกอบด้วยงบ</w:t>
      </w:r>
      <w:r w:rsidRPr="004A3EA9">
        <w:rPr>
          <w:rFonts w:asciiTheme="majorBidi" w:hAnsiTheme="majorBidi" w:cstheme="majorBidi"/>
          <w:sz w:val="30"/>
          <w:szCs w:val="30"/>
          <w:cs/>
        </w:rPr>
        <w:t>การเงิน</w:t>
      </w:r>
      <w:r w:rsidRPr="00244701">
        <w:rPr>
          <w:rFonts w:asciiTheme="majorBidi" w:hAnsiTheme="majorBidi" w:cstheme="majorBidi"/>
          <w:spacing w:val="-6"/>
          <w:sz w:val="30"/>
          <w:szCs w:val="30"/>
          <w:cs/>
        </w:rPr>
        <w:t>ของบริษัทและบริษัทย่อย (รวมกันเรียกว่า</w:t>
      </w:r>
      <w:r w:rsidR="009F0791" w:rsidRPr="00244701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44701">
        <w:rPr>
          <w:rFonts w:asciiTheme="majorBidi" w:hAnsiTheme="majorBidi" w:cstheme="majorBidi"/>
          <w:spacing w:val="-6"/>
          <w:sz w:val="30"/>
          <w:szCs w:val="30"/>
          <w:cs/>
        </w:rPr>
        <w:t>"กลุ่มบริษัท") แล</w:t>
      </w:r>
      <w:r w:rsidRPr="00951F55">
        <w:rPr>
          <w:rFonts w:asciiTheme="majorBidi" w:hAnsiTheme="majorBidi" w:cstheme="majorBidi"/>
          <w:sz w:val="30"/>
          <w:szCs w:val="30"/>
          <w:cs/>
        </w:rPr>
        <w:t>ะส่วนได้เสียของ</w:t>
      </w:r>
      <w:r w:rsidR="009F0791" w:rsidRPr="00951F55">
        <w:rPr>
          <w:rFonts w:asciiTheme="majorBidi" w:hAnsiTheme="majorBidi" w:cstheme="majorBidi"/>
          <w:sz w:val="30"/>
          <w:szCs w:val="30"/>
        </w:rPr>
        <w:t xml:space="preserve">   </w:t>
      </w:r>
      <w:r w:rsidRPr="00951F55">
        <w:rPr>
          <w:rFonts w:asciiTheme="majorBidi" w:hAnsiTheme="majorBidi" w:cstheme="majorBidi"/>
          <w:sz w:val="30"/>
          <w:szCs w:val="30"/>
          <w:cs/>
        </w:rPr>
        <w:t>กลุ่มบริษัทในบริษัทร่วม</w:t>
      </w:r>
      <w:r w:rsidRPr="00951F55">
        <w:rPr>
          <w:rFonts w:asciiTheme="majorBidi" w:hAnsiTheme="majorBidi" w:cstheme="majorBidi"/>
          <w:sz w:val="30"/>
          <w:szCs w:val="30"/>
        </w:rPr>
        <w:t xml:space="preserve"> </w:t>
      </w:r>
      <w:r w:rsidR="00FB5941" w:rsidRPr="00951F55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การประมาณ</w:t>
      </w:r>
      <w:r w:rsidR="00A2667B" w:rsidRPr="00951F55">
        <w:rPr>
          <w:rFonts w:asciiTheme="majorBidi" w:hAnsiTheme="majorBidi" w:cstheme="majorBidi"/>
          <w:sz w:val="30"/>
          <w:szCs w:val="30"/>
          <w:cs/>
        </w:rPr>
        <w:t>การ</w:t>
      </w:r>
      <w:r w:rsidR="00FB5941" w:rsidRPr="00951F55">
        <w:rPr>
          <w:rFonts w:asciiTheme="majorBidi" w:hAnsiTheme="majorBidi" w:cstheme="majorBidi"/>
          <w:sz w:val="30"/>
          <w:szCs w:val="30"/>
          <w:cs/>
        </w:rPr>
        <w:t>และข้อสมมติหลายประการ ซึ่งมีผลกระทบต่อ</w:t>
      </w:r>
      <w:r w:rsidR="00792ACC" w:rsidRPr="00951F55">
        <w:rPr>
          <w:rFonts w:asciiTheme="majorBidi" w:hAnsiTheme="majorBidi" w:cstheme="majorBidi"/>
          <w:sz w:val="30"/>
          <w:szCs w:val="30"/>
          <w:cs/>
        </w:rPr>
        <w:t>การปฏิบัติตาม</w:t>
      </w:r>
      <w:r w:rsidR="00FB5941" w:rsidRPr="00951F55">
        <w:rPr>
          <w:rFonts w:asciiTheme="majorBidi" w:hAnsiTheme="majorBidi" w:cstheme="majorBidi"/>
          <w:sz w:val="30"/>
          <w:szCs w:val="30"/>
          <w:cs/>
        </w:rPr>
        <w:t>นโยบายการบัญชี</w:t>
      </w:r>
      <w:r w:rsidR="00A2667B" w:rsidRPr="00951F55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 ทั้งนี้ </w:t>
      </w:r>
      <w:r w:rsidR="00FB5941" w:rsidRPr="00951F55">
        <w:rPr>
          <w:rFonts w:asciiTheme="majorBidi" w:hAnsiTheme="majorBidi" w:cstheme="majorBidi"/>
          <w:sz w:val="30"/>
          <w:szCs w:val="30"/>
          <w:cs/>
        </w:rPr>
        <w:t>ผลที่เกิดขึ้นจริงอาจแตกต่างจากที่ประมาณ</w:t>
      </w:r>
      <w:r w:rsidR="00A2667B" w:rsidRPr="00951F55">
        <w:rPr>
          <w:rFonts w:asciiTheme="majorBidi" w:hAnsiTheme="majorBidi" w:cstheme="majorBidi"/>
          <w:sz w:val="30"/>
          <w:szCs w:val="30"/>
          <w:cs/>
        </w:rPr>
        <w:t>การ</w:t>
      </w:r>
      <w:r w:rsidR="00FB5941" w:rsidRPr="00951F55">
        <w:rPr>
          <w:rFonts w:asciiTheme="majorBidi" w:hAnsiTheme="majorBidi" w:cstheme="majorBidi"/>
          <w:sz w:val="30"/>
          <w:szCs w:val="30"/>
          <w:cs/>
        </w:rPr>
        <w:t>ไว้</w:t>
      </w:r>
      <w:r w:rsidR="00A2667B" w:rsidRPr="00951F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B5941" w:rsidRPr="00951F55">
        <w:rPr>
          <w:rFonts w:asciiTheme="majorBidi" w:hAnsiTheme="majorBidi" w:cstheme="majorBidi"/>
          <w:sz w:val="30"/>
          <w:szCs w:val="30"/>
          <w:cs/>
        </w:rPr>
        <w:t>ประมาณการและข้อสมมติที่ใช้ในการจัดทำ</w:t>
      </w:r>
      <w:r w:rsidR="009F0791" w:rsidRPr="00951F55">
        <w:rPr>
          <w:rFonts w:asciiTheme="majorBidi" w:hAnsiTheme="majorBidi" w:cstheme="majorBidi"/>
          <w:sz w:val="30"/>
          <w:szCs w:val="30"/>
        </w:rPr>
        <w:t xml:space="preserve"> </w:t>
      </w:r>
      <w:r w:rsidR="009D30F7">
        <w:rPr>
          <w:rFonts w:asciiTheme="majorBidi" w:hAnsiTheme="majorBidi" w:cstheme="majorBidi"/>
          <w:sz w:val="30"/>
          <w:szCs w:val="30"/>
          <w:cs/>
        </w:rPr>
        <w:br/>
      </w:r>
      <w:r w:rsidR="00FB5941" w:rsidRPr="00951F55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2F7062" w:rsidRPr="00951F55">
        <w:rPr>
          <w:rFonts w:asciiTheme="majorBidi" w:hAnsiTheme="majorBidi" w:cstheme="majorBidi"/>
          <w:sz w:val="30"/>
          <w:szCs w:val="30"/>
          <w:cs/>
        </w:rPr>
        <w:t>ซึ่งเปิดเผยในหมายเหตุแต่ละข้อ</w:t>
      </w:r>
      <w:r w:rsidR="00FB5941" w:rsidRPr="00951F55">
        <w:rPr>
          <w:rFonts w:asciiTheme="majorBidi" w:hAnsiTheme="majorBidi" w:cstheme="majorBidi"/>
          <w:sz w:val="30"/>
          <w:szCs w:val="30"/>
          <w:cs/>
        </w:rPr>
        <w:t>จะได้รับการทบทวนอย่างต่อเนื่อง การปรับประมาณการทางบัญชี</w:t>
      </w:r>
      <w:r w:rsidR="009D30F7">
        <w:rPr>
          <w:rFonts w:asciiTheme="majorBidi" w:hAnsiTheme="majorBidi" w:cstheme="majorBidi"/>
          <w:sz w:val="30"/>
          <w:szCs w:val="30"/>
          <w:cs/>
        </w:rPr>
        <w:br/>
      </w:r>
      <w:r w:rsidR="00FB5941" w:rsidRPr="00951F55">
        <w:rPr>
          <w:rFonts w:asciiTheme="majorBidi" w:hAnsiTheme="majorBidi" w:cstheme="majorBidi"/>
          <w:sz w:val="30"/>
          <w:szCs w:val="30"/>
          <w:cs/>
        </w:rPr>
        <w:t>จะบันทึกโดยวิธีเปลี่ยนทันทีเป็นต้นไป</w:t>
      </w:r>
    </w:p>
    <w:p w14:paraId="3E87EAA9" w14:textId="77777777" w:rsidR="00366488" w:rsidRPr="00366488" w:rsidRDefault="00366488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D471DF7" w14:textId="116B00EE" w:rsidR="00E66B73" w:rsidRPr="004A3EA9" w:rsidRDefault="00F96459" w:rsidP="004A3EA9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4A3EA9">
        <w:rPr>
          <w:rFonts w:asciiTheme="majorBidi" w:hAnsiTheme="majorBidi" w:cstheme="majorBidi"/>
          <w:sz w:val="30"/>
          <w:szCs w:val="30"/>
          <w:u w:val="none"/>
          <w:cs/>
        </w:rPr>
        <w:t>บุคคลหรือกิจการที่เกี่ยวข้องกัน</w:t>
      </w:r>
    </w:p>
    <w:p w14:paraId="6C556EBC" w14:textId="18F593BC" w:rsidR="00C61BCB" w:rsidRPr="00244701" w:rsidRDefault="00C61BCB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bCs/>
          <w:sz w:val="30"/>
          <w:szCs w:val="30"/>
        </w:rPr>
      </w:pPr>
    </w:p>
    <w:p w14:paraId="20315742" w14:textId="685D69F2" w:rsidR="00A20ECD" w:rsidRPr="00FD3FED" w:rsidRDefault="00A20ECD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D3FED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Pr="00FD3FED">
        <w:rPr>
          <w:rFonts w:asciiTheme="majorBidi" w:hAnsiTheme="majorBidi" w:cstheme="majorBidi"/>
          <w:sz w:val="30"/>
          <w:szCs w:val="30"/>
        </w:rPr>
        <w:t xml:space="preserve"> </w:t>
      </w:r>
      <w:r w:rsidRPr="00FD3FED">
        <w:rPr>
          <w:rFonts w:asciiTheme="majorBidi" w:hAnsiTheme="majorBidi" w:cstheme="majorBidi"/>
          <w:sz w:val="30"/>
          <w:szCs w:val="30"/>
          <w:cs/>
        </w:rPr>
        <w:t>หรือบุคคล</w:t>
      </w:r>
      <w:r w:rsidR="004A3EA9" w:rsidRPr="00FD3FED">
        <w:rPr>
          <w:rFonts w:asciiTheme="majorBidi" w:hAnsiTheme="majorBidi" w:cstheme="majorBidi"/>
          <w:sz w:val="30"/>
          <w:szCs w:val="30"/>
        </w:rPr>
        <w:br/>
      </w:r>
      <w:r w:rsidRPr="00FD3FED">
        <w:rPr>
          <w:rFonts w:asciiTheme="majorBidi" w:hAnsiTheme="majorBidi" w:cstheme="majorBidi"/>
          <w:sz w:val="30"/>
          <w:szCs w:val="30"/>
          <w:cs/>
        </w:rPr>
        <w:t>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Pr="00FD3FED">
        <w:rPr>
          <w:rFonts w:asciiTheme="majorBidi" w:hAnsiTheme="majorBidi" w:cstheme="majorBidi"/>
          <w:sz w:val="30"/>
          <w:szCs w:val="30"/>
        </w:rPr>
        <w:t xml:space="preserve"> </w:t>
      </w:r>
      <w:r w:rsidRPr="00FD3FED">
        <w:rPr>
          <w:rFonts w:asciiTheme="majorBidi" w:hAnsiTheme="majorBidi" w:cstheme="majorBidi"/>
          <w:sz w:val="30"/>
          <w:szCs w:val="30"/>
          <w:cs/>
        </w:rPr>
        <w:t>หรือ</w:t>
      </w:r>
      <w:r w:rsidRPr="00FD3FED">
        <w:rPr>
          <w:rFonts w:asciiTheme="majorBidi" w:hAnsiTheme="majorBidi" w:cstheme="majorBidi"/>
          <w:sz w:val="30"/>
          <w:szCs w:val="30"/>
        </w:rPr>
        <w:t xml:space="preserve">   </w:t>
      </w:r>
      <w:r w:rsidRPr="00FD3FED">
        <w:rPr>
          <w:rFonts w:asciiTheme="majorBidi" w:hAnsiTheme="majorBidi" w:cstheme="majorBidi"/>
          <w:sz w:val="30"/>
          <w:szCs w:val="30"/>
          <w:cs/>
        </w:rPr>
        <w:t>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3A01D587" w14:textId="77777777" w:rsidR="00A20ECD" w:rsidRPr="00244701" w:rsidRDefault="00A20ECD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bCs/>
          <w:sz w:val="30"/>
          <w:szCs w:val="30"/>
        </w:rPr>
      </w:pPr>
    </w:p>
    <w:p w14:paraId="2486129E" w14:textId="4534401A" w:rsidR="00613542" w:rsidRPr="00FD3FED" w:rsidRDefault="00483AD0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749A9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</w:t>
      </w:r>
      <w:r w:rsidR="009928CD" w:rsidRPr="009749A9">
        <w:rPr>
          <w:rFonts w:asciiTheme="majorBidi" w:hAnsiTheme="majorBidi" w:cstheme="majorBidi"/>
          <w:sz w:val="30"/>
          <w:szCs w:val="30"/>
          <w:cs/>
        </w:rPr>
        <w:t>ผู้ถือหุ้นรายใหญ่</w:t>
      </w:r>
      <w:r w:rsidR="009928CD" w:rsidRPr="009749A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749A9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4B5867" w:rsidRPr="009749A9">
        <w:rPr>
          <w:rFonts w:asciiTheme="majorBidi" w:hAnsiTheme="majorBidi" w:cstheme="majorBidi"/>
          <w:sz w:val="30"/>
          <w:szCs w:val="30"/>
          <w:cs/>
        </w:rPr>
        <w:t>ร่วมและ</w:t>
      </w:r>
      <w:r w:rsidRPr="009749A9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4B5867" w:rsidRPr="009749A9">
        <w:rPr>
          <w:rFonts w:asciiTheme="majorBidi" w:hAnsiTheme="majorBidi" w:cstheme="majorBidi"/>
          <w:sz w:val="30"/>
          <w:szCs w:val="30"/>
          <w:cs/>
        </w:rPr>
        <w:t>ย่อย</w:t>
      </w:r>
      <w:r w:rsidRPr="009749A9">
        <w:rPr>
          <w:rFonts w:asciiTheme="majorBidi" w:hAnsiTheme="majorBidi" w:cstheme="majorBidi"/>
          <w:sz w:val="30"/>
          <w:szCs w:val="30"/>
          <w:cs/>
        </w:rPr>
        <w:t>ได้เปิดเผยในหมายเหตุ</w:t>
      </w:r>
      <w:r w:rsidR="00DB7097" w:rsidRPr="009749A9">
        <w:rPr>
          <w:rFonts w:asciiTheme="majorBidi" w:hAnsiTheme="majorBidi" w:cstheme="majorBidi"/>
          <w:sz w:val="30"/>
          <w:szCs w:val="30"/>
          <w:cs/>
        </w:rPr>
        <w:t>ประกอบงบการเงิน</w:t>
      </w:r>
      <w:r w:rsidRPr="009749A9">
        <w:rPr>
          <w:rFonts w:asciiTheme="majorBidi" w:hAnsiTheme="majorBidi" w:cstheme="majorBidi"/>
          <w:sz w:val="30"/>
          <w:szCs w:val="30"/>
          <w:cs/>
        </w:rPr>
        <w:t>ข้อ</w:t>
      </w:r>
      <w:r w:rsidR="009928CD" w:rsidRPr="009749A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928CD" w:rsidRPr="009749A9">
        <w:rPr>
          <w:rFonts w:asciiTheme="majorBidi" w:hAnsiTheme="majorBidi" w:cstheme="majorBidi"/>
          <w:sz w:val="30"/>
          <w:szCs w:val="30"/>
        </w:rPr>
        <w:t>1</w:t>
      </w:r>
      <w:r w:rsidRPr="009749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D369B">
        <w:rPr>
          <w:rFonts w:asciiTheme="majorBidi" w:hAnsiTheme="majorBidi" w:cstheme="majorBidi"/>
          <w:sz w:val="30"/>
          <w:szCs w:val="30"/>
        </w:rPr>
        <w:br/>
      </w:r>
      <w:r w:rsidR="00AB08D4" w:rsidRPr="00776D4C">
        <w:rPr>
          <w:rFonts w:asciiTheme="majorBidi" w:hAnsiTheme="majorBidi" w:cstheme="majorBidi"/>
          <w:sz w:val="30"/>
          <w:szCs w:val="30"/>
        </w:rPr>
        <w:t>8</w:t>
      </w:r>
      <w:r w:rsidRPr="009749A9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DE34F2" w:rsidRPr="009749A9">
        <w:rPr>
          <w:rFonts w:asciiTheme="majorBidi" w:hAnsiTheme="majorBidi" w:cstheme="majorBidi"/>
          <w:sz w:val="30"/>
          <w:szCs w:val="30"/>
        </w:rPr>
        <w:t xml:space="preserve"> 9 </w:t>
      </w:r>
      <w:r w:rsidR="003B03C0" w:rsidRPr="009749A9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9749A9">
        <w:rPr>
          <w:rFonts w:asciiTheme="majorBidi" w:hAnsiTheme="majorBidi" w:cstheme="majorBidi"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</w:t>
      </w:r>
      <w:r w:rsidR="009D30F7">
        <w:rPr>
          <w:rFonts w:asciiTheme="majorBidi" w:hAnsiTheme="majorBidi" w:cstheme="majorBidi"/>
          <w:sz w:val="30"/>
          <w:szCs w:val="30"/>
          <w:cs/>
        </w:rPr>
        <w:br/>
      </w:r>
      <w:r w:rsidRPr="009749A9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4684F5AA" w14:textId="77777777" w:rsidR="00C81BCA" w:rsidRPr="00244701" w:rsidRDefault="00C81BCA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bCs/>
          <w:sz w:val="30"/>
          <w:szCs w:val="30"/>
          <w:cs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1"/>
        <w:gridCol w:w="1417"/>
        <w:gridCol w:w="4050"/>
      </w:tblGrid>
      <w:tr w:rsidR="006D0DAB" w:rsidRPr="00244701" w14:paraId="4145A854" w14:textId="77777777" w:rsidTr="00366488">
        <w:trPr>
          <w:trHeight w:val="389"/>
          <w:tblHeader/>
        </w:trPr>
        <w:tc>
          <w:tcPr>
            <w:tcW w:w="3911" w:type="dxa"/>
            <w:shd w:val="clear" w:color="auto" w:fill="auto"/>
          </w:tcPr>
          <w:p w14:paraId="7A53E700" w14:textId="77777777" w:rsidR="006D0DAB" w:rsidRPr="00244701" w:rsidRDefault="006D0DAB" w:rsidP="00060DF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17" w:type="dxa"/>
            <w:shd w:val="clear" w:color="auto" w:fill="auto"/>
          </w:tcPr>
          <w:p w14:paraId="7FD1EF3F" w14:textId="7F4236A6" w:rsidR="006D0DAB" w:rsidRPr="00244701" w:rsidRDefault="006D0DAB" w:rsidP="00F37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4050" w:type="dxa"/>
            <w:shd w:val="clear" w:color="auto" w:fill="auto"/>
          </w:tcPr>
          <w:p w14:paraId="6EF4D2BE" w14:textId="77777777" w:rsidR="006D0DAB" w:rsidRPr="00244701" w:rsidRDefault="006D0DAB" w:rsidP="00F77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F38E5" w:rsidRPr="00244701" w14:paraId="6A547649" w14:textId="77777777" w:rsidTr="00FD3FED">
        <w:trPr>
          <w:trHeight w:val="20"/>
        </w:trPr>
        <w:tc>
          <w:tcPr>
            <w:tcW w:w="3911" w:type="dxa"/>
            <w:shd w:val="clear" w:color="auto" w:fill="auto"/>
          </w:tcPr>
          <w:p w14:paraId="2857682C" w14:textId="77777777" w:rsidR="00FF38E5" w:rsidRPr="00244701" w:rsidRDefault="00FF38E5" w:rsidP="00FF3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ไทยเบฟเวอเรจ จํากัด (มหาชน)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C4428AA" w14:textId="77777777" w:rsidR="00FF38E5" w:rsidRPr="00244701" w:rsidRDefault="00FF38E5" w:rsidP="003B5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14:paraId="1DD8E2F1" w14:textId="77777777" w:rsidR="00FF38E5" w:rsidRPr="00244701" w:rsidRDefault="00FF38E5" w:rsidP="00FF3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FFFFFF"/>
          </w:tcPr>
          <w:p w14:paraId="24870195" w14:textId="77777777" w:rsidR="00FF38E5" w:rsidRPr="00244701" w:rsidRDefault="004919D3" w:rsidP="00C72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4919D3" w:rsidRPr="00244701" w14:paraId="41FE9A6C" w14:textId="77777777" w:rsidTr="00FD3FED">
        <w:trPr>
          <w:trHeight w:val="20"/>
        </w:trPr>
        <w:tc>
          <w:tcPr>
            <w:tcW w:w="3911" w:type="dxa"/>
            <w:shd w:val="clear" w:color="auto" w:fill="auto"/>
          </w:tcPr>
          <w:p w14:paraId="454AC176" w14:textId="77777777" w:rsidR="004919D3" w:rsidRPr="00244701" w:rsidRDefault="004919D3" w:rsidP="00491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เบอร์ลี่ ยุคเกอร์ จํากัด (มหาชน)</w:t>
            </w:r>
          </w:p>
          <w:p w14:paraId="5FEC97C5" w14:textId="77777777" w:rsidR="004919D3" w:rsidRPr="00244701" w:rsidRDefault="004919D3" w:rsidP="00FD3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14:paraId="12873A7C" w14:textId="77777777" w:rsidR="004919D3" w:rsidRPr="00244701" w:rsidRDefault="004919D3" w:rsidP="00491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FFFFFF"/>
          </w:tcPr>
          <w:p w14:paraId="68DB5952" w14:textId="77777777" w:rsidR="004919D3" w:rsidRPr="00244701" w:rsidRDefault="004919D3" w:rsidP="00C72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152D62" w:rsidRPr="00244701" w14:paraId="42CC0D68" w14:textId="77777777" w:rsidTr="00FD3FED">
        <w:trPr>
          <w:trHeight w:val="20"/>
        </w:trPr>
        <w:tc>
          <w:tcPr>
            <w:tcW w:w="3911" w:type="dxa"/>
            <w:shd w:val="clear" w:color="auto" w:fill="auto"/>
          </w:tcPr>
          <w:p w14:paraId="50A86923" w14:textId="77777777" w:rsidR="00152D62" w:rsidRPr="00244701" w:rsidRDefault="00152D62" w:rsidP="00491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7D65215" w14:textId="77777777" w:rsidR="00152D62" w:rsidRPr="00244701" w:rsidRDefault="00152D62" w:rsidP="00491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50" w:type="dxa"/>
            <w:shd w:val="clear" w:color="auto" w:fill="FFFFFF"/>
          </w:tcPr>
          <w:p w14:paraId="2417DED3" w14:textId="77777777" w:rsidR="00152D62" w:rsidRPr="00244701" w:rsidRDefault="00152D62" w:rsidP="00C72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</w:p>
        </w:tc>
      </w:tr>
      <w:tr w:rsidR="004919D3" w:rsidRPr="00244701" w14:paraId="41209CBB" w14:textId="77777777" w:rsidTr="00FD3FED">
        <w:trPr>
          <w:trHeight w:val="20"/>
        </w:trPr>
        <w:tc>
          <w:tcPr>
            <w:tcW w:w="3911" w:type="dxa"/>
            <w:shd w:val="clear" w:color="auto" w:fill="auto"/>
          </w:tcPr>
          <w:p w14:paraId="5F76EFD5" w14:textId="0DD6500B" w:rsidR="004919D3" w:rsidRPr="00244701" w:rsidRDefault="004919D3" w:rsidP="00491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โออิชิกรุ๊ป จํากัด (มหาชน)</w:t>
            </w:r>
          </w:p>
          <w:p w14:paraId="70DBACF8" w14:textId="77777777" w:rsidR="004919D3" w:rsidRPr="00244701" w:rsidRDefault="004919D3" w:rsidP="00FD3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14:paraId="3687AA31" w14:textId="77777777" w:rsidR="004919D3" w:rsidRPr="00244701" w:rsidRDefault="004919D3" w:rsidP="00491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FFFFFF"/>
          </w:tcPr>
          <w:p w14:paraId="0D98FCA2" w14:textId="77777777" w:rsidR="004919D3" w:rsidRPr="00244701" w:rsidRDefault="004919D3" w:rsidP="00C72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D51AEE" w:rsidRPr="00244701" w14:paraId="7449509A" w14:textId="77777777" w:rsidTr="00FD3FED">
        <w:trPr>
          <w:trHeight w:val="20"/>
        </w:trPr>
        <w:tc>
          <w:tcPr>
            <w:tcW w:w="3911" w:type="dxa"/>
            <w:shd w:val="clear" w:color="auto" w:fill="auto"/>
          </w:tcPr>
          <w:p w14:paraId="1B298F86" w14:textId="77777777" w:rsidR="00D51AEE" w:rsidRPr="00244701" w:rsidRDefault="00D51AEE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เฟรเซอร์ แอนด์ นีฟ จำกัด (มหาชน)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14:paraId="2473B623" w14:textId="77777777" w:rsidR="00D51AEE" w:rsidRPr="00244701" w:rsidRDefault="00D51AEE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050" w:type="dxa"/>
            <w:shd w:val="clear" w:color="auto" w:fill="auto"/>
          </w:tcPr>
          <w:p w14:paraId="061F27DF" w14:textId="77777777" w:rsidR="00D51AEE" w:rsidRPr="00244701" w:rsidRDefault="00D51AEE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CC5A0E" w:rsidRPr="00244701" w14:paraId="16D0EEB2" w14:textId="77777777" w:rsidTr="00FD3FED">
        <w:trPr>
          <w:trHeight w:val="20"/>
        </w:trPr>
        <w:tc>
          <w:tcPr>
            <w:tcW w:w="3911" w:type="dxa"/>
            <w:shd w:val="clear" w:color="auto" w:fill="auto"/>
          </w:tcPr>
          <w:p w14:paraId="3BA625CC" w14:textId="77777777" w:rsidR="00CC5A0E" w:rsidRPr="00244701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เฟรเซอร์ส พร็อพเพอร์ตี้ (ประเทศไทย) จำกัด (มหาชน)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14:paraId="7004D4B4" w14:textId="77777777" w:rsidR="00CC5A0E" w:rsidRPr="00244701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0460F62E" w14:textId="77777777" w:rsidR="00CC5A0E" w:rsidRPr="00244701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CC5A0E" w:rsidRPr="00244701" w14:paraId="2E48FCCD" w14:textId="77777777" w:rsidTr="00FD3FED">
        <w:trPr>
          <w:trHeight w:val="20"/>
        </w:trPr>
        <w:tc>
          <w:tcPr>
            <w:tcW w:w="3911" w:type="dxa"/>
            <w:shd w:val="clear" w:color="auto" w:fill="auto"/>
          </w:tcPr>
          <w:p w14:paraId="6861EE0A" w14:textId="77777777" w:rsidR="00CC5A0E" w:rsidRPr="00244701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ยูนิเวนเจอร์ จํากัด (มหาชน)</w:t>
            </w:r>
          </w:p>
          <w:p w14:paraId="0FF5EB80" w14:textId="77777777" w:rsidR="00CC5A0E" w:rsidRPr="00244701" w:rsidRDefault="00CC5A0E" w:rsidP="00FD3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14:paraId="68583642" w14:textId="77777777" w:rsidR="00CC5A0E" w:rsidRPr="00244701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1B267AFD" w14:textId="77777777" w:rsidR="00CC5A0E" w:rsidRPr="00244701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CC5A0E" w:rsidRPr="00244701" w14:paraId="3E79100F" w14:textId="77777777" w:rsidTr="00FD3FED">
        <w:trPr>
          <w:trHeight w:val="20"/>
        </w:trPr>
        <w:tc>
          <w:tcPr>
            <w:tcW w:w="3911" w:type="dxa"/>
            <w:shd w:val="clear" w:color="auto" w:fill="auto"/>
          </w:tcPr>
          <w:p w14:paraId="4117037D" w14:textId="77777777" w:rsidR="00CC5A0E" w:rsidRPr="00244701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เสริมสุข จํากัด (มหาชน)</w:t>
            </w:r>
          </w:p>
          <w:p w14:paraId="2AEDA309" w14:textId="77777777" w:rsidR="00CC5A0E" w:rsidRPr="00244701" w:rsidRDefault="00CC5A0E" w:rsidP="00FD3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14:paraId="799454D3" w14:textId="77777777" w:rsidR="00CC5A0E" w:rsidRPr="00244701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4A872A92" w14:textId="77777777" w:rsidR="00CC5A0E" w:rsidRPr="00244701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CC5A0E" w:rsidRPr="00244701" w14:paraId="1450A7DB" w14:textId="77777777" w:rsidTr="00FD3FED">
        <w:trPr>
          <w:trHeight w:val="20"/>
        </w:trPr>
        <w:tc>
          <w:tcPr>
            <w:tcW w:w="3911" w:type="dxa"/>
            <w:shd w:val="clear" w:color="auto" w:fill="auto"/>
          </w:tcPr>
          <w:p w14:paraId="4569F44D" w14:textId="77777777" w:rsidR="00CC5A0E" w:rsidRPr="00244701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อาคเนย์ประกันชีวิต จํากัด (มหาชน) 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14:paraId="0CCE1A8C" w14:textId="77777777" w:rsidR="00CC5A0E" w:rsidRPr="00244701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59DD27E7" w14:textId="77777777" w:rsidR="00CC5A0E" w:rsidRPr="00244701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CC5A0E" w:rsidRPr="00244701" w14:paraId="19FAE1AB" w14:textId="77777777" w:rsidTr="00FD3FED">
        <w:trPr>
          <w:trHeight w:val="20"/>
        </w:trPr>
        <w:tc>
          <w:tcPr>
            <w:tcW w:w="3911" w:type="dxa"/>
            <w:shd w:val="clear" w:color="auto" w:fill="auto"/>
          </w:tcPr>
          <w:p w14:paraId="6ED54A22" w14:textId="69642233" w:rsidR="00CC5A0E" w:rsidRPr="00244701" w:rsidRDefault="00CC5A0E" w:rsidP="00FD3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แผ่นดินทอง พร็อพเพอร์ตี้ </w:t>
            </w:r>
            <w:r w:rsidR="00FD3FED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ดีเวลลอปเม้นท์ จํากัด (มหาชน)</w:t>
            </w:r>
          </w:p>
          <w:p w14:paraId="0789E7E7" w14:textId="77777777" w:rsidR="00CC5A0E" w:rsidRPr="00244701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14:paraId="50922B9C" w14:textId="77777777" w:rsidR="00CC5A0E" w:rsidRPr="00244701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129FDD56" w14:textId="77777777" w:rsidR="00CC5A0E" w:rsidRPr="00244701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9647B" w:rsidRPr="00244701" w14:paraId="057DDB84" w14:textId="77777777" w:rsidTr="00FD3FED">
        <w:trPr>
          <w:trHeight w:val="20"/>
        </w:trPr>
        <w:tc>
          <w:tcPr>
            <w:tcW w:w="3911" w:type="dxa"/>
            <w:shd w:val="clear" w:color="auto" w:fill="auto"/>
          </w:tcPr>
          <w:p w14:paraId="48B02427" w14:textId="68A47A3C" w:rsidR="00C9647B" w:rsidRPr="00244701" w:rsidRDefault="00C9647B" w:rsidP="00C9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แอสเสท เวิร</w:t>
            </w:r>
            <w:r w:rsidR="00010827">
              <w:rPr>
                <w:rFonts w:asciiTheme="majorBidi" w:hAnsiTheme="majorBidi" w:cstheme="majorBidi" w:hint="cs"/>
                <w:sz w:val="30"/>
                <w:szCs w:val="30"/>
                <w:cs/>
              </w:rPr>
              <w:t>์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ด คอร์ป จำกัด (มหาชน) 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14:paraId="2867CD80" w14:textId="77777777" w:rsidR="00C9647B" w:rsidRPr="00244701" w:rsidRDefault="00C9647B" w:rsidP="00C9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31437F78" w14:textId="77777777" w:rsidR="00C9647B" w:rsidRPr="00244701" w:rsidRDefault="00C9647B" w:rsidP="00C9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มีผู้ถือหุ้นและกรรมการเป็นสมาชิกในครอบครัว</w:t>
            </w:r>
          </w:p>
        </w:tc>
      </w:tr>
    </w:tbl>
    <w:p w14:paraId="485AFDEA" w14:textId="77777777" w:rsidR="004D27E4" w:rsidRPr="00244701" w:rsidRDefault="004D27E4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30525C84" w14:textId="77777777" w:rsidR="00BC2443" w:rsidRPr="00366488" w:rsidRDefault="00BC2443" w:rsidP="00CB0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83"/>
        <w:gridCol w:w="276"/>
        <w:gridCol w:w="1078"/>
        <w:gridCol w:w="270"/>
        <w:gridCol w:w="1080"/>
        <w:gridCol w:w="270"/>
        <w:gridCol w:w="1080"/>
      </w:tblGrid>
      <w:tr w:rsidR="00D60B8B" w:rsidRPr="00244701" w14:paraId="09EFA7EE" w14:textId="77777777" w:rsidTr="007B7257">
        <w:trPr>
          <w:tblHeader/>
        </w:trPr>
        <w:tc>
          <w:tcPr>
            <w:tcW w:w="4138" w:type="dxa"/>
          </w:tcPr>
          <w:p w14:paraId="41C0EB49" w14:textId="65A8E39D" w:rsidR="00D60B8B" w:rsidRPr="00244701" w:rsidRDefault="0002484D" w:rsidP="00024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7" w:type="dxa"/>
            <w:gridSpan w:val="3"/>
          </w:tcPr>
          <w:p w14:paraId="210F1C9F" w14:textId="77777777" w:rsidR="00D60B8B" w:rsidRPr="00244701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BC9D614" w14:textId="77777777" w:rsidR="00D60B8B" w:rsidRPr="00244701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926A0B1" w14:textId="77777777" w:rsidR="00D60B8B" w:rsidRPr="00244701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2A94" w:rsidRPr="00244701" w14:paraId="0600A99B" w14:textId="77777777" w:rsidTr="007B7257">
        <w:trPr>
          <w:tblHeader/>
        </w:trPr>
        <w:tc>
          <w:tcPr>
            <w:tcW w:w="4138" w:type="dxa"/>
          </w:tcPr>
          <w:p w14:paraId="4A0A1214" w14:textId="4A39478A" w:rsidR="004C2A94" w:rsidRPr="0024470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6321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3" w:type="dxa"/>
          </w:tcPr>
          <w:p w14:paraId="7F646114" w14:textId="66EDD29F" w:rsidR="004C2A94" w:rsidRPr="00244701" w:rsidRDefault="00B2660E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D3E3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6" w:type="dxa"/>
          </w:tcPr>
          <w:p w14:paraId="48ED37F9" w14:textId="77777777" w:rsidR="004C2A94" w:rsidRPr="0024470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F892119" w14:textId="00666CE4" w:rsidR="004C2A94" w:rsidRPr="00244701" w:rsidRDefault="00B2660E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D3E3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AC7AD86" w14:textId="77777777" w:rsidR="004C2A94" w:rsidRPr="0024470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58C7AB" w14:textId="7256B2B7" w:rsidR="004C2A94" w:rsidRPr="00244701" w:rsidRDefault="00B2660E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D3E3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DF0CABB" w14:textId="77777777" w:rsidR="004C2A94" w:rsidRPr="0024470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9E3915" w14:textId="0A43B866" w:rsidR="004C2A94" w:rsidRPr="00244701" w:rsidRDefault="00B2660E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D3E3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C2A94" w:rsidRPr="00244701" w14:paraId="01DD148C" w14:textId="77777777" w:rsidTr="007B7257">
        <w:trPr>
          <w:tblHeader/>
        </w:trPr>
        <w:tc>
          <w:tcPr>
            <w:tcW w:w="4138" w:type="dxa"/>
          </w:tcPr>
          <w:p w14:paraId="62776404" w14:textId="77777777" w:rsidR="004C2A94" w:rsidRPr="0024470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37" w:type="dxa"/>
            <w:gridSpan w:val="7"/>
          </w:tcPr>
          <w:p w14:paraId="1944DCF3" w14:textId="77777777" w:rsidR="004C2A94" w:rsidRPr="0024470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C2A94" w:rsidRPr="00244701" w14:paraId="4795E14E" w14:textId="77777777" w:rsidTr="007B7257">
        <w:tc>
          <w:tcPr>
            <w:tcW w:w="4138" w:type="dxa"/>
          </w:tcPr>
          <w:p w14:paraId="1969F02A" w14:textId="77777777" w:rsidR="004C2A94" w:rsidRPr="0024470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3" w:type="dxa"/>
          </w:tcPr>
          <w:p w14:paraId="102F42AC" w14:textId="77777777" w:rsidR="004C2A94" w:rsidRPr="0024470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001D6893" w14:textId="77777777" w:rsidR="004C2A94" w:rsidRPr="0024470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34189B3" w14:textId="77777777" w:rsidR="004C2A94" w:rsidRPr="0024470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4C57A6" w14:textId="77777777" w:rsidR="004C2A94" w:rsidRPr="0024470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CB1EF5" w14:textId="77777777" w:rsidR="004C2A94" w:rsidRPr="0024470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6F88A4" w14:textId="77777777" w:rsidR="004C2A94" w:rsidRPr="0024470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D9BF8B" w14:textId="77777777" w:rsidR="004C2A94" w:rsidRPr="0024470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421D" w:rsidRPr="00244701" w14:paraId="5889BECD" w14:textId="77777777" w:rsidTr="007B7257">
        <w:tc>
          <w:tcPr>
            <w:tcW w:w="4138" w:type="dxa"/>
          </w:tcPr>
          <w:p w14:paraId="5BF154CF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14:paraId="544F837B" w14:textId="42AD3CC9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0973F04F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FD6CC62" w14:textId="5B82D945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6BA298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4976A2" w14:textId="3E8AE881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5E36AA">
              <w:rPr>
                <w:rFonts w:asciiTheme="majorBidi" w:hAnsiTheme="majorBidi"/>
                <w:sz w:val="30"/>
                <w:szCs w:val="30"/>
                <w:cs/>
              </w:rPr>
              <w:t>437</w:t>
            </w:r>
            <w:r w:rsidRPr="005E36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E36AA">
              <w:rPr>
                <w:rFonts w:asciiTheme="majorBidi" w:hAnsiTheme="majorBidi"/>
                <w:sz w:val="30"/>
                <w:szCs w:val="30"/>
                <w:cs/>
              </w:rPr>
              <w:t>403</w:t>
            </w:r>
          </w:p>
        </w:tc>
        <w:tc>
          <w:tcPr>
            <w:tcW w:w="270" w:type="dxa"/>
          </w:tcPr>
          <w:p w14:paraId="075927C1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56D72E" w14:textId="7E9CD6B2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377C2F">
              <w:rPr>
                <w:rFonts w:asciiTheme="majorBidi" w:hAnsiTheme="majorBidi" w:cstheme="majorBidi"/>
                <w:sz w:val="30"/>
                <w:szCs w:val="30"/>
              </w:rPr>
              <w:t>604,208</w:t>
            </w:r>
          </w:p>
        </w:tc>
      </w:tr>
      <w:tr w:rsidR="00B6421D" w:rsidRPr="00244701" w14:paraId="2CB09733" w14:textId="77777777" w:rsidTr="007B7257">
        <w:tc>
          <w:tcPr>
            <w:tcW w:w="4138" w:type="dxa"/>
          </w:tcPr>
          <w:p w14:paraId="37699611" w14:textId="2B28A8C0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83" w:type="dxa"/>
          </w:tcPr>
          <w:p w14:paraId="68AEE19D" w14:textId="37BAA9FC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18124344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FAB4B84" w14:textId="25DB9041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7CC931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3F2629" w14:textId="0A6C38A0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5E36AA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Pr="005E36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E36AA">
              <w:rPr>
                <w:rFonts w:asciiTheme="majorBidi" w:hAnsiTheme="majorBidi"/>
                <w:sz w:val="30"/>
                <w:szCs w:val="30"/>
                <w:cs/>
              </w:rPr>
              <w:t>983</w:t>
            </w:r>
          </w:p>
        </w:tc>
        <w:tc>
          <w:tcPr>
            <w:tcW w:w="270" w:type="dxa"/>
          </w:tcPr>
          <w:p w14:paraId="28A79FB4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A687B2" w14:textId="4580361A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377C2F">
              <w:rPr>
                <w:rFonts w:asciiTheme="majorBidi" w:hAnsiTheme="majorBidi" w:cstheme="majorBidi"/>
                <w:sz w:val="30"/>
                <w:szCs w:val="30"/>
              </w:rPr>
              <w:t>6,415</w:t>
            </w:r>
          </w:p>
        </w:tc>
      </w:tr>
      <w:tr w:rsidR="00B6421D" w:rsidRPr="00244701" w14:paraId="7293F64C" w14:textId="77777777" w:rsidTr="007B7257">
        <w:tc>
          <w:tcPr>
            <w:tcW w:w="4138" w:type="dxa"/>
          </w:tcPr>
          <w:p w14:paraId="0A02D85E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2A3341DA" w14:textId="6D8BA828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0B72086A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0B9712C" w14:textId="38BCE8AF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377455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76C86E" w14:textId="5D25CC6F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5E36AA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5E36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E36AA">
              <w:rPr>
                <w:rFonts w:asciiTheme="majorBidi" w:hAnsiTheme="majorBidi"/>
                <w:sz w:val="30"/>
                <w:szCs w:val="30"/>
                <w:cs/>
              </w:rPr>
              <w:t>136</w:t>
            </w:r>
          </w:p>
        </w:tc>
        <w:tc>
          <w:tcPr>
            <w:tcW w:w="270" w:type="dxa"/>
          </w:tcPr>
          <w:p w14:paraId="26F3FEDA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84B155" w14:textId="14F2E3FE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377C2F">
              <w:rPr>
                <w:rFonts w:asciiTheme="majorBidi" w:hAnsiTheme="majorBidi" w:cstheme="majorBidi"/>
                <w:sz w:val="30"/>
                <w:szCs w:val="30"/>
              </w:rPr>
              <w:t>4,412</w:t>
            </w:r>
          </w:p>
        </w:tc>
      </w:tr>
      <w:tr w:rsidR="00B6421D" w:rsidRPr="00244701" w14:paraId="3C37EA90" w14:textId="77777777" w:rsidTr="007B7257">
        <w:tc>
          <w:tcPr>
            <w:tcW w:w="4138" w:type="dxa"/>
          </w:tcPr>
          <w:p w14:paraId="0C3718E3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ค่าเช่าเวลาโฆษณา</w:t>
            </w:r>
          </w:p>
        </w:tc>
        <w:tc>
          <w:tcPr>
            <w:tcW w:w="1083" w:type="dxa"/>
          </w:tcPr>
          <w:p w14:paraId="38C27184" w14:textId="265C0EFC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16899F82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8B90DCD" w14:textId="0427E8A3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534791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ED5433" w14:textId="49971BC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5E36AA">
              <w:rPr>
                <w:rFonts w:asciiTheme="majorBidi" w:hAnsiTheme="majorBidi"/>
                <w:sz w:val="30"/>
                <w:szCs w:val="30"/>
                <w:cs/>
              </w:rPr>
              <w:t>11</w:t>
            </w:r>
            <w:r w:rsidRPr="005E36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E36AA">
              <w:rPr>
                <w:rFonts w:asciiTheme="majorBidi" w:hAnsiTheme="majorBidi"/>
                <w:sz w:val="30"/>
                <w:szCs w:val="30"/>
                <w:cs/>
              </w:rPr>
              <w:t>544</w:t>
            </w:r>
          </w:p>
        </w:tc>
        <w:tc>
          <w:tcPr>
            <w:tcW w:w="270" w:type="dxa"/>
          </w:tcPr>
          <w:p w14:paraId="6AC41027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AC8A05" w14:textId="4B293376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377C2F">
              <w:rPr>
                <w:rFonts w:asciiTheme="majorBidi" w:hAnsiTheme="majorBidi" w:cstheme="majorBidi"/>
                <w:sz w:val="30"/>
                <w:szCs w:val="30"/>
              </w:rPr>
              <w:t>11,428</w:t>
            </w:r>
          </w:p>
        </w:tc>
      </w:tr>
      <w:tr w:rsidR="00B6421D" w:rsidRPr="00244701" w14:paraId="2E1BED51" w14:textId="77777777" w:rsidTr="007B7257">
        <w:tc>
          <w:tcPr>
            <w:tcW w:w="4138" w:type="dxa"/>
          </w:tcPr>
          <w:p w14:paraId="482E5CD2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3" w:type="dxa"/>
          </w:tcPr>
          <w:p w14:paraId="35ABBB35" w14:textId="7A8EABFB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1839AEB5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7F0100C" w14:textId="2141289C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A48256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28FF52" w14:textId="648DA4AB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5E36AA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Pr="005E36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E36AA">
              <w:rPr>
                <w:rFonts w:asciiTheme="majorBidi" w:hAnsiTheme="majorBidi"/>
                <w:sz w:val="30"/>
                <w:szCs w:val="30"/>
                <w:cs/>
              </w:rPr>
              <w:t>682</w:t>
            </w:r>
          </w:p>
        </w:tc>
        <w:tc>
          <w:tcPr>
            <w:tcW w:w="270" w:type="dxa"/>
          </w:tcPr>
          <w:p w14:paraId="40D7E413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558D56" w14:textId="11E6AB76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377C2F">
              <w:rPr>
                <w:rFonts w:asciiTheme="majorBidi" w:hAnsiTheme="majorBidi" w:cstheme="majorBidi"/>
                <w:sz w:val="30"/>
                <w:szCs w:val="30"/>
              </w:rPr>
              <w:t>7,574</w:t>
            </w:r>
          </w:p>
        </w:tc>
      </w:tr>
      <w:tr w:rsidR="00B6421D" w:rsidRPr="00244701" w14:paraId="1676ECFA" w14:textId="77777777" w:rsidTr="002F7062">
        <w:tc>
          <w:tcPr>
            <w:tcW w:w="4138" w:type="dxa"/>
          </w:tcPr>
          <w:p w14:paraId="327AADAD" w14:textId="24A1B0FF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3" w:type="dxa"/>
          </w:tcPr>
          <w:p w14:paraId="27658790" w14:textId="6877EE3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7D0E5E40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B42AD45" w14:textId="381C4C12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FDF8D3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3F7871" w14:textId="64B78497" w:rsidR="00B6421D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5E36AA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5E36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E36AA">
              <w:rPr>
                <w:rFonts w:asciiTheme="majorBidi" w:hAnsiTheme="majorBidi"/>
                <w:sz w:val="30"/>
                <w:szCs w:val="30"/>
                <w:cs/>
              </w:rPr>
              <w:t>802</w:t>
            </w:r>
          </w:p>
        </w:tc>
        <w:tc>
          <w:tcPr>
            <w:tcW w:w="270" w:type="dxa"/>
          </w:tcPr>
          <w:p w14:paraId="0EFC4CF6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213EE8" w14:textId="49E7BADC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377C2F">
              <w:rPr>
                <w:rFonts w:asciiTheme="majorBidi" w:hAnsiTheme="majorBidi" w:cstheme="majorBidi"/>
                <w:sz w:val="30"/>
                <w:szCs w:val="30"/>
              </w:rPr>
              <w:t>520</w:t>
            </w:r>
          </w:p>
        </w:tc>
      </w:tr>
      <w:tr w:rsidR="00B6421D" w:rsidRPr="00D659F1" w14:paraId="6D5BD130" w14:textId="77777777" w:rsidTr="002F7062">
        <w:tc>
          <w:tcPr>
            <w:tcW w:w="4138" w:type="dxa"/>
          </w:tcPr>
          <w:p w14:paraId="79B02095" w14:textId="77777777" w:rsidR="00B6421D" w:rsidRPr="0036648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74DEE258" w14:textId="77777777" w:rsidR="00B6421D" w:rsidRPr="0036648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259E51AA" w14:textId="77777777" w:rsidR="00B6421D" w:rsidRPr="0036648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5AFBECC" w14:textId="77777777" w:rsidR="00B6421D" w:rsidRPr="0036648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37825D" w14:textId="77777777" w:rsidR="00B6421D" w:rsidRPr="0036648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90CCA1" w14:textId="77777777" w:rsidR="00B6421D" w:rsidRPr="0036648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0701BA" w14:textId="77777777" w:rsidR="00B6421D" w:rsidRPr="0036648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DA00C1" w14:textId="77777777" w:rsidR="00B6421D" w:rsidRPr="0036648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0CDF" w:rsidRPr="00D659F1" w14:paraId="727EF0CC" w14:textId="77777777" w:rsidTr="002F7062">
        <w:tc>
          <w:tcPr>
            <w:tcW w:w="4138" w:type="dxa"/>
          </w:tcPr>
          <w:p w14:paraId="275CBEC3" w14:textId="77777777" w:rsidR="00970CDF" w:rsidRPr="00366488" w:rsidRDefault="00970CDF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2C0F1589" w14:textId="77777777" w:rsidR="00970CDF" w:rsidRPr="00366488" w:rsidRDefault="00970CDF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59B9E250" w14:textId="77777777" w:rsidR="00970CDF" w:rsidRPr="00366488" w:rsidRDefault="00970CDF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B2C0415" w14:textId="77777777" w:rsidR="00970CDF" w:rsidRPr="00366488" w:rsidRDefault="00970CDF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A57E7B" w14:textId="77777777" w:rsidR="00970CDF" w:rsidRPr="00366488" w:rsidRDefault="00970CDF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F22141" w14:textId="77777777" w:rsidR="00970CDF" w:rsidRPr="00366488" w:rsidRDefault="00970CDF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F29C18" w14:textId="77777777" w:rsidR="00970CDF" w:rsidRPr="00366488" w:rsidRDefault="00970CDF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5B2AA0" w14:textId="77777777" w:rsidR="00970CDF" w:rsidRPr="00366488" w:rsidRDefault="00970CDF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421D" w:rsidRPr="00244701" w14:paraId="32A227C7" w14:textId="77777777" w:rsidTr="007B7257">
        <w:tc>
          <w:tcPr>
            <w:tcW w:w="4138" w:type="dxa"/>
          </w:tcPr>
          <w:p w14:paraId="15185284" w14:textId="21C0326B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3" w:type="dxa"/>
          </w:tcPr>
          <w:p w14:paraId="61225251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7CBCC863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1606B6F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0669B4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11D2EA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D54183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3F04A5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421D" w:rsidRPr="00244701" w14:paraId="1F13D035" w14:textId="77777777" w:rsidTr="007B7257">
        <w:tc>
          <w:tcPr>
            <w:tcW w:w="4138" w:type="dxa"/>
          </w:tcPr>
          <w:p w14:paraId="11DCBE1C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14:paraId="5C75F038" w14:textId="1D51B068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5E36AA">
              <w:rPr>
                <w:rFonts w:asciiTheme="majorBidi" w:hAnsiTheme="majorBidi" w:cstheme="majorBidi"/>
                <w:sz w:val="30"/>
                <w:szCs w:val="30"/>
              </w:rPr>
              <w:t>13,390</w:t>
            </w:r>
          </w:p>
        </w:tc>
        <w:tc>
          <w:tcPr>
            <w:tcW w:w="276" w:type="dxa"/>
          </w:tcPr>
          <w:p w14:paraId="338D6917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3055B8A" w14:textId="4E4BA7DC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316083">
              <w:rPr>
                <w:rFonts w:asciiTheme="majorBidi" w:hAnsiTheme="majorBidi" w:cstheme="majorBidi"/>
                <w:sz w:val="30"/>
                <w:szCs w:val="30"/>
              </w:rPr>
              <w:t>12,267</w:t>
            </w:r>
          </w:p>
        </w:tc>
        <w:tc>
          <w:tcPr>
            <w:tcW w:w="270" w:type="dxa"/>
          </w:tcPr>
          <w:p w14:paraId="0F95A237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7CCCBA" w14:textId="350D306F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6AA">
              <w:rPr>
                <w:rFonts w:asciiTheme="majorBidi" w:hAnsiTheme="majorBidi" w:cstheme="majorBidi"/>
                <w:sz w:val="30"/>
                <w:szCs w:val="30"/>
              </w:rPr>
              <w:t>13,333</w:t>
            </w:r>
          </w:p>
        </w:tc>
        <w:tc>
          <w:tcPr>
            <w:tcW w:w="270" w:type="dxa"/>
          </w:tcPr>
          <w:p w14:paraId="20C6F6FB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FDB4F5" w14:textId="08A2BCF1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377C2F">
              <w:rPr>
                <w:rFonts w:asciiTheme="majorBidi" w:hAnsiTheme="majorBidi" w:cstheme="majorBidi"/>
                <w:sz w:val="30"/>
                <w:szCs w:val="30"/>
              </w:rPr>
              <w:t>12,020</w:t>
            </w:r>
          </w:p>
        </w:tc>
      </w:tr>
      <w:tr w:rsidR="00B6421D" w:rsidRPr="00244701" w14:paraId="74AB8DAA" w14:textId="77777777" w:rsidTr="007B7257">
        <w:tc>
          <w:tcPr>
            <w:tcW w:w="4138" w:type="dxa"/>
          </w:tcPr>
          <w:p w14:paraId="56273361" w14:textId="490AE0BA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83" w:type="dxa"/>
          </w:tcPr>
          <w:p w14:paraId="38EAFDEF" w14:textId="6637293D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2A1C90AB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4E6B79B" w14:textId="4996EE8C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316083">
              <w:rPr>
                <w:rFonts w:asciiTheme="majorBidi" w:hAnsiTheme="majorBidi" w:cstheme="majorBidi"/>
                <w:sz w:val="30"/>
                <w:szCs w:val="30"/>
              </w:rPr>
              <w:t>238</w:t>
            </w:r>
          </w:p>
        </w:tc>
        <w:tc>
          <w:tcPr>
            <w:tcW w:w="270" w:type="dxa"/>
          </w:tcPr>
          <w:p w14:paraId="421E73B9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4A65D0" w14:textId="44C9F38F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309BBA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D30D22" w14:textId="75A3E71A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377C2F">
              <w:rPr>
                <w:rFonts w:asciiTheme="majorBidi" w:hAnsiTheme="majorBidi" w:cstheme="majorBidi"/>
                <w:sz w:val="30"/>
                <w:szCs w:val="30"/>
              </w:rPr>
              <w:t>238</w:t>
            </w:r>
          </w:p>
        </w:tc>
      </w:tr>
      <w:tr w:rsidR="00B6421D" w:rsidRPr="00244701" w14:paraId="774B6731" w14:textId="77777777" w:rsidTr="007B7257">
        <w:tc>
          <w:tcPr>
            <w:tcW w:w="4138" w:type="dxa"/>
          </w:tcPr>
          <w:p w14:paraId="7C6FA24B" w14:textId="0AEB57E8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3" w:type="dxa"/>
          </w:tcPr>
          <w:p w14:paraId="61B20FA7" w14:textId="2AC73EF3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070F75FA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72DB868" w14:textId="3AEBED9A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085DA7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FD8A7C" w14:textId="0D6323D0" w:rsidR="00B6421D" w:rsidRPr="00377C2F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5E36AA">
              <w:rPr>
                <w:rFonts w:asciiTheme="majorBidi" w:hAnsiTheme="majorBidi" w:cstheme="majorBidi"/>
                <w:sz w:val="30"/>
                <w:szCs w:val="30"/>
              </w:rPr>
              <w:t>5,244</w:t>
            </w:r>
          </w:p>
        </w:tc>
        <w:tc>
          <w:tcPr>
            <w:tcW w:w="270" w:type="dxa"/>
          </w:tcPr>
          <w:p w14:paraId="58B6A770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425F35" w14:textId="4CBA7B55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2,788</w:t>
            </w:r>
          </w:p>
        </w:tc>
      </w:tr>
      <w:tr w:rsidR="00B6421D" w:rsidRPr="00244701" w14:paraId="073D1073" w14:textId="77777777" w:rsidTr="007B7257">
        <w:tc>
          <w:tcPr>
            <w:tcW w:w="4138" w:type="dxa"/>
          </w:tcPr>
          <w:p w14:paraId="7466BB6D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24312A6D" w14:textId="291A44E5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5E36AA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276" w:type="dxa"/>
          </w:tcPr>
          <w:p w14:paraId="0D356BBF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5733130" w14:textId="602F958B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316083">
              <w:rPr>
                <w:rFonts w:asciiTheme="majorBidi" w:hAnsiTheme="majorBidi" w:cstheme="majorBidi"/>
                <w:sz w:val="30"/>
                <w:szCs w:val="30"/>
              </w:rPr>
              <w:t>540</w:t>
            </w:r>
          </w:p>
        </w:tc>
        <w:tc>
          <w:tcPr>
            <w:tcW w:w="270" w:type="dxa"/>
          </w:tcPr>
          <w:p w14:paraId="3F32DE1F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802361" w14:textId="4AF0C099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DA0B17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E85CCD" w14:textId="1D55B5EC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377C2F">
              <w:rPr>
                <w:rFonts w:asciiTheme="majorBidi" w:hAnsiTheme="majorBidi" w:cstheme="majorBidi"/>
                <w:sz w:val="30"/>
                <w:szCs w:val="30"/>
              </w:rPr>
              <w:t>462</w:t>
            </w:r>
          </w:p>
        </w:tc>
      </w:tr>
      <w:tr w:rsidR="00B6421D" w:rsidRPr="00244701" w14:paraId="3B63B6AE" w14:textId="77777777" w:rsidTr="007B7257">
        <w:tc>
          <w:tcPr>
            <w:tcW w:w="4138" w:type="dxa"/>
          </w:tcPr>
          <w:p w14:paraId="4CACB570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3" w:type="dxa"/>
          </w:tcPr>
          <w:p w14:paraId="18B9633B" w14:textId="7C30EE15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5E36AA">
              <w:rPr>
                <w:rFonts w:asciiTheme="majorBidi" w:hAnsiTheme="majorBidi" w:cstheme="majorBidi"/>
                <w:sz w:val="30"/>
                <w:szCs w:val="30"/>
              </w:rPr>
              <w:t>102,326</w:t>
            </w:r>
          </w:p>
        </w:tc>
        <w:tc>
          <w:tcPr>
            <w:tcW w:w="276" w:type="dxa"/>
          </w:tcPr>
          <w:p w14:paraId="1B20843C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97DB54F" w14:textId="05F756C1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316083">
              <w:rPr>
                <w:rFonts w:asciiTheme="majorBidi" w:hAnsiTheme="majorBidi" w:cstheme="majorBidi"/>
                <w:sz w:val="30"/>
                <w:szCs w:val="30"/>
              </w:rPr>
              <w:t>73,059</w:t>
            </w:r>
          </w:p>
        </w:tc>
        <w:tc>
          <w:tcPr>
            <w:tcW w:w="270" w:type="dxa"/>
          </w:tcPr>
          <w:p w14:paraId="76A1646C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968370" w14:textId="18CC4FB4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3D316F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9E4FAF" w14:textId="202C67A9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377C2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B6421D" w:rsidRPr="00244701" w14:paraId="4FCC3A4F" w14:textId="77777777" w:rsidTr="007B7257">
        <w:tc>
          <w:tcPr>
            <w:tcW w:w="4138" w:type="dxa"/>
          </w:tcPr>
          <w:p w14:paraId="6C7A9354" w14:textId="3872A988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7C2F">
              <w:rPr>
                <w:rFonts w:asciiTheme="majorBidi" w:hAnsi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3" w:type="dxa"/>
          </w:tcPr>
          <w:p w14:paraId="3572E12C" w14:textId="62918E5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13351EF1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7F0C1BD" w14:textId="1BFEC66B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316083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6A4566B8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8292D0" w14:textId="0802AEFA" w:rsidR="00B6421D" w:rsidRPr="00377C2F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46F39A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FC4413" w14:textId="083491B8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377C2F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B6421D" w:rsidRPr="00D659F1" w14:paraId="3EBA9B74" w14:textId="77777777" w:rsidTr="007B7257">
        <w:tc>
          <w:tcPr>
            <w:tcW w:w="4138" w:type="dxa"/>
          </w:tcPr>
          <w:p w14:paraId="5BD16C48" w14:textId="77777777" w:rsidR="00B6421D" w:rsidRPr="0036648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0C33EBC3" w14:textId="77777777" w:rsidR="00B6421D" w:rsidRPr="0036648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3EE85701" w14:textId="77777777" w:rsidR="00B6421D" w:rsidRPr="0036648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25E9FEC" w14:textId="77777777" w:rsidR="00B6421D" w:rsidRPr="0036648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2A036B" w14:textId="77777777" w:rsidR="00B6421D" w:rsidRPr="0036648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D1DBE3" w14:textId="77777777" w:rsidR="00B6421D" w:rsidRPr="0036648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ED8043" w14:textId="77777777" w:rsidR="00B6421D" w:rsidRPr="0036648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5E5A4B" w14:textId="77777777" w:rsidR="00B6421D" w:rsidRPr="0036648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421D" w:rsidRPr="00244701" w14:paraId="742362BF" w14:textId="77777777" w:rsidTr="007B7257">
        <w:tc>
          <w:tcPr>
            <w:tcW w:w="4138" w:type="dxa"/>
          </w:tcPr>
          <w:p w14:paraId="25C6F3F3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3" w:type="dxa"/>
          </w:tcPr>
          <w:p w14:paraId="5C896FD7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1F947EA6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ECB5D3B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C45960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A5B9E0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D8A5E9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61A5D3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421D" w:rsidRPr="00244701" w14:paraId="0A509BC9" w14:textId="77777777" w:rsidTr="007B7257">
        <w:tc>
          <w:tcPr>
            <w:tcW w:w="4138" w:type="dxa"/>
          </w:tcPr>
          <w:p w14:paraId="0C902417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3" w:type="dxa"/>
          </w:tcPr>
          <w:p w14:paraId="10C52CA6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774E88CF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AE3695C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4DA127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2C0785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9558E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C3F311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421D" w:rsidRPr="00244701" w14:paraId="7CEF7A48" w14:textId="77777777" w:rsidTr="007B7257">
        <w:tc>
          <w:tcPr>
            <w:tcW w:w="4138" w:type="dxa"/>
          </w:tcPr>
          <w:p w14:paraId="517521DF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3" w:type="dxa"/>
          </w:tcPr>
          <w:p w14:paraId="15A1362A" w14:textId="7B7F8681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5E36AA">
              <w:rPr>
                <w:rFonts w:asciiTheme="majorBidi" w:hAnsiTheme="majorBidi" w:cstheme="majorBidi"/>
                <w:sz w:val="30"/>
                <w:szCs w:val="30"/>
              </w:rPr>
              <w:t>80,758</w:t>
            </w:r>
          </w:p>
        </w:tc>
        <w:tc>
          <w:tcPr>
            <w:tcW w:w="276" w:type="dxa"/>
          </w:tcPr>
          <w:p w14:paraId="64A7AE0A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FCCAC19" w14:textId="5AF0241C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316083">
              <w:rPr>
                <w:rFonts w:asciiTheme="majorBidi" w:hAnsiTheme="majorBidi" w:cstheme="majorBidi"/>
                <w:sz w:val="30"/>
                <w:szCs w:val="30"/>
              </w:rPr>
              <w:t>88,686</w:t>
            </w:r>
          </w:p>
        </w:tc>
        <w:tc>
          <w:tcPr>
            <w:tcW w:w="270" w:type="dxa"/>
          </w:tcPr>
          <w:p w14:paraId="39F2F53A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B68A1D" w14:textId="1D427A55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5E36AA">
              <w:rPr>
                <w:rFonts w:asciiTheme="majorBidi" w:hAnsiTheme="majorBidi" w:cstheme="majorBidi"/>
                <w:sz w:val="30"/>
                <w:szCs w:val="30"/>
              </w:rPr>
              <w:t>39,33</w:t>
            </w:r>
            <w:r w:rsidR="00854559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4DDD3E6B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B07E71" w14:textId="703418F2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8C0127">
              <w:rPr>
                <w:rFonts w:asciiTheme="majorBidi" w:hAnsiTheme="majorBidi" w:cstheme="majorBidi"/>
                <w:sz w:val="30"/>
                <w:szCs w:val="30"/>
              </w:rPr>
              <w:t>39,732</w:t>
            </w:r>
          </w:p>
        </w:tc>
      </w:tr>
      <w:tr w:rsidR="00B6421D" w:rsidRPr="00244701" w14:paraId="797CEB31" w14:textId="77777777" w:rsidTr="007B7257">
        <w:tc>
          <w:tcPr>
            <w:tcW w:w="4138" w:type="dxa"/>
          </w:tcPr>
          <w:p w14:paraId="0A331611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3" w:type="dxa"/>
          </w:tcPr>
          <w:p w14:paraId="64E25208" w14:textId="19ADFBF8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5E36AA">
              <w:rPr>
                <w:rFonts w:asciiTheme="majorBidi" w:hAnsiTheme="majorBidi" w:cstheme="majorBidi"/>
                <w:sz w:val="30"/>
                <w:szCs w:val="30"/>
              </w:rPr>
              <w:t>4,538</w:t>
            </w:r>
          </w:p>
        </w:tc>
        <w:tc>
          <w:tcPr>
            <w:tcW w:w="276" w:type="dxa"/>
          </w:tcPr>
          <w:p w14:paraId="5971DE29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064C242" w14:textId="4669B285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316083">
              <w:rPr>
                <w:rFonts w:asciiTheme="majorBidi" w:hAnsiTheme="majorBidi" w:cstheme="majorBidi"/>
                <w:sz w:val="30"/>
                <w:szCs w:val="30"/>
              </w:rPr>
              <w:t>4,805</w:t>
            </w:r>
          </w:p>
        </w:tc>
        <w:tc>
          <w:tcPr>
            <w:tcW w:w="270" w:type="dxa"/>
          </w:tcPr>
          <w:p w14:paraId="347D1F04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1BA968" w14:textId="50DC64F5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5E36AA">
              <w:rPr>
                <w:rFonts w:asciiTheme="majorBidi" w:hAnsiTheme="majorBidi" w:cstheme="majorBidi"/>
                <w:sz w:val="30"/>
                <w:szCs w:val="30"/>
              </w:rPr>
              <w:t>2,38</w:t>
            </w:r>
            <w:r w:rsidR="00854559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233ED18D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F9CEBD" w14:textId="407BC9D9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8C0127">
              <w:rPr>
                <w:rFonts w:asciiTheme="majorBidi" w:hAnsiTheme="majorBidi" w:cstheme="majorBidi"/>
                <w:sz w:val="30"/>
                <w:szCs w:val="30"/>
              </w:rPr>
              <w:t>2,523</w:t>
            </w:r>
          </w:p>
        </w:tc>
      </w:tr>
      <w:tr w:rsidR="00B6421D" w:rsidRPr="00244701" w14:paraId="76CFA99D" w14:textId="77777777" w:rsidTr="007B7257">
        <w:tc>
          <w:tcPr>
            <w:tcW w:w="4138" w:type="dxa"/>
          </w:tcPr>
          <w:p w14:paraId="4857C264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69C95F73" w14:textId="67FB640B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6AA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276" w:type="dxa"/>
          </w:tcPr>
          <w:p w14:paraId="6D5FB8E8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0C459F56" w14:textId="737FDC5F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608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14:paraId="65FE4DE1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FE8DF2" w14:textId="364F170A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6AA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270" w:type="dxa"/>
          </w:tcPr>
          <w:p w14:paraId="2B987B9F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CB3C29" w14:textId="4265AEB5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0127">
              <w:rPr>
                <w:rFonts w:asciiTheme="majorBidi" w:hAnsiTheme="majorBidi" w:cstheme="majorBidi"/>
                <w:sz w:val="30"/>
                <w:szCs w:val="30"/>
              </w:rPr>
              <w:t>418</w:t>
            </w:r>
          </w:p>
        </w:tc>
      </w:tr>
      <w:tr w:rsidR="00B6421D" w:rsidRPr="00244701" w14:paraId="35CF523C" w14:textId="77777777" w:rsidTr="007B7257">
        <w:tc>
          <w:tcPr>
            <w:tcW w:w="4138" w:type="dxa"/>
          </w:tcPr>
          <w:p w14:paraId="17AAD922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1058B2D0" w14:textId="51EC1F55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6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85,403</w:t>
            </w:r>
          </w:p>
        </w:tc>
        <w:tc>
          <w:tcPr>
            <w:tcW w:w="276" w:type="dxa"/>
          </w:tcPr>
          <w:p w14:paraId="35D097A6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E569D17" w14:textId="082160F3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60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93,960</w:t>
            </w:r>
          </w:p>
        </w:tc>
        <w:tc>
          <w:tcPr>
            <w:tcW w:w="270" w:type="dxa"/>
          </w:tcPr>
          <w:p w14:paraId="7BD53067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AED056" w14:textId="69F6C2B8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6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41,791</w:t>
            </w:r>
          </w:p>
        </w:tc>
        <w:tc>
          <w:tcPr>
            <w:tcW w:w="270" w:type="dxa"/>
          </w:tcPr>
          <w:p w14:paraId="197B42E5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C201E4" w14:textId="17F04C93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01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42,673</w:t>
            </w:r>
          </w:p>
        </w:tc>
      </w:tr>
      <w:tr w:rsidR="00366488" w:rsidRPr="00244701" w14:paraId="38E509D0" w14:textId="77777777" w:rsidTr="00891B74">
        <w:tc>
          <w:tcPr>
            <w:tcW w:w="4138" w:type="dxa"/>
          </w:tcPr>
          <w:p w14:paraId="749AF5D3" w14:textId="77777777" w:rsidR="00366488" w:rsidRPr="00244701" w:rsidRDefault="00366488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77D598A9" w14:textId="77777777" w:rsidR="00366488" w:rsidRPr="00244701" w:rsidRDefault="00366488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584E72B8" w14:textId="77777777" w:rsidR="00366488" w:rsidRPr="00244701" w:rsidRDefault="00366488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493E944" w14:textId="77777777" w:rsidR="00366488" w:rsidRPr="00244701" w:rsidRDefault="00366488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68A92C" w14:textId="77777777" w:rsidR="00366488" w:rsidRPr="00244701" w:rsidRDefault="00366488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2EE429" w14:textId="77777777" w:rsidR="00366488" w:rsidRPr="00244701" w:rsidRDefault="00366488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F3D74E" w14:textId="77777777" w:rsidR="00366488" w:rsidRPr="00244701" w:rsidRDefault="00366488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97A015" w14:textId="77777777" w:rsidR="00366488" w:rsidRPr="00244701" w:rsidRDefault="00366488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421D" w:rsidRPr="00244701" w14:paraId="5FD94B89" w14:textId="77777777" w:rsidTr="00891B74">
        <w:tc>
          <w:tcPr>
            <w:tcW w:w="4138" w:type="dxa"/>
          </w:tcPr>
          <w:p w14:paraId="42ADB8A2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3" w:type="dxa"/>
          </w:tcPr>
          <w:p w14:paraId="1D90E882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5B348BE8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9E82478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CBB343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A8D681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39B914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7E002B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421D" w:rsidRPr="00244701" w14:paraId="407409C5" w14:textId="77777777" w:rsidTr="00891B74">
        <w:tc>
          <w:tcPr>
            <w:tcW w:w="4138" w:type="dxa"/>
          </w:tcPr>
          <w:p w14:paraId="2E339F69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14:paraId="0D77546B" w14:textId="0B18EB59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5E36AA">
              <w:rPr>
                <w:rFonts w:asciiTheme="majorBidi" w:hAnsiTheme="majorBidi" w:cstheme="majorBidi"/>
                <w:sz w:val="30"/>
                <w:szCs w:val="30"/>
              </w:rPr>
              <w:t>108,993</w:t>
            </w:r>
          </w:p>
        </w:tc>
        <w:tc>
          <w:tcPr>
            <w:tcW w:w="276" w:type="dxa"/>
          </w:tcPr>
          <w:p w14:paraId="35EE351C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E783B68" w14:textId="410F69FE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316083">
              <w:rPr>
                <w:rFonts w:asciiTheme="majorBidi" w:hAnsiTheme="majorBidi" w:cstheme="majorBidi"/>
                <w:sz w:val="30"/>
                <w:szCs w:val="30"/>
              </w:rPr>
              <w:t>119,490</w:t>
            </w:r>
          </w:p>
        </w:tc>
        <w:tc>
          <w:tcPr>
            <w:tcW w:w="270" w:type="dxa"/>
          </w:tcPr>
          <w:p w14:paraId="358BBC27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BE06EC" w14:textId="59380E34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5E36AA">
              <w:rPr>
                <w:rFonts w:asciiTheme="majorBidi" w:hAnsiTheme="majorBidi" w:cstheme="majorBidi"/>
                <w:sz w:val="30"/>
                <w:szCs w:val="30"/>
              </w:rPr>
              <w:t>48,833</w:t>
            </w:r>
          </w:p>
        </w:tc>
        <w:tc>
          <w:tcPr>
            <w:tcW w:w="270" w:type="dxa"/>
          </w:tcPr>
          <w:p w14:paraId="311C7503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C1AF6F" w14:textId="666186AF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8C0127">
              <w:rPr>
                <w:rFonts w:asciiTheme="majorBidi" w:hAnsiTheme="majorBidi" w:cstheme="majorBidi"/>
                <w:sz w:val="30"/>
                <w:szCs w:val="30"/>
              </w:rPr>
              <w:t>50,074</w:t>
            </w:r>
          </w:p>
        </w:tc>
      </w:tr>
      <w:tr w:rsidR="00B6421D" w:rsidRPr="00244701" w14:paraId="6F02B2D1" w14:textId="77777777" w:rsidTr="00891B74">
        <w:tc>
          <w:tcPr>
            <w:tcW w:w="4138" w:type="dxa"/>
          </w:tcPr>
          <w:p w14:paraId="60EFDB23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6CB6C9CB" w14:textId="4678E72D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5E36AA">
              <w:rPr>
                <w:rFonts w:asciiTheme="majorBidi" w:hAnsiTheme="majorBidi" w:cstheme="majorBidi"/>
                <w:sz w:val="30"/>
                <w:szCs w:val="30"/>
              </w:rPr>
              <w:t>1,655</w:t>
            </w:r>
          </w:p>
        </w:tc>
        <w:tc>
          <w:tcPr>
            <w:tcW w:w="276" w:type="dxa"/>
          </w:tcPr>
          <w:p w14:paraId="3B686928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F96F97A" w14:textId="4C2623FF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316083">
              <w:rPr>
                <w:rFonts w:asciiTheme="majorBidi" w:hAnsiTheme="majorBidi" w:cstheme="majorBidi"/>
                <w:sz w:val="30"/>
                <w:szCs w:val="30"/>
              </w:rPr>
              <w:t>5,847</w:t>
            </w:r>
          </w:p>
        </w:tc>
        <w:tc>
          <w:tcPr>
            <w:tcW w:w="270" w:type="dxa"/>
          </w:tcPr>
          <w:p w14:paraId="4DED7DE8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041D27" w14:textId="1DA3DE3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DF1BE9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3EA312" w14:textId="6FB33950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421D" w:rsidRPr="00244701" w14:paraId="59D5325A" w14:textId="77777777" w:rsidTr="00891B74">
        <w:tc>
          <w:tcPr>
            <w:tcW w:w="4138" w:type="dxa"/>
          </w:tcPr>
          <w:p w14:paraId="5592EE7D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3" w:type="dxa"/>
          </w:tcPr>
          <w:p w14:paraId="00D42747" w14:textId="49AA9C3C" w:rsidR="00B6421D" w:rsidRPr="00E1090E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sz w:val="30"/>
                <w:szCs w:val="30"/>
              </w:rPr>
              <w:t>32,585</w:t>
            </w:r>
          </w:p>
        </w:tc>
        <w:tc>
          <w:tcPr>
            <w:tcW w:w="276" w:type="dxa"/>
          </w:tcPr>
          <w:p w14:paraId="65F3778D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83E553C" w14:textId="6257FC4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E1090E">
              <w:rPr>
                <w:rFonts w:asciiTheme="majorBidi" w:hAnsiTheme="majorBidi" w:cstheme="majorBidi"/>
                <w:sz w:val="30"/>
                <w:szCs w:val="30"/>
              </w:rPr>
              <w:t>25,231</w:t>
            </w:r>
          </w:p>
        </w:tc>
        <w:tc>
          <w:tcPr>
            <w:tcW w:w="270" w:type="dxa"/>
          </w:tcPr>
          <w:p w14:paraId="1A58AB27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AAAE2A" w14:textId="237E2DEF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5E36AA">
              <w:rPr>
                <w:rFonts w:asciiTheme="majorBidi" w:hAnsiTheme="majorBidi" w:cstheme="majorBidi"/>
                <w:sz w:val="30"/>
                <w:szCs w:val="30"/>
              </w:rPr>
              <w:t>30,422</w:t>
            </w:r>
          </w:p>
        </w:tc>
        <w:tc>
          <w:tcPr>
            <w:tcW w:w="270" w:type="dxa"/>
          </w:tcPr>
          <w:p w14:paraId="6CE86788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D8CA4A" w14:textId="4A3B4662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8C0127">
              <w:rPr>
                <w:rFonts w:asciiTheme="majorBidi" w:hAnsiTheme="majorBidi" w:cstheme="majorBidi"/>
                <w:sz w:val="30"/>
                <w:szCs w:val="30"/>
              </w:rPr>
              <w:t>14,985</w:t>
            </w:r>
          </w:p>
        </w:tc>
      </w:tr>
      <w:tr w:rsidR="00B6421D" w:rsidRPr="00244701" w14:paraId="7B2F83A1" w14:textId="77777777" w:rsidTr="00891B74">
        <w:tc>
          <w:tcPr>
            <w:tcW w:w="4138" w:type="dxa"/>
          </w:tcPr>
          <w:p w14:paraId="62F98CBF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3" w:type="dxa"/>
          </w:tcPr>
          <w:p w14:paraId="1A99645D" w14:textId="5F07F1BF" w:rsidR="00B6421D" w:rsidRPr="00E1090E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sz w:val="30"/>
                <w:szCs w:val="30"/>
              </w:rPr>
              <w:t>11,230</w:t>
            </w:r>
          </w:p>
        </w:tc>
        <w:tc>
          <w:tcPr>
            <w:tcW w:w="276" w:type="dxa"/>
          </w:tcPr>
          <w:p w14:paraId="09AC099F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7F9D754" w14:textId="6A2BD1E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E1090E">
              <w:rPr>
                <w:rFonts w:asciiTheme="majorBidi" w:hAnsiTheme="majorBidi" w:cstheme="majorBidi"/>
                <w:sz w:val="30"/>
                <w:szCs w:val="30"/>
              </w:rPr>
              <w:t>16,642</w:t>
            </w:r>
          </w:p>
        </w:tc>
        <w:tc>
          <w:tcPr>
            <w:tcW w:w="270" w:type="dxa"/>
          </w:tcPr>
          <w:p w14:paraId="36C67EB1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F72995" w14:textId="3143D8E9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5E36AA">
              <w:rPr>
                <w:rFonts w:asciiTheme="majorBidi" w:hAnsiTheme="majorBidi" w:cstheme="majorBidi"/>
                <w:sz w:val="30"/>
                <w:szCs w:val="30"/>
              </w:rPr>
              <w:t>2,950</w:t>
            </w:r>
          </w:p>
        </w:tc>
        <w:tc>
          <w:tcPr>
            <w:tcW w:w="270" w:type="dxa"/>
          </w:tcPr>
          <w:p w14:paraId="60033ECD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8D1A1B" w14:textId="7C31F68A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8C0127">
              <w:rPr>
                <w:rFonts w:asciiTheme="majorBidi" w:hAnsiTheme="majorBidi" w:cstheme="majorBidi"/>
                <w:sz w:val="30"/>
                <w:szCs w:val="30"/>
              </w:rPr>
              <w:t>4,470</w:t>
            </w:r>
          </w:p>
        </w:tc>
      </w:tr>
      <w:tr w:rsidR="00B6421D" w:rsidRPr="00244701" w14:paraId="404F8B5D" w14:textId="77777777" w:rsidTr="00891B74">
        <w:tc>
          <w:tcPr>
            <w:tcW w:w="4138" w:type="dxa"/>
          </w:tcPr>
          <w:p w14:paraId="68D9A136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083" w:type="dxa"/>
          </w:tcPr>
          <w:p w14:paraId="000A79D9" w14:textId="23CC0286" w:rsidR="00B6421D" w:rsidRPr="00E1090E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276" w:type="dxa"/>
          </w:tcPr>
          <w:p w14:paraId="2CF13C85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DAB871F" w14:textId="0A478AB9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E1090E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270" w:type="dxa"/>
          </w:tcPr>
          <w:p w14:paraId="786B7857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F497C4" w14:textId="5452C592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6F2547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F5DDED" w14:textId="69D5C868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8C0127"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</w:tr>
      <w:tr w:rsidR="00B6421D" w:rsidRPr="00244701" w14:paraId="0F5BFA93" w14:textId="77777777" w:rsidTr="00891B74">
        <w:tc>
          <w:tcPr>
            <w:tcW w:w="4138" w:type="dxa"/>
          </w:tcPr>
          <w:p w14:paraId="1741D5DE" w14:textId="33246B7A" w:rsidR="00B6421D" w:rsidRPr="00010827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82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1083" w:type="dxa"/>
          </w:tcPr>
          <w:p w14:paraId="53B65B85" w14:textId="49763D89" w:rsidR="00B6421D" w:rsidRPr="00E1090E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sz w:val="30"/>
                <w:szCs w:val="30"/>
              </w:rPr>
              <w:t>1,940</w:t>
            </w:r>
          </w:p>
        </w:tc>
        <w:tc>
          <w:tcPr>
            <w:tcW w:w="276" w:type="dxa"/>
          </w:tcPr>
          <w:p w14:paraId="15E1EE29" w14:textId="77777777" w:rsidR="00B6421D" w:rsidRPr="00010827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77A6381" w14:textId="64CBC863" w:rsidR="00B6421D" w:rsidRPr="00010827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E1090E">
              <w:rPr>
                <w:rFonts w:asciiTheme="majorBidi" w:hAnsiTheme="majorBidi" w:cstheme="majorBidi"/>
                <w:sz w:val="30"/>
                <w:szCs w:val="30"/>
              </w:rPr>
              <w:t>2,021</w:t>
            </w:r>
          </w:p>
        </w:tc>
        <w:tc>
          <w:tcPr>
            <w:tcW w:w="270" w:type="dxa"/>
          </w:tcPr>
          <w:p w14:paraId="4D47FFB7" w14:textId="77777777" w:rsidR="00B6421D" w:rsidRPr="00010827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29DDA1" w14:textId="62884137" w:rsidR="00B6421D" w:rsidRPr="00010827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2854A4" w14:textId="77777777" w:rsidR="00B6421D" w:rsidRPr="00010827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43C150" w14:textId="0C2E34CD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0108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2E4024A" w14:textId="77777777" w:rsidR="00976D94" w:rsidRPr="003A27A8" w:rsidRDefault="00976D94" w:rsidP="00B55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1CAFFD31" w14:textId="77777777" w:rsidR="00970CDF" w:rsidRDefault="00970CDF">
      <w:r>
        <w:br w:type="page"/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060"/>
        <w:gridCol w:w="290"/>
        <w:gridCol w:w="1051"/>
        <w:gridCol w:w="9"/>
        <w:gridCol w:w="290"/>
        <w:gridCol w:w="1060"/>
        <w:gridCol w:w="290"/>
        <w:gridCol w:w="1080"/>
      </w:tblGrid>
      <w:tr w:rsidR="005B47A7" w:rsidRPr="00244701" w14:paraId="24BDA528" w14:textId="77777777" w:rsidTr="00F87701">
        <w:trPr>
          <w:tblHeader/>
        </w:trPr>
        <w:tc>
          <w:tcPr>
            <w:tcW w:w="4158" w:type="dxa"/>
          </w:tcPr>
          <w:p w14:paraId="6C43B3AB" w14:textId="0AE8B68D" w:rsidR="005B47A7" w:rsidRPr="008E6B22" w:rsidRDefault="008E6B22" w:rsidP="005B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E6B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10" w:type="dxa"/>
            <w:gridSpan w:val="4"/>
          </w:tcPr>
          <w:p w14:paraId="7C5090D7" w14:textId="77777777" w:rsidR="005B47A7" w:rsidRPr="00244701" w:rsidRDefault="005B47A7" w:rsidP="005B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39D193B3" w14:textId="77777777" w:rsidR="005B47A7" w:rsidRPr="00244701" w:rsidRDefault="005B47A7" w:rsidP="005B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81BFCCA" w14:textId="77777777" w:rsidR="005B47A7" w:rsidRPr="00244701" w:rsidRDefault="005B47A7" w:rsidP="005B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7701" w:rsidRPr="00244701" w14:paraId="684DC3BC" w14:textId="77777777" w:rsidTr="00F87701">
        <w:trPr>
          <w:tblHeader/>
        </w:trPr>
        <w:tc>
          <w:tcPr>
            <w:tcW w:w="4158" w:type="dxa"/>
          </w:tcPr>
          <w:p w14:paraId="1A75A5DB" w14:textId="6C3F04A9" w:rsidR="00F87701" w:rsidRPr="008E6B22" w:rsidRDefault="008E6B22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E6B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E6B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E6B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60" w:type="dxa"/>
          </w:tcPr>
          <w:p w14:paraId="2E68907C" w14:textId="43CE4991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D3E3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90" w:type="dxa"/>
          </w:tcPr>
          <w:p w14:paraId="7C7BBB49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31CCE258" w14:textId="1687E585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D3E3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90" w:type="dxa"/>
          </w:tcPr>
          <w:p w14:paraId="1C142981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4C89040B" w14:textId="2DB2674A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D3E3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90" w:type="dxa"/>
          </w:tcPr>
          <w:p w14:paraId="3F6CED18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D0760D" w14:textId="6FEC21A3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D3E3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87701" w:rsidRPr="00244701" w14:paraId="35CB548B" w14:textId="77777777" w:rsidTr="00F87701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0"/>
          <w:tblHeader/>
        </w:trPr>
        <w:tc>
          <w:tcPr>
            <w:tcW w:w="4158" w:type="dxa"/>
          </w:tcPr>
          <w:p w14:paraId="0A5AFC89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  <w:vAlign w:val="bottom"/>
          </w:tcPr>
          <w:p w14:paraId="5F96C333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87701" w:rsidRPr="00244701" w14:paraId="01E6EB23" w14:textId="77777777" w:rsidTr="00523AF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</w:tcPr>
          <w:p w14:paraId="2FD04FA1" w14:textId="30C47562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658B9619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70A2948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1BDE6DB9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241F62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4CFE3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6A3816C5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E8592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421D" w:rsidRPr="00244701" w14:paraId="0A954D41" w14:textId="77777777" w:rsidTr="00E04B4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54772A3E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7A9C6CE1" w14:textId="787A1F8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5E09E434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3C849175" w14:textId="45C7332F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D04EE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0842E69F" w14:textId="4C9D6BD3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4DE">
              <w:rPr>
                <w:rFonts w:asciiTheme="majorBidi" w:hAnsiTheme="majorBidi" w:cstheme="majorBidi"/>
                <w:sz w:val="30"/>
                <w:szCs w:val="30"/>
              </w:rPr>
              <w:t>183,693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0996122B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3BC22" w14:textId="4986E4BF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0127">
              <w:rPr>
                <w:rFonts w:asciiTheme="majorBidi" w:hAnsiTheme="majorBidi" w:cstheme="majorBidi"/>
                <w:sz w:val="30"/>
                <w:szCs w:val="30"/>
              </w:rPr>
              <w:t>142,292</w:t>
            </w:r>
          </w:p>
        </w:tc>
      </w:tr>
      <w:tr w:rsidR="00B6421D" w:rsidRPr="00244701" w14:paraId="5AAB661A" w14:textId="77777777" w:rsidTr="00E04B4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1CC1757B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44C4B25F" w14:textId="6C29F0C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sz w:val="30"/>
                <w:szCs w:val="30"/>
              </w:rPr>
              <w:t>4,01</w:t>
            </w:r>
            <w:r w:rsidR="00A40C0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8FBB350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7B1AE4DE" w14:textId="064C873E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16083">
              <w:rPr>
                <w:rFonts w:asciiTheme="majorBidi" w:hAnsiTheme="majorBidi" w:cstheme="majorBidi"/>
                <w:sz w:val="30"/>
                <w:szCs w:val="30"/>
              </w:rPr>
              <w:t>4,188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CB0C90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75ADCA26" w14:textId="281950DF" w:rsidR="00B6421D" w:rsidRPr="005734AC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sz w:val="30"/>
                <w:szCs w:val="30"/>
              </w:rPr>
              <w:t>4,01</w:t>
            </w:r>
            <w:r w:rsidR="00854559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27310BD7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010A6" w14:textId="0D176D82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34AC">
              <w:rPr>
                <w:rFonts w:asciiTheme="majorBidi" w:hAnsiTheme="majorBidi" w:cstheme="majorBidi"/>
                <w:sz w:val="30"/>
                <w:szCs w:val="30"/>
              </w:rPr>
              <w:t>4,183</w:t>
            </w:r>
          </w:p>
        </w:tc>
      </w:tr>
      <w:tr w:rsidR="00B6421D" w:rsidRPr="00244701" w14:paraId="36429012" w14:textId="77777777" w:rsidTr="00E04B4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7C78DD51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43CF5F84" w14:textId="4867AEEA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sz w:val="30"/>
                <w:szCs w:val="30"/>
              </w:rPr>
              <w:t>49,60</w:t>
            </w:r>
            <w:r w:rsidR="00A40C0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059024CC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05E0516C" w14:textId="24965924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13BED">
              <w:rPr>
                <w:rFonts w:asciiTheme="majorBidi" w:hAnsiTheme="majorBidi" w:cstheme="majorBidi"/>
                <w:sz w:val="30"/>
                <w:szCs w:val="30"/>
              </w:rPr>
              <w:t>37,259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A04F44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660D8B90" w14:textId="43027B5E" w:rsidR="00B6421D" w:rsidRPr="005734AC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sz w:val="30"/>
                <w:szCs w:val="30"/>
              </w:rPr>
              <w:t>18,735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0B0056E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D18F0" w14:textId="2A11C344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34AC">
              <w:rPr>
                <w:rFonts w:asciiTheme="majorBidi" w:hAnsiTheme="majorBidi" w:cstheme="majorBidi"/>
                <w:sz w:val="30"/>
                <w:szCs w:val="30"/>
              </w:rPr>
              <w:t>17,649</w:t>
            </w:r>
          </w:p>
        </w:tc>
      </w:tr>
      <w:tr w:rsidR="00B6421D" w:rsidRPr="00244701" w14:paraId="65DBACC8" w14:textId="77777777" w:rsidTr="00F77A1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bottom w:val="nil"/>
            </w:tcBorders>
          </w:tcPr>
          <w:p w14:paraId="329DD722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6C530FF6" w14:textId="067CC9F2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53,622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9983DB0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70836360" w14:textId="6D75F673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3B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41,447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7B883CED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34965565" w14:textId="34EA2208" w:rsidR="00B6421D" w:rsidRPr="005734AC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4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206,44</w:t>
            </w:r>
            <w:r w:rsidR="008545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656E2EE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4C72C4" w14:textId="38D398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34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164,124</w:t>
            </w:r>
          </w:p>
        </w:tc>
      </w:tr>
      <w:tr w:rsidR="00F41A03" w:rsidRPr="00244701" w14:paraId="109A5A18" w14:textId="77777777" w:rsidTr="00F41A0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bottom w:val="nil"/>
            </w:tcBorders>
          </w:tcPr>
          <w:p w14:paraId="750F599A" w14:textId="77777777" w:rsidR="00F41A03" w:rsidRPr="00244701" w:rsidRDefault="00F41A03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nil"/>
            </w:tcBorders>
          </w:tcPr>
          <w:p w14:paraId="68ED4D1F" w14:textId="77777777" w:rsidR="00F41A03" w:rsidRPr="007014DE" w:rsidRDefault="00F41A03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72B498EB" w14:textId="77777777" w:rsidR="00F41A03" w:rsidRPr="00244701" w:rsidRDefault="00F41A03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nil"/>
            </w:tcBorders>
          </w:tcPr>
          <w:p w14:paraId="155B567A" w14:textId="77777777" w:rsidR="00F41A03" w:rsidRPr="00313BED" w:rsidRDefault="00F41A03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6C113765" w14:textId="77777777" w:rsidR="00F41A03" w:rsidRPr="00244701" w:rsidRDefault="00F41A03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nil"/>
            </w:tcBorders>
          </w:tcPr>
          <w:p w14:paraId="6B871CEB" w14:textId="77777777" w:rsidR="00F41A03" w:rsidRPr="007014DE" w:rsidRDefault="00F41A03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96D4DB2" w14:textId="77777777" w:rsidR="00F41A03" w:rsidRPr="00244701" w:rsidRDefault="00F41A03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314A75EA" w14:textId="77777777" w:rsidR="00F41A03" w:rsidRPr="005734AC" w:rsidRDefault="00F41A03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6421D" w:rsidRPr="00244701" w14:paraId="211E0BC5" w14:textId="77777777" w:rsidTr="00E04B4B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8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12EB5D5E" w14:textId="3D2842DE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6A698AD4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6DFFE33F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0CBDC7E0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A983B6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6D2EC4D1" w14:textId="77777777" w:rsidR="00B6421D" w:rsidRPr="005734AC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6416EC0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29A17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421D" w:rsidRPr="00244701" w14:paraId="432A1F85" w14:textId="77777777" w:rsidTr="00E04B4B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8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18C420B8" w14:textId="2F3418B3" w:rsidR="00B6421D" w:rsidRPr="00FD6C26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C26">
              <w:rPr>
                <w:rFonts w:asciiTheme="majorBidi" w:hAnsi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3727E9D8" w14:textId="74083E73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1142C363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494E5E1E" w14:textId="64A4668D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6C26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7D84BB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1059DFFD" w14:textId="0369D5B1" w:rsidR="00B6421D" w:rsidRPr="005734AC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62F2AF85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46D84" w14:textId="04DAE5BF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34AC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B6421D" w:rsidRPr="00244701" w14:paraId="2A2CD8C3" w14:textId="77777777" w:rsidTr="00E04B4B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155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322C4C35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74503D" w14:textId="5CAC8775" w:rsidR="00B6421D" w:rsidRPr="00FD6C26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51371CD6" w14:textId="77777777" w:rsidR="00B6421D" w:rsidRPr="00FD6C26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5A0E11" w14:textId="56B91925" w:rsidR="00B6421D" w:rsidRPr="00FD6C26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6C26">
              <w:rPr>
                <w:rFonts w:asciiTheme="majorBidi" w:hAnsiTheme="majorBidi" w:cstheme="majorBidi"/>
                <w:sz w:val="30"/>
                <w:szCs w:val="30"/>
              </w:rPr>
              <w:t>524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DA7139" w14:textId="77777777" w:rsidR="00B6421D" w:rsidRPr="00FD6C26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3689C0" w14:textId="426B3C25" w:rsidR="00B6421D" w:rsidRPr="005734AC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42E4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754F4FE8" w14:textId="77777777" w:rsidR="00B6421D" w:rsidRPr="00FD6C26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B96A38" w14:textId="1584803F" w:rsidR="00B6421D" w:rsidRPr="00FD6C26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34AC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</w:tr>
      <w:tr w:rsidR="00B6421D" w:rsidRPr="00244701" w14:paraId="4FC59216" w14:textId="77777777" w:rsidTr="00E04B4B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155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68B8AC1E" w14:textId="2DE8DCCB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AFD946" w14:textId="17389DD9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310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682F1078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97B4B7" w14:textId="5B1B4668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553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FCCA9E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F5C5DF" w14:textId="11307844" w:rsidR="00B6421D" w:rsidRPr="005734AC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290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1B4D7E0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CA7A61" w14:textId="28C2F84C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34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</w:t>
            </w:r>
          </w:p>
        </w:tc>
      </w:tr>
      <w:tr w:rsidR="00B6421D" w:rsidRPr="003A27A8" w14:paraId="7DEBB265" w14:textId="77777777" w:rsidTr="00E04B4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</w:tcPr>
          <w:p w14:paraId="62D9328E" w14:textId="472154D6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41755457" w14:textId="77777777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D3176E1" w14:textId="77777777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7DAA7771" w14:textId="77777777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B524DD" w14:textId="77777777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3353DAAC" w14:textId="77777777" w:rsidR="00B6421D" w:rsidRPr="005734AC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2F8CEA7" w14:textId="77777777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CB22A" w14:textId="77777777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421D" w:rsidRPr="00244701" w14:paraId="3F4C9571" w14:textId="77777777" w:rsidTr="00E04B4B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8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2B792FE1" w14:textId="61D7F0AA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632EA3E7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0F52B49B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72E7500F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F740AB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5E78A547" w14:textId="77777777" w:rsidR="00B6421D" w:rsidRPr="005734AC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556987BB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90333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421D" w:rsidRPr="00244701" w14:paraId="16040F19" w14:textId="77777777" w:rsidTr="00E04B4B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8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780DE8B0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48A4A392" w14:textId="60405785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6F23E6C9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4F59A98D" w14:textId="50D21709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CA5BDE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17331EBB" w14:textId="46F394BA" w:rsidR="00B6421D" w:rsidRPr="005734AC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sz w:val="30"/>
                <w:szCs w:val="30"/>
              </w:rPr>
              <w:t>2,538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1F2E9F90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C108E" w14:textId="7AC9CC56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34AC">
              <w:rPr>
                <w:rFonts w:asciiTheme="majorBidi" w:hAnsiTheme="majorBidi" w:cstheme="majorBidi"/>
                <w:sz w:val="30"/>
                <w:szCs w:val="30"/>
              </w:rPr>
              <w:t>7,785</w:t>
            </w:r>
          </w:p>
        </w:tc>
      </w:tr>
      <w:tr w:rsidR="00B6421D" w:rsidRPr="00244701" w14:paraId="4273D9B4" w14:textId="77777777" w:rsidTr="00E04B4B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8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3B3C503E" w14:textId="0C46656F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13DF2A7A" w14:textId="2AB10A76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sz w:val="30"/>
                <w:szCs w:val="30"/>
              </w:rPr>
              <w:t>32,001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736D3686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3FD1B953" w14:textId="29E6D50D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26">
              <w:rPr>
                <w:rFonts w:asciiTheme="majorBidi" w:hAnsiTheme="majorBidi" w:cstheme="majorBidi"/>
                <w:sz w:val="30"/>
                <w:szCs w:val="30"/>
              </w:rPr>
              <w:t>11,160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BF8EB9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2ED34CCA" w14:textId="5DD0046A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7B35A557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4F124" w14:textId="729976E5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421D" w:rsidRPr="00244701" w14:paraId="73D33B28" w14:textId="77777777" w:rsidTr="00E04B4B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155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34C4010F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696128" w14:textId="04731BC4" w:rsidR="00B6421D" w:rsidRPr="00010827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sz w:val="30"/>
                <w:szCs w:val="30"/>
              </w:rPr>
              <w:t>7,045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0BC12B07" w14:textId="77777777" w:rsidR="00B6421D" w:rsidRPr="00B118C5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9C69D0" w14:textId="578FD4B1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0827">
              <w:rPr>
                <w:rFonts w:asciiTheme="majorBidi" w:hAnsiTheme="majorBidi" w:cstheme="majorBidi"/>
                <w:sz w:val="30"/>
                <w:szCs w:val="30"/>
              </w:rPr>
              <w:t>7,994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9401DD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18690E" w14:textId="6C3F88AE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sz w:val="30"/>
                <w:szCs w:val="30"/>
              </w:rPr>
              <w:t>6,942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27831BE6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D209EA" w14:textId="1E3753A0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C0127">
              <w:rPr>
                <w:rFonts w:asciiTheme="majorBidi" w:hAnsiTheme="majorBidi" w:cstheme="majorBidi"/>
                <w:sz w:val="30"/>
                <w:szCs w:val="30"/>
              </w:rPr>
              <w:t>7,750</w:t>
            </w:r>
          </w:p>
        </w:tc>
      </w:tr>
      <w:tr w:rsidR="00B6421D" w:rsidRPr="00244701" w14:paraId="7DC38CF5" w14:textId="77777777" w:rsidTr="00E04B4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09917621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6D8890" w14:textId="4B8FE1DD" w:rsidR="00B6421D" w:rsidRPr="00010827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39,046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011CB51D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5CC0DF" w14:textId="394D6270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08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19,154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012B7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BAC469" w14:textId="14BFBEBD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9,480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A0DA006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C0E2A4" w14:textId="2EF6C6A0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01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15,535</w:t>
            </w:r>
          </w:p>
        </w:tc>
      </w:tr>
      <w:tr w:rsidR="00B6421D" w:rsidRPr="00244701" w14:paraId="33A733A0" w14:textId="77777777" w:rsidTr="0024576A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73AA053B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5C97A6FC" w14:textId="77777777" w:rsidR="00B6421D" w:rsidRPr="00010827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0EE09CF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06FB1222" w14:textId="77777777" w:rsidR="00B6421D" w:rsidRPr="00010827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F36436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5C585EDB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53BDF56" w14:textId="77777777" w:rsidR="00B6421D" w:rsidRPr="00244701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3AFAD" w14:textId="77777777" w:rsidR="00B6421D" w:rsidRPr="008C0127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6421D" w:rsidRPr="003A27A8" w14:paraId="5270D46A" w14:textId="77777777" w:rsidTr="0024576A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71E64354" w14:textId="2493C236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27A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29B1D97D" w14:textId="77777777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26F16083" w14:textId="77777777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15103BBD" w14:textId="77777777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D07357" w14:textId="77777777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5947E" w14:textId="77777777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177E6EFB" w14:textId="77777777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4586A" w14:textId="77777777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6421D" w:rsidRPr="003A27A8" w14:paraId="599C6DA5" w14:textId="77777777" w:rsidTr="00F0713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3D5EFFA7" w14:textId="29908BAE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27A8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827E1E" w14:textId="7D4BBD82" w:rsidR="00B6421D" w:rsidRPr="0036648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6488">
              <w:rPr>
                <w:rFonts w:ascii="Angsana New" w:hAnsi="Angsana New"/>
                <w:b/>
                <w:bCs/>
                <w:sz w:val="30"/>
                <w:szCs w:val="30"/>
              </w:rPr>
              <w:t>5,655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292CED36" w14:textId="77777777" w:rsidR="00B6421D" w:rsidRPr="0036648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94FFD1" w14:textId="1471C12A" w:rsidR="00B6421D" w:rsidRPr="0036648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6488">
              <w:rPr>
                <w:rFonts w:ascii="Angsana New" w:hAnsi="Angsana New"/>
                <w:b/>
                <w:bCs/>
                <w:sz w:val="30"/>
                <w:szCs w:val="30"/>
              </w:rPr>
              <w:t>6,876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26DA0A" w14:textId="77777777" w:rsidR="00B6421D" w:rsidRPr="0036648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87A361" w14:textId="58B34F93" w:rsidR="00B6421D" w:rsidRPr="0036648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648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5593695F" w14:textId="77777777" w:rsidR="00B6421D" w:rsidRPr="0036648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3E5701" w14:textId="6713BDED" w:rsidR="00B6421D" w:rsidRPr="0036648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6488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B6421D" w:rsidRPr="003A27A8" w14:paraId="490C55D3" w14:textId="77777777" w:rsidTr="00F0713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66A06867" w14:textId="77777777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2D21CF2" w14:textId="77777777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1AD4E79" w14:textId="77777777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0A85AA4" w14:textId="77777777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AA0185" w14:textId="77777777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6093125" w14:textId="77777777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9AF2C83" w14:textId="77777777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4B6FC9" w14:textId="77777777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6421D" w:rsidRPr="003A27A8" w14:paraId="5FFFE7BD" w14:textId="77777777" w:rsidTr="00F0713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1A10D124" w14:textId="3E8EB240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27A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12341E95" w14:textId="77777777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7485FF0F" w14:textId="77777777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5396E6D9" w14:textId="77777777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22EB2C" w14:textId="77777777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59A4D6BE" w14:textId="77777777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23CF161C" w14:textId="77777777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FF6E7" w14:textId="77777777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6421D" w:rsidRPr="003A27A8" w14:paraId="0FB79C3D" w14:textId="77777777" w:rsidTr="00F0713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3284F09F" w14:textId="025162AF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27A8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10FCD45" w14:textId="6AA7DE85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14DE">
              <w:rPr>
                <w:rFonts w:ascii="Angsana New" w:hAnsi="Angsana New"/>
                <w:b/>
                <w:bCs/>
                <w:sz w:val="30"/>
                <w:szCs w:val="30"/>
              </w:rPr>
              <w:t>13,300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6428ACF" w14:textId="77777777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1D410A1" w14:textId="272D0EDA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6C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12</w:t>
            </w:r>
            <w:r w:rsidRPr="00FD6C2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D6C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852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8E9368" w14:textId="77777777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BB9C8FC" w14:textId="341CB92B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14DE">
              <w:rPr>
                <w:rFonts w:ascii="Angsana New" w:hAnsi="Angsana New"/>
                <w:b/>
                <w:bCs/>
                <w:sz w:val="30"/>
                <w:szCs w:val="30"/>
              </w:rPr>
              <w:t>1,189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016051FA" w14:textId="77777777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35A2E8" w14:textId="709F2BFD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7A8">
              <w:rPr>
                <w:rFonts w:ascii="Angsana New" w:hAnsi="Angsana New" w:hint="cs"/>
                <w:b/>
                <w:bCs/>
                <w:sz w:val="30"/>
                <w:szCs w:val="30"/>
              </w:rPr>
              <w:t>347</w:t>
            </w:r>
          </w:p>
        </w:tc>
      </w:tr>
      <w:tr w:rsidR="00B6421D" w:rsidRPr="003A27A8" w14:paraId="20642FA7" w14:textId="77777777" w:rsidTr="00F0713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649450CD" w14:textId="77777777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28ECA4DC" w14:textId="77777777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197D6457" w14:textId="77777777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7A7F1DF7" w14:textId="77777777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AD8E0E" w14:textId="77777777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122F9CB6" w14:textId="77777777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79B9BB4" w14:textId="77777777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11AF6" w14:textId="77777777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6421D" w:rsidRPr="003A27A8" w14:paraId="7D5B9C70" w14:textId="77777777" w:rsidTr="00F0713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3E84DCCE" w14:textId="4AA73B3C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27A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0A179B16" w14:textId="77777777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6A56313" w14:textId="77777777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51D69FB3" w14:textId="77777777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B98107" w14:textId="77777777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3497ABB5" w14:textId="77777777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9A30124" w14:textId="77777777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F995F" w14:textId="77777777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6421D" w:rsidRPr="003A27A8" w14:paraId="2735E9C1" w14:textId="77777777" w:rsidTr="00F0713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3E8D671A" w14:textId="77777777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27A8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1B9385F" w14:textId="25678C43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9B46BE1" w14:textId="77777777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99B68A3" w14:textId="198CDCED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7A8">
              <w:rPr>
                <w:rFonts w:ascii="Angsana New" w:hAnsi="Angsana New" w:hint="cs"/>
                <w:b/>
                <w:bCs/>
                <w:sz w:val="30"/>
                <w:szCs w:val="30"/>
              </w:rPr>
              <w:t>1,450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09FD25" w14:textId="77777777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C415CAA" w14:textId="55D59013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728CD8FF" w14:textId="77777777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6D9691" w14:textId="4435C579" w:rsidR="00B6421D" w:rsidRPr="003A27A8" w:rsidRDefault="00B6421D" w:rsidP="00B64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7A8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14:paraId="45F52D15" w14:textId="63D3874F" w:rsidR="008971CC" w:rsidRPr="003A27A8" w:rsidRDefault="008971CC" w:rsidP="00865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pacing w:val="-6"/>
          <w:sz w:val="30"/>
          <w:szCs w:val="30"/>
        </w:rPr>
      </w:pPr>
    </w:p>
    <w:p w14:paraId="732CE3A8" w14:textId="77777777" w:rsidR="00366488" w:rsidRDefault="003664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18292B21" w14:textId="2786A321" w:rsidR="00183590" w:rsidRPr="003A27A8" w:rsidRDefault="00342641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A27A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7E6860EF" w14:textId="77777777" w:rsidR="005A5BFE" w:rsidRPr="00FC5215" w:rsidRDefault="005A5BFE" w:rsidP="00F8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pacing w:val="-6"/>
          <w:sz w:val="25"/>
          <w:szCs w:val="25"/>
        </w:rPr>
      </w:pPr>
      <w:r w:rsidRPr="00FC5215">
        <w:rPr>
          <w:rFonts w:ascii="Angsana New" w:hAnsi="Angsana New" w:hint="cs"/>
          <w:i/>
          <w:iCs/>
          <w:sz w:val="25"/>
          <w:szCs w:val="25"/>
          <w:cs/>
        </w:rPr>
        <w:tab/>
      </w:r>
    </w:p>
    <w:p w14:paraId="055BA9C3" w14:textId="77777777" w:rsidR="001629D4" w:rsidRPr="003A27A8" w:rsidRDefault="001629D4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A27A8">
        <w:rPr>
          <w:rFonts w:ascii="Angsana New" w:hAnsi="Angsana New" w:hint="cs"/>
          <w:i/>
          <w:iCs/>
          <w:sz w:val="30"/>
          <w:szCs w:val="30"/>
          <w:cs/>
        </w:rPr>
        <w:t>สัญญาเช่าพื้นที่</w:t>
      </w:r>
    </w:p>
    <w:p w14:paraId="6CAC98D9" w14:textId="77777777" w:rsidR="0082769F" w:rsidRPr="00FC5215" w:rsidRDefault="0082769F" w:rsidP="00F8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25"/>
          <w:szCs w:val="25"/>
        </w:rPr>
      </w:pPr>
    </w:p>
    <w:p w14:paraId="6184514C" w14:textId="3193F3B0" w:rsidR="00454881" w:rsidRDefault="00B6421D" w:rsidP="00F8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B6421D">
        <w:rPr>
          <w:rFonts w:ascii="Angsana New" w:hAnsi="Angsana New"/>
          <w:spacing w:val="-6"/>
          <w:sz w:val="30"/>
          <w:szCs w:val="30"/>
          <w:cs/>
        </w:rPr>
        <w:t xml:space="preserve">บริษัทได้ทำสัญญาเช่าพื้นที่กับบริษัท อมรินทร์ เทเลวิชั่น จำกัด </w:t>
      </w:r>
      <w:bookmarkStart w:id="1" w:name="_Hlk158935852"/>
      <w:r w:rsidRPr="00B6421D">
        <w:rPr>
          <w:rFonts w:ascii="Angsana New" w:hAnsi="Angsana New"/>
          <w:spacing w:val="-6"/>
          <w:sz w:val="30"/>
          <w:szCs w:val="30"/>
          <w:cs/>
        </w:rPr>
        <w:t xml:space="preserve">ซึ่งเป็นบริษัทย่อย </w:t>
      </w:r>
      <w:bookmarkEnd w:id="1"/>
      <w:r w:rsidRPr="00B6421D">
        <w:rPr>
          <w:rFonts w:ascii="Angsana New" w:hAnsi="Angsana New"/>
          <w:spacing w:val="-6"/>
          <w:sz w:val="30"/>
          <w:szCs w:val="30"/>
          <w:cs/>
        </w:rPr>
        <w:t xml:space="preserve">โดยสัญญาดังกล่าวมีระยะเวลา </w:t>
      </w:r>
      <w:r w:rsidR="00366488">
        <w:rPr>
          <w:rFonts w:ascii="Angsana New" w:hAnsi="Angsana New"/>
          <w:spacing w:val="-6"/>
          <w:sz w:val="30"/>
          <w:szCs w:val="30"/>
        </w:rPr>
        <w:t>1</w:t>
      </w:r>
      <w:r w:rsidRPr="00B6421D">
        <w:rPr>
          <w:rFonts w:ascii="Angsana New" w:hAnsi="Angsana New"/>
          <w:spacing w:val="-6"/>
          <w:sz w:val="30"/>
          <w:szCs w:val="30"/>
          <w:cs/>
        </w:rPr>
        <w:t xml:space="preserve"> ปี ตั้งแต่วันที่ </w:t>
      </w:r>
      <w:r w:rsidR="00366488">
        <w:rPr>
          <w:rFonts w:ascii="Angsana New" w:hAnsi="Angsana New"/>
          <w:spacing w:val="-6"/>
          <w:sz w:val="30"/>
          <w:szCs w:val="30"/>
        </w:rPr>
        <w:t>1</w:t>
      </w:r>
      <w:r w:rsidRPr="00B6421D">
        <w:rPr>
          <w:rFonts w:ascii="Angsana New" w:hAnsi="Angsana New"/>
          <w:spacing w:val="-6"/>
          <w:sz w:val="30"/>
          <w:szCs w:val="30"/>
          <w:cs/>
        </w:rPr>
        <w:t xml:space="preserve"> มกราคม </w:t>
      </w:r>
      <w:r w:rsidR="00366488">
        <w:rPr>
          <w:rFonts w:ascii="Angsana New" w:hAnsi="Angsana New"/>
          <w:spacing w:val="-6"/>
          <w:sz w:val="30"/>
          <w:szCs w:val="30"/>
        </w:rPr>
        <w:t>2567</w:t>
      </w:r>
      <w:r w:rsidRPr="00B6421D">
        <w:rPr>
          <w:rFonts w:ascii="Angsana New" w:hAnsi="Angsana New"/>
          <w:spacing w:val="-6"/>
          <w:sz w:val="30"/>
          <w:szCs w:val="30"/>
          <w:cs/>
        </w:rPr>
        <w:t xml:space="preserve"> ถึงวันที่ </w:t>
      </w:r>
      <w:r w:rsidR="00366488">
        <w:rPr>
          <w:rFonts w:ascii="Angsana New" w:hAnsi="Angsana New"/>
          <w:spacing w:val="-6"/>
          <w:sz w:val="30"/>
          <w:szCs w:val="30"/>
        </w:rPr>
        <w:t>31</w:t>
      </w:r>
      <w:r w:rsidRPr="00B6421D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="00366488">
        <w:rPr>
          <w:rFonts w:ascii="Angsana New" w:hAnsi="Angsana New"/>
          <w:spacing w:val="-6"/>
          <w:sz w:val="30"/>
          <w:szCs w:val="30"/>
        </w:rPr>
        <w:t>2567</w:t>
      </w:r>
      <w:r w:rsidRPr="00B6421D">
        <w:rPr>
          <w:rFonts w:ascii="Angsana New" w:hAnsi="Angsana New"/>
          <w:spacing w:val="-6"/>
          <w:sz w:val="30"/>
          <w:szCs w:val="30"/>
          <w:cs/>
        </w:rPr>
        <w:t xml:space="preserve"> โดยบริษัทย่อยตกลงจะจ่ายค่าเช่าเป็นรายเดือนในอัตราคงที่ตามที่ตกลงกันในสัญญา</w:t>
      </w:r>
    </w:p>
    <w:p w14:paraId="73BA4046" w14:textId="77777777" w:rsidR="008B09E6" w:rsidRPr="00993873" w:rsidRDefault="008B09E6" w:rsidP="008B09E6">
      <w:pPr>
        <w:spacing w:line="240" w:lineRule="auto"/>
        <w:ind w:left="567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4B40A940" w14:textId="192BC2C7" w:rsidR="008B09E6" w:rsidRDefault="008B09E6" w:rsidP="008B09E6">
      <w:pPr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8B09E6">
        <w:rPr>
          <w:rFonts w:ascii="Angsana New" w:hAnsi="Angsana New"/>
          <w:spacing w:val="-6"/>
          <w:sz w:val="30"/>
          <w:szCs w:val="30"/>
          <w:cs/>
        </w:rPr>
        <w:t>บริษัท อมรินทร์ บุ๊ค เซ็นเตอร์ จำกัด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B6421D">
        <w:rPr>
          <w:rFonts w:ascii="Angsana New" w:hAnsi="Angsana New"/>
          <w:spacing w:val="-6"/>
          <w:sz w:val="30"/>
          <w:szCs w:val="30"/>
          <w:cs/>
        </w:rPr>
        <w:t xml:space="preserve">ซึ่งเป็นบริษัทย่อย </w:t>
      </w:r>
      <w:r w:rsidRPr="00010827">
        <w:rPr>
          <w:rFonts w:ascii="Angsana New" w:hAnsi="Angsana New" w:hint="cs"/>
          <w:spacing w:val="-6"/>
          <w:sz w:val="30"/>
          <w:szCs w:val="30"/>
          <w:cs/>
        </w:rPr>
        <w:t>ได้ทำสัญญาเช่าพื้นที่</w:t>
      </w:r>
      <w:r w:rsidRPr="00AE6AE1">
        <w:rPr>
          <w:rFonts w:ascii="Angsana New" w:hAnsi="Angsana New" w:hint="cs"/>
          <w:spacing w:val="-6"/>
          <w:sz w:val="30"/>
          <w:szCs w:val="30"/>
          <w:cs/>
        </w:rPr>
        <w:t>กับกิจการที่เกี่ยวข้องกันแห่งหนึ่ง</w:t>
      </w:r>
      <w:r w:rsidRPr="0001082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br/>
      </w:r>
      <w:r w:rsidRPr="00010827">
        <w:rPr>
          <w:rFonts w:ascii="Angsana New" w:hAnsi="Angsana New" w:hint="cs"/>
          <w:spacing w:val="-6"/>
          <w:sz w:val="30"/>
          <w:szCs w:val="30"/>
          <w:cs/>
        </w:rPr>
        <w:t xml:space="preserve">โดยสัญญาดังกล่าวมีระยะเวลา </w:t>
      </w:r>
      <w:r>
        <w:rPr>
          <w:rFonts w:ascii="Angsana New" w:hAnsi="Angsana New"/>
          <w:spacing w:val="-6"/>
          <w:sz w:val="30"/>
          <w:szCs w:val="30"/>
        </w:rPr>
        <w:t>3</w:t>
      </w:r>
      <w:r w:rsidRPr="00993873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993873">
        <w:rPr>
          <w:rFonts w:ascii="Angsana New" w:hAnsi="Angsana New" w:hint="cs"/>
          <w:spacing w:val="-6"/>
          <w:sz w:val="30"/>
          <w:szCs w:val="30"/>
          <w:cs/>
        </w:rPr>
        <w:t>ปี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993873">
        <w:rPr>
          <w:rFonts w:ascii="Angsana New" w:hAnsi="Angsana New" w:hint="cs"/>
          <w:spacing w:val="-6"/>
          <w:sz w:val="30"/>
          <w:szCs w:val="30"/>
          <w:cs/>
        </w:rPr>
        <w:t>ตั้งแต่</w:t>
      </w:r>
      <w:r w:rsidRPr="00010827">
        <w:rPr>
          <w:rFonts w:ascii="Angsana New" w:hAnsi="Angsana New" w:hint="cs"/>
          <w:spacing w:val="-6"/>
          <w:sz w:val="30"/>
          <w:szCs w:val="30"/>
          <w:cs/>
        </w:rPr>
        <w:t>วันที่</w:t>
      </w:r>
      <w:r w:rsidRPr="00010827">
        <w:rPr>
          <w:rFonts w:ascii="Angsana New" w:hAnsi="Angsana New" w:hint="cs"/>
          <w:spacing w:val="-6"/>
          <w:sz w:val="30"/>
          <w:szCs w:val="30"/>
        </w:rPr>
        <w:t xml:space="preserve"> </w:t>
      </w:r>
      <w:r>
        <w:rPr>
          <w:rFonts w:ascii="Angsana New" w:hAnsi="Angsana New"/>
          <w:spacing w:val="-6"/>
          <w:sz w:val="30"/>
          <w:szCs w:val="30"/>
        </w:rPr>
        <w:t>20</w:t>
      </w:r>
      <w:r w:rsidRPr="00010827">
        <w:rPr>
          <w:rFonts w:ascii="Angsana New" w:hAnsi="Angsana New" w:hint="cs"/>
          <w:spacing w:val="-6"/>
          <w:sz w:val="30"/>
          <w:szCs w:val="30"/>
        </w:rPr>
        <w:t xml:space="preserve"> </w:t>
      </w:r>
      <w:r>
        <w:rPr>
          <w:rFonts w:ascii="Angsana New" w:hAnsi="Angsana New"/>
          <w:spacing w:val="-6"/>
          <w:sz w:val="30"/>
          <w:szCs w:val="30"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Pr="0001082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010827">
        <w:rPr>
          <w:rFonts w:ascii="Angsana New" w:hAnsi="Angsana New" w:hint="cs"/>
          <w:spacing w:val="-6"/>
          <w:sz w:val="30"/>
          <w:szCs w:val="30"/>
        </w:rPr>
        <w:t>256</w:t>
      </w:r>
      <w:r>
        <w:rPr>
          <w:rFonts w:ascii="Angsana New" w:hAnsi="Angsana New"/>
          <w:spacing w:val="-6"/>
          <w:sz w:val="30"/>
          <w:szCs w:val="30"/>
        </w:rPr>
        <w:t>5</w:t>
      </w:r>
      <w:r w:rsidRPr="00010827">
        <w:rPr>
          <w:rFonts w:ascii="Angsana New" w:hAnsi="Angsana New" w:hint="cs"/>
          <w:spacing w:val="-6"/>
          <w:sz w:val="30"/>
          <w:szCs w:val="30"/>
          <w:cs/>
        </w:rPr>
        <w:t xml:space="preserve"> ถึงวันที่ </w:t>
      </w:r>
      <w:r w:rsidRPr="00993873">
        <w:rPr>
          <w:rFonts w:ascii="Angsana New" w:hAnsi="Angsana New"/>
          <w:spacing w:val="-6"/>
          <w:sz w:val="30"/>
          <w:szCs w:val="30"/>
        </w:rPr>
        <w:t>19</w:t>
      </w:r>
      <w:r w:rsidRPr="0001082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993873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Pr="00010827">
        <w:rPr>
          <w:rFonts w:ascii="Angsana New" w:hAnsi="Angsana New" w:hint="cs"/>
          <w:spacing w:val="-6"/>
          <w:sz w:val="30"/>
          <w:szCs w:val="30"/>
        </w:rPr>
        <w:t xml:space="preserve"> 256</w:t>
      </w:r>
      <w:r>
        <w:rPr>
          <w:rFonts w:ascii="Angsana New" w:hAnsi="Angsana New"/>
          <w:spacing w:val="-6"/>
          <w:sz w:val="30"/>
          <w:szCs w:val="30"/>
        </w:rPr>
        <w:t>8</w:t>
      </w:r>
      <w:r w:rsidRPr="00010827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010827">
        <w:rPr>
          <w:rFonts w:ascii="Angsana New" w:hAnsi="Angsana New" w:hint="cs"/>
          <w:spacing w:val="-6"/>
          <w:sz w:val="30"/>
          <w:szCs w:val="30"/>
          <w:cs/>
        </w:rPr>
        <w:t>โดยบริษัท</w:t>
      </w:r>
      <w:r w:rsidR="00071976">
        <w:rPr>
          <w:rFonts w:ascii="Angsana New" w:hAnsi="Angsana New" w:hint="cs"/>
          <w:spacing w:val="-6"/>
          <w:sz w:val="30"/>
          <w:szCs w:val="30"/>
          <w:cs/>
        </w:rPr>
        <w:t>ย่อย</w:t>
      </w:r>
      <w:r w:rsidRPr="00010827">
        <w:rPr>
          <w:rFonts w:ascii="Angsana New" w:hAnsi="Angsana New" w:hint="cs"/>
          <w:spacing w:val="-6"/>
          <w:sz w:val="30"/>
          <w:szCs w:val="30"/>
          <w:cs/>
        </w:rPr>
        <w:t>ตกลงจะ</w:t>
      </w:r>
      <w:r w:rsidR="00071976">
        <w:rPr>
          <w:rFonts w:ascii="Angsana New" w:hAnsi="Angsana New"/>
          <w:spacing w:val="-6"/>
          <w:sz w:val="30"/>
          <w:szCs w:val="30"/>
          <w:cs/>
        </w:rPr>
        <w:br/>
      </w:r>
      <w:r w:rsidRPr="00010827">
        <w:rPr>
          <w:rFonts w:ascii="Angsana New" w:hAnsi="Angsana New" w:hint="cs"/>
          <w:spacing w:val="-6"/>
          <w:sz w:val="30"/>
          <w:szCs w:val="30"/>
          <w:cs/>
        </w:rPr>
        <w:t>จ่ายค่าเช่าเป็นรายเดือนในอัตราคงที่ตามที่ตกลงกันในสัญญา</w:t>
      </w:r>
      <w:r w:rsidRPr="00010827">
        <w:rPr>
          <w:rFonts w:ascii="Angsana New" w:hAnsi="Angsana New" w:hint="cs"/>
          <w:spacing w:val="-6"/>
          <w:sz w:val="30"/>
          <w:szCs w:val="30"/>
        </w:rPr>
        <w:t xml:space="preserve"> </w:t>
      </w:r>
    </w:p>
    <w:p w14:paraId="0AA9E4C7" w14:textId="77777777" w:rsidR="008B09E6" w:rsidRDefault="008B09E6" w:rsidP="008B09E6">
      <w:pPr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2BA68AE" w14:textId="3EDC0B29" w:rsidR="008B09E6" w:rsidRDefault="008B09E6" w:rsidP="008B09E6">
      <w:pPr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8B09E6">
        <w:rPr>
          <w:rFonts w:ascii="Angsana New" w:hAnsi="Angsana New"/>
          <w:spacing w:val="-6"/>
          <w:sz w:val="30"/>
          <w:szCs w:val="30"/>
          <w:cs/>
        </w:rPr>
        <w:t>บริษัท อมรินทร์ บุ๊ค เซ็นเตอร์ จำกัด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B6421D">
        <w:rPr>
          <w:rFonts w:ascii="Angsana New" w:hAnsi="Angsana New"/>
          <w:spacing w:val="-6"/>
          <w:sz w:val="30"/>
          <w:szCs w:val="30"/>
          <w:cs/>
        </w:rPr>
        <w:t xml:space="preserve">ซึ่งเป็นบริษัทย่อย </w:t>
      </w:r>
      <w:r w:rsidRPr="00010827">
        <w:rPr>
          <w:rFonts w:ascii="Angsana New" w:hAnsi="Angsana New" w:hint="cs"/>
          <w:spacing w:val="-6"/>
          <w:sz w:val="30"/>
          <w:szCs w:val="30"/>
          <w:cs/>
        </w:rPr>
        <w:t>ได้ทำสัญญาเช่าพื้นที่</w:t>
      </w:r>
      <w:r w:rsidRPr="00AE6AE1">
        <w:rPr>
          <w:rFonts w:ascii="Angsana New" w:hAnsi="Angsana New" w:hint="cs"/>
          <w:spacing w:val="-6"/>
          <w:sz w:val="30"/>
          <w:szCs w:val="30"/>
          <w:cs/>
        </w:rPr>
        <w:t>กับกิจการที่เกี่ยวข้องกันแห่งหนึ่ง</w:t>
      </w:r>
      <w:r w:rsidRPr="0001082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br/>
      </w:r>
      <w:r w:rsidRPr="00010827">
        <w:rPr>
          <w:rFonts w:ascii="Angsana New" w:hAnsi="Angsana New" w:hint="cs"/>
          <w:spacing w:val="-6"/>
          <w:sz w:val="30"/>
          <w:szCs w:val="30"/>
          <w:cs/>
        </w:rPr>
        <w:t xml:space="preserve">โดยสัญญาดังกล่าวมีระยะเวลา </w:t>
      </w:r>
      <w:r>
        <w:rPr>
          <w:rFonts w:ascii="Angsana New" w:hAnsi="Angsana New"/>
          <w:spacing w:val="-6"/>
          <w:sz w:val="30"/>
          <w:szCs w:val="30"/>
        </w:rPr>
        <w:t>3</w:t>
      </w:r>
      <w:r w:rsidRPr="00993873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993873">
        <w:rPr>
          <w:rFonts w:ascii="Angsana New" w:hAnsi="Angsana New" w:hint="cs"/>
          <w:spacing w:val="-6"/>
          <w:sz w:val="30"/>
          <w:szCs w:val="30"/>
          <w:cs/>
        </w:rPr>
        <w:t>ปี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993873">
        <w:rPr>
          <w:rFonts w:ascii="Angsana New" w:hAnsi="Angsana New" w:hint="cs"/>
          <w:spacing w:val="-6"/>
          <w:sz w:val="30"/>
          <w:szCs w:val="30"/>
          <w:cs/>
        </w:rPr>
        <w:t>ตั้งแต่</w:t>
      </w:r>
      <w:r w:rsidRPr="00010827">
        <w:rPr>
          <w:rFonts w:ascii="Angsana New" w:hAnsi="Angsana New" w:hint="cs"/>
          <w:spacing w:val="-6"/>
          <w:sz w:val="30"/>
          <w:szCs w:val="30"/>
          <w:cs/>
        </w:rPr>
        <w:t>วันที่</w:t>
      </w:r>
      <w:r w:rsidRPr="00010827">
        <w:rPr>
          <w:rFonts w:ascii="Angsana New" w:hAnsi="Angsana New" w:hint="cs"/>
          <w:spacing w:val="-6"/>
          <w:sz w:val="30"/>
          <w:szCs w:val="30"/>
        </w:rPr>
        <w:t xml:space="preserve"> </w:t>
      </w:r>
      <w:r>
        <w:rPr>
          <w:rFonts w:ascii="Angsana New" w:hAnsi="Angsana New"/>
          <w:spacing w:val="-6"/>
          <w:sz w:val="30"/>
          <w:szCs w:val="38"/>
        </w:rPr>
        <w:t>15</w:t>
      </w:r>
      <w:r w:rsidRPr="00010827">
        <w:rPr>
          <w:rFonts w:ascii="Angsana New" w:hAnsi="Angsana New" w:hint="cs"/>
          <w:spacing w:val="-6"/>
          <w:sz w:val="30"/>
          <w:szCs w:val="30"/>
        </w:rPr>
        <w:t xml:space="preserve"> </w:t>
      </w:r>
      <w:r>
        <w:rPr>
          <w:rFonts w:ascii="Angsana New" w:hAnsi="Angsana New"/>
          <w:spacing w:val="-6"/>
          <w:sz w:val="30"/>
          <w:szCs w:val="30"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</w:rPr>
        <w:t>พฤศจิกายน</w:t>
      </w:r>
      <w:r w:rsidRPr="0001082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010827">
        <w:rPr>
          <w:rFonts w:ascii="Angsana New" w:hAnsi="Angsana New" w:hint="cs"/>
          <w:spacing w:val="-6"/>
          <w:sz w:val="30"/>
          <w:szCs w:val="30"/>
        </w:rPr>
        <w:t>256</w:t>
      </w:r>
      <w:r w:rsidRPr="00010827">
        <w:rPr>
          <w:rFonts w:ascii="Angsana New" w:hAnsi="Angsana New"/>
          <w:spacing w:val="-6"/>
          <w:sz w:val="30"/>
          <w:szCs w:val="30"/>
        </w:rPr>
        <w:t>6</w:t>
      </w:r>
      <w:r w:rsidRPr="00010827">
        <w:rPr>
          <w:rFonts w:ascii="Angsana New" w:hAnsi="Angsana New" w:hint="cs"/>
          <w:spacing w:val="-6"/>
          <w:sz w:val="30"/>
          <w:szCs w:val="30"/>
          <w:cs/>
        </w:rPr>
        <w:t xml:space="preserve"> ถึงวันที่ </w:t>
      </w:r>
      <w:r w:rsidRPr="00993873">
        <w:rPr>
          <w:rFonts w:ascii="Angsana New" w:hAnsi="Angsana New"/>
          <w:spacing w:val="-6"/>
          <w:sz w:val="30"/>
          <w:szCs w:val="30"/>
        </w:rPr>
        <w:t>1</w:t>
      </w:r>
      <w:r>
        <w:rPr>
          <w:rFonts w:ascii="Angsana New" w:hAnsi="Angsana New"/>
          <w:spacing w:val="-6"/>
          <w:sz w:val="30"/>
          <w:szCs w:val="38"/>
        </w:rPr>
        <w:t>5</w:t>
      </w:r>
      <w:r w:rsidRPr="0001082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</w:rPr>
        <w:t>ตุลาคม</w:t>
      </w:r>
      <w:r w:rsidRPr="00010827">
        <w:rPr>
          <w:rFonts w:ascii="Angsana New" w:hAnsi="Angsana New" w:hint="cs"/>
          <w:spacing w:val="-6"/>
          <w:sz w:val="30"/>
          <w:szCs w:val="30"/>
        </w:rPr>
        <w:t xml:space="preserve"> 256</w:t>
      </w:r>
      <w:r>
        <w:rPr>
          <w:rFonts w:ascii="Angsana New" w:hAnsi="Angsana New"/>
          <w:spacing w:val="-6"/>
          <w:sz w:val="30"/>
          <w:szCs w:val="38"/>
        </w:rPr>
        <w:t>9</w:t>
      </w:r>
      <w:r w:rsidRPr="00010827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010827">
        <w:rPr>
          <w:rFonts w:ascii="Angsana New" w:hAnsi="Angsana New" w:hint="cs"/>
          <w:spacing w:val="-6"/>
          <w:sz w:val="30"/>
          <w:szCs w:val="30"/>
          <w:cs/>
        </w:rPr>
        <w:t>โดยบริษัท</w:t>
      </w:r>
      <w:r w:rsidR="00071976">
        <w:rPr>
          <w:rFonts w:ascii="Angsana New" w:hAnsi="Angsana New" w:hint="cs"/>
          <w:spacing w:val="-6"/>
          <w:sz w:val="30"/>
          <w:szCs w:val="30"/>
          <w:cs/>
        </w:rPr>
        <w:t>ย่อย</w:t>
      </w:r>
      <w:r w:rsidRPr="00010827">
        <w:rPr>
          <w:rFonts w:ascii="Angsana New" w:hAnsi="Angsana New" w:hint="cs"/>
          <w:spacing w:val="-6"/>
          <w:sz w:val="30"/>
          <w:szCs w:val="30"/>
          <w:cs/>
        </w:rPr>
        <w:t>ตกลงจะ</w:t>
      </w:r>
      <w:r w:rsidR="00670C7F">
        <w:rPr>
          <w:rFonts w:ascii="Angsana New" w:hAnsi="Angsana New"/>
          <w:spacing w:val="-6"/>
          <w:sz w:val="30"/>
          <w:szCs w:val="30"/>
          <w:cs/>
        </w:rPr>
        <w:br/>
      </w:r>
      <w:r w:rsidRPr="00010827">
        <w:rPr>
          <w:rFonts w:ascii="Angsana New" w:hAnsi="Angsana New" w:hint="cs"/>
          <w:spacing w:val="-6"/>
          <w:sz w:val="30"/>
          <w:szCs w:val="30"/>
          <w:cs/>
        </w:rPr>
        <w:t>จ่ายค่าเช่าเป็นรายเดือนในอัตราคงที่ตามที่ตกลงกันในสัญญา</w:t>
      </w:r>
      <w:r w:rsidRPr="00010827">
        <w:rPr>
          <w:rFonts w:ascii="Angsana New" w:hAnsi="Angsana New" w:hint="cs"/>
          <w:spacing w:val="-6"/>
          <w:sz w:val="30"/>
          <w:szCs w:val="30"/>
        </w:rPr>
        <w:t xml:space="preserve"> </w:t>
      </w:r>
    </w:p>
    <w:p w14:paraId="048F7F06" w14:textId="77777777" w:rsidR="00825ADF" w:rsidRPr="008B09E6" w:rsidRDefault="00825ADF" w:rsidP="00907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25"/>
          <w:szCs w:val="25"/>
          <w:cs/>
        </w:rPr>
      </w:pPr>
    </w:p>
    <w:p w14:paraId="78BC128E" w14:textId="1287AC02" w:rsidR="0080773A" w:rsidRPr="00FC5215" w:rsidRDefault="0080773A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  <w:cs/>
        </w:rPr>
      </w:pPr>
      <w:r w:rsidRPr="00FC5215">
        <w:rPr>
          <w:rFonts w:ascii="Angsana New" w:hAnsi="Angsana New" w:hint="cs"/>
          <w:i/>
          <w:iCs/>
          <w:sz w:val="30"/>
          <w:szCs w:val="30"/>
          <w:cs/>
        </w:rPr>
        <w:t>สัญญาเช่ายานพาหนะ</w:t>
      </w:r>
    </w:p>
    <w:p w14:paraId="40F08A44" w14:textId="77777777" w:rsidR="008B09E6" w:rsidRPr="00FC5215" w:rsidRDefault="008B09E6" w:rsidP="008B0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25"/>
          <w:szCs w:val="25"/>
        </w:rPr>
      </w:pPr>
    </w:p>
    <w:p w14:paraId="66F523C6" w14:textId="4AA0D684" w:rsidR="008B09E6" w:rsidRPr="008B09E6" w:rsidRDefault="008B09E6" w:rsidP="008B0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B09E6">
        <w:rPr>
          <w:rFonts w:ascii="Angsana New" w:hAnsi="Angsana New" w:hint="cs"/>
          <w:sz w:val="30"/>
          <w:szCs w:val="30"/>
          <w:cs/>
        </w:rPr>
        <w:t>บริษัทได้ทำสัญญาเช่ายานพาหนะกับกิจการที่เกี่ยวข้องกันแห่งหนึ่ง โดยสัญญาดังกล่าวมีระยะเวลา</w:t>
      </w:r>
      <w:r w:rsidRPr="008B09E6">
        <w:rPr>
          <w:rFonts w:ascii="Angsana New" w:hAnsi="Angsana New" w:hint="cs"/>
          <w:sz w:val="30"/>
          <w:szCs w:val="30"/>
        </w:rPr>
        <w:t xml:space="preserve"> </w:t>
      </w:r>
      <w:r w:rsidRPr="008B09E6">
        <w:rPr>
          <w:rFonts w:ascii="Angsana New" w:hAnsi="Angsana New"/>
          <w:sz w:val="30"/>
          <w:szCs w:val="30"/>
        </w:rPr>
        <w:t>2</w:t>
      </w:r>
      <w:r w:rsidRPr="008B09E6">
        <w:rPr>
          <w:rFonts w:ascii="Angsana New" w:hAnsi="Angsana New" w:hint="cs"/>
          <w:sz w:val="30"/>
          <w:szCs w:val="30"/>
        </w:rPr>
        <w:t xml:space="preserve"> </w:t>
      </w:r>
      <w:r w:rsidRPr="008B09E6">
        <w:rPr>
          <w:rFonts w:ascii="Angsana New" w:hAnsi="Angsana New" w:hint="cs"/>
          <w:sz w:val="30"/>
          <w:szCs w:val="30"/>
          <w:cs/>
        </w:rPr>
        <w:t>ปี</w:t>
      </w:r>
      <w:r w:rsidRPr="008B09E6">
        <w:rPr>
          <w:rFonts w:ascii="Angsana New" w:hAnsi="Angsana New"/>
          <w:sz w:val="30"/>
          <w:szCs w:val="30"/>
        </w:rPr>
        <w:t xml:space="preserve"> </w:t>
      </w:r>
      <w:r w:rsidRPr="008B09E6">
        <w:rPr>
          <w:rFonts w:ascii="Angsana New" w:hAnsi="Angsana New" w:hint="cs"/>
          <w:sz w:val="30"/>
          <w:szCs w:val="30"/>
          <w:cs/>
        </w:rPr>
        <w:t>และ</w:t>
      </w:r>
      <w:r w:rsidRPr="008B09E6">
        <w:rPr>
          <w:rFonts w:ascii="Angsana New" w:hAnsi="Angsana New"/>
          <w:sz w:val="30"/>
          <w:szCs w:val="30"/>
        </w:rPr>
        <w:t xml:space="preserve"> 5 </w:t>
      </w:r>
      <w:r w:rsidRPr="008B09E6">
        <w:rPr>
          <w:rFonts w:ascii="Angsana New" w:hAnsi="Angsana New" w:hint="cs"/>
          <w:sz w:val="30"/>
          <w:szCs w:val="30"/>
          <w:cs/>
        </w:rPr>
        <w:t xml:space="preserve">ปี ตั้งแต่วันที่ </w:t>
      </w:r>
      <w:r w:rsidRPr="008B09E6">
        <w:rPr>
          <w:rFonts w:ascii="Angsana New" w:hAnsi="Angsana New" w:hint="cs"/>
          <w:sz w:val="30"/>
          <w:szCs w:val="30"/>
        </w:rPr>
        <w:t>3</w:t>
      </w:r>
      <w:r w:rsidRPr="008B09E6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Pr="008B09E6">
        <w:rPr>
          <w:rFonts w:ascii="Angsana New" w:hAnsi="Angsana New"/>
          <w:sz w:val="30"/>
          <w:szCs w:val="30"/>
        </w:rPr>
        <w:t xml:space="preserve">2565 </w:t>
      </w:r>
      <w:r w:rsidRPr="008B09E6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Pr="008B09E6">
        <w:rPr>
          <w:rFonts w:ascii="Angsana New" w:hAnsi="Angsana New"/>
          <w:sz w:val="30"/>
          <w:szCs w:val="30"/>
        </w:rPr>
        <w:t>2</w:t>
      </w:r>
      <w:r w:rsidRPr="008B09E6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Pr="008B09E6">
        <w:rPr>
          <w:rFonts w:ascii="Angsana New" w:hAnsi="Angsana New" w:hint="cs"/>
          <w:sz w:val="30"/>
          <w:szCs w:val="30"/>
        </w:rPr>
        <w:t>256</w:t>
      </w:r>
      <w:r w:rsidRPr="008B09E6">
        <w:rPr>
          <w:rFonts w:ascii="Angsana New" w:hAnsi="Angsana New"/>
          <w:sz w:val="30"/>
          <w:szCs w:val="30"/>
        </w:rPr>
        <w:t>7</w:t>
      </w:r>
      <w:r w:rsidRPr="008B09E6">
        <w:rPr>
          <w:rFonts w:ascii="Angsana New" w:hAnsi="Angsana New" w:hint="cs"/>
          <w:sz w:val="30"/>
          <w:szCs w:val="30"/>
        </w:rPr>
        <w:t xml:space="preserve"> </w:t>
      </w:r>
      <w:r w:rsidRPr="008B09E6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8B09E6">
        <w:rPr>
          <w:rFonts w:ascii="Angsana New" w:hAnsi="Angsana New"/>
          <w:sz w:val="30"/>
          <w:szCs w:val="30"/>
        </w:rPr>
        <w:t xml:space="preserve">10 </w:t>
      </w:r>
      <w:r w:rsidRPr="008B09E6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8B09E6">
        <w:rPr>
          <w:rFonts w:ascii="Angsana New" w:hAnsi="Angsana New"/>
          <w:sz w:val="30"/>
          <w:szCs w:val="30"/>
        </w:rPr>
        <w:t xml:space="preserve">2566 </w:t>
      </w:r>
      <w:r w:rsidRPr="008B09E6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Pr="008B09E6">
        <w:rPr>
          <w:rFonts w:ascii="Angsana New" w:hAnsi="Angsana New"/>
          <w:sz w:val="30"/>
          <w:szCs w:val="30"/>
        </w:rPr>
        <w:t xml:space="preserve">9 </w:t>
      </w:r>
      <w:r w:rsidRPr="008B09E6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8B09E6">
        <w:rPr>
          <w:rFonts w:ascii="Angsana New" w:hAnsi="Angsana New"/>
          <w:sz w:val="30"/>
          <w:szCs w:val="30"/>
        </w:rPr>
        <w:t xml:space="preserve">2571 </w:t>
      </w:r>
      <w:r>
        <w:rPr>
          <w:rFonts w:ascii="Angsana New" w:hAnsi="Angsana New"/>
          <w:sz w:val="30"/>
          <w:szCs w:val="30"/>
          <w:cs/>
        </w:rPr>
        <w:br/>
      </w:r>
      <w:r w:rsidRPr="008B09E6">
        <w:rPr>
          <w:rFonts w:ascii="Angsana New" w:hAnsi="Angsana New" w:hint="cs"/>
          <w:sz w:val="30"/>
          <w:szCs w:val="30"/>
          <w:cs/>
        </w:rPr>
        <w:t>โดยบริษัทตกลงจะจ่ายค่าเช่าเป็นรายเดือนในอัตราคงที่ตามที่ตกลงกันในสัญญา</w:t>
      </w:r>
    </w:p>
    <w:p w14:paraId="20A13E2F" w14:textId="77777777" w:rsidR="0080773A" w:rsidRPr="00FC5215" w:rsidRDefault="0080773A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25"/>
          <w:szCs w:val="25"/>
        </w:rPr>
      </w:pPr>
    </w:p>
    <w:p w14:paraId="7DE29C4C" w14:textId="4EB31A99" w:rsidR="001A2D7D" w:rsidRPr="00FC5215" w:rsidRDefault="001A2D7D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FC5215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="005C789B" w:rsidRPr="00FC5215">
        <w:rPr>
          <w:rFonts w:ascii="Angsana New" w:hAnsi="Angsana New" w:hint="cs"/>
          <w:spacing w:val="-6"/>
          <w:sz w:val="30"/>
          <w:szCs w:val="30"/>
          <w:cs/>
        </w:rPr>
        <w:t xml:space="preserve"> อมรินทร์ เทเลวิชั่น จำกัด ซึ่งเป็นบริษัทย่อย </w:t>
      </w:r>
      <w:r w:rsidRPr="00FC5215">
        <w:rPr>
          <w:rFonts w:ascii="Angsana New" w:hAnsi="Angsana New" w:hint="cs"/>
          <w:spacing w:val="-6"/>
          <w:sz w:val="30"/>
          <w:szCs w:val="30"/>
          <w:cs/>
        </w:rPr>
        <w:t xml:space="preserve">ได้ทำสัญญาเช่ายานพาหนะกับกิจการที่เกี่ยวข้องกันแห่งหนึ่ง </w:t>
      </w:r>
      <w:r w:rsidR="008B09E6">
        <w:rPr>
          <w:rFonts w:ascii="Angsana New" w:hAnsi="Angsana New"/>
          <w:spacing w:val="-6"/>
          <w:sz w:val="30"/>
          <w:szCs w:val="30"/>
          <w:cs/>
        </w:rPr>
        <w:br/>
      </w:r>
      <w:r w:rsidRPr="00FC5215">
        <w:rPr>
          <w:rFonts w:ascii="Angsana New" w:hAnsi="Angsana New" w:hint="cs"/>
          <w:spacing w:val="-6"/>
          <w:sz w:val="30"/>
          <w:szCs w:val="30"/>
          <w:cs/>
        </w:rPr>
        <w:t>โดย</w:t>
      </w:r>
      <w:r w:rsidRPr="008B09E6">
        <w:rPr>
          <w:rFonts w:ascii="Angsana New" w:hAnsi="Angsana New" w:hint="cs"/>
          <w:sz w:val="30"/>
          <w:szCs w:val="30"/>
          <w:cs/>
        </w:rPr>
        <w:t>สัญญาดังกล่าวมีระยะเวลา</w:t>
      </w:r>
      <w:r w:rsidR="00E4263F" w:rsidRPr="008B09E6">
        <w:rPr>
          <w:rFonts w:ascii="Angsana New" w:hAnsi="Angsana New" w:hint="cs"/>
          <w:sz w:val="30"/>
          <w:szCs w:val="30"/>
        </w:rPr>
        <w:t xml:space="preserve"> 5 </w:t>
      </w:r>
      <w:r w:rsidRPr="008B09E6">
        <w:rPr>
          <w:rFonts w:ascii="Angsana New" w:hAnsi="Angsana New" w:hint="cs"/>
          <w:sz w:val="30"/>
          <w:szCs w:val="30"/>
          <w:cs/>
        </w:rPr>
        <w:t xml:space="preserve">ปี ตั้งแต่วันที่ </w:t>
      </w:r>
      <w:r w:rsidR="000660B9" w:rsidRPr="008B09E6">
        <w:rPr>
          <w:rFonts w:ascii="Angsana New" w:hAnsi="Angsana New" w:hint="cs"/>
          <w:sz w:val="30"/>
          <w:szCs w:val="30"/>
        </w:rPr>
        <w:t>3</w:t>
      </w:r>
      <w:r w:rsidRPr="008B09E6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E4263F" w:rsidRPr="008B09E6">
        <w:rPr>
          <w:rFonts w:ascii="Angsana New" w:hAnsi="Angsana New" w:hint="cs"/>
          <w:sz w:val="30"/>
          <w:szCs w:val="30"/>
        </w:rPr>
        <w:t xml:space="preserve"> 2562 </w:t>
      </w:r>
      <w:r w:rsidRPr="008B09E6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0660B9" w:rsidRPr="008B09E6">
        <w:rPr>
          <w:rFonts w:ascii="Angsana New" w:hAnsi="Angsana New" w:hint="cs"/>
          <w:sz w:val="30"/>
          <w:szCs w:val="30"/>
        </w:rPr>
        <w:t>2</w:t>
      </w:r>
      <w:r w:rsidRPr="008B09E6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E4263F" w:rsidRPr="008B09E6">
        <w:rPr>
          <w:rFonts w:ascii="Angsana New" w:hAnsi="Angsana New" w:hint="cs"/>
          <w:sz w:val="30"/>
          <w:szCs w:val="30"/>
        </w:rPr>
        <w:t xml:space="preserve"> </w:t>
      </w:r>
      <w:r w:rsidR="000660B9" w:rsidRPr="008B09E6">
        <w:rPr>
          <w:rFonts w:ascii="Angsana New" w:hAnsi="Angsana New" w:hint="cs"/>
          <w:sz w:val="30"/>
          <w:szCs w:val="30"/>
        </w:rPr>
        <w:t>2567</w:t>
      </w:r>
      <w:r w:rsidR="00E4263F" w:rsidRPr="008B09E6">
        <w:rPr>
          <w:rFonts w:ascii="Angsana New" w:hAnsi="Angsana New" w:hint="cs"/>
          <w:sz w:val="30"/>
          <w:szCs w:val="30"/>
        </w:rPr>
        <w:t xml:space="preserve"> </w:t>
      </w:r>
      <w:r w:rsidRPr="008B09E6">
        <w:rPr>
          <w:rFonts w:ascii="Angsana New" w:hAnsi="Angsana New" w:hint="cs"/>
          <w:sz w:val="30"/>
          <w:szCs w:val="30"/>
          <w:cs/>
        </w:rPr>
        <w:t>โดยบริษัท</w:t>
      </w:r>
      <w:r w:rsidR="005C789B" w:rsidRPr="008B09E6">
        <w:rPr>
          <w:rFonts w:ascii="Angsana New" w:hAnsi="Angsana New" w:hint="cs"/>
          <w:sz w:val="30"/>
          <w:szCs w:val="30"/>
          <w:cs/>
        </w:rPr>
        <w:t>ย่อย</w:t>
      </w:r>
      <w:r w:rsidRPr="008B09E6">
        <w:rPr>
          <w:rFonts w:ascii="Angsana New" w:hAnsi="Angsana New" w:hint="cs"/>
          <w:sz w:val="30"/>
          <w:szCs w:val="30"/>
          <w:cs/>
        </w:rPr>
        <w:t>ตกลงจะจ่าย</w:t>
      </w:r>
      <w:r w:rsidR="008B09E6">
        <w:rPr>
          <w:rFonts w:ascii="Angsana New" w:hAnsi="Angsana New"/>
          <w:sz w:val="30"/>
          <w:szCs w:val="30"/>
          <w:cs/>
        </w:rPr>
        <w:br/>
      </w:r>
      <w:r w:rsidRPr="008B09E6">
        <w:rPr>
          <w:rFonts w:ascii="Angsana New" w:hAnsi="Angsana New" w:hint="cs"/>
          <w:sz w:val="30"/>
          <w:szCs w:val="30"/>
          <w:cs/>
        </w:rPr>
        <w:t>ค่าเช่าเป็นรายเดือนในอัตราคงที่ตามที่ตกลงกันในสัญญา</w:t>
      </w:r>
    </w:p>
    <w:p w14:paraId="6739EA6F" w14:textId="77777777" w:rsidR="00AA3EB4" w:rsidRPr="00FC5215" w:rsidRDefault="00AA3EB4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25"/>
          <w:szCs w:val="25"/>
        </w:rPr>
      </w:pPr>
    </w:p>
    <w:p w14:paraId="696E4948" w14:textId="60450C08" w:rsidR="00A66276" w:rsidRPr="00FC5215" w:rsidRDefault="00A66276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FC5215">
        <w:rPr>
          <w:rFonts w:ascii="Angsana New" w:hAnsi="Angsana New" w:hint="cs"/>
          <w:i/>
          <w:iCs/>
          <w:sz w:val="30"/>
          <w:szCs w:val="30"/>
          <w:cs/>
        </w:rPr>
        <w:t>สัญญาบริการ</w:t>
      </w:r>
      <w:r w:rsidRPr="00FC5215">
        <w:rPr>
          <w:rFonts w:ascii="Angsana New" w:hAnsi="Angsana New" w:hint="cs"/>
          <w:i/>
          <w:iCs/>
          <w:sz w:val="30"/>
          <w:szCs w:val="30"/>
        </w:rPr>
        <w:t xml:space="preserve"> </w:t>
      </w:r>
    </w:p>
    <w:p w14:paraId="4D240D01" w14:textId="77777777" w:rsidR="00D123C3" w:rsidRPr="00FC5215" w:rsidRDefault="00D123C3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5"/>
          <w:szCs w:val="25"/>
        </w:rPr>
      </w:pPr>
    </w:p>
    <w:p w14:paraId="3D327AFA" w14:textId="72DC260B" w:rsidR="00A66276" w:rsidRPr="00FC5215" w:rsidRDefault="00A66276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FC5215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="00124B2F" w:rsidRPr="00FC5215">
        <w:rPr>
          <w:rFonts w:ascii="Angsana New" w:hAnsi="Angsana New" w:hint="cs"/>
          <w:color w:val="000000"/>
          <w:sz w:val="30"/>
          <w:szCs w:val="30"/>
          <w:cs/>
        </w:rPr>
        <w:t>ได้ทำสัญญา</w:t>
      </w:r>
      <w:r w:rsidRPr="00FC5215">
        <w:rPr>
          <w:rFonts w:ascii="Angsana New" w:hAnsi="Angsana New" w:hint="cs"/>
          <w:color w:val="000000"/>
          <w:sz w:val="30"/>
          <w:szCs w:val="30"/>
          <w:cs/>
        </w:rPr>
        <w:t>บริการกับ</w:t>
      </w:r>
      <w:r w:rsidR="00BC4E95" w:rsidRPr="00FC5215">
        <w:rPr>
          <w:rFonts w:ascii="Angsana New" w:hAnsi="Angsana New" w:hint="cs"/>
          <w:spacing w:val="-6"/>
          <w:sz w:val="30"/>
          <w:szCs w:val="30"/>
          <w:cs/>
        </w:rPr>
        <w:t>บริษัท อมรินทร์ เทเลวิชั่น จำกัด</w:t>
      </w:r>
      <w:r w:rsidR="00BC4E95" w:rsidRPr="00FC5215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="00BC4E95" w:rsidRPr="00FC5215">
        <w:rPr>
          <w:rFonts w:ascii="Angsana New" w:hAnsi="Angsana New" w:hint="cs"/>
          <w:spacing w:val="-6"/>
          <w:sz w:val="30"/>
          <w:szCs w:val="30"/>
          <w:cs/>
        </w:rPr>
        <w:t>ซึ่งเป็นบริษัทย่อย</w:t>
      </w:r>
      <w:r w:rsidR="00ED01C1" w:rsidRPr="00FC5215">
        <w:rPr>
          <w:rFonts w:ascii="Angsana New" w:hAnsi="Angsana New" w:hint="cs"/>
          <w:color w:val="000000"/>
          <w:sz w:val="30"/>
          <w:szCs w:val="30"/>
          <w:cs/>
        </w:rPr>
        <w:t xml:space="preserve"> โดยบริษัท</w:t>
      </w:r>
      <w:r w:rsidRPr="00FC5215">
        <w:rPr>
          <w:rFonts w:ascii="Angsana New" w:hAnsi="Angsana New" w:hint="cs"/>
          <w:color w:val="000000"/>
          <w:sz w:val="30"/>
          <w:szCs w:val="30"/>
          <w:cs/>
        </w:rPr>
        <w:t>มีหน้าที่และ</w:t>
      </w:r>
      <w:r w:rsidRPr="00FC5215">
        <w:rPr>
          <w:rFonts w:ascii="Angsana New" w:hAnsi="Angsana New" w:hint="cs"/>
          <w:color w:val="000000"/>
          <w:spacing w:val="-6"/>
          <w:sz w:val="30"/>
          <w:szCs w:val="30"/>
          <w:cs/>
        </w:rPr>
        <w:t>รับผิดชอบ</w:t>
      </w:r>
      <w:r w:rsidR="00907068" w:rsidRPr="00FC5215">
        <w:rPr>
          <w:rFonts w:ascii="Angsana New" w:hAnsi="Angsana New"/>
          <w:color w:val="000000"/>
          <w:spacing w:val="-6"/>
          <w:sz w:val="30"/>
          <w:szCs w:val="30"/>
        </w:rPr>
        <w:br/>
      </w:r>
      <w:r w:rsidRPr="00FC5215">
        <w:rPr>
          <w:rFonts w:ascii="Angsana New" w:hAnsi="Angsana New" w:hint="cs"/>
          <w:color w:val="000000"/>
          <w:spacing w:val="-6"/>
          <w:sz w:val="30"/>
          <w:szCs w:val="30"/>
          <w:cs/>
        </w:rPr>
        <w:t>งานสรรหาว่าจ้าง</w:t>
      </w:r>
      <w:r w:rsidRPr="00FC5215">
        <w:rPr>
          <w:rFonts w:ascii="Angsana New" w:hAnsi="Angsana New" w:hint="cs"/>
          <w:color w:val="000000"/>
          <w:spacing w:val="-6"/>
          <w:sz w:val="30"/>
          <w:szCs w:val="30"/>
        </w:rPr>
        <w:t xml:space="preserve"> </w:t>
      </w:r>
      <w:r w:rsidRPr="00FC5215">
        <w:rPr>
          <w:rFonts w:ascii="Angsana New" w:hAnsi="Angsana New" w:hint="cs"/>
          <w:color w:val="000000"/>
          <w:spacing w:val="-6"/>
          <w:sz w:val="30"/>
          <w:szCs w:val="30"/>
          <w:cs/>
        </w:rPr>
        <w:t>งาน</w:t>
      </w:r>
      <w:r w:rsidR="00813C61" w:rsidRPr="00FC5215">
        <w:rPr>
          <w:rFonts w:ascii="Angsana New" w:hAnsi="Angsana New" w:hint="cs"/>
          <w:color w:val="000000"/>
          <w:spacing w:val="-6"/>
          <w:sz w:val="30"/>
          <w:szCs w:val="30"/>
          <w:cs/>
        </w:rPr>
        <w:t>ด้านการจัดซื้อจัดจ้างและ</w:t>
      </w:r>
      <w:r w:rsidRPr="00FC5215">
        <w:rPr>
          <w:rFonts w:ascii="Angsana New" w:hAnsi="Angsana New" w:hint="cs"/>
          <w:color w:val="000000"/>
          <w:spacing w:val="-6"/>
          <w:sz w:val="30"/>
          <w:szCs w:val="30"/>
          <w:cs/>
        </w:rPr>
        <w:t>งานอื่น</w:t>
      </w:r>
      <w:r w:rsidR="00CA2820" w:rsidRPr="00FC5215">
        <w:rPr>
          <w:rFonts w:ascii="Angsana New" w:hAnsi="Angsana New" w:hint="cs"/>
          <w:color w:val="000000"/>
          <w:spacing w:val="-6"/>
          <w:sz w:val="30"/>
          <w:szCs w:val="30"/>
        </w:rPr>
        <w:t xml:space="preserve"> </w:t>
      </w:r>
      <w:r w:rsidRPr="00FC5215">
        <w:rPr>
          <w:rFonts w:ascii="Angsana New" w:hAnsi="Angsana New" w:hint="cs"/>
          <w:color w:val="000000"/>
          <w:spacing w:val="-6"/>
          <w:sz w:val="30"/>
          <w:szCs w:val="30"/>
          <w:cs/>
        </w:rPr>
        <w:t>ๆ</w:t>
      </w:r>
      <w:r w:rsidRPr="00FC5215">
        <w:rPr>
          <w:rFonts w:ascii="Angsana New" w:hAnsi="Angsana New" w:hint="cs"/>
          <w:color w:val="000000"/>
          <w:spacing w:val="-6"/>
          <w:sz w:val="30"/>
          <w:szCs w:val="30"/>
        </w:rPr>
        <w:t xml:space="preserve"> </w:t>
      </w:r>
      <w:r w:rsidRPr="00FC5215">
        <w:rPr>
          <w:rFonts w:ascii="Angsana New" w:hAnsi="Angsana New" w:hint="cs"/>
          <w:color w:val="000000"/>
          <w:spacing w:val="-6"/>
          <w:sz w:val="30"/>
          <w:szCs w:val="30"/>
          <w:cs/>
        </w:rPr>
        <w:t>ที่เกี่ยวข้องทั้งหมด</w:t>
      </w:r>
      <w:r w:rsidR="00813C61" w:rsidRPr="00FC5215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แต่ไม่รวมถึงที่เกี่ยวกับการผลิตรายการ</w:t>
      </w:r>
      <w:r w:rsidR="00907068" w:rsidRPr="00FC5215">
        <w:rPr>
          <w:rFonts w:ascii="Angsana New" w:hAnsi="Angsana New"/>
          <w:color w:val="000000"/>
          <w:spacing w:val="-6"/>
          <w:sz w:val="30"/>
          <w:szCs w:val="30"/>
          <w:cs/>
        </w:rPr>
        <w:br/>
      </w:r>
      <w:r w:rsidR="00813C61" w:rsidRPr="00FC5215">
        <w:rPr>
          <w:rFonts w:ascii="Angsana New" w:hAnsi="Angsana New" w:hint="cs"/>
          <w:color w:val="000000"/>
          <w:spacing w:val="-6"/>
          <w:sz w:val="30"/>
          <w:szCs w:val="30"/>
          <w:cs/>
        </w:rPr>
        <w:t>และการออกอากาศโทรทัศน์</w:t>
      </w:r>
      <w:r w:rsidRPr="00FC5215">
        <w:rPr>
          <w:rFonts w:ascii="Angsana New" w:hAnsi="Angsana New" w:hint="cs"/>
          <w:color w:val="000000"/>
          <w:spacing w:val="-6"/>
          <w:sz w:val="30"/>
          <w:szCs w:val="30"/>
        </w:rPr>
        <w:t xml:space="preserve"> </w:t>
      </w:r>
      <w:r w:rsidRPr="00FC5215">
        <w:rPr>
          <w:rFonts w:ascii="Angsana New" w:hAnsi="Angsana New" w:hint="cs"/>
          <w:color w:val="000000"/>
          <w:spacing w:val="-6"/>
          <w:sz w:val="30"/>
          <w:szCs w:val="30"/>
          <w:cs/>
        </w:rPr>
        <w:t>โดยมีกำหนดระยะเวลา</w:t>
      </w:r>
      <w:r w:rsidR="00424452" w:rsidRPr="00FC5215">
        <w:rPr>
          <w:rFonts w:ascii="Angsana New" w:hAnsi="Angsana New" w:hint="cs"/>
          <w:color w:val="000000"/>
          <w:spacing w:val="-6"/>
          <w:sz w:val="30"/>
          <w:szCs w:val="30"/>
        </w:rPr>
        <w:t xml:space="preserve"> 1 </w:t>
      </w:r>
      <w:r w:rsidRPr="00FC5215">
        <w:rPr>
          <w:rFonts w:ascii="Angsana New" w:hAnsi="Angsana New" w:hint="cs"/>
          <w:color w:val="000000"/>
          <w:spacing w:val="-6"/>
          <w:sz w:val="30"/>
          <w:szCs w:val="30"/>
          <w:cs/>
        </w:rPr>
        <w:t>ปี</w:t>
      </w:r>
      <w:r w:rsidRPr="00FC5215">
        <w:rPr>
          <w:rFonts w:ascii="Angsana New" w:hAnsi="Angsana New" w:hint="cs"/>
          <w:color w:val="000000"/>
          <w:spacing w:val="-6"/>
          <w:sz w:val="30"/>
          <w:szCs w:val="30"/>
        </w:rPr>
        <w:t xml:space="preserve"> </w:t>
      </w:r>
      <w:r w:rsidRPr="00FC5215">
        <w:rPr>
          <w:rFonts w:ascii="Angsana New" w:hAnsi="Angsana New" w:hint="cs"/>
          <w:color w:val="000000"/>
          <w:spacing w:val="-6"/>
          <w:sz w:val="30"/>
          <w:szCs w:val="30"/>
          <w:cs/>
        </w:rPr>
        <w:t>ตั้งแต่วันที่</w:t>
      </w:r>
      <w:r w:rsidRPr="00FC5215">
        <w:rPr>
          <w:rFonts w:ascii="Angsana New" w:hAnsi="Angsana New" w:hint="cs"/>
          <w:color w:val="000000"/>
          <w:spacing w:val="-6"/>
          <w:sz w:val="30"/>
          <w:szCs w:val="30"/>
        </w:rPr>
        <w:t xml:space="preserve"> 1 </w:t>
      </w:r>
      <w:r w:rsidRPr="00FC5215">
        <w:rPr>
          <w:rFonts w:ascii="Angsana New" w:hAnsi="Angsana New" w:hint="cs"/>
          <w:color w:val="000000"/>
          <w:spacing w:val="-6"/>
          <w:sz w:val="30"/>
          <w:szCs w:val="30"/>
          <w:cs/>
        </w:rPr>
        <w:t>มกราคม</w:t>
      </w:r>
      <w:r w:rsidRPr="00FC5215">
        <w:rPr>
          <w:rFonts w:ascii="Angsana New" w:hAnsi="Angsana New" w:hint="cs"/>
          <w:color w:val="000000"/>
          <w:spacing w:val="-6"/>
          <w:sz w:val="30"/>
          <w:szCs w:val="30"/>
        </w:rPr>
        <w:t xml:space="preserve"> 256</w:t>
      </w:r>
      <w:r w:rsidR="00D42E44" w:rsidRPr="00FC5215">
        <w:rPr>
          <w:rFonts w:ascii="Angsana New" w:hAnsi="Angsana New"/>
          <w:color w:val="000000"/>
          <w:spacing w:val="-6"/>
          <w:sz w:val="30"/>
          <w:szCs w:val="30"/>
        </w:rPr>
        <w:t>7</w:t>
      </w:r>
      <w:r w:rsidRPr="00FC5215">
        <w:rPr>
          <w:rFonts w:ascii="Angsana New" w:hAnsi="Angsana New" w:hint="cs"/>
          <w:color w:val="000000"/>
          <w:spacing w:val="-6"/>
          <w:sz w:val="30"/>
          <w:szCs w:val="30"/>
        </w:rPr>
        <w:t xml:space="preserve"> </w:t>
      </w:r>
      <w:r w:rsidRPr="00FC5215">
        <w:rPr>
          <w:rFonts w:ascii="Angsana New" w:hAnsi="Angsana New" w:hint="cs"/>
          <w:color w:val="000000"/>
          <w:spacing w:val="-6"/>
          <w:sz w:val="30"/>
          <w:szCs w:val="30"/>
          <w:cs/>
        </w:rPr>
        <w:t>ถึงวันที่</w:t>
      </w:r>
      <w:r w:rsidRPr="00FC5215">
        <w:rPr>
          <w:rFonts w:ascii="Angsana New" w:hAnsi="Angsana New" w:hint="cs"/>
          <w:color w:val="000000"/>
          <w:spacing w:val="-6"/>
          <w:sz w:val="30"/>
          <w:szCs w:val="30"/>
        </w:rPr>
        <w:t xml:space="preserve"> 31 </w:t>
      </w:r>
      <w:r w:rsidRPr="00FC5215">
        <w:rPr>
          <w:rFonts w:ascii="Angsana New" w:hAnsi="Angsana New" w:hint="cs"/>
          <w:color w:val="000000"/>
          <w:spacing w:val="-6"/>
          <w:sz w:val="30"/>
          <w:szCs w:val="30"/>
          <w:cs/>
        </w:rPr>
        <w:t>ธันวาคม</w:t>
      </w:r>
      <w:r w:rsidRPr="00FC5215">
        <w:rPr>
          <w:rFonts w:ascii="Angsana New" w:hAnsi="Angsana New" w:hint="cs"/>
          <w:color w:val="000000"/>
          <w:sz w:val="30"/>
          <w:szCs w:val="30"/>
        </w:rPr>
        <w:t xml:space="preserve"> 256</w:t>
      </w:r>
      <w:r w:rsidR="00D42E44" w:rsidRPr="00FC5215">
        <w:rPr>
          <w:rFonts w:ascii="Angsana New" w:hAnsi="Angsana New"/>
          <w:color w:val="000000"/>
          <w:sz w:val="30"/>
          <w:szCs w:val="30"/>
        </w:rPr>
        <w:t>7</w:t>
      </w:r>
      <w:r w:rsidRPr="00FC5215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FC5215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="00907068" w:rsidRPr="00FC5215">
        <w:rPr>
          <w:rFonts w:ascii="Angsana New" w:hAnsi="Angsana New" w:hint="cs"/>
          <w:color w:val="000000"/>
          <w:sz w:val="30"/>
          <w:szCs w:val="30"/>
          <w:cs/>
        </w:rPr>
        <w:t>บ</w:t>
      </w:r>
      <w:r w:rsidRPr="00FC5215">
        <w:rPr>
          <w:rFonts w:ascii="Angsana New" w:hAnsi="Angsana New" w:hint="cs"/>
          <w:color w:val="000000"/>
          <w:sz w:val="30"/>
          <w:szCs w:val="30"/>
          <w:cs/>
        </w:rPr>
        <w:t>ริษัท</w:t>
      </w:r>
      <w:r w:rsidR="00BC4E95" w:rsidRPr="00FC5215">
        <w:rPr>
          <w:rFonts w:ascii="Angsana New" w:hAnsi="Angsana New" w:hint="cs"/>
          <w:color w:val="000000"/>
          <w:sz w:val="30"/>
          <w:szCs w:val="30"/>
          <w:cs/>
        </w:rPr>
        <w:t>ย่อยดังกล่าว</w:t>
      </w:r>
      <w:r w:rsidRPr="00FC5215">
        <w:rPr>
          <w:rFonts w:ascii="Angsana New" w:hAnsi="Angsana New" w:hint="cs"/>
          <w:color w:val="000000"/>
          <w:sz w:val="30"/>
          <w:szCs w:val="30"/>
          <w:cs/>
        </w:rPr>
        <w:t>ตกลงจะจ่ายค่าบริการเป็นรายเดือนตามอัตราที่ระบุไว้ในสัญญา</w:t>
      </w:r>
    </w:p>
    <w:p w14:paraId="6D153E55" w14:textId="52EC9436" w:rsidR="0012751D" w:rsidRPr="00FC5215" w:rsidRDefault="0012751D" w:rsidP="00127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FC5215">
        <w:rPr>
          <w:rFonts w:ascii="Angsana New" w:hAnsi="Angsana New" w:hint="cs"/>
          <w:color w:val="000000"/>
          <w:sz w:val="30"/>
          <w:szCs w:val="30"/>
          <w:cs/>
        </w:rPr>
        <w:t>บริษัทได้ทำสัญญาบริการกับ</w:t>
      </w:r>
      <w:r w:rsidRPr="00FC5215">
        <w:rPr>
          <w:rFonts w:ascii="Angsana New" w:hAnsi="Angsana New" w:hint="cs"/>
          <w:spacing w:val="-6"/>
          <w:sz w:val="30"/>
          <w:szCs w:val="30"/>
          <w:cs/>
        </w:rPr>
        <w:t>บริษัท อมรินทร์ บุ๊ค เซ็นเตอร์ จำกัด ซึ่งเป็นบริษัทย่อย</w:t>
      </w:r>
      <w:r w:rsidRPr="00FC5215">
        <w:rPr>
          <w:rFonts w:ascii="Angsana New" w:hAnsi="Angsana New" w:hint="cs"/>
          <w:color w:val="000000"/>
          <w:sz w:val="30"/>
          <w:szCs w:val="30"/>
          <w:cs/>
        </w:rPr>
        <w:t xml:space="preserve"> โดยบริษัทมีหน้าที่</w:t>
      </w:r>
      <w:r w:rsidR="00F41A03">
        <w:rPr>
          <w:rFonts w:ascii="Angsana New" w:hAnsi="Angsana New" w:hint="cs"/>
          <w:color w:val="000000"/>
          <w:sz w:val="30"/>
          <w:szCs w:val="30"/>
          <w:cs/>
        </w:rPr>
        <w:t>ใ</w:t>
      </w:r>
      <w:r w:rsidRPr="00FC5215">
        <w:rPr>
          <w:rFonts w:ascii="Angsana New" w:hAnsi="Angsana New" w:hint="cs"/>
          <w:color w:val="000000"/>
          <w:sz w:val="30"/>
          <w:szCs w:val="30"/>
          <w:cs/>
        </w:rPr>
        <w:t>ห้คำปรึกษา</w:t>
      </w:r>
      <w:r w:rsidR="00FC5215" w:rsidRPr="00FC5215">
        <w:rPr>
          <w:rFonts w:ascii="Angsana New" w:hAnsi="Angsana New" w:hint="cs"/>
          <w:color w:val="000000"/>
          <w:sz w:val="30"/>
          <w:szCs w:val="30"/>
          <w:cs/>
        </w:rPr>
        <w:t xml:space="preserve">ด้านทรัพยากรบุคคล </w:t>
      </w:r>
      <w:r w:rsidRPr="00FC5215">
        <w:rPr>
          <w:rFonts w:ascii="Angsana New" w:hAnsi="Angsana New" w:hint="cs"/>
          <w:color w:val="000000"/>
          <w:spacing w:val="-6"/>
          <w:sz w:val="30"/>
          <w:szCs w:val="30"/>
          <w:cs/>
        </w:rPr>
        <w:t>โดยมีกำหนดระยะเวลา</w:t>
      </w:r>
      <w:r w:rsidRPr="00FC5215">
        <w:rPr>
          <w:rFonts w:ascii="Angsana New" w:hAnsi="Angsana New" w:hint="cs"/>
          <w:color w:val="000000"/>
          <w:spacing w:val="-6"/>
          <w:sz w:val="30"/>
          <w:szCs w:val="30"/>
        </w:rPr>
        <w:t xml:space="preserve"> 1 </w:t>
      </w:r>
      <w:r w:rsidRPr="00FC5215">
        <w:rPr>
          <w:rFonts w:ascii="Angsana New" w:hAnsi="Angsana New" w:hint="cs"/>
          <w:color w:val="000000"/>
          <w:spacing w:val="-6"/>
          <w:sz w:val="30"/>
          <w:szCs w:val="30"/>
          <w:cs/>
        </w:rPr>
        <w:t>ปี</w:t>
      </w:r>
      <w:r w:rsidRPr="00FC5215">
        <w:rPr>
          <w:rFonts w:ascii="Angsana New" w:hAnsi="Angsana New" w:hint="cs"/>
          <w:color w:val="000000"/>
          <w:spacing w:val="-6"/>
          <w:sz w:val="30"/>
          <w:szCs w:val="30"/>
        </w:rPr>
        <w:t xml:space="preserve"> </w:t>
      </w:r>
      <w:r w:rsidRPr="00FC5215">
        <w:rPr>
          <w:rFonts w:ascii="Angsana New" w:hAnsi="Angsana New" w:hint="cs"/>
          <w:color w:val="000000"/>
          <w:spacing w:val="-6"/>
          <w:sz w:val="30"/>
          <w:szCs w:val="30"/>
          <w:cs/>
        </w:rPr>
        <w:t>ตั้งแต่วันที่</w:t>
      </w:r>
      <w:r w:rsidRPr="00FC5215">
        <w:rPr>
          <w:rFonts w:ascii="Angsana New" w:hAnsi="Angsana New" w:hint="cs"/>
          <w:color w:val="000000"/>
          <w:spacing w:val="-6"/>
          <w:sz w:val="30"/>
          <w:szCs w:val="30"/>
        </w:rPr>
        <w:t xml:space="preserve"> 1 </w:t>
      </w:r>
      <w:r w:rsidRPr="00FC5215">
        <w:rPr>
          <w:rFonts w:ascii="Angsana New" w:hAnsi="Angsana New" w:hint="cs"/>
          <w:color w:val="000000"/>
          <w:spacing w:val="-6"/>
          <w:sz w:val="30"/>
          <w:szCs w:val="30"/>
          <w:cs/>
        </w:rPr>
        <w:t>มกราคม</w:t>
      </w:r>
      <w:r w:rsidRPr="00FC5215">
        <w:rPr>
          <w:rFonts w:ascii="Angsana New" w:hAnsi="Angsana New" w:hint="cs"/>
          <w:color w:val="000000"/>
          <w:spacing w:val="-6"/>
          <w:sz w:val="30"/>
          <w:szCs w:val="30"/>
        </w:rPr>
        <w:t xml:space="preserve"> 256</w:t>
      </w:r>
      <w:r w:rsidRPr="00FC5215">
        <w:rPr>
          <w:rFonts w:ascii="Angsana New" w:hAnsi="Angsana New"/>
          <w:color w:val="000000"/>
          <w:spacing w:val="-6"/>
          <w:sz w:val="30"/>
          <w:szCs w:val="30"/>
        </w:rPr>
        <w:t>7</w:t>
      </w:r>
      <w:r w:rsidRPr="00FC5215">
        <w:rPr>
          <w:rFonts w:ascii="Angsana New" w:hAnsi="Angsana New" w:hint="cs"/>
          <w:color w:val="000000"/>
          <w:spacing w:val="-6"/>
          <w:sz w:val="30"/>
          <w:szCs w:val="30"/>
        </w:rPr>
        <w:t xml:space="preserve"> </w:t>
      </w:r>
      <w:r w:rsidRPr="00FC5215">
        <w:rPr>
          <w:rFonts w:ascii="Angsana New" w:hAnsi="Angsana New" w:hint="cs"/>
          <w:color w:val="000000"/>
          <w:spacing w:val="-6"/>
          <w:sz w:val="30"/>
          <w:szCs w:val="30"/>
          <w:cs/>
        </w:rPr>
        <w:t>ถึงวันที่</w:t>
      </w:r>
      <w:r w:rsidRPr="00FC5215">
        <w:rPr>
          <w:rFonts w:ascii="Angsana New" w:hAnsi="Angsana New" w:hint="cs"/>
          <w:color w:val="000000"/>
          <w:spacing w:val="-6"/>
          <w:sz w:val="30"/>
          <w:szCs w:val="30"/>
        </w:rPr>
        <w:t xml:space="preserve"> 31 </w:t>
      </w:r>
      <w:r w:rsidRPr="00FC5215">
        <w:rPr>
          <w:rFonts w:ascii="Angsana New" w:hAnsi="Angsana New" w:hint="cs"/>
          <w:color w:val="000000"/>
          <w:spacing w:val="-6"/>
          <w:sz w:val="30"/>
          <w:szCs w:val="30"/>
          <w:cs/>
        </w:rPr>
        <w:t>ธันวาคม</w:t>
      </w:r>
      <w:r w:rsidRPr="00FC5215">
        <w:rPr>
          <w:rFonts w:ascii="Angsana New" w:hAnsi="Angsana New" w:hint="cs"/>
          <w:color w:val="000000"/>
          <w:sz w:val="30"/>
          <w:szCs w:val="30"/>
        </w:rPr>
        <w:t xml:space="preserve"> 256</w:t>
      </w:r>
      <w:r w:rsidRPr="00FC5215">
        <w:rPr>
          <w:rFonts w:ascii="Angsana New" w:hAnsi="Angsana New"/>
          <w:color w:val="000000"/>
          <w:sz w:val="30"/>
          <w:szCs w:val="30"/>
        </w:rPr>
        <w:t>7</w:t>
      </w:r>
      <w:r w:rsidRPr="00FC5215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FC5215">
        <w:rPr>
          <w:rFonts w:ascii="Angsana New" w:hAnsi="Angsana New" w:hint="cs"/>
          <w:color w:val="000000"/>
          <w:sz w:val="30"/>
          <w:szCs w:val="30"/>
          <w:cs/>
        </w:rPr>
        <w:t>โดยบริษัทย่อยดังกล่าวตกลงจะจ่ายค่าบริการเป็นรายเดือนตามอัตราที่ระบุไว้ในสัญญา</w:t>
      </w:r>
    </w:p>
    <w:p w14:paraId="6CE16AEA" w14:textId="59ABBE35" w:rsidR="0012751D" w:rsidRPr="00FC5215" w:rsidRDefault="0012751D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1F4F8BC" w14:textId="0BD01A06" w:rsidR="009E085C" w:rsidRPr="00FD3FED" w:rsidRDefault="009E085C" w:rsidP="00FD3FED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FD3FED">
        <w:rPr>
          <w:rFonts w:asciiTheme="majorBidi" w:hAnsiTheme="majorBidi" w:cstheme="majorBidi"/>
          <w:sz w:val="30"/>
          <w:szCs w:val="30"/>
          <w:u w:val="none"/>
          <w:cs/>
        </w:rPr>
        <w:t>เงินสดและรายการเทียบเท่าเงินสด</w:t>
      </w:r>
    </w:p>
    <w:p w14:paraId="0DF731C5" w14:textId="52589D3F" w:rsidR="00C1367B" w:rsidRPr="00244701" w:rsidRDefault="00C1367B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2C95652F" w14:textId="0024A38F" w:rsidR="002F7062" w:rsidRPr="00FD3FED" w:rsidRDefault="00E33CDA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D3FE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0DBFFC71" w14:textId="043C54ED" w:rsidR="002F7062" w:rsidRPr="00FD3FED" w:rsidRDefault="00E33CDA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D3FED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</w:t>
      </w:r>
      <w:r w:rsidRPr="00FD3FED">
        <w:rPr>
          <w:rFonts w:asciiTheme="majorBidi" w:hAnsiTheme="majorBidi" w:cstheme="majorBidi"/>
          <w:sz w:val="30"/>
          <w:szCs w:val="30"/>
        </w:rPr>
        <w:t xml:space="preserve">      </w:t>
      </w:r>
      <w:r w:rsidRPr="00FD3FED">
        <w:rPr>
          <w:rFonts w:asciiTheme="majorBidi" w:hAnsiTheme="majorBidi" w:cstheme="majorBidi"/>
          <w:sz w:val="30"/>
          <w:szCs w:val="30"/>
          <w:cs/>
        </w:rPr>
        <w:t>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3421FAF0" w14:textId="48FD866B" w:rsidR="00F87701" w:rsidRPr="00007603" w:rsidRDefault="00F8770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1"/>
        <w:gridCol w:w="612"/>
        <w:gridCol w:w="1134"/>
        <w:gridCol w:w="236"/>
        <w:gridCol w:w="1134"/>
        <w:gridCol w:w="236"/>
        <w:gridCol w:w="1134"/>
        <w:gridCol w:w="238"/>
        <w:gridCol w:w="1131"/>
      </w:tblGrid>
      <w:tr w:rsidR="00CF48FB" w:rsidRPr="00244701" w14:paraId="54DD1221" w14:textId="77777777" w:rsidTr="00007603">
        <w:trPr>
          <w:trHeight w:val="397"/>
        </w:trPr>
        <w:tc>
          <w:tcPr>
            <w:tcW w:w="3231" w:type="dxa"/>
            <w:vAlign w:val="bottom"/>
          </w:tcPr>
          <w:p w14:paraId="5F3D1480" w14:textId="2A41A9F6" w:rsidR="00CF48FB" w:rsidRPr="00244701" w:rsidRDefault="00CF48FB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2" w:type="dxa"/>
            <w:vAlign w:val="bottom"/>
          </w:tcPr>
          <w:p w14:paraId="45486CB5" w14:textId="77777777" w:rsidR="00CF48FB" w:rsidRPr="00244701" w:rsidRDefault="00CF48FB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04" w:type="dxa"/>
            <w:gridSpan w:val="3"/>
            <w:vAlign w:val="bottom"/>
          </w:tcPr>
          <w:p w14:paraId="067F3F6A" w14:textId="77777777" w:rsidR="00CF48FB" w:rsidRPr="00244701" w:rsidRDefault="00CF48FB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5AB068F3" w14:textId="77777777" w:rsidR="00CF48FB" w:rsidRPr="00244701" w:rsidRDefault="00CF48FB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3" w:type="dxa"/>
            <w:gridSpan w:val="3"/>
            <w:vAlign w:val="bottom"/>
          </w:tcPr>
          <w:p w14:paraId="3CB708E5" w14:textId="77777777" w:rsidR="00CF48FB" w:rsidRPr="00244701" w:rsidRDefault="00CF48FB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2A94" w:rsidRPr="00244701" w14:paraId="32B8850C" w14:textId="77777777" w:rsidTr="00007603">
        <w:trPr>
          <w:trHeight w:val="397"/>
        </w:trPr>
        <w:tc>
          <w:tcPr>
            <w:tcW w:w="3231" w:type="dxa"/>
            <w:vAlign w:val="bottom"/>
          </w:tcPr>
          <w:p w14:paraId="400D6D21" w14:textId="77777777" w:rsidR="004C2A94" w:rsidRPr="00244701" w:rsidRDefault="004C2A94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2" w:type="dxa"/>
            <w:vAlign w:val="bottom"/>
          </w:tcPr>
          <w:p w14:paraId="5E206F77" w14:textId="77777777" w:rsidR="004C2A94" w:rsidRPr="00244701" w:rsidRDefault="004C2A94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1D611853" w14:textId="0023D7B2" w:rsidR="004C2A94" w:rsidRPr="00244701" w:rsidRDefault="007C18D2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A2DB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30EEF7CD" w14:textId="77777777" w:rsidR="004C2A94" w:rsidRPr="00244701" w:rsidRDefault="004C2A94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AA55088" w14:textId="4848CABD" w:rsidR="004C2A94" w:rsidRPr="00244701" w:rsidRDefault="007C18D2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A2DB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130F622D" w14:textId="77777777" w:rsidR="004C2A94" w:rsidRPr="00244701" w:rsidRDefault="004C2A94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03619FC" w14:textId="4A64107B" w:rsidR="004C2A94" w:rsidRPr="00244701" w:rsidRDefault="007C18D2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A2DB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468FB6E2" w14:textId="77777777" w:rsidR="004C2A94" w:rsidRPr="00244701" w:rsidRDefault="004C2A94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1267C9E1" w14:textId="540FCD05" w:rsidR="004C2A94" w:rsidRPr="00244701" w:rsidRDefault="007C18D2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A2DB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C2A94" w:rsidRPr="00244701" w14:paraId="3B1ACD0D" w14:textId="77777777" w:rsidTr="00007603">
        <w:trPr>
          <w:trHeight w:val="397"/>
        </w:trPr>
        <w:tc>
          <w:tcPr>
            <w:tcW w:w="3231" w:type="dxa"/>
            <w:vAlign w:val="bottom"/>
          </w:tcPr>
          <w:p w14:paraId="6BD4DBB3" w14:textId="77777777" w:rsidR="004C2A94" w:rsidRPr="00244701" w:rsidRDefault="004C2A94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2" w:type="dxa"/>
            <w:vAlign w:val="bottom"/>
          </w:tcPr>
          <w:p w14:paraId="5FFD40A9" w14:textId="77777777" w:rsidR="004C2A94" w:rsidRPr="00244701" w:rsidRDefault="004C2A94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43" w:type="dxa"/>
            <w:gridSpan w:val="7"/>
            <w:vAlign w:val="bottom"/>
          </w:tcPr>
          <w:p w14:paraId="11A67D1F" w14:textId="77777777" w:rsidR="004C2A94" w:rsidRPr="00244701" w:rsidRDefault="004C2A94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2DBB" w:rsidRPr="00244701" w14:paraId="4304A849" w14:textId="77777777" w:rsidTr="006B064F">
        <w:trPr>
          <w:trHeight w:val="397"/>
        </w:trPr>
        <w:tc>
          <w:tcPr>
            <w:tcW w:w="3231" w:type="dxa"/>
          </w:tcPr>
          <w:p w14:paraId="0E394DCF" w14:textId="77777777" w:rsidR="00AA2DBB" w:rsidRPr="00244701" w:rsidRDefault="00AA2DBB" w:rsidP="00AA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12" w:type="dxa"/>
            <w:vAlign w:val="bottom"/>
          </w:tcPr>
          <w:p w14:paraId="476AA8C2" w14:textId="77777777" w:rsidR="00AA2DBB" w:rsidRPr="00244701" w:rsidRDefault="00AA2DBB" w:rsidP="00AA2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61D8FAE8" w14:textId="33708D32" w:rsidR="00AA2DBB" w:rsidRPr="00244701" w:rsidRDefault="003178DB" w:rsidP="00AA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8DB">
              <w:rPr>
                <w:rFonts w:asciiTheme="majorBidi" w:hAnsiTheme="majorBidi" w:cstheme="majorBidi"/>
                <w:sz w:val="30"/>
                <w:szCs w:val="30"/>
              </w:rPr>
              <w:t>2,981</w:t>
            </w:r>
          </w:p>
        </w:tc>
        <w:tc>
          <w:tcPr>
            <w:tcW w:w="236" w:type="dxa"/>
            <w:vAlign w:val="bottom"/>
          </w:tcPr>
          <w:p w14:paraId="5C1E8DB7" w14:textId="77777777" w:rsidR="00AA2DBB" w:rsidRPr="00244701" w:rsidRDefault="00AA2DBB" w:rsidP="00AA2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B2F93DA" w14:textId="27143326" w:rsidR="00AA2DBB" w:rsidRPr="00244701" w:rsidRDefault="00AA2DBB" w:rsidP="00AA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3,341</w:t>
            </w:r>
          </w:p>
        </w:tc>
        <w:tc>
          <w:tcPr>
            <w:tcW w:w="236" w:type="dxa"/>
            <w:vAlign w:val="bottom"/>
          </w:tcPr>
          <w:p w14:paraId="0B47DB07" w14:textId="77777777" w:rsidR="00AA2DBB" w:rsidRPr="00244701" w:rsidRDefault="00AA2DBB" w:rsidP="00AA2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EAA644C" w14:textId="77BDDB14" w:rsidR="00AA2DBB" w:rsidRPr="00244701" w:rsidRDefault="00544367" w:rsidP="00AA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44367">
              <w:rPr>
                <w:rFonts w:asciiTheme="majorBidi" w:hAnsiTheme="majorBidi"/>
                <w:sz w:val="30"/>
                <w:szCs w:val="30"/>
                <w:cs/>
              </w:rPr>
              <w:t>220</w:t>
            </w:r>
          </w:p>
        </w:tc>
        <w:tc>
          <w:tcPr>
            <w:tcW w:w="238" w:type="dxa"/>
            <w:vAlign w:val="bottom"/>
          </w:tcPr>
          <w:p w14:paraId="49D69FC2" w14:textId="77777777" w:rsidR="00AA2DBB" w:rsidRPr="00244701" w:rsidRDefault="00AA2DBB" w:rsidP="00AA2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49BBC1BF" w14:textId="05464817" w:rsidR="00AA2DBB" w:rsidRPr="00244701" w:rsidRDefault="00AA2DBB" w:rsidP="00AA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</w:tr>
      <w:tr w:rsidR="00AA2DBB" w:rsidRPr="00244701" w14:paraId="43E4C11B" w14:textId="77777777" w:rsidTr="006B064F">
        <w:trPr>
          <w:trHeight w:val="397"/>
        </w:trPr>
        <w:tc>
          <w:tcPr>
            <w:tcW w:w="3231" w:type="dxa"/>
          </w:tcPr>
          <w:p w14:paraId="24B8C194" w14:textId="4E50D1CA" w:rsidR="00AA2DBB" w:rsidRPr="00244701" w:rsidRDefault="00AA2DBB" w:rsidP="00AA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612" w:type="dxa"/>
            <w:vAlign w:val="bottom"/>
          </w:tcPr>
          <w:p w14:paraId="5EE70210" w14:textId="77777777" w:rsidR="00AA2DBB" w:rsidRPr="00244701" w:rsidRDefault="00AA2DBB" w:rsidP="00AA2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F46FB99" w14:textId="2C94C7AA" w:rsidR="00AA2DBB" w:rsidRPr="00244701" w:rsidRDefault="003178DB" w:rsidP="00AA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178DB">
              <w:rPr>
                <w:rFonts w:asciiTheme="majorBidi" w:hAnsiTheme="majorBidi" w:cstheme="majorBidi"/>
                <w:sz w:val="30"/>
                <w:szCs w:val="30"/>
              </w:rPr>
              <w:t>247,387</w:t>
            </w:r>
          </w:p>
        </w:tc>
        <w:tc>
          <w:tcPr>
            <w:tcW w:w="236" w:type="dxa"/>
            <w:vAlign w:val="bottom"/>
          </w:tcPr>
          <w:p w14:paraId="412F09FA" w14:textId="77777777" w:rsidR="00AA2DBB" w:rsidRPr="00244701" w:rsidRDefault="00AA2DBB" w:rsidP="00AA2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49E9D27" w14:textId="13E7812D" w:rsidR="00AA2DBB" w:rsidRPr="00244701" w:rsidRDefault="00AA2DBB" w:rsidP="00AA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238,348</w:t>
            </w:r>
          </w:p>
        </w:tc>
        <w:tc>
          <w:tcPr>
            <w:tcW w:w="236" w:type="dxa"/>
            <w:vAlign w:val="bottom"/>
          </w:tcPr>
          <w:p w14:paraId="13FFB923" w14:textId="77777777" w:rsidR="00AA2DBB" w:rsidRPr="00244701" w:rsidRDefault="00AA2DBB" w:rsidP="00AA2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46E30A1" w14:textId="2CF5E542" w:rsidR="00AA2DBB" w:rsidRPr="00244701" w:rsidRDefault="00544367" w:rsidP="00AA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44367">
              <w:rPr>
                <w:rFonts w:asciiTheme="majorBidi" w:hAnsiTheme="majorBidi" w:cstheme="majorBidi"/>
                <w:sz w:val="30"/>
                <w:szCs w:val="30"/>
              </w:rPr>
              <w:t>26,8</w:t>
            </w:r>
            <w:r w:rsidR="003178DB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38" w:type="dxa"/>
            <w:vAlign w:val="bottom"/>
          </w:tcPr>
          <w:p w14:paraId="224C842E" w14:textId="77777777" w:rsidR="00AA2DBB" w:rsidRPr="00244701" w:rsidRDefault="00AA2DBB" w:rsidP="00AA2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6C779D91" w14:textId="46DFF53E" w:rsidR="00AA2DBB" w:rsidRPr="00244701" w:rsidRDefault="00AA2DBB" w:rsidP="00AA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749A9">
              <w:rPr>
                <w:rFonts w:asciiTheme="majorBidi" w:hAnsiTheme="majorBidi" w:cstheme="majorBidi"/>
                <w:sz w:val="30"/>
                <w:szCs w:val="30"/>
              </w:rPr>
              <w:t>8,024</w:t>
            </w:r>
          </w:p>
        </w:tc>
      </w:tr>
      <w:tr w:rsidR="00AA2DBB" w:rsidRPr="00244701" w14:paraId="19D6894C" w14:textId="77777777" w:rsidTr="006B064F">
        <w:trPr>
          <w:trHeight w:val="397"/>
        </w:trPr>
        <w:tc>
          <w:tcPr>
            <w:tcW w:w="3231" w:type="dxa"/>
          </w:tcPr>
          <w:p w14:paraId="771A7393" w14:textId="77777777" w:rsidR="00AA2DBB" w:rsidRPr="00244701" w:rsidRDefault="00AA2DBB" w:rsidP="00AA2D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612" w:type="dxa"/>
            <w:vAlign w:val="bottom"/>
          </w:tcPr>
          <w:p w14:paraId="4CD0C503" w14:textId="77777777" w:rsidR="00AA2DBB" w:rsidRPr="00244701" w:rsidRDefault="00AA2DBB" w:rsidP="00AA2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022F29D" w14:textId="5255E5E5" w:rsidR="00AA2DBB" w:rsidRPr="00244701" w:rsidRDefault="003178DB" w:rsidP="00AA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178DB">
              <w:rPr>
                <w:rFonts w:asciiTheme="majorBidi" w:hAnsiTheme="majorBidi" w:cstheme="majorBidi"/>
                <w:sz w:val="30"/>
                <w:szCs w:val="30"/>
              </w:rPr>
              <w:t>503</w:t>
            </w:r>
          </w:p>
        </w:tc>
        <w:tc>
          <w:tcPr>
            <w:tcW w:w="236" w:type="dxa"/>
            <w:vAlign w:val="bottom"/>
          </w:tcPr>
          <w:p w14:paraId="57C22170" w14:textId="77777777" w:rsidR="00AA2DBB" w:rsidRPr="00244701" w:rsidRDefault="00AA2DBB" w:rsidP="00AA2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D89AC91" w14:textId="041F337F" w:rsidR="00AA2DBB" w:rsidRPr="00244701" w:rsidRDefault="00AA2DBB" w:rsidP="00AA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491</w:t>
            </w:r>
          </w:p>
        </w:tc>
        <w:tc>
          <w:tcPr>
            <w:tcW w:w="236" w:type="dxa"/>
            <w:vAlign w:val="bottom"/>
          </w:tcPr>
          <w:p w14:paraId="35AE0799" w14:textId="77777777" w:rsidR="00AA2DBB" w:rsidRPr="00244701" w:rsidRDefault="00AA2DBB" w:rsidP="00AA2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0665903" w14:textId="6638DC2A" w:rsidR="00AA2DBB" w:rsidRPr="00244701" w:rsidRDefault="003178DB" w:rsidP="00317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8" w:type="dxa"/>
            <w:vAlign w:val="bottom"/>
          </w:tcPr>
          <w:p w14:paraId="2171BF87" w14:textId="77777777" w:rsidR="00AA2DBB" w:rsidRPr="00244701" w:rsidRDefault="00AA2DBB" w:rsidP="00AA2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23CD6633" w14:textId="7082C0EC" w:rsidR="00AA2DBB" w:rsidRPr="00244701" w:rsidRDefault="00AA2DBB" w:rsidP="00AA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A2DBB" w:rsidRPr="00244701" w14:paraId="5A8B964B" w14:textId="77777777" w:rsidTr="006B064F">
        <w:trPr>
          <w:trHeight w:val="397"/>
        </w:trPr>
        <w:tc>
          <w:tcPr>
            <w:tcW w:w="3231" w:type="dxa"/>
            <w:vAlign w:val="bottom"/>
          </w:tcPr>
          <w:p w14:paraId="565DE91F" w14:textId="77777777" w:rsidR="00AA2DBB" w:rsidRPr="00244701" w:rsidRDefault="00AA2DBB" w:rsidP="00AA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2" w:type="dxa"/>
            <w:vAlign w:val="bottom"/>
          </w:tcPr>
          <w:p w14:paraId="6BC53329" w14:textId="77777777" w:rsidR="00AA2DBB" w:rsidRPr="00244701" w:rsidRDefault="00AA2DBB" w:rsidP="00AA2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7489120" w14:textId="5914DAA1" w:rsidR="00AA2DBB" w:rsidRPr="00244701" w:rsidRDefault="003178DB" w:rsidP="00AA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8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250,871</w:t>
            </w:r>
          </w:p>
        </w:tc>
        <w:tc>
          <w:tcPr>
            <w:tcW w:w="236" w:type="dxa"/>
            <w:vAlign w:val="bottom"/>
          </w:tcPr>
          <w:p w14:paraId="05F43B64" w14:textId="77777777" w:rsidR="00AA2DBB" w:rsidRPr="00244701" w:rsidRDefault="00AA2DBB" w:rsidP="00AA2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59718BD" w14:textId="47D6D37C" w:rsidR="00AA2DBB" w:rsidRPr="00244701" w:rsidRDefault="00AA2DBB" w:rsidP="00AA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242,180</w:t>
            </w:r>
          </w:p>
        </w:tc>
        <w:tc>
          <w:tcPr>
            <w:tcW w:w="236" w:type="dxa"/>
            <w:vAlign w:val="bottom"/>
          </w:tcPr>
          <w:p w14:paraId="109CC0FD" w14:textId="77777777" w:rsidR="00AA2DBB" w:rsidRPr="00244701" w:rsidRDefault="00AA2DBB" w:rsidP="00AA2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8A45178" w14:textId="02F8376D" w:rsidR="00AA2DBB" w:rsidRPr="00244701" w:rsidRDefault="00544367" w:rsidP="00AA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3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27,083</w:t>
            </w:r>
          </w:p>
        </w:tc>
        <w:tc>
          <w:tcPr>
            <w:tcW w:w="238" w:type="dxa"/>
            <w:vAlign w:val="bottom"/>
          </w:tcPr>
          <w:p w14:paraId="02D66534" w14:textId="77777777" w:rsidR="00AA2DBB" w:rsidRPr="00244701" w:rsidRDefault="00AA2DBB" w:rsidP="00AA2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F531FC" w14:textId="71D9A0AE" w:rsidR="00AA2DBB" w:rsidRPr="00244701" w:rsidRDefault="00AA2DBB" w:rsidP="00AA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49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8,244</w:t>
            </w:r>
          </w:p>
        </w:tc>
      </w:tr>
    </w:tbl>
    <w:p w14:paraId="3DEDFE4E" w14:textId="461BFE70" w:rsidR="002449DE" w:rsidRDefault="002449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1FF8BF5" w14:textId="4E8ACD2C" w:rsidR="00D17735" w:rsidRPr="00007603" w:rsidRDefault="00D17735" w:rsidP="00007603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  <w:cs/>
        </w:rPr>
      </w:pPr>
      <w:r w:rsidRPr="00007603">
        <w:rPr>
          <w:rFonts w:asciiTheme="majorBidi" w:hAnsiTheme="majorBidi" w:cstheme="majorBidi"/>
          <w:sz w:val="30"/>
          <w:szCs w:val="30"/>
          <w:u w:val="none"/>
          <w:cs/>
        </w:rPr>
        <w:t>ลูกหนี้การค้า</w:t>
      </w:r>
    </w:p>
    <w:p w14:paraId="64FD1DB5" w14:textId="01768580" w:rsidR="00D17735" w:rsidRPr="002449DE" w:rsidRDefault="00D17735" w:rsidP="00F8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F5B73B8" w14:textId="77777777" w:rsidR="00E33CDA" w:rsidRPr="00FD3FED" w:rsidRDefault="00E33CDA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D3FE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7B122857" w14:textId="0B199CC2" w:rsidR="00E33CDA" w:rsidRPr="00FD3FED" w:rsidRDefault="00E33CDA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D3FED">
        <w:rPr>
          <w:rFonts w:asciiTheme="majorBidi" w:hAnsiTheme="majorBidi" w:cstheme="majorBidi"/>
          <w:sz w:val="30"/>
          <w:szCs w:val="30"/>
          <w:cs/>
        </w:rPr>
        <w:t xml:space="preserve"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 </w:t>
      </w:r>
      <w:r w:rsidR="00007603">
        <w:rPr>
          <w:rFonts w:asciiTheme="majorBidi" w:hAnsiTheme="majorBidi" w:cstheme="majorBidi"/>
          <w:sz w:val="30"/>
          <w:szCs w:val="30"/>
          <w:cs/>
        </w:rPr>
        <w:br/>
      </w:r>
      <w:r w:rsidRPr="00FD3FED">
        <w:rPr>
          <w:rFonts w:asciiTheme="majorBidi" w:hAnsiTheme="majorBidi" w:cstheme="majorBidi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</w:t>
      </w:r>
    </w:p>
    <w:p w14:paraId="02A27989" w14:textId="77777777" w:rsidR="00E33CDA" w:rsidRPr="002449DE" w:rsidRDefault="00E33CDA" w:rsidP="00F8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2E1D2DD9" w14:textId="77777777" w:rsidR="00E33CDA" w:rsidRPr="00244701" w:rsidRDefault="00E33CDA" w:rsidP="00007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44701">
        <w:rPr>
          <w:rFonts w:asciiTheme="majorBidi" w:hAnsiTheme="majorBidi" w:cstheme="majorBidi"/>
          <w:b/>
          <w:spacing w:val="-6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              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      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                 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  <w:r w:rsidRPr="00244701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1720902C" w14:textId="69EC2D56" w:rsidR="009B69A9" w:rsidRPr="002449DE" w:rsidRDefault="009B69A9" w:rsidP="00F87701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F105B2D" w14:textId="77777777" w:rsidR="00366488" w:rsidRDefault="00366488">
      <w:r>
        <w:br w:type="page"/>
      </w:r>
    </w:p>
    <w:tbl>
      <w:tblPr>
        <w:tblW w:w="9299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775"/>
        <w:gridCol w:w="1242"/>
        <w:gridCol w:w="244"/>
        <w:gridCol w:w="1194"/>
        <w:gridCol w:w="283"/>
        <w:gridCol w:w="1166"/>
        <w:gridCol w:w="262"/>
        <w:gridCol w:w="1133"/>
      </w:tblGrid>
      <w:tr w:rsidR="00A07035" w:rsidRPr="00244701" w14:paraId="4366F18A" w14:textId="77777777" w:rsidTr="00A07035">
        <w:tc>
          <w:tcPr>
            <w:tcW w:w="2030" w:type="pct"/>
          </w:tcPr>
          <w:p w14:paraId="1EE9F4DB" w14:textId="6A3F0785" w:rsidR="00A07035" w:rsidRPr="00244701" w:rsidRDefault="00A07035" w:rsidP="00A07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1" w:type="pct"/>
            <w:gridSpan w:val="3"/>
          </w:tcPr>
          <w:p w14:paraId="3EBE6B01" w14:textId="029A5AD2" w:rsidR="00A07035" w:rsidRPr="00244701" w:rsidRDefault="00A07035" w:rsidP="00A07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2A1BD41D" w14:textId="77777777" w:rsidR="00A07035" w:rsidRPr="00244701" w:rsidRDefault="00A07035" w:rsidP="00A07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pct"/>
            <w:gridSpan w:val="3"/>
          </w:tcPr>
          <w:p w14:paraId="6ED6D99B" w14:textId="769AEDA6" w:rsidR="00A07035" w:rsidRPr="00244701" w:rsidRDefault="00A07035" w:rsidP="00A07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  <w:tab w:val="decimal" w:pos="1045"/>
              </w:tabs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7035" w:rsidRPr="00244701" w14:paraId="78605FC7" w14:textId="77777777" w:rsidTr="003A1F77">
        <w:tc>
          <w:tcPr>
            <w:tcW w:w="2030" w:type="pct"/>
          </w:tcPr>
          <w:p w14:paraId="29FCEED7" w14:textId="4B713BEC" w:rsidR="00A07035" w:rsidRPr="00244701" w:rsidRDefault="00A07035" w:rsidP="00A07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68" w:type="pct"/>
          </w:tcPr>
          <w:p w14:paraId="676383E5" w14:textId="4524A7CA" w:rsidR="00A07035" w:rsidRPr="00244701" w:rsidRDefault="00A07035" w:rsidP="00A07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A2DB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1" w:type="pct"/>
          </w:tcPr>
          <w:p w14:paraId="6FC7E791" w14:textId="77777777" w:rsidR="00A07035" w:rsidRPr="00244701" w:rsidRDefault="00A07035" w:rsidP="00A07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630B9DC9" w14:textId="52A25BEC" w:rsidR="00A07035" w:rsidRPr="00244701" w:rsidRDefault="00A07035" w:rsidP="00A07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A2DB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2" w:type="pct"/>
          </w:tcPr>
          <w:p w14:paraId="4FB10874" w14:textId="77777777" w:rsidR="00A07035" w:rsidRPr="00244701" w:rsidRDefault="00A07035" w:rsidP="00A07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559E1B36" w14:textId="472BAA91" w:rsidR="00A07035" w:rsidRPr="00244701" w:rsidRDefault="00A07035" w:rsidP="00A07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A2DB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1" w:type="pct"/>
          </w:tcPr>
          <w:p w14:paraId="2D86D4FD" w14:textId="77777777" w:rsidR="00A07035" w:rsidRPr="00244701" w:rsidRDefault="00A07035" w:rsidP="00A07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28A5B6BE" w14:textId="0BCEFF00" w:rsidR="00A07035" w:rsidRPr="00244701" w:rsidRDefault="00A07035" w:rsidP="00A07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A2DB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A4B2C" w:rsidRPr="00244701" w14:paraId="047473DB" w14:textId="77777777" w:rsidTr="00FA4B2C">
        <w:tc>
          <w:tcPr>
            <w:tcW w:w="2030" w:type="pct"/>
          </w:tcPr>
          <w:p w14:paraId="4591D1CA" w14:textId="77777777" w:rsidR="00FA4B2C" w:rsidRPr="00244701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0" w:type="pct"/>
            <w:gridSpan w:val="7"/>
          </w:tcPr>
          <w:p w14:paraId="668E8440" w14:textId="7B040A66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  <w:tab w:val="decimal" w:pos="1045"/>
              </w:tabs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44768" w:rsidRPr="00244701" w14:paraId="0A8392D3" w14:textId="77777777" w:rsidTr="003A1F77">
        <w:tc>
          <w:tcPr>
            <w:tcW w:w="2030" w:type="pct"/>
          </w:tcPr>
          <w:p w14:paraId="1AC2DF32" w14:textId="77777777" w:rsidR="00144768" w:rsidRPr="00244701" w:rsidRDefault="00144768" w:rsidP="001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68" w:type="pct"/>
          </w:tcPr>
          <w:p w14:paraId="40F93B29" w14:textId="48EA4F81" w:rsidR="00144768" w:rsidRPr="00876347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347">
              <w:rPr>
                <w:rFonts w:asciiTheme="majorBidi" w:hAnsiTheme="majorBidi" w:cstheme="majorBidi"/>
                <w:sz w:val="30"/>
                <w:szCs w:val="30"/>
              </w:rPr>
              <w:t>380,396</w:t>
            </w:r>
          </w:p>
        </w:tc>
        <w:tc>
          <w:tcPr>
            <w:tcW w:w="131" w:type="pct"/>
          </w:tcPr>
          <w:p w14:paraId="345F5E00" w14:textId="77777777" w:rsidR="00144768" w:rsidRPr="00876347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49A5F220" w14:textId="6AC95E9F" w:rsidR="00144768" w:rsidRPr="00876347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347">
              <w:rPr>
                <w:rFonts w:asciiTheme="majorBidi" w:hAnsiTheme="majorBidi" w:cstheme="majorBidi"/>
                <w:sz w:val="30"/>
                <w:szCs w:val="30"/>
              </w:rPr>
              <w:t>437,390</w:t>
            </w:r>
          </w:p>
        </w:tc>
        <w:tc>
          <w:tcPr>
            <w:tcW w:w="152" w:type="pct"/>
          </w:tcPr>
          <w:p w14:paraId="7E46A471" w14:textId="77777777" w:rsidR="00144768" w:rsidRPr="00876347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771F75B0" w14:textId="0E7D2312" w:rsidR="00144768" w:rsidRPr="00876347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347">
              <w:rPr>
                <w:rFonts w:asciiTheme="majorBidi" w:hAnsiTheme="majorBidi"/>
                <w:sz w:val="30"/>
                <w:szCs w:val="30"/>
                <w:cs/>
              </w:rPr>
              <w:t>278</w:t>
            </w:r>
            <w:r w:rsidRPr="008763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6347">
              <w:rPr>
                <w:rFonts w:asciiTheme="majorBidi" w:hAnsiTheme="majorBidi"/>
                <w:sz w:val="30"/>
                <w:szCs w:val="30"/>
                <w:cs/>
              </w:rPr>
              <w:t>582</w:t>
            </w:r>
          </w:p>
        </w:tc>
        <w:tc>
          <w:tcPr>
            <w:tcW w:w="141" w:type="pct"/>
          </w:tcPr>
          <w:p w14:paraId="0CF2DDD9" w14:textId="77777777" w:rsidR="00144768" w:rsidRPr="00876347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5C357984" w14:textId="1A930099" w:rsidR="00144768" w:rsidRPr="00876347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347">
              <w:rPr>
                <w:rFonts w:asciiTheme="majorBidi" w:hAnsiTheme="majorBidi" w:cstheme="majorBidi"/>
                <w:sz w:val="30"/>
                <w:szCs w:val="30"/>
              </w:rPr>
              <w:t>268,185</w:t>
            </w:r>
          </w:p>
        </w:tc>
      </w:tr>
      <w:tr w:rsidR="00144768" w:rsidRPr="00244701" w14:paraId="58A0D756" w14:textId="77777777" w:rsidTr="003A1F77">
        <w:tc>
          <w:tcPr>
            <w:tcW w:w="2030" w:type="pct"/>
          </w:tcPr>
          <w:p w14:paraId="74A46245" w14:textId="77777777" w:rsidR="00144768" w:rsidRPr="00244701" w:rsidRDefault="00144768" w:rsidP="001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668" w:type="pct"/>
          </w:tcPr>
          <w:p w14:paraId="615AE50E" w14:textId="77777777" w:rsidR="00144768" w:rsidRPr="00876347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77122AD1" w14:textId="77777777" w:rsidR="00144768" w:rsidRPr="00876347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0F0180E0" w14:textId="77777777" w:rsidR="00144768" w:rsidRPr="00876347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47B9C90C" w14:textId="77777777" w:rsidR="00144768" w:rsidRPr="00876347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3D62A9A0" w14:textId="77777777" w:rsidR="00144768" w:rsidRPr="00876347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0D1237EB" w14:textId="77777777" w:rsidR="00144768" w:rsidRPr="00876347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0EF7EF37" w14:textId="77777777" w:rsidR="00144768" w:rsidRPr="00876347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4768" w:rsidRPr="00244701" w14:paraId="00470BE9" w14:textId="77777777" w:rsidTr="003A1F77">
        <w:tc>
          <w:tcPr>
            <w:tcW w:w="2030" w:type="pct"/>
          </w:tcPr>
          <w:p w14:paraId="2D71ED96" w14:textId="77777777" w:rsidR="00144768" w:rsidRPr="00244701" w:rsidRDefault="00144768" w:rsidP="001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8" w:type="pct"/>
          </w:tcPr>
          <w:p w14:paraId="06B46A30" w14:textId="29BE1B2B" w:rsidR="00144768" w:rsidRPr="00876347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347">
              <w:rPr>
                <w:rFonts w:asciiTheme="majorBidi" w:hAnsiTheme="majorBidi" w:cstheme="majorBidi"/>
                <w:sz w:val="30"/>
                <w:szCs w:val="30"/>
              </w:rPr>
              <w:t>79,513</w:t>
            </w:r>
          </w:p>
        </w:tc>
        <w:tc>
          <w:tcPr>
            <w:tcW w:w="131" w:type="pct"/>
          </w:tcPr>
          <w:p w14:paraId="525A6CFB" w14:textId="77777777" w:rsidR="00144768" w:rsidRPr="00876347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7213C634" w14:textId="118688C9" w:rsidR="00144768" w:rsidRPr="00876347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347">
              <w:rPr>
                <w:rFonts w:asciiTheme="majorBidi" w:hAnsiTheme="majorBidi" w:cstheme="majorBidi"/>
                <w:sz w:val="30"/>
                <w:szCs w:val="30"/>
              </w:rPr>
              <w:t>77,018</w:t>
            </w:r>
          </w:p>
        </w:tc>
        <w:tc>
          <w:tcPr>
            <w:tcW w:w="152" w:type="pct"/>
          </w:tcPr>
          <w:p w14:paraId="7BA79DBE" w14:textId="77777777" w:rsidR="00144768" w:rsidRPr="00876347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685B6EBE" w14:textId="6494CCC5" w:rsidR="00144768" w:rsidRPr="00876347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347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Pr="00876347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Pr="00876347">
              <w:rPr>
                <w:rFonts w:asciiTheme="majorBidi" w:hAnsiTheme="majorBidi" w:cstheme="majorBidi" w:hint="cs"/>
                <w:sz w:val="30"/>
                <w:szCs w:val="30"/>
                <w:cs/>
              </w:rPr>
              <w:t>625</w:t>
            </w:r>
          </w:p>
        </w:tc>
        <w:tc>
          <w:tcPr>
            <w:tcW w:w="141" w:type="pct"/>
          </w:tcPr>
          <w:p w14:paraId="16B45E72" w14:textId="77777777" w:rsidR="00144768" w:rsidRPr="00876347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2097F2B7" w14:textId="4C41887C" w:rsidR="00144768" w:rsidRPr="00876347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347">
              <w:rPr>
                <w:rFonts w:asciiTheme="majorBidi" w:hAnsiTheme="majorBidi" w:cstheme="majorBidi"/>
                <w:sz w:val="30"/>
                <w:szCs w:val="30"/>
              </w:rPr>
              <w:t>20,166</w:t>
            </w:r>
          </w:p>
        </w:tc>
      </w:tr>
      <w:tr w:rsidR="00144768" w:rsidRPr="00244701" w14:paraId="64E18B52" w14:textId="77777777" w:rsidTr="003A1F77">
        <w:tc>
          <w:tcPr>
            <w:tcW w:w="2030" w:type="pct"/>
          </w:tcPr>
          <w:p w14:paraId="40A08A50" w14:textId="77777777" w:rsidR="00144768" w:rsidRPr="00244701" w:rsidRDefault="00144768" w:rsidP="001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3 - 6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8" w:type="pct"/>
          </w:tcPr>
          <w:p w14:paraId="69E70065" w14:textId="5B02BA87" w:rsidR="00144768" w:rsidRPr="00876347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347">
              <w:rPr>
                <w:rFonts w:asciiTheme="majorBidi" w:hAnsiTheme="majorBidi" w:cstheme="majorBidi"/>
                <w:sz w:val="30"/>
                <w:szCs w:val="30"/>
              </w:rPr>
              <w:t>22,214</w:t>
            </w:r>
          </w:p>
        </w:tc>
        <w:tc>
          <w:tcPr>
            <w:tcW w:w="131" w:type="pct"/>
          </w:tcPr>
          <w:p w14:paraId="5E07090B" w14:textId="77777777" w:rsidR="00144768" w:rsidRPr="00876347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4EF2C97B" w14:textId="21C2CE2F" w:rsidR="00144768" w:rsidRPr="00876347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347">
              <w:rPr>
                <w:rFonts w:asciiTheme="majorBidi" w:hAnsiTheme="majorBidi" w:cstheme="majorBidi"/>
                <w:sz w:val="30"/>
                <w:szCs w:val="30"/>
              </w:rPr>
              <w:t>7,743</w:t>
            </w:r>
          </w:p>
        </w:tc>
        <w:tc>
          <w:tcPr>
            <w:tcW w:w="152" w:type="pct"/>
          </w:tcPr>
          <w:p w14:paraId="53284F65" w14:textId="77777777" w:rsidR="00144768" w:rsidRPr="00876347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C7ABC1E" w14:textId="682C58A1" w:rsidR="00144768" w:rsidRPr="00876347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347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  <w:r w:rsidRPr="00876347">
              <w:rPr>
                <w:rFonts w:asciiTheme="majorBidi" w:hAnsiTheme="majorBidi" w:cstheme="majorBidi"/>
                <w:sz w:val="30"/>
                <w:szCs w:val="30"/>
              </w:rPr>
              <w:t>,496</w:t>
            </w:r>
          </w:p>
        </w:tc>
        <w:tc>
          <w:tcPr>
            <w:tcW w:w="141" w:type="pct"/>
          </w:tcPr>
          <w:p w14:paraId="1B8FB05B" w14:textId="77777777" w:rsidR="00144768" w:rsidRPr="00876347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726D4449" w14:textId="295299CE" w:rsidR="00144768" w:rsidRPr="00876347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347">
              <w:rPr>
                <w:rFonts w:asciiTheme="majorBidi" w:hAnsiTheme="majorBidi" w:cstheme="majorBidi"/>
                <w:sz w:val="30"/>
                <w:szCs w:val="30"/>
              </w:rPr>
              <w:t>3,827</w:t>
            </w:r>
          </w:p>
        </w:tc>
      </w:tr>
      <w:tr w:rsidR="00144768" w:rsidRPr="00244701" w14:paraId="3DBCD5D8" w14:textId="77777777" w:rsidTr="003A1F77">
        <w:tc>
          <w:tcPr>
            <w:tcW w:w="2030" w:type="pct"/>
          </w:tcPr>
          <w:p w14:paraId="3BAAAAB9" w14:textId="77777777" w:rsidR="00144768" w:rsidRPr="00244701" w:rsidRDefault="00144768" w:rsidP="001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6 -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68" w:type="pct"/>
          </w:tcPr>
          <w:p w14:paraId="1D643E32" w14:textId="06482FA7" w:rsidR="00144768" w:rsidRPr="00876347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347">
              <w:rPr>
                <w:rFonts w:asciiTheme="majorBidi" w:hAnsiTheme="majorBidi" w:cstheme="majorBidi"/>
                <w:sz w:val="30"/>
                <w:szCs w:val="30"/>
              </w:rPr>
              <w:t>9,069</w:t>
            </w:r>
          </w:p>
        </w:tc>
        <w:tc>
          <w:tcPr>
            <w:tcW w:w="131" w:type="pct"/>
          </w:tcPr>
          <w:p w14:paraId="29B2C67A" w14:textId="77777777" w:rsidR="00144768" w:rsidRPr="00876347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4A7506A5" w14:textId="5983EFFA" w:rsidR="00144768" w:rsidRPr="00876347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347">
              <w:rPr>
                <w:rFonts w:asciiTheme="majorBidi" w:hAnsiTheme="majorBidi" w:cstheme="majorBidi"/>
                <w:sz w:val="30"/>
                <w:szCs w:val="30"/>
              </w:rPr>
              <w:t>2,652</w:t>
            </w:r>
          </w:p>
        </w:tc>
        <w:tc>
          <w:tcPr>
            <w:tcW w:w="152" w:type="pct"/>
          </w:tcPr>
          <w:p w14:paraId="068CB6FF" w14:textId="77777777" w:rsidR="00144768" w:rsidRPr="00876347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5F54F9F3" w14:textId="780E7CC4" w:rsidR="00144768" w:rsidRPr="00876347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876347">
              <w:rPr>
                <w:rFonts w:asciiTheme="majorBidi" w:hAnsiTheme="majorBidi" w:cstheme="majorBidi"/>
                <w:sz w:val="30"/>
                <w:szCs w:val="30"/>
              </w:rPr>
              <w:t>8,208</w:t>
            </w:r>
          </w:p>
        </w:tc>
        <w:tc>
          <w:tcPr>
            <w:tcW w:w="141" w:type="pct"/>
          </w:tcPr>
          <w:p w14:paraId="5A05CAA6" w14:textId="77777777" w:rsidR="00144768" w:rsidRPr="00876347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2B3C274F" w14:textId="3C7AC70C" w:rsidR="00144768" w:rsidRPr="00876347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347">
              <w:rPr>
                <w:rFonts w:asciiTheme="majorBidi" w:hAnsiTheme="majorBidi" w:cstheme="majorBidi"/>
                <w:sz w:val="30"/>
                <w:szCs w:val="30"/>
              </w:rPr>
              <w:t>841</w:t>
            </w:r>
          </w:p>
        </w:tc>
      </w:tr>
      <w:tr w:rsidR="00144768" w:rsidRPr="00244701" w14:paraId="0F232CD2" w14:textId="77777777" w:rsidTr="003A1F77">
        <w:tc>
          <w:tcPr>
            <w:tcW w:w="2030" w:type="pct"/>
          </w:tcPr>
          <w:p w14:paraId="106498A3" w14:textId="77777777" w:rsidR="00144768" w:rsidRPr="00244701" w:rsidRDefault="00144768" w:rsidP="001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12 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14:paraId="7E405E88" w14:textId="340EBDB6" w:rsidR="00144768" w:rsidRPr="00876347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347">
              <w:rPr>
                <w:rFonts w:asciiTheme="majorBidi" w:hAnsiTheme="majorBidi" w:cstheme="majorBidi"/>
                <w:sz w:val="30"/>
                <w:szCs w:val="30"/>
              </w:rPr>
              <w:t>7,002</w:t>
            </w:r>
          </w:p>
        </w:tc>
        <w:tc>
          <w:tcPr>
            <w:tcW w:w="131" w:type="pct"/>
          </w:tcPr>
          <w:p w14:paraId="067785E4" w14:textId="77777777" w:rsidR="00144768" w:rsidRPr="00876347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32582052" w14:textId="31889008" w:rsidR="00144768" w:rsidRPr="00876347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347">
              <w:rPr>
                <w:rFonts w:asciiTheme="majorBidi" w:hAnsiTheme="majorBidi" w:cstheme="majorBidi"/>
                <w:sz w:val="30"/>
                <w:szCs w:val="30"/>
              </w:rPr>
              <w:t>8,775</w:t>
            </w:r>
          </w:p>
        </w:tc>
        <w:tc>
          <w:tcPr>
            <w:tcW w:w="152" w:type="pct"/>
          </w:tcPr>
          <w:p w14:paraId="79DCAEDF" w14:textId="77777777" w:rsidR="00144768" w:rsidRPr="00876347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222D8CFC" w14:textId="286D2167" w:rsidR="00144768" w:rsidRPr="00876347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347">
              <w:rPr>
                <w:rFonts w:asciiTheme="majorBidi" w:hAnsiTheme="majorBidi" w:cstheme="majorBidi"/>
                <w:sz w:val="30"/>
                <w:szCs w:val="30"/>
              </w:rPr>
              <w:t>2,928</w:t>
            </w:r>
          </w:p>
        </w:tc>
        <w:tc>
          <w:tcPr>
            <w:tcW w:w="141" w:type="pct"/>
          </w:tcPr>
          <w:p w14:paraId="48866FA5" w14:textId="77777777" w:rsidR="00144768" w:rsidRPr="00876347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6875ED72" w14:textId="107F3A5B" w:rsidR="00144768" w:rsidRPr="00876347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347">
              <w:rPr>
                <w:rFonts w:asciiTheme="majorBidi" w:hAnsiTheme="majorBidi" w:cstheme="majorBidi"/>
                <w:sz w:val="30"/>
                <w:szCs w:val="30"/>
              </w:rPr>
              <w:t>1,257</w:t>
            </w:r>
          </w:p>
        </w:tc>
      </w:tr>
      <w:tr w:rsidR="00144768" w:rsidRPr="00244701" w14:paraId="36AE0C70" w14:textId="77777777" w:rsidTr="003A1F77">
        <w:tc>
          <w:tcPr>
            <w:tcW w:w="2030" w:type="pct"/>
          </w:tcPr>
          <w:p w14:paraId="1C4D93EB" w14:textId="2D53A114" w:rsidR="00144768" w:rsidRPr="00366488" w:rsidRDefault="00144768" w:rsidP="001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64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8" w:type="pct"/>
            <w:tcBorders>
              <w:top w:val="single" w:sz="4" w:space="0" w:color="auto"/>
            </w:tcBorders>
            <w:vAlign w:val="bottom"/>
          </w:tcPr>
          <w:p w14:paraId="673050A5" w14:textId="20019BEE" w:rsidR="00144768" w:rsidRPr="00876347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63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498,194</w:t>
            </w:r>
          </w:p>
        </w:tc>
        <w:tc>
          <w:tcPr>
            <w:tcW w:w="131" w:type="pct"/>
            <w:vAlign w:val="bottom"/>
          </w:tcPr>
          <w:p w14:paraId="4392C593" w14:textId="77777777" w:rsidR="00144768" w:rsidRPr="00876347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  <w:vAlign w:val="bottom"/>
          </w:tcPr>
          <w:p w14:paraId="70B26700" w14:textId="794DA915" w:rsidR="00144768" w:rsidRPr="00876347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63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533,578</w:t>
            </w:r>
          </w:p>
        </w:tc>
        <w:tc>
          <w:tcPr>
            <w:tcW w:w="152" w:type="pct"/>
            <w:vAlign w:val="bottom"/>
          </w:tcPr>
          <w:p w14:paraId="07265999" w14:textId="77777777" w:rsidR="00144768" w:rsidRPr="00876347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vAlign w:val="bottom"/>
          </w:tcPr>
          <w:p w14:paraId="6547F9F4" w14:textId="6DA48A70" w:rsidR="00144768" w:rsidRPr="00876347" w:rsidRDefault="00144768" w:rsidP="001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63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333,839</w:t>
            </w:r>
          </w:p>
        </w:tc>
        <w:tc>
          <w:tcPr>
            <w:tcW w:w="141" w:type="pct"/>
            <w:vAlign w:val="bottom"/>
          </w:tcPr>
          <w:p w14:paraId="154CE866" w14:textId="77777777" w:rsidR="00144768" w:rsidRPr="00876347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vAlign w:val="bottom"/>
          </w:tcPr>
          <w:p w14:paraId="427C53F7" w14:textId="7F344BC2" w:rsidR="00144768" w:rsidRPr="00876347" w:rsidRDefault="00144768" w:rsidP="001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63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294,276</w:t>
            </w:r>
          </w:p>
        </w:tc>
      </w:tr>
      <w:tr w:rsidR="00144768" w:rsidRPr="00244701" w14:paraId="0ABA1DE3" w14:textId="77777777" w:rsidTr="003A1F77">
        <w:tc>
          <w:tcPr>
            <w:tcW w:w="2030" w:type="pct"/>
          </w:tcPr>
          <w:p w14:paraId="4E1FF922" w14:textId="77777777" w:rsidR="00144768" w:rsidRPr="00244701" w:rsidRDefault="00144768" w:rsidP="001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ค่าเผื่อประมาณการรับคืนหนังสือ</w:t>
            </w:r>
          </w:p>
        </w:tc>
        <w:tc>
          <w:tcPr>
            <w:tcW w:w="668" w:type="pct"/>
            <w:vAlign w:val="bottom"/>
          </w:tcPr>
          <w:p w14:paraId="3BA55C07" w14:textId="2689DB6D" w:rsidR="00144768" w:rsidRPr="00244701" w:rsidRDefault="00144768" w:rsidP="001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Theme="majorBidi" w:hAnsiTheme="majorBidi" w:cstheme="majorBidi"/>
                <w:sz w:val="30"/>
                <w:szCs w:val="30"/>
              </w:rPr>
            </w:pPr>
            <w:r w:rsidRPr="00813A6A">
              <w:rPr>
                <w:rFonts w:asciiTheme="majorBidi" w:hAnsiTheme="majorBidi" w:cstheme="majorBidi"/>
                <w:sz w:val="30"/>
                <w:szCs w:val="30"/>
              </w:rPr>
              <w:t>(427)</w:t>
            </w:r>
          </w:p>
        </w:tc>
        <w:tc>
          <w:tcPr>
            <w:tcW w:w="131" w:type="pct"/>
          </w:tcPr>
          <w:p w14:paraId="51C847BE" w14:textId="77777777" w:rsidR="00144768" w:rsidRPr="00244701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14:paraId="0B751DA4" w14:textId="36502F5D" w:rsidR="00144768" w:rsidRPr="00244701" w:rsidRDefault="00144768" w:rsidP="001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A2D09">
              <w:rPr>
                <w:rFonts w:asciiTheme="majorBidi" w:hAnsiTheme="majorBidi" w:cstheme="majorBidi"/>
                <w:sz w:val="30"/>
                <w:szCs w:val="30"/>
              </w:rPr>
              <w:t>(463)</w:t>
            </w:r>
          </w:p>
        </w:tc>
        <w:tc>
          <w:tcPr>
            <w:tcW w:w="152" w:type="pct"/>
          </w:tcPr>
          <w:p w14:paraId="26FED959" w14:textId="77777777" w:rsidR="00144768" w:rsidRPr="00244701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19E4EAB9" w14:textId="53331C44" w:rsidR="00144768" w:rsidRPr="00244701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E0D884E" w14:textId="77777777" w:rsidR="00144768" w:rsidRPr="00244701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68331504" w14:textId="5267318B" w:rsidR="00144768" w:rsidRPr="00244701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4768" w:rsidRPr="00244701" w14:paraId="0DAC6C0B" w14:textId="77777777" w:rsidTr="003A1F77">
        <w:tc>
          <w:tcPr>
            <w:tcW w:w="2030" w:type="pct"/>
          </w:tcPr>
          <w:p w14:paraId="2119425E" w14:textId="3BEC12C3" w:rsidR="00144768" w:rsidRPr="00244701" w:rsidRDefault="00144768" w:rsidP="001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ค่าเผื่อประมาณการรับคืนนิตยสาร</w:t>
            </w:r>
          </w:p>
        </w:tc>
        <w:tc>
          <w:tcPr>
            <w:tcW w:w="668" w:type="pct"/>
            <w:vAlign w:val="bottom"/>
          </w:tcPr>
          <w:p w14:paraId="6113CCC4" w14:textId="5BE48F6A" w:rsidR="00144768" w:rsidRPr="00244701" w:rsidRDefault="00144768" w:rsidP="001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Theme="majorBidi" w:hAnsiTheme="majorBidi" w:cstheme="majorBidi"/>
                <w:sz w:val="30"/>
                <w:szCs w:val="30"/>
              </w:rPr>
            </w:pPr>
            <w:r w:rsidRPr="00813A6A">
              <w:rPr>
                <w:rFonts w:asciiTheme="majorBidi" w:hAnsiTheme="majorBidi" w:cstheme="majorBidi"/>
                <w:sz w:val="30"/>
                <w:szCs w:val="30"/>
              </w:rPr>
              <w:t>(291)</w:t>
            </w:r>
          </w:p>
        </w:tc>
        <w:tc>
          <w:tcPr>
            <w:tcW w:w="131" w:type="pct"/>
          </w:tcPr>
          <w:p w14:paraId="4FA35305" w14:textId="77777777" w:rsidR="00144768" w:rsidRPr="00244701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14:paraId="47B4BC29" w14:textId="5028BC18" w:rsidR="00144768" w:rsidRPr="00244701" w:rsidRDefault="00144768" w:rsidP="001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A2D09">
              <w:rPr>
                <w:rFonts w:asciiTheme="majorBidi" w:hAnsiTheme="majorBidi" w:cstheme="majorBidi"/>
                <w:sz w:val="30"/>
                <w:szCs w:val="30"/>
              </w:rPr>
              <w:t>(252)</w:t>
            </w:r>
          </w:p>
        </w:tc>
        <w:tc>
          <w:tcPr>
            <w:tcW w:w="152" w:type="pct"/>
          </w:tcPr>
          <w:p w14:paraId="7BA34676" w14:textId="77777777" w:rsidR="00144768" w:rsidRPr="00244701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41D30757" w14:textId="299E10CD" w:rsidR="00144768" w:rsidRPr="00244701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7CD72CA" w14:textId="77777777" w:rsidR="00144768" w:rsidRPr="00244701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7FB99595" w14:textId="3EC01D0A" w:rsidR="00144768" w:rsidRPr="00244701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4768" w:rsidRPr="00244701" w14:paraId="3512D3B6" w14:textId="77777777" w:rsidTr="003A1F77">
        <w:tc>
          <w:tcPr>
            <w:tcW w:w="2030" w:type="pct"/>
          </w:tcPr>
          <w:p w14:paraId="2AB99FAA" w14:textId="77777777" w:rsidR="00144768" w:rsidRPr="00244701" w:rsidRDefault="00144768" w:rsidP="001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  <w:p w14:paraId="2E2F030B" w14:textId="77777777" w:rsidR="00144768" w:rsidRPr="00244701" w:rsidRDefault="00144768" w:rsidP="001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จะเกิดขึ้น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14:paraId="5C947F02" w14:textId="6B26DCDA" w:rsidR="00144768" w:rsidRPr="00244701" w:rsidRDefault="00144768" w:rsidP="001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Theme="majorBidi" w:hAnsiTheme="majorBidi" w:cstheme="majorBidi"/>
                <w:sz w:val="30"/>
                <w:szCs w:val="30"/>
              </w:rPr>
            </w:pPr>
            <w:r w:rsidRPr="00813A6A">
              <w:rPr>
                <w:rFonts w:asciiTheme="majorBidi" w:hAnsiTheme="majorBidi" w:cstheme="majorBidi"/>
                <w:sz w:val="30"/>
                <w:szCs w:val="30"/>
              </w:rPr>
              <w:t>(5,956)</w:t>
            </w:r>
          </w:p>
        </w:tc>
        <w:tc>
          <w:tcPr>
            <w:tcW w:w="131" w:type="pct"/>
          </w:tcPr>
          <w:p w14:paraId="47D94A8A" w14:textId="77777777" w:rsidR="00144768" w:rsidRPr="00244701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  <w:vAlign w:val="bottom"/>
          </w:tcPr>
          <w:p w14:paraId="760D6FAA" w14:textId="3335AD27" w:rsidR="00144768" w:rsidRPr="00244701" w:rsidRDefault="00144768" w:rsidP="001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A2D09">
              <w:rPr>
                <w:rFonts w:asciiTheme="majorBidi" w:hAnsiTheme="majorBidi" w:cstheme="majorBidi"/>
                <w:sz w:val="30"/>
                <w:szCs w:val="30"/>
              </w:rPr>
              <w:t>(15,093)</w:t>
            </w:r>
          </w:p>
        </w:tc>
        <w:tc>
          <w:tcPr>
            <w:tcW w:w="152" w:type="pct"/>
          </w:tcPr>
          <w:p w14:paraId="7C81BD4C" w14:textId="77777777" w:rsidR="00144768" w:rsidRPr="00244701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18480639" w14:textId="20F933B4" w:rsidR="00144768" w:rsidRPr="00244701" w:rsidRDefault="00144768" w:rsidP="001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13A6A">
              <w:rPr>
                <w:rFonts w:asciiTheme="majorBidi" w:hAnsiTheme="majorBidi" w:cstheme="majorBidi"/>
                <w:sz w:val="30"/>
                <w:szCs w:val="30"/>
              </w:rPr>
              <w:t>(1,262)</w:t>
            </w:r>
          </w:p>
        </w:tc>
        <w:tc>
          <w:tcPr>
            <w:tcW w:w="141" w:type="pct"/>
          </w:tcPr>
          <w:p w14:paraId="1E2364B1" w14:textId="77777777" w:rsidR="00144768" w:rsidRPr="00244701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14:paraId="4EDAA5AE" w14:textId="470B01D9" w:rsidR="00144768" w:rsidRPr="00244701" w:rsidRDefault="00144768" w:rsidP="001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53290">
              <w:rPr>
                <w:rFonts w:asciiTheme="majorBidi" w:hAnsiTheme="majorBidi" w:cstheme="majorBidi"/>
                <w:sz w:val="30"/>
                <w:szCs w:val="30"/>
              </w:rPr>
              <w:t>(3,712)</w:t>
            </w:r>
          </w:p>
        </w:tc>
      </w:tr>
      <w:tr w:rsidR="00144768" w:rsidRPr="00244701" w14:paraId="40085991" w14:textId="77777777" w:rsidTr="003A1F77">
        <w:tc>
          <w:tcPr>
            <w:tcW w:w="2030" w:type="pct"/>
          </w:tcPr>
          <w:p w14:paraId="1B117073" w14:textId="64E68C1A" w:rsidR="00144768" w:rsidRPr="00244701" w:rsidRDefault="00144768" w:rsidP="001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8" w:type="pct"/>
            <w:tcBorders>
              <w:bottom w:val="double" w:sz="4" w:space="0" w:color="auto"/>
            </w:tcBorders>
            <w:vAlign w:val="bottom"/>
          </w:tcPr>
          <w:p w14:paraId="07139BBC" w14:textId="6AE8CA2A" w:rsidR="00144768" w:rsidRPr="00FA4B2C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3A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491,5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31" w:type="pct"/>
            <w:vAlign w:val="bottom"/>
          </w:tcPr>
          <w:p w14:paraId="164A385E" w14:textId="77777777" w:rsidR="00144768" w:rsidRPr="00244701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double" w:sz="4" w:space="0" w:color="auto"/>
            </w:tcBorders>
            <w:vAlign w:val="bottom"/>
          </w:tcPr>
          <w:p w14:paraId="3861230C" w14:textId="5D940E7B" w:rsidR="00144768" w:rsidRPr="00244701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4B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517,770</w:t>
            </w:r>
          </w:p>
        </w:tc>
        <w:tc>
          <w:tcPr>
            <w:tcW w:w="152" w:type="pct"/>
            <w:vAlign w:val="bottom"/>
          </w:tcPr>
          <w:p w14:paraId="018A6658" w14:textId="77777777" w:rsidR="00144768" w:rsidRPr="00244701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  <w:vAlign w:val="bottom"/>
          </w:tcPr>
          <w:p w14:paraId="3584EF6C" w14:textId="56219110" w:rsidR="00144768" w:rsidRPr="00244701" w:rsidRDefault="00144768" w:rsidP="001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3A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332,577</w:t>
            </w:r>
          </w:p>
        </w:tc>
        <w:tc>
          <w:tcPr>
            <w:tcW w:w="141" w:type="pct"/>
            <w:vAlign w:val="bottom"/>
          </w:tcPr>
          <w:p w14:paraId="47E1D794" w14:textId="77777777" w:rsidR="00144768" w:rsidRPr="00244701" w:rsidRDefault="00144768" w:rsidP="00144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  <w:vAlign w:val="bottom"/>
          </w:tcPr>
          <w:p w14:paraId="3E1829CC" w14:textId="4C4BDF00" w:rsidR="00144768" w:rsidRPr="00244701" w:rsidRDefault="00144768" w:rsidP="001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33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290,564</w:t>
            </w:r>
          </w:p>
        </w:tc>
      </w:tr>
    </w:tbl>
    <w:p w14:paraId="5F8D47D5" w14:textId="7B0DC86D" w:rsidR="0088331F" w:rsidRDefault="0088331F" w:rsidP="00F8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3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99"/>
        <w:gridCol w:w="812"/>
        <w:gridCol w:w="277"/>
        <w:gridCol w:w="1242"/>
        <w:gridCol w:w="238"/>
        <w:gridCol w:w="1190"/>
        <w:gridCol w:w="274"/>
        <w:gridCol w:w="1165"/>
        <w:gridCol w:w="261"/>
        <w:gridCol w:w="1150"/>
      </w:tblGrid>
      <w:tr w:rsidR="00383F7B" w:rsidRPr="00244701" w14:paraId="0EBD4EC7" w14:textId="77777777" w:rsidTr="00383F7B">
        <w:trPr>
          <w:tblHeader/>
        </w:trPr>
        <w:tc>
          <w:tcPr>
            <w:tcW w:w="2035" w:type="pct"/>
            <w:gridSpan w:val="3"/>
          </w:tcPr>
          <w:p w14:paraId="4ABDE9AB" w14:textId="237C80B9" w:rsidR="00383F7B" w:rsidRPr="00244701" w:rsidRDefault="0088331F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 w:type="page"/>
            </w:r>
            <w:r w:rsidR="00383F7B"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34" w:type="pct"/>
            <w:gridSpan w:val="3"/>
          </w:tcPr>
          <w:p w14:paraId="72BA1C2F" w14:textId="77777777" w:rsidR="00383F7B" w:rsidRPr="00244701" w:rsidRDefault="00383F7B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8D839D2" w14:textId="77777777" w:rsidR="00383F7B" w:rsidRPr="00244701" w:rsidRDefault="00383F7B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pct"/>
            <w:gridSpan w:val="3"/>
          </w:tcPr>
          <w:p w14:paraId="4A2F2C24" w14:textId="77777777" w:rsidR="00383F7B" w:rsidRPr="00244701" w:rsidRDefault="00383F7B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1F77" w:rsidRPr="00244701" w14:paraId="0628CBAD" w14:textId="77777777" w:rsidTr="00523AF4">
        <w:trPr>
          <w:tblHeader/>
        </w:trPr>
        <w:tc>
          <w:tcPr>
            <w:tcW w:w="1450" w:type="pct"/>
          </w:tcPr>
          <w:p w14:paraId="0F83D8C6" w14:textId="553D5716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501FEB69" w14:textId="77777777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7396FFEC" w14:textId="77777777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02E4E657" w14:textId="7320816C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A2DB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8" w:type="pct"/>
          </w:tcPr>
          <w:p w14:paraId="226556C6" w14:textId="77777777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24BEA221" w14:textId="6885E3B2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A2DB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405E9F4F" w14:textId="77777777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091272F1" w14:textId="217FBCB6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A2DB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0" w:type="pct"/>
          </w:tcPr>
          <w:p w14:paraId="23D047D7" w14:textId="77777777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0860D71B" w14:textId="4B27F6AD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A2DB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A1F77" w:rsidRPr="00244701" w14:paraId="5234AFD4" w14:textId="77777777" w:rsidTr="00523AF4">
        <w:trPr>
          <w:tblHeader/>
        </w:trPr>
        <w:tc>
          <w:tcPr>
            <w:tcW w:w="1450" w:type="pct"/>
          </w:tcPr>
          <w:p w14:paraId="661A6D68" w14:textId="77777777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1EE42C83" w14:textId="77777777" w:rsidR="003A1F77" w:rsidRPr="00244701" w:rsidRDefault="003A1F77" w:rsidP="003A1F7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328C6F7D" w14:textId="77777777" w:rsidR="003A1F77" w:rsidRPr="00244701" w:rsidRDefault="003A1F77" w:rsidP="003A1F7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65" w:type="pct"/>
            <w:gridSpan w:val="7"/>
          </w:tcPr>
          <w:p w14:paraId="509DD657" w14:textId="22D21C76" w:rsidR="003A1F77" w:rsidRPr="00244701" w:rsidRDefault="00C42F98" w:rsidP="00C42F98">
            <w:pPr>
              <w:tabs>
                <w:tab w:val="left" w:pos="540"/>
                <w:tab w:val="center" w:pos="2652"/>
                <w:tab w:val="right" w:pos="5304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</w:r>
            <w:r w:rsidR="003A1F77" w:rsidRPr="002447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3A1F77"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="003A1F77" w:rsidRPr="002447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</w:r>
          </w:p>
        </w:tc>
      </w:tr>
      <w:tr w:rsidR="00D42E44" w:rsidRPr="00244701" w14:paraId="67DF1BEE" w14:textId="77777777" w:rsidTr="00523AF4">
        <w:tc>
          <w:tcPr>
            <w:tcW w:w="2035" w:type="pct"/>
            <w:gridSpan w:val="3"/>
          </w:tcPr>
          <w:p w14:paraId="4A4A4B41" w14:textId="1B938813" w:rsidR="00D42E44" w:rsidRPr="00244701" w:rsidRDefault="00D42E44" w:rsidP="00D42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667" w:type="pct"/>
          </w:tcPr>
          <w:p w14:paraId="1F35E464" w14:textId="55942C12" w:rsidR="00D42E44" w:rsidRPr="00244701" w:rsidRDefault="00D42E44" w:rsidP="00D42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Theme="majorBidi" w:hAnsiTheme="majorBidi" w:cstheme="majorBidi"/>
                <w:sz w:val="30"/>
                <w:szCs w:val="30"/>
              </w:rPr>
            </w:pPr>
            <w:r w:rsidRPr="00B87528">
              <w:rPr>
                <w:rFonts w:asciiTheme="majorBidi" w:hAnsiTheme="majorBidi" w:cstheme="majorBidi"/>
                <w:sz w:val="30"/>
                <w:szCs w:val="30"/>
              </w:rPr>
              <w:t>15,093</w:t>
            </w:r>
          </w:p>
        </w:tc>
        <w:tc>
          <w:tcPr>
            <w:tcW w:w="128" w:type="pct"/>
          </w:tcPr>
          <w:p w14:paraId="718799C1" w14:textId="77777777" w:rsidR="00D42E44" w:rsidRPr="00244701" w:rsidRDefault="00D42E44" w:rsidP="00D42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7A22819D" w14:textId="37CE1D3B" w:rsidR="00D42E44" w:rsidRPr="00244701" w:rsidRDefault="00D42E44" w:rsidP="00D42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13,399</w:t>
            </w:r>
          </w:p>
        </w:tc>
        <w:tc>
          <w:tcPr>
            <w:tcW w:w="147" w:type="pct"/>
          </w:tcPr>
          <w:p w14:paraId="18D351A8" w14:textId="77777777" w:rsidR="00D42E44" w:rsidRPr="00244701" w:rsidRDefault="00D42E44" w:rsidP="00D42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7DF069FA" w14:textId="6B963FEA" w:rsidR="00D42E44" w:rsidRPr="00244701" w:rsidRDefault="00D42E44" w:rsidP="00D42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D5FFB">
              <w:rPr>
                <w:rFonts w:asciiTheme="majorBidi" w:hAnsiTheme="majorBidi" w:cstheme="majorBidi"/>
                <w:sz w:val="30"/>
                <w:szCs w:val="30"/>
              </w:rPr>
              <w:t>3,712</w:t>
            </w:r>
          </w:p>
        </w:tc>
        <w:tc>
          <w:tcPr>
            <w:tcW w:w="140" w:type="pct"/>
          </w:tcPr>
          <w:p w14:paraId="0B1E94C2" w14:textId="77777777" w:rsidR="00D42E44" w:rsidRPr="00244701" w:rsidRDefault="00D42E44" w:rsidP="00D42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2F3D908C" w14:textId="50AB978E" w:rsidR="00D42E44" w:rsidRPr="00244701" w:rsidRDefault="00D42E44" w:rsidP="00D42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  <w:tab w:val="decimal" w:pos="104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1,647</w:t>
            </w:r>
          </w:p>
        </w:tc>
      </w:tr>
      <w:tr w:rsidR="00D42E44" w:rsidRPr="00244701" w14:paraId="755A149A" w14:textId="77777777" w:rsidTr="00523AF4">
        <w:tc>
          <w:tcPr>
            <w:tcW w:w="2035" w:type="pct"/>
            <w:gridSpan w:val="3"/>
          </w:tcPr>
          <w:p w14:paraId="753F67D4" w14:textId="05D8077D" w:rsidR="00D42E44" w:rsidRPr="00244701" w:rsidRDefault="00D42E44" w:rsidP="00D42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67" w:type="pct"/>
          </w:tcPr>
          <w:p w14:paraId="1C7F1F36" w14:textId="306BA30E" w:rsidR="00D42E44" w:rsidRPr="00244701" w:rsidRDefault="00D42E44" w:rsidP="00D42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Theme="majorBidi" w:hAnsiTheme="majorBidi" w:cstheme="majorBidi"/>
                <w:sz w:val="30"/>
                <w:szCs w:val="30"/>
              </w:rPr>
            </w:pPr>
            <w:r w:rsidRPr="00B87528">
              <w:rPr>
                <w:rFonts w:asciiTheme="majorBidi" w:hAnsiTheme="majorBidi" w:cstheme="majorBidi"/>
                <w:sz w:val="30"/>
                <w:szCs w:val="30"/>
              </w:rPr>
              <w:t>1,094</w:t>
            </w:r>
          </w:p>
        </w:tc>
        <w:tc>
          <w:tcPr>
            <w:tcW w:w="128" w:type="pct"/>
          </w:tcPr>
          <w:p w14:paraId="53DD235F" w14:textId="77777777" w:rsidR="00D42E44" w:rsidRPr="00244701" w:rsidRDefault="00D42E44" w:rsidP="00D42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65A2DBA9" w14:textId="37D6D9AA" w:rsidR="00D42E44" w:rsidRPr="00244701" w:rsidRDefault="00D42E44" w:rsidP="00D42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29" w:right="-1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4,043</w:t>
            </w:r>
          </w:p>
        </w:tc>
        <w:tc>
          <w:tcPr>
            <w:tcW w:w="147" w:type="pct"/>
          </w:tcPr>
          <w:p w14:paraId="33D1CEAB" w14:textId="77777777" w:rsidR="00D42E44" w:rsidRPr="00244701" w:rsidRDefault="00D42E44" w:rsidP="00D42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12F23BA8" w14:textId="0330C6BA" w:rsidR="00D42E44" w:rsidRPr="00244701" w:rsidRDefault="00D42E44" w:rsidP="00D42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E5259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140" w:type="pct"/>
          </w:tcPr>
          <w:p w14:paraId="71E76515" w14:textId="77777777" w:rsidR="00D42E44" w:rsidRPr="00244701" w:rsidRDefault="00D42E44" w:rsidP="00D42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51DDAA7" w14:textId="2F207164" w:rsidR="00D42E44" w:rsidRPr="00244701" w:rsidRDefault="00D42E44" w:rsidP="00D42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  <w:tab w:val="decimal" w:pos="104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2,065</w:t>
            </w:r>
          </w:p>
        </w:tc>
      </w:tr>
      <w:tr w:rsidR="00D42E44" w:rsidRPr="00244701" w14:paraId="17564550" w14:textId="77777777" w:rsidTr="0017134D">
        <w:tc>
          <w:tcPr>
            <w:tcW w:w="2035" w:type="pct"/>
            <w:gridSpan w:val="3"/>
          </w:tcPr>
          <w:p w14:paraId="1BD55348" w14:textId="4BA3FDEE" w:rsidR="00D42E44" w:rsidRPr="00244701" w:rsidRDefault="00D42E44" w:rsidP="00D42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667" w:type="pct"/>
          </w:tcPr>
          <w:p w14:paraId="61E8A408" w14:textId="2C5B14DF" w:rsidR="00D42E44" w:rsidRPr="00244701" w:rsidRDefault="00D42E44" w:rsidP="00D42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Theme="majorBidi" w:hAnsiTheme="majorBidi" w:cstheme="majorBidi"/>
                <w:sz w:val="30"/>
                <w:szCs w:val="30"/>
              </w:rPr>
            </w:pPr>
            <w:r w:rsidRPr="00B87528">
              <w:rPr>
                <w:rFonts w:asciiTheme="majorBidi" w:hAnsiTheme="majorBidi" w:cstheme="majorBidi"/>
                <w:sz w:val="30"/>
                <w:szCs w:val="30"/>
              </w:rPr>
              <w:t>(6,267)</w:t>
            </w:r>
          </w:p>
        </w:tc>
        <w:tc>
          <w:tcPr>
            <w:tcW w:w="128" w:type="pct"/>
          </w:tcPr>
          <w:p w14:paraId="34E9AD8F" w14:textId="77777777" w:rsidR="00D42E44" w:rsidRPr="00244701" w:rsidRDefault="00D42E44" w:rsidP="00D42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03B41AF3" w14:textId="57FF441F" w:rsidR="00D42E44" w:rsidRPr="00244701" w:rsidRDefault="00D42E44" w:rsidP="00D42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29" w:right="-1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(21)</w:t>
            </w:r>
          </w:p>
        </w:tc>
        <w:tc>
          <w:tcPr>
            <w:tcW w:w="147" w:type="pct"/>
          </w:tcPr>
          <w:p w14:paraId="2F7A8125" w14:textId="77777777" w:rsidR="00D42E44" w:rsidRPr="00244701" w:rsidRDefault="00D42E44" w:rsidP="00D42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09B92A02" w14:textId="1F9BE09D" w:rsidR="00D42E44" w:rsidRPr="00244701" w:rsidRDefault="00114F3E" w:rsidP="00D42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F8D3FBB" w14:textId="77777777" w:rsidR="00D42E44" w:rsidRPr="00244701" w:rsidRDefault="00D42E44" w:rsidP="00D42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08D2BAD5" w14:textId="1041FAED" w:rsidR="00D42E44" w:rsidRPr="00244701" w:rsidRDefault="00D42E44" w:rsidP="00D42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42E44" w:rsidRPr="00244701" w14:paraId="0190959A" w14:textId="77777777" w:rsidTr="0017134D">
        <w:tc>
          <w:tcPr>
            <w:tcW w:w="2035" w:type="pct"/>
            <w:gridSpan w:val="3"/>
          </w:tcPr>
          <w:p w14:paraId="63ADCFEC" w14:textId="6D518427" w:rsidR="00D42E44" w:rsidRPr="00244701" w:rsidRDefault="00D42E44" w:rsidP="00D42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1E0E83FA" w14:textId="5938302D" w:rsidR="00D42E44" w:rsidRPr="00244701" w:rsidRDefault="00D42E44" w:rsidP="00D42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Theme="majorBidi" w:hAnsiTheme="majorBidi" w:cstheme="majorBidi"/>
                <w:sz w:val="30"/>
                <w:szCs w:val="30"/>
              </w:rPr>
            </w:pPr>
            <w:r w:rsidRPr="00B87528">
              <w:rPr>
                <w:rFonts w:asciiTheme="majorBidi" w:hAnsiTheme="majorBidi" w:cstheme="majorBidi"/>
                <w:sz w:val="30"/>
                <w:szCs w:val="30"/>
              </w:rPr>
              <w:t>(3,96</w:t>
            </w:r>
            <w:r w:rsidR="0052744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8752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2DE9CF3C" w14:textId="77777777" w:rsidR="00D42E44" w:rsidRPr="00244701" w:rsidRDefault="00D42E44" w:rsidP="00D42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7DBFFA39" w14:textId="25E7BEC7" w:rsidR="00D42E44" w:rsidRPr="00244701" w:rsidRDefault="00D42E44" w:rsidP="00D42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29" w:right="-1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(2,328)</w:t>
            </w:r>
          </w:p>
        </w:tc>
        <w:tc>
          <w:tcPr>
            <w:tcW w:w="147" w:type="pct"/>
          </w:tcPr>
          <w:p w14:paraId="48EF5D35" w14:textId="77777777" w:rsidR="00D42E44" w:rsidRPr="00244701" w:rsidRDefault="00D42E44" w:rsidP="00D42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21D7A7E0" w14:textId="5125DEF0" w:rsidR="00D42E44" w:rsidRPr="00244701" w:rsidRDefault="00D42E44" w:rsidP="00D42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E5259">
              <w:rPr>
                <w:rFonts w:asciiTheme="majorBidi" w:hAnsiTheme="majorBidi" w:cstheme="majorBidi"/>
                <w:sz w:val="30"/>
                <w:szCs w:val="30"/>
              </w:rPr>
              <w:t>(2,538)</w:t>
            </w:r>
          </w:p>
        </w:tc>
        <w:tc>
          <w:tcPr>
            <w:tcW w:w="140" w:type="pct"/>
          </w:tcPr>
          <w:p w14:paraId="69500C3F" w14:textId="77777777" w:rsidR="00D42E44" w:rsidRPr="00244701" w:rsidRDefault="00D42E44" w:rsidP="00D42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3EF2BEDA" w14:textId="0EF60588" w:rsidR="00D42E44" w:rsidRPr="00244701" w:rsidRDefault="00D42E44" w:rsidP="00D42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42E44" w:rsidRPr="00244701" w14:paraId="7EFCCB2B" w14:textId="77777777" w:rsidTr="0017134D">
        <w:tc>
          <w:tcPr>
            <w:tcW w:w="2035" w:type="pct"/>
            <w:gridSpan w:val="3"/>
          </w:tcPr>
          <w:p w14:paraId="22C7F7B5" w14:textId="6B47AD33" w:rsidR="00D42E44" w:rsidRPr="00244701" w:rsidRDefault="00D42E44" w:rsidP="00D42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6C76AE86" w14:textId="6FB4412A" w:rsidR="00D42E44" w:rsidRPr="00244701" w:rsidRDefault="00D42E44" w:rsidP="00D42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75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5,95</w:t>
            </w:r>
            <w:r w:rsidR="005274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8" w:type="pct"/>
          </w:tcPr>
          <w:p w14:paraId="201232DF" w14:textId="77777777" w:rsidR="00D42E44" w:rsidRPr="00244701" w:rsidRDefault="00D42E44" w:rsidP="00D42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75364B55" w14:textId="7C14149D" w:rsidR="00D42E44" w:rsidRPr="00244701" w:rsidRDefault="00D42E44" w:rsidP="00D42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15,093</w:t>
            </w:r>
          </w:p>
        </w:tc>
        <w:tc>
          <w:tcPr>
            <w:tcW w:w="147" w:type="pct"/>
          </w:tcPr>
          <w:p w14:paraId="3EF4F02B" w14:textId="77777777" w:rsidR="00D42E44" w:rsidRPr="00244701" w:rsidRDefault="00D42E44" w:rsidP="00D42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55AE77DD" w14:textId="0F99853A" w:rsidR="00D42E44" w:rsidRPr="00244701" w:rsidRDefault="00D42E44" w:rsidP="00D42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5F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1,262</w:t>
            </w:r>
          </w:p>
        </w:tc>
        <w:tc>
          <w:tcPr>
            <w:tcW w:w="140" w:type="pct"/>
          </w:tcPr>
          <w:p w14:paraId="213935C0" w14:textId="77777777" w:rsidR="00D42E44" w:rsidRPr="00244701" w:rsidRDefault="00D42E44" w:rsidP="00D42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2ACFBFC6" w14:textId="50D7BA54" w:rsidR="00D42E44" w:rsidRPr="00244701" w:rsidRDefault="00D42E44" w:rsidP="00D42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78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49CA34FA" w14:textId="77777777" w:rsidR="00383F7B" w:rsidRPr="00244701" w:rsidRDefault="00383F7B" w:rsidP="00F8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BE30688" w14:textId="6F54C4A0" w:rsidR="00D17735" w:rsidRPr="00244701" w:rsidRDefault="00383F7B" w:rsidP="00007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44701">
        <w:rPr>
          <w:rFonts w:asciiTheme="majorBidi" w:hAnsiTheme="majorBidi" w:cstheme="majorBidi"/>
          <w:color w:val="000000"/>
          <w:sz w:val="30"/>
          <w:szCs w:val="30"/>
          <w:cs/>
        </w:rPr>
        <w:t>ข้อมูลเกี่ยวกับความเสี่ยงด้านเครดิตเปิด</w:t>
      </w:r>
      <w:r w:rsidR="00B56EF4">
        <w:rPr>
          <w:rFonts w:asciiTheme="majorBidi" w:hAnsiTheme="majorBidi" w:cstheme="majorBidi" w:hint="cs"/>
          <w:color w:val="000000"/>
          <w:sz w:val="30"/>
          <w:szCs w:val="30"/>
          <w:cs/>
        </w:rPr>
        <w:t>เ</w:t>
      </w:r>
      <w:r w:rsidRPr="0024470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ผยในหมายเหตุข้อ </w:t>
      </w:r>
      <w:r w:rsidR="00213FB7" w:rsidRPr="00244701">
        <w:rPr>
          <w:rFonts w:asciiTheme="majorBidi" w:hAnsiTheme="majorBidi" w:cstheme="majorBidi"/>
          <w:color w:val="000000"/>
          <w:sz w:val="30"/>
          <w:szCs w:val="30"/>
        </w:rPr>
        <w:t>2</w:t>
      </w:r>
      <w:r w:rsidR="003F7245">
        <w:rPr>
          <w:rFonts w:asciiTheme="majorBidi" w:hAnsiTheme="majorBidi" w:cstheme="majorBidi"/>
          <w:color w:val="000000"/>
          <w:sz w:val="30"/>
          <w:szCs w:val="30"/>
        </w:rPr>
        <w:t>0</w:t>
      </w:r>
      <w:r w:rsidRPr="0024470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(ข.</w:t>
      </w:r>
      <w:r w:rsidR="00B56EF4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244701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</w:p>
    <w:p w14:paraId="7460C09D" w14:textId="3ECA2FEF" w:rsidR="00793E79" w:rsidRPr="00244701" w:rsidRDefault="00793E79" w:rsidP="00F8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3F770DB" w14:textId="77777777" w:rsidR="00366488" w:rsidRDefault="003664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F66B18A" w14:textId="5392DB64" w:rsidR="00C26B6A" w:rsidRPr="00007603" w:rsidRDefault="00F53E3F" w:rsidP="00007603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007603">
        <w:rPr>
          <w:rFonts w:asciiTheme="majorBidi" w:hAnsiTheme="majorBidi" w:cstheme="majorBidi"/>
          <w:sz w:val="30"/>
          <w:szCs w:val="30"/>
          <w:u w:val="none"/>
          <w:cs/>
        </w:rPr>
        <w:t>สินค้าคงเหลือ</w:t>
      </w:r>
    </w:p>
    <w:p w14:paraId="01B5D9FF" w14:textId="09D8BD4C" w:rsidR="00C26B6A" w:rsidRPr="00464609" w:rsidRDefault="00C26B6A" w:rsidP="00F8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1B0C8BB9" w14:textId="77777777" w:rsidR="001D2E9C" w:rsidRPr="00244701" w:rsidRDefault="001D2E9C" w:rsidP="00007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244701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นโยบายการบัญชี</w:t>
      </w:r>
    </w:p>
    <w:p w14:paraId="682DA178" w14:textId="3A81C368" w:rsidR="001D2E9C" w:rsidRPr="00007603" w:rsidRDefault="001D2E9C" w:rsidP="00007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7603">
        <w:rPr>
          <w:rFonts w:asciiTheme="majorBidi" w:hAnsiTheme="majorBidi" w:cstheme="majorBidi"/>
          <w:spacing w:val="-2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00760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07603">
        <w:rPr>
          <w:rFonts w:asciiTheme="majorBidi" w:hAnsiTheme="majorBidi" w:cstheme="majorBidi"/>
          <w:spacing w:val="-2"/>
          <w:sz w:val="30"/>
          <w:szCs w:val="30"/>
          <w:cs/>
        </w:rPr>
        <w:t>ราคาทุนรวมถึงต้นทุน</w:t>
      </w:r>
      <w:r w:rsidRPr="00007603">
        <w:rPr>
          <w:rFonts w:asciiTheme="majorBidi" w:hAnsiTheme="majorBidi" w:cstheme="majorBidi"/>
          <w:sz w:val="30"/>
          <w:szCs w:val="30"/>
          <w:cs/>
        </w:rPr>
        <w:t>ทางตรง    ที่เกี่ยวข้องกับการได้มาของสินค้าคงเหลือ</w:t>
      </w:r>
      <w:r w:rsidRPr="00007603">
        <w:rPr>
          <w:rFonts w:asciiTheme="majorBidi" w:hAnsiTheme="majorBidi" w:cstheme="majorBidi"/>
          <w:sz w:val="30"/>
          <w:szCs w:val="30"/>
        </w:rPr>
        <w:t xml:space="preserve"> </w:t>
      </w:r>
      <w:r w:rsidRPr="00007603">
        <w:rPr>
          <w:rFonts w:asciiTheme="majorBidi" w:hAnsiTheme="majorBidi" w:cstheme="majorBidi"/>
          <w:sz w:val="30"/>
          <w:szCs w:val="30"/>
          <w:cs/>
        </w:rPr>
        <w:t>สำหรับสินค้าสำเร็จรูปและสินค้าระหว่างผลิตที่ผลิตเอง ต้นทุนสินค้าคำนวณโดยการใช้ต้นทุนมาตรฐานซึ่งได้รับการปรับปรุงให้ใกล้เคียงกับราคาทุนถัวเฉลี่ย</w:t>
      </w:r>
      <w:r w:rsidRPr="00007603">
        <w:rPr>
          <w:rFonts w:asciiTheme="majorBidi" w:hAnsiTheme="majorBidi" w:cstheme="majorBidi"/>
          <w:sz w:val="30"/>
          <w:szCs w:val="30"/>
        </w:rPr>
        <w:t xml:space="preserve"> </w:t>
      </w:r>
      <w:r w:rsidRPr="00007603">
        <w:rPr>
          <w:rFonts w:asciiTheme="majorBidi" w:hAnsiTheme="majorBidi" w:cstheme="majorBidi"/>
          <w:sz w:val="30"/>
          <w:szCs w:val="30"/>
          <w:cs/>
        </w:rPr>
        <w:t>รวมการปันส่วนของ      ค่าโสหุ้ยการผลิตอย่างเหมาะสมโดยคำนึงถึงระดับกำลังการผลิตตามปกติ ทั้งนี้ มูลค่าสุทธิที่จะได้รับเป็น               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15FB2A06" w14:textId="77777777" w:rsidR="00464609" w:rsidRDefault="00464609" w:rsidP="00007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99873ED" w14:textId="6273F7ED" w:rsidR="001D2E9C" w:rsidRPr="00007603" w:rsidRDefault="001D2E9C" w:rsidP="00007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07603">
        <w:rPr>
          <w:rFonts w:asciiTheme="majorBidi" w:hAnsiTheme="majorBidi" w:cstheme="majorBidi"/>
          <w:spacing w:val="-2"/>
          <w:sz w:val="30"/>
          <w:szCs w:val="30"/>
          <w:cs/>
        </w:rPr>
        <w:t>ต้นทุนของสินค้าคำนวณดังนี้</w:t>
      </w:r>
    </w:p>
    <w:p w14:paraId="28A42430" w14:textId="77777777" w:rsidR="001D2E9C" w:rsidRPr="00464609" w:rsidRDefault="001D2E9C" w:rsidP="00007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270"/>
        <w:gridCol w:w="5670"/>
      </w:tblGrid>
      <w:tr w:rsidR="001D2E9C" w:rsidRPr="00244701" w14:paraId="2CEA9CF2" w14:textId="77777777" w:rsidTr="001D2E9C">
        <w:tc>
          <w:tcPr>
            <w:tcW w:w="3240" w:type="dxa"/>
          </w:tcPr>
          <w:p w14:paraId="3C0D1E27" w14:textId="77777777" w:rsidR="001D2E9C" w:rsidRPr="00244701" w:rsidRDefault="001D2E9C" w:rsidP="00007603">
            <w:pPr>
              <w:tabs>
                <w:tab w:val="left" w:pos="540"/>
              </w:tabs>
              <w:spacing w:line="240" w:lineRule="auto"/>
              <w:ind w:left="-16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270" w:type="dxa"/>
          </w:tcPr>
          <w:p w14:paraId="5E4A9A67" w14:textId="77777777" w:rsidR="001D2E9C" w:rsidRPr="00244701" w:rsidRDefault="001D2E9C" w:rsidP="00F87701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5670" w:type="dxa"/>
          </w:tcPr>
          <w:p w14:paraId="6F125242" w14:textId="77777777" w:rsidR="001D2E9C" w:rsidRPr="00244701" w:rsidRDefault="001D2E9C" w:rsidP="00F87701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วิธีราคาเฉพาะเจาะจง</w:t>
            </w:r>
          </w:p>
        </w:tc>
      </w:tr>
      <w:tr w:rsidR="001D2E9C" w:rsidRPr="00244701" w14:paraId="738BD595" w14:textId="77777777" w:rsidTr="001D2E9C">
        <w:tc>
          <w:tcPr>
            <w:tcW w:w="3240" w:type="dxa"/>
          </w:tcPr>
          <w:p w14:paraId="3F93CA34" w14:textId="77777777" w:rsidR="001D2E9C" w:rsidRPr="00244701" w:rsidRDefault="001D2E9C" w:rsidP="00007603">
            <w:pPr>
              <w:tabs>
                <w:tab w:val="left" w:pos="540"/>
              </w:tabs>
              <w:spacing w:line="240" w:lineRule="auto"/>
              <w:ind w:left="-16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รายการโทรทัศน์</w:t>
            </w:r>
          </w:p>
        </w:tc>
        <w:tc>
          <w:tcPr>
            <w:tcW w:w="270" w:type="dxa"/>
          </w:tcPr>
          <w:p w14:paraId="23C10203" w14:textId="77777777" w:rsidR="001D2E9C" w:rsidRPr="00244701" w:rsidRDefault="001D2E9C" w:rsidP="00F87701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5670" w:type="dxa"/>
          </w:tcPr>
          <w:p w14:paraId="3E76EDC1" w14:textId="77777777" w:rsidR="001D2E9C" w:rsidRPr="00244701" w:rsidRDefault="001D2E9C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แสดงมูลค่าต้นทุนของรายการทั้งที่อยู่ระหว่างการผลิตและที่ผลิตเสร็จ ต้นทุนของรายการประกอบด้วย ค่าใช้จ่ายต่างๆ ที่เกี่ยวข้องโดยตรงกับการผลิตรายการ รับรู้เป็นต้นทุนเมื่อได้ออกอากาศแล้ว </w:t>
            </w:r>
          </w:p>
        </w:tc>
      </w:tr>
      <w:tr w:rsidR="001D2E9C" w:rsidRPr="00244701" w14:paraId="2676C0AB" w14:textId="77777777" w:rsidTr="001D2E9C">
        <w:tc>
          <w:tcPr>
            <w:tcW w:w="3240" w:type="dxa"/>
          </w:tcPr>
          <w:p w14:paraId="568DB87A" w14:textId="77777777" w:rsidR="001D2E9C" w:rsidRPr="00244701" w:rsidRDefault="001D2E9C" w:rsidP="00007603">
            <w:pPr>
              <w:tabs>
                <w:tab w:val="left" w:pos="540"/>
              </w:tabs>
              <w:spacing w:line="240" w:lineRule="auto"/>
              <w:ind w:left="-16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270" w:type="dxa"/>
          </w:tcPr>
          <w:p w14:paraId="15EB0A32" w14:textId="77777777" w:rsidR="001D2E9C" w:rsidRPr="00244701" w:rsidRDefault="001D2E9C" w:rsidP="00F87701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5670" w:type="dxa"/>
          </w:tcPr>
          <w:p w14:paraId="74F2ECE3" w14:textId="77777777" w:rsidR="001D2E9C" w:rsidRPr="00244701" w:rsidRDefault="001D2E9C" w:rsidP="00F87701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แสดงมูลค่าในราคาต้นทุนจริงตามอัตราส่วนของงานที่เสร็จโดย           วิธีเฉพาะเจาะจง</w:t>
            </w:r>
          </w:p>
        </w:tc>
      </w:tr>
      <w:tr w:rsidR="001D2E9C" w:rsidRPr="00244701" w14:paraId="44F8B782" w14:textId="77777777" w:rsidTr="001D2E9C">
        <w:tc>
          <w:tcPr>
            <w:tcW w:w="3240" w:type="dxa"/>
          </w:tcPr>
          <w:p w14:paraId="34CA31DE" w14:textId="77777777" w:rsidR="001D2E9C" w:rsidRPr="00244701" w:rsidRDefault="001D2E9C" w:rsidP="00007603">
            <w:pPr>
              <w:tabs>
                <w:tab w:val="left" w:pos="540"/>
              </w:tabs>
              <w:spacing w:line="240" w:lineRule="auto"/>
              <w:ind w:left="-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</w:t>
            </w:r>
          </w:p>
        </w:tc>
        <w:tc>
          <w:tcPr>
            <w:tcW w:w="270" w:type="dxa"/>
          </w:tcPr>
          <w:p w14:paraId="4BE7F201" w14:textId="77777777" w:rsidR="001D2E9C" w:rsidRPr="00244701" w:rsidRDefault="001D2E9C" w:rsidP="00F87701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5670" w:type="dxa"/>
          </w:tcPr>
          <w:p w14:paraId="1C3C00D5" w14:textId="77777777" w:rsidR="001D2E9C" w:rsidRPr="00244701" w:rsidRDefault="001D2E9C" w:rsidP="00F87701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วิธีเข้าก่อนออกก่อน</w:t>
            </w:r>
          </w:p>
        </w:tc>
      </w:tr>
    </w:tbl>
    <w:p w14:paraId="14A4BEAF" w14:textId="77777777" w:rsidR="001D2E9C" w:rsidRPr="002449DE" w:rsidRDefault="001D2E9C" w:rsidP="00F8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Cs/>
          <w:sz w:val="24"/>
          <w:szCs w:val="24"/>
        </w:rPr>
      </w:pPr>
    </w:p>
    <w:p w14:paraId="0F340BDB" w14:textId="7B86DEAD" w:rsidR="001D2E9C" w:rsidRDefault="001D2E9C" w:rsidP="00007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7603">
        <w:rPr>
          <w:rFonts w:asciiTheme="majorBidi" w:hAnsiTheme="majorBidi" w:cstheme="majorBidi"/>
          <w:sz w:val="30"/>
          <w:szCs w:val="30"/>
          <w:cs/>
        </w:rPr>
        <w:t>สิทธิในการได้รับคืนสินค้ารับรู้เมื่อคาดว่าจะได้รับคืนสินค้าจากลูกค้าและวัดมูลค่าโดยอ้างอิงจากมูลค่าตามบัญชีเดิมของสินค้าคงเหลือที่ขายหักต้นทุนที่คาดว่าจะเกิดขึ้นในการรับคืนสินค้าดังกล่าว</w:t>
      </w:r>
    </w:p>
    <w:p w14:paraId="001988B7" w14:textId="77777777" w:rsidR="003A252A" w:rsidRDefault="003A252A" w:rsidP="00007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3A660A" w14:textId="77777777" w:rsidR="003A252A" w:rsidRDefault="003A252A">
      <w:r>
        <w:br w:type="page"/>
      </w: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3"/>
        <w:gridCol w:w="1186"/>
        <w:gridCol w:w="241"/>
        <w:gridCol w:w="1155"/>
        <w:gridCol w:w="6"/>
        <w:gridCol w:w="236"/>
        <w:gridCol w:w="1090"/>
        <w:gridCol w:w="243"/>
        <w:gridCol w:w="1198"/>
      </w:tblGrid>
      <w:tr w:rsidR="003A1F77" w:rsidRPr="00244701" w14:paraId="4FF17D08" w14:textId="77777777" w:rsidTr="00007603">
        <w:tc>
          <w:tcPr>
            <w:tcW w:w="4113" w:type="dxa"/>
            <w:vAlign w:val="bottom"/>
          </w:tcPr>
          <w:p w14:paraId="3878BD77" w14:textId="6E9E7D50" w:rsidR="003A1F77" w:rsidRPr="00B56EF4" w:rsidRDefault="003A1F77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88" w:type="dxa"/>
            <w:gridSpan w:val="4"/>
            <w:vAlign w:val="bottom"/>
          </w:tcPr>
          <w:p w14:paraId="7F51010C" w14:textId="77777777" w:rsidR="003A1F77" w:rsidRPr="00244701" w:rsidRDefault="003A1F77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61A23300" w14:textId="77777777" w:rsidR="003A1F77" w:rsidRPr="00244701" w:rsidRDefault="003A1F77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1" w:type="dxa"/>
            <w:gridSpan w:val="3"/>
            <w:vAlign w:val="bottom"/>
          </w:tcPr>
          <w:p w14:paraId="268B7AC4" w14:textId="77777777" w:rsidR="003A1F77" w:rsidRPr="00244701" w:rsidRDefault="003A1F77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1F77" w:rsidRPr="00244701" w14:paraId="4CDBD8DD" w14:textId="77777777" w:rsidTr="00007603">
        <w:tc>
          <w:tcPr>
            <w:tcW w:w="4113" w:type="dxa"/>
            <w:vAlign w:val="bottom"/>
          </w:tcPr>
          <w:p w14:paraId="7E566ED9" w14:textId="77777777" w:rsidR="003A1F77" w:rsidRPr="00244701" w:rsidRDefault="003A1F77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4FD7F50C" w14:textId="19F267FD" w:rsidR="003A1F77" w:rsidRPr="00244701" w:rsidRDefault="003A1F77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82D7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1" w:type="dxa"/>
          </w:tcPr>
          <w:p w14:paraId="2AE0AD6B" w14:textId="77777777" w:rsidR="003A1F77" w:rsidRPr="00244701" w:rsidRDefault="003A1F77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0869B678" w14:textId="305DF64A" w:rsidR="003A1F77" w:rsidRPr="00244701" w:rsidRDefault="003A1F77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82D7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2" w:type="dxa"/>
            <w:gridSpan w:val="2"/>
          </w:tcPr>
          <w:p w14:paraId="5A89CFD7" w14:textId="77777777" w:rsidR="003A1F77" w:rsidRPr="00244701" w:rsidRDefault="003A1F77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73F7586C" w14:textId="627D2546" w:rsidR="003A1F77" w:rsidRPr="00244701" w:rsidRDefault="003A1F77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82D7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14:paraId="730827F5" w14:textId="77777777" w:rsidR="003A1F77" w:rsidRPr="00244701" w:rsidRDefault="003A1F77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1AF1E49B" w14:textId="40BDA652" w:rsidR="003A1F77" w:rsidRPr="00244701" w:rsidRDefault="003A1F77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82D7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A1F77" w:rsidRPr="00244701" w14:paraId="39D88072" w14:textId="77777777" w:rsidTr="00007603">
        <w:tc>
          <w:tcPr>
            <w:tcW w:w="4113" w:type="dxa"/>
            <w:vAlign w:val="bottom"/>
          </w:tcPr>
          <w:p w14:paraId="291B65DC" w14:textId="77777777" w:rsidR="003A1F77" w:rsidRPr="00244701" w:rsidRDefault="003A1F77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55" w:type="dxa"/>
            <w:gridSpan w:val="8"/>
            <w:vAlign w:val="bottom"/>
          </w:tcPr>
          <w:p w14:paraId="22588AFB" w14:textId="77777777" w:rsidR="003A1F77" w:rsidRPr="00244701" w:rsidRDefault="003A1F77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2D70" w:rsidRPr="00244701" w14:paraId="1B80B649" w14:textId="77777777" w:rsidTr="00007603">
        <w:tc>
          <w:tcPr>
            <w:tcW w:w="4113" w:type="dxa"/>
          </w:tcPr>
          <w:p w14:paraId="41C47745" w14:textId="77777777" w:rsidR="00C82D70" w:rsidRPr="00244701" w:rsidRDefault="00C82D70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86" w:type="dxa"/>
            <w:vAlign w:val="bottom"/>
          </w:tcPr>
          <w:p w14:paraId="5D202635" w14:textId="7AEC839F" w:rsidR="00C82D70" w:rsidRPr="00244701" w:rsidRDefault="00C015CA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15CA">
              <w:rPr>
                <w:rFonts w:asciiTheme="majorBidi" w:hAnsiTheme="majorBidi" w:cstheme="majorBidi"/>
                <w:sz w:val="30"/>
                <w:szCs w:val="30"/>
              </w:rPr>
              <w:t>252,8</w:t>
            </w:r>
            <w:r w:rsidR="00E06DDE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41" w:type="dxa"/>
            <w:vAlign w:val="bottom"/>
          </w:tcPr>
          <w:p w14:paraId="3566B591" w14:textId="77777777" w:rsidR="00C82D70" w:rsidRPr="00244701" w:rsidRDefault="00C82D70" w:rsidP="00C82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40504E3F" w14:textId="40EC9B5B" w:rsidR="00C82D70" w:rsidRPr="00244701" w:rsidRDefault="00C82D70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6B42">
              <w:rPr>
                <w:rFonts w:asciiTheme="majorBidi" w:hAnsiTheme="majorBidi" w:cstheme="majorBidi"/>
                <w:sz w:val="30"/>
                <w:szCs w:val="30"/>
              </w:rPr>
              <w:t>236,649</w:t>
            </w:r>
          </w:p>
        </w:tc>
        <w:tc>
          <w:tcPr>
            <w:tcW w:w="242" w:type="dxa"/>
            <w:gridSpan w:val="2"/>
            <w:vAlign w:val="bottom"/>
          </w:tcPr>
          <w:p w14:paraId="63D6A72B" w14:textId="77777777" w:rsidR="00C82D70" w:rsidRPr="00244701" w:rsidRDefault="00C82D70" w:rsidP="00C82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3CD8061F" w14:textId="25F2F84B" w:rsidR="00C82D70" w:rsidRPr="00244701" w:rsidRDefault="00C015CA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29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C015CA">
              <w:rPr>
                <w:rFonts w:asciiTheme="majorBidi" w:hAnsiTheme="majorBidi" w:cstheme="majorBidi"/>
                <w:sz w:val="30"/>
                <w:szCs w:val="30"/>
              </w:rPr>
              <w:t>4,328</w:t>
            </w:r>
          </w:p>
        </w:tc>
        <w:tc>
          <w:tcPr>
            <w:tcW w:w="243" w:type="dxa"/>
            <w:vAlign w:val="bottom"/>
          </w:tcPr>
          <w:p w14:paraId="466FA383" w14:textId="77777777" w:rsidR="00C82D70" w:rsidRPr="00244701" w:rsidRDefault="00C82D70" w:rsidP="00C82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43E0A0AC" w14:textId="56667E98" w:rsidR="00C82D70" w:rsidRPr="00244701" w:rsidRDefault="00C82D70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621F7">
              <w:rPr>
                <w:rFonts w:asciiTheme="majorBidi" w:hAnsiTheme="majorBidi" w:cstheme="majorBidi"/>
                <w:sz w:val="30"/>
                <w:szCs w:val="30"/>
              </w:rPr>
              <w:t>4,92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C82D70" w:rsidRPr="00244701" w14:paraId="5C686A8D" w14:textId="77777777" w:rsidTr="00007603">
        <w:tc>
          <w:tcPr>
            <w:tcW w:w="4113" w:type="dxa"/>
          </w:tcPr>
          <w:p w14:paraId="33DDD328" w14:textId="77777777" w:rsidR="00C82D70" w:rsidRPr="00244701" w:rsidRDefault="00C82D70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สินค้าฝากขาย</w:t>
            </w:r>
          </w:p>
        </w:tc>
        <w:tc>
          <w:tcPr>
            <w:tcW w:w="1186" w:type="dxa"/>
            <w:vAlign w:val="bottom"/>
          </w:tcPr>
          <w:p w14:paraId="2468DA0D" w14:textId="0E70AD0B" w:rsidR="00C82D70" w:rsidRPr="00244701" w:rsidRDefault="00C015CA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15CA">
              <w:rPr>
                <w:rFonts w:asciiTheme="majorBidi" w:hAnsiTheme="majorBidi" w:cstheme="majorBidi"/>
                <w:sz w:val="30"/>
                <w:szCs w:val="30"/>
              </w:rPr>
              <w:t>203,171</w:t>
            </w:r>
          </w:p>
        </w:tc>
        <w:tc>
          <w:tcPr>
            <w:tcW w:w="241" w:type="dxa"/>
            <w:vAlign w:val="bottom"/>
          </w:tcPr>
          <w:p w14:paraId="6581FC03" w14:textId="77777777" w:rsidR="00C82D70" w:rsidRPr="00244701" w:rsidRDefault="00C82D70" w:rsidP="00C82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46ADF062" w14:textId="45C14C79" w:rsidR="00C82D70" w:rsidRPr="00244701" w:rsidRDefault="00C82D70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6B42">
              <w:rPr>
                <w:rFonts w:asciiTheme="majorBidi" w:hAnsiTheme="majorBidi" w:cstheme="majorBidi"/>
                <w:sz w:val="30"/>
                <w:szCs w:val="30"/>
              </w:rPr>
              <w:t>180,709</w:t>
            </w:r>
          </w:p>
        </w:tc>
        <w:tc>
          <w:tcPr>
            <w:tcW w:w="242" w:type="dxa"/>
            <w:gridSpan w:val="2"/>
            <w:vAlign w:val="bottom"/>
          </w:tcPr>
          <w:p w14:paraId="19EBABA8" w14:textId="77777777" w:rsidR="00C82D70" w:rsidRPr="00244701" w:rsidRDefault="00C82D70" w:rsidP="00C82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01250D86" w14:textId="657BA28E" w:rsidR="00C82D70" w:rsidRPr="00244701" w:rsidRDefault="00C015CA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29"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15CA">
              <w:rPr>
                <w:rFonts w:asciiTheme="majorBidi" w:hAnsiTheme="majorBidi" w:cstheme="majorBidi"/>
                <w:sz w:val="30"/>
                <w:szCs w:val="30"/>
              </w:rPr>
              <w:t>203,171</w:t>
            </w:r>
          </w:p>
        </w:tc>
        <w:tc>
          <w:tcPr>
            <w:tcW w:w="243" w:type="dxa"/>
            <w:vAlign w:val="bottom"/>
          </w:tcPr>
          <w:p w14:paraId="058477B8" w14:textId="77777777" w:rsidR="00C82D70" w:rsidRPr="00244701" w:rsidRDefault="00C82D70" w:rsidP="00C82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45F17D80" w14:textId="53890192" w:rsidR="00C82D70" w:rsidRPr="00244701" w:rsidRDefault="00C82D70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621F7">
              <w:rPr>
                <w:rFonts w:asciiTheme="majorBidi" w:hAnsiTheme="majorBidi" w:cstheme="majorBidi"/>
                <w:sz w:val="30"/>
                <w:szCs w:val="30"/>
              </w:rPr>
              <w:t>180,709</w:t>
            </w:r>
          </w:p>
        </w:tc>
      </w:tr>
      <w:tr w:rsidR="00C82D70" w:rsidRPr="00244701" w14:paraId="019B2F07" w14:textId="77777777" w:rsidTr="00007603">
        <w:tc>
          <w:tcPr>
            <w:tcW w:w="4113" w:type="dxa"/>
          </w:tcPr>
          <w:p w14:paraId="06838D73" w14:textId="77777777" w:rsidR="00C82D70" w:rsidRPr="00244701" w:rsidRDefault="00C82D70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วัสดุการพิมพ์</w:t>
            </w:r>
          </w:p>
        </w:tc>
        <w:tc>
          <w:tcPr>
            <w:tcW w:w="1186" w:type="dxa"/>
            <w:vAlign w:val="bottom"/>
          </w:tcPr>
          <w:p w14:paraId="542F6A2A" w14:textId="617828F4" w:rsidR="00C82D70" w:rsidRPr="00244701" w:rsidRDefault="00C015CA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15CA">
              <w:rPr>
                <w:rFonts w:asciiTheme="majorBidi" w:hAnsiTheme="majorBidi" w:cstheme="majorBidi"/>
                <w:sz w:val="30"/>
                <w:szCs w:val="30"/>
              </w:rPr>
              <w:t>27,040</w:t>
            </w:r>
          </w:p>
        </w:tc>
        <w:tc>
          <w:tcPr>
            <w:tcW w:w="241" w:type="dxa"/>
            <w:vAlign w:val="bottom"/>
          </w:tcPr>
          <w:p w14:paraId="3A08C0DF" w14:textId="77777777" w:rsidR="00C82D70" w:rsidRPr="00244701" w:rsidRDefault="00C82D70" w:rsidP="00C82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7CDC0F43" w14:textId="1A3DFE56" w:rsidR="00C82D70" w:rsidRPr="00244701" w:rsidRDefault="00C82D70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621F7">
              <w:rPr>
                <w:rFonts w:asciiTheme="majorBidi" w:hAnsiTheme="majorBidi" w:cstheme="majorBidi"/>
                <w:sz w:val="30"/>
                <w:szCs w:val="30"/>
              </w:rPr>
              <w:t>46,706</w:t>
            </w:r>
          </w:p>
        </w:tc>
        <w:tc>
          <w:tcPr>
            <w:tcW w:w="242" w:type="dxa"/>
            <w:gridSpan w:val="2"/>
            <w:vAlign w:val="bottom"/>
          </w:tcPr>
          <w:p w14:paraId="21427EE5" w14:textId="77777777" w:rsidR="00C82D70" w:rsidRPr="00244701" w:rsidRDefault="00C82D70" w:rsidP="00C82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0F0ACCEB" w14:textId="756D1C11" w:rsidR="00C82D70" w:rsidRPr="00244701" w:rsidRDefault="00C015CA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29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C015CA">
              <w:rPr>
                <w:rFonts w:asciiTheme="majorBidi" w:hAnsiTheme="majorBidi" w:cstheme="majorBidi"/>
                <w:sz w:val="30"/>
                <w:szCs w:val="30"/>
              </w:rPr>
              <w:t>27,040</w:t>
            </w:r>
          </w:p>
        </w:tc>
        <w:tc>
          <w:tcPr>
            <w:tcW w:w="243" w:type="dxa"/>
            <w:vAlign w:val="bottom"/>
          </w:tcPr>
          <w:p w14:paraId="2C640FEA" w14:textId="77777777" w:rsidR="00C82D70" w:rsidRPr="00244701" w:rsidRDefault="00C82D70" w:rsidP="00C82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15C354DC" w14:textId="6CA594E8" w:rsidR="00C82D70" w:rsidRPr="00244701" w:rsidRDefault="00C82D70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621F7">
              <w:rPr>
                <w:rFonts w:asciiTheme="majorBidi" w:hAnsiTheme="majorBidi" w:cstheme="majorBidi"/>
                <w:sz w:val="30"/>
                <w:szCs w:val="30"/>
              </w:rPr>
              <w:t>46,706</w:t>
            </w:r>
          </w:p>
        </w:tc>
      </w:tr>
      <w:tr w:rsidR="00C82D70" w:rsidRPr="00244701" w14:paraId="0AC328D2" w14:textId="77777777" w:rsidTr="00007603">
        <w:tc>
          <w:tcPr>
            <w:tcW w:w="4113" w:type="dxa"/>
          </w:tcPr>
          <w:p w14:paraId="3967CE60" w14:textId="77777777" w:rsidR="00C82D70" w:rsidRPr="00244701" w:rsidRDefault="00C82D70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86" w:type="dxa"/>
            <w:vAlign w:val="bottom"/>
          </w:tcPr>
          <w:p w14:paraId="63D1530A" w14:textId="4B1DA52F" w:rsidR="00C82D70" w:rsidRPr="00244701" w:rsidRDefault="00C015CA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15CA">
              <w:rPr>
                <w:rFonts w:asciiTheme="majorBidi" w:hAnsiTheme="majorBidi" w:cstheme="majorBidi"/>
                <w:sz w:val="30"/>
                <w:szCs w:val="30"/>
              </w:rPr>
              <w:t>17,24</w:t>
            </w:r>
            <w:r w:rsidR="00E06DD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41" w:type="dxa"/>
            <w:vAlign w:val="bottom"/>
          </w:tcPr>
          <w:p w14:paraId="706BA256" w14:textId="77777777" w:rsidR="00C82D70" w:rsidRPr="00244701" w:rsidRDefault="00C82D70" w:rsidP="00C82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6C3FB92C" w14:textId="07DA3133" w:rsidR="00C82D70" w:rsidRPr="00244701" w:rsidRDefault="00C82D70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1F7">
              <w:rPr>
                <w:rFonts w:asciiTheme="majorBidi" w:hAnsiTheme="majorBidi" w:cstheme="majorBidi"/>
                <w:sz w:val="30"/>
                <w:szCs w:val="30"/>
              </w:rPr>
              <w:t>25,05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2" w:type="dxa"/>
            <w:gridSpan w:val="2"/>
            <w:vAlign w:val="bottom"/>
          </w:tcPr>
          <w:p w14:paraId="63AFB79B" w14:textId="77777777" w:rsidR="00C82D70" w:rsidRPr="00244701" w:rsidRDefault="00C82D70" w:rsidP="00C82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6723A16E" w14:textId="043DA603" w:rsidR="00C82D70" w:rsidRPr="00244701" w:rsidRDefault="00C015CA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29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C015CA">
              <w:rPr>
                <w:rFonts w:asciiTheme="majorBidi" w:hAnsiTheme="majorBidi" w:cstheme="majorBidi"/>
                <w:sz w:val="30"/>
                <w:szCs w:val="30"/>
              </w:rPr>
              <w:t>17,24</w:t>
            </w:r>
            <w:r w:rsidR="005F2A5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43" w:type="dxa"/>
            <w:vAlign w:val="bottom"/>
          </w:tcPr>
          <w:p w14:paraId="5CF4D6EB" w14:textId="77777777" w:rsidR="00C82D70" w:rsidRPr="00244701" w:rsidRDefault="00C82D70" w:rsidP="00C82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37E5ED08" w14:textId="79F2B20E" w:rsidR="00C82D70" w:rsidRPr="00244701" w:rsidRDefault="00C82D70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1F7">
              <w:rPr>
                <w:rFonts w:asciiTheme="majorBidi" w:hAnsiTheme="majorBidi" w:cstheme="majorBidi"/>
                <w:sz w:val="30"/>
                <w:szCs w:val="30"/>
              </w:rPr>
              <w:t>25,05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C82D70" w:rsidRPr="00244701" w14:paraId="190FD261" w14:textId="77777777" w:rsidTr="00486B42">
        <w:tc>
          <w:tcPr>
            <w:tcW w:w="4113" w:type="dxa"/>
          </w:tcPr>
          <w:p w14:paraId="76D14EE5" w14:textId="77777777" w:rsidR="00C82D70" w:rsidRPr="00244701" w:rsidRDefault="00C82D70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186" w:type="dxa"/>
            <w:vAlign w:val="bottom"/>
          </w:tcPr>
          <w:p w14:paraId="0075EB1A" w14:textId="37A20D19" w:rsidR="00C82D70" w:rsidRPr="00244701" w:rsidRDefault="00C015CA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15CA">
              <w:rPr>
                <w:rFonts w:asciiTheme="majorBidi" w:hAnsiTheme="majorBidi" w:cstheme="majorBidi"/>
                <w:sz w:val="30"/>
                <w:szCs w:val="30"/>
              </w:rPr>
              <w:t>3,101</w:t>
            </w:r>
          </w:p>
        </w:tc>
        <w:tc>
          <w:tcPr>
            <w:tcW w:w="241" w:type="dxa"/>
            <w:vAlign w:val="bottom"/>
          </w:tcPr>
          <w:p w14:paraId="46C8E6C3" w14:textId="77777777" w:rsidR="00C82D70" w:rsidRPr="00244701" w:rsidRDefault="00C82D70" w:rsidP="00C82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2449A806" w14:textId="664AB62F" w:rsidR="00C82D70" w:rsidRPr="00244701" w:rsidRDefault="00C82D70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621F7">
              <w:rPr>
                <w:rFonts w:asciiTheme="majorBidi" w:hAnsiTheme="majorBidi" w:cstheme="majorBidi"/>
                <w:sz w:val="30"/>
                <w:szCs w:val="30"/>
              </w:rPr>
              <w:t>1,719</w:t>
            </w:r>
          </w:p>
        </w:tc>
        <w:tc>
          <w:tcPr>
            <w:tcW w:w="242" w:type="dxa"/>
            <w:gridSpan w:val="2"/>
            <w:vAlign w:val="bottom"/>
          </w:tcPr>
          <w:p w14:paraId="38BFC3AC" w14:textId="77777777" w:rsidR="00C82D70" w:rsidRPr="00244701" w:rsidRDefault="00C82D70" w:rsidP="00C82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2FC280FE" w14:textId="69FECCCB" w:rsidR="00C82D70" w:rsidRPr="00244701" w:rsidRDefault="00C015CA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29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C015CA">
              <w:rPr>
                <w:rFonts w:asciiTheme="majorBidi" w:hAnsiTheme="majorBidi" w:cstheme="majorBidi"/>
                <w:sz w:val="30"/>
                <w:szCs w:val="30"/>
              </w:rPr>
              <w:t>3,101</w:t>
            </w:r>
          </w:p>
        </w:tc>
        <w:tc>
          <w:tcPr>
            <w:tcW w:w="243" w:type="dxa"/>
            <w:vAlign w:val="bottom"/>
          </w:tcPr>
          <w:p w14:paraId="53DB4C24" w14:textId="77777777" w:rsidR="00C82D70" w:rsidRPr="00244701" w:rsidRDefault="00C82D70" w:rsidP="00C82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1F04DFF1" w14:textId="13ECAC17" w:rsidR="00C82D70" w:rsidRPr="00244701" w:rsidRDefault="00C82D70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621F7">
              <w:rPr>
                <w:rFonts w:asciiTheme="majorBidi" w:hAnsiTheme="majorBidi" w:cstheme="majorBidi"/>
                <w:sz w:val="30"/>
                <w:szCs w:val="30"/>
              </w:rPr>
              <w:t>1,719</w:t>
            </w:r>
          </w:p>
        </w:tc>
      </w:tr>
      <w:tr w:rsidR="00C82D70" w:rsidRPr="00244701" w14:paraId="7988837A" w14:textId="77777777" w:rsidTr="00486B42">
        <w:tc>
          <w:tcPr>
            <w:tcW w:w="4113" w:type="dxa"/>
          </w:tcPr>
          <w:p w14:paraId="0F06A510" w14:textId="77777777" w:rsidR="00C82D70" w:rsidRPr="00244701" w:rsidRDefault="00C82D70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รายการโทรทัศน์ผลิตเสร็จแล้ว</w:t>
            </w:r>
          </w:p>
        </w:tc>
        <w:tc>
          <w:tcPr>
            <w:tcW w:w="1186" w:type="dxa"/>
            <w:vAlign w:val="bottom"/>
          </w:tcPr>
          <w:p w14:paraId="7E57F346" w14:textId="0C51DA51" w:rsidR="00C82D70" w:rsidRPr="00244701" w:rsidRDefault="00C015CA" w:rsidP="00C01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15CA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41" w:type="dxa"/>
            <w:vAlign w:val="bottom"/>
          </w:tcPr>
          <w:p w14:paraId="0F1CB74C" w14:textId="77777777" w:rsidR="00C82D70" w:rsidRPr="00244701" w:rsidRDefault="00C82D70" w:rsidP="00C82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5BB0A39E" w14:textId="0C7C15D8" w:rsidR="00C82D70" w:rsidRPr="00244701" w:rsidRDefault="00C82D70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  <w:vAlign w:val="bottom"/>
          </w:tcPr>
          <w:p w14:paraId="2281C967" w14:textId="77777777" w:rsidR="00C82D70" w:rsidRPr="00244701" w:rsidRDefault="00C82D70" w:rsidP="00C82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6818488F" w14:textId="6F0378CF" w:rsidR="00C82D70" w:rsidRPr="00244701" w:rsidRDefault="00C015CA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06A4957B" w14:textId="77777777" w:rsidR="00C82D70" w:rsidRPr="00244701" w:rsidRDefault="00C82D70" w:rsidP="00C82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73074900" w14:textId="632C0167" w:rsidR="00C82D70" w:rsidRPr="00244701" w:rsidRDefault="00C82D70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2D70" w:rsidRPr="00244701" w14:paraId="13DFE900" w14:textId="77777777" w:rsidTr="00486B42">
        <w:tc>
          <w:tcPr>
            <w:tcW w:w="4113" w:type="dxa"/>
          </w:tcPr>
          <w:p w14:paraId="3A9D142A" w14:textId="77777777" w:rsidR="00C82D70" w:rsidRPr="00244701" w:rsidRDefault="00C82D70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รายการโทรทัศน์ระหว่างผลิต</w:t>
            </w:r>
          </w:p>
        </w:tc>
        <w:tc>
          <w:tcPr>
            <w:tcW w:w="1186" w:type="dxa"/>
            <w:vAlign w:val="bottom"/>
          </w:tcPr>
          <w:p w14:paraId="371B6C78" w14:textId="427B41CC" w:rsidR="00C82D70" w:rsidRPr="00244701" w:rsidRDefault="00C015CA" w:rsidP="00C01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15CA">
              <w:rPr>
                <w:rFonts w:asciiTheme="majorBidi" w:hAnsiTheme="majorBidi" w:cstheme="majorBidi"/>
                <w:sz w:val="30"/>
                <w:szCs w:val="30"/>
              </w:rPr>
              <w:t>1,139</w:t>
            </w:r>
          </w:p>
        </w:tc>
        <w:tc>
          <w:tcPr>
            <w:tcW w:w="241" w:type="dxa"/>
            <w:vAlign w:val="bottom"/>
          </w:tcPr>
          <w:p w14:paraId="321D0FEF" w14:textId="77777777" w:rsidR="00C82D70" w:rsidRPr="00244701" w:rsidRDefault="00C82D70" w:rsidP="00C82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1FF92396" w14:textId="4459D729" w:rsidR="00C82D70" w:rsidRPr="00244701" w:rsidRDefault="00C82D70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  <w:vAlign w:val="bottom"/>
          </w:tcPr>
          <w:p w14:paraId="33D6EA37" w14:textId="77777777" w:rsidR="00C82D70" w:rsidRPr="00244701" w:rsidRDefault="00C82D70" w:rsidP="00C82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56E406B6" w14:textId="733EA112" w:rsidR="00C82D70" w:rsidRPr="00244701" w:rsidRDefault="00C015CA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04E25FF1" w14:textId="77777777" w:rsidR="00C82D70" w:rsidRPr="00244701" w:rsidRDefault="00C82D70" w:rsidP="00C82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7B8762A2" w14:textId="07BA3FED" w:rsidR="00C82D70" w:rsidRPr="00244701" w:rsidRDefault="00C82D70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2D70" w:rsidRPr="00244701" w14:paraId="21B50FC5" w14:textId="77777777" w:rsidTr="00007603">
        <w:tc>
          <w:tcPr>
            <w:tcW w:w="4113" w:type="dxa"/>
          </w:tcPr>
          <w:p w14:paraId="0528D08A" w14:textId="77777777" w:rsidR="00C82D70" w:rsidRPr="00244701" w:rsidRDefault="00C82D70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4BEC20D3" w14:textId="72DB7A07" w:rsidR="00C82D70" w:rsidRPr="00244701" w:rsidRDefault="00C015CA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15CA">
              <w:rPr>
                <w:rFonts w:asciiTheme="majorBidi" w:hAnsiTheme="majorBidi" w:cstheme="majorBidi"/>
                <w:sz w:val="30"/>
                <w:szCs w:val="30"/>
              </w:rPr>
              <w:t>504,52</w:t>
            </w:r>
            <w:r w:rsidR="00E06DD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1" w:type="dxa"/>
            <w:vAlign w:val="bottom"/>
          </w:tcPr>
          <w:p w14:paraId="3CB40A8E" w14:textId="77777777" w:rsidR="00C82D70" w:rsidRPr="00244701" w:rsidRDefault="00C82D70" w:rsidP="00C82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6205C380" w14:textId="36728C5E" w:rsidR="00C82D70" w:rsidRPr="00244701" w:rsidRDefault="00C82D70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63EF">
              <w:rPr>
                <w:rFonts w:asciiTheme="majorBidi" w:hAnsiTheme="majorBidi" w:cstheme="majorBidi"/>
                <w:sz w:val="30"/>
                <w:szCs w:val="30"/>
              </w:rPr>
              <w:t>490,837</w:t>
            </w:r>
          </w:p>
        </w:tc>
        <w:tc>
          <w:tcPr>
            <w:tcW w:w="242" w:type="dxa"/>
            <w:gridSpan w:val="2"/>
            <w:vAlign w:val="bottom"/>
          </w:tcPr>
          <w:p w14:paraId="1229DE25" w14:textId="77777777" w:rsidR="00C82D70" w:rsidRPr="00244701" w:rsidRDefault="00C82D70" w:rsidP="00C82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vAlign w:val="bottom"/>
          </w:tcPr>
          <w:p w14:paraId="6B3BE058" w14:textId="08F52844" w:rsidR="00C82D70" w:rsidRPr="00244701" w:rsidRDefault="00C015CA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29"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15CA">
              <w:rPr>
                <w:rFonts w:asciiTheme="majorBidi" w:hAnsiTheme="majorBidi" w:cstheme="majorBidi"/>
                <w:sz w:val="30"/>
                <w:szCs w:val="30"/>
              </w:rPr>
              <w:t>254,880</w:t>
            </w:r>
          </w:p>
        </w:tc>
        <w:tc>
          <w:tcPr>
            <w:tcW w:w="243" w:type="dxa"/>
            <w:vAlign w:val="bottom"/>
          </w:tcPr>
          <w:p w14:paraId="731A84EE" w14:textId="77777777" w:rsidR="00C82D70" w:rsidRPr="00244701" w:rsidRDefault="00C82D70" w:rsidP="00C82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vAlign w:val="bottom"/>
          </w:tcPr>
          <w:p w14:paraId="5B6A8D21" w14:textId="061AE609" w:rsidR="00C82D70" w:rsidRPr="00244701" w:rsidRDefault="00C82D70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1F7">
              <w:rPr>
                <w:rFonts w:asciiTheme="majorBidi" w:hAnsiTheme="majorBidi" w:cstheme="majorBidi"/>
                <w:sz w:val="30"/>
                <w:szCs w:val="30"/>
              </w:rPr>
              <w:t>259,11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82D70" w:rsidRPr="00244701" w14:paraId="48A044B0" w14:textId="77777777" w:rsidTr="00007603">
        <w:tc>
          <w:tcPr>
            <w:tcW w:w="4113" w:type="dxa"/>
          </w:tcPr>
          <w:p w14:paraId="3A2AB7CE" w14:textId="77777777" w:rsidR="00C82D70" w:rsidRPr="00244701" w:rsidRDefault="00C82D70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186" w:type="dxa"/>
            <w:vAlign w:val="bottom"/>
          </w:tcPr>
          <w:p w14:paraId="36BDB158" w14:textId="6375EB8B" w:rsidR="00C82D70" w:rsidRPr="00244701" w:rsidRDefault="00C015CA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15CA">
              <w:rPr>
                <w:rFonts w:asciiTheme="majorBidi" w:hAnsiTheme="majorBidi" w:cstheme="majorBidi"/>
                <w:sz w:val="30"/>
                <w:szCs w:val="30"/>
              </w:rPr>
              <w:t>(54,55</w:t>
            </w:r>
            <w:r w:rsidR="00E06DD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015C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  <w:vAlign w:val="bottom"/>
          </w:tcPr>
          <w:p w14:paraId="26495FA7" w14:textId="77777777" w:rsidR="00C82D70" w:rsidRPr="00244701" w:rsidRDefault="00C82D70" w:rsidP="00C82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67E7459C" w14:textId="4437F73C" w:rsidR="00C82D70" w:rsidRPr="00244701" w:rsidRDefault="00C82D70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6B42">
              <w:rPr>
                <w:rFonts w:asciiTheme="majorBidi" w:hAnsiTheme="majorBidi" w:cstheme="majorBidi"/>
                <w:sz w:val="30"/>
                <w:szCs w:val="30"/>
              </w:rPr>
              <w:t>(58,992)</w:t>
            </w:r>
          </w:p>
        </w:tc>
        <w:tc>
          <w:tcPr>
            <w:tcW w:w="242" w:type="dxa"/>
            <w:gridSpan w:val="2"/>
            <w:vAlign w:val="bottom"/>
          </w:tcPr>
          <w:p w14:paraId="2E665780" w14:textId="77777777" w:rsidR="00C82D70" w:rsidRPr="00244701" w:rsidRDefault="00C82D70" w:rsidP="00C82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27379D92" w14:textId="3681CE0B" w:rsidR="00C82D70" w:rsidRPr="00244701" w:rsidRDefault="00C015CA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C015CA">
              <w:rPr>
                <w:rFonts w:asciiTheme="majorBidi" w:hAnsiTheme="majorBidi" w:cstheme="majorBidi"/>
                <w:sz w:val="30"/>
                <w:szCs w:val="30"/>
              </w:rPr>
              <w:t>(1,783)</w:t>
            </w:r>
          </w:p>
        </w:tc>
        <w:tc>
          <w:tcPr>
            <w:tcW w:w="243" w:type="dxa"/>
            <w:vAlign w:val="bottom"/>
          </w:tcPr>
          <w:p w14:paraId="1BA4BC3D" w14:textId="77777777" w:rsidR="00C82D70" w:rsidRPr="00244701" w:rsidRDefault="00C82D70" w:rsidP="00C82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19D62D9B" w14:textId="36BBB66D" w:rsidR="00C82D70" w:rsidRPr="00244701" w:rsidRDefault="00C82D70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621F7">
              <w:rPr>
                <w:rFonts w:asciiTheme="majorBidi" w:hAnsiTheme="majorBidi" w:cstheme="majorBidi"/>
                <w:sz w:val="30"/>
                <w:szCs w:val="30"/>
              </w:rPr>
              <w:t>(1,58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7621F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82D70" w:rsidRPr="00244701" w14:paraId="364B621B" w14:textId="77777777" w:rsidTr="00007603">
        <w:tc>
          <w:tcPr>
            <w:tcW w:w="4113" w:type="dxa"/>
            <w:vAlign w:val="bottom"/>
          </w:tcPr>
          <w:p w14:paraId="4777E250" w14:textId="77777777" w:rsidR="00C82D70" w:rsidRPr="00244701" w:rsidRDefault="00C82D70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DDFD9" w14:textId="43D0FF34" w:rsidR="00C82D70" w:rsidRPr="00244701" w:rsidRDefault="00C015CA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15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449,965</w:t>
            </w:r>
          </w:p>
        </w:tc>
        <w:tc>
          <w:tcPr>
            <w:tcW w:w="241" w:type="dxa"/>
            <w:vAlign w:val="bottom"/>
          </w:tcPr>
          <w:p w14:paraId="43B16977" w14:textId="77777777" w:rsidR="00C82D70" w:rsidRPr="00244701" w:rsidRDefault="00C82D70" w:rsidP="00C82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27C7B6" w14:textId="1FF92FD0" w:rsidR="00C82D70" w:rsidRPr="00244701" w:rsidRDefault="00C82D70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63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431,84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42" w:type="dxa"/>
            <w:gridSpan w:val="2"/>
            <w:vAlign w:val="bottom"/>
          </w:tcPr>
          <w:p w14:paraId="79253D8C" w14:textId="77777777" w:rsidR="00C82D70" w:rsidRPr="00244701" w:rsidRDefault="00C82D70" w:rsidP="00C82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7190D" w14:textId="66F14F82" w:rsidR="00C82D70" w:rsidRPr="00244701" w:rsidRDefault="00C015CA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29"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15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253,097</w:t>
            </w:r>
          </w:p>
        </w:tc>
        <w:tc>
          <w:tcPr>
            <w:tcW w:w="243" w:type="dxa"/>
            <w:vAlign w:val="bottom"/>
          </w:tcPr>
          <w:p w14:paraId="1F48BE7F" w14:textId="77777777" w:rsidR="00C82D70" w:rsidRPr="00244701" w:rsidRDefault="00C82D70" w:rsidP="00C82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0DF82" w14:textId="46AA6646" w:rsidR="00C82D70" w:rsidRPr="00244701" w:rsidRDefault="00C82D70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21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257,5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</w:tr>
      <w:tr w:rsidR="00C82D70" w:rsidRPr="002449DE" w14:paraId="46822F1D" w14:textId="77777777" w:rsidTr="00007603">
        <w:tc>
          <w:tcPr>
            <w:tcW w:w="4113" w:type="dxa"/>
          </w:tcPr>
          <w:p w14:paraId="33F0C344" w14:textId="77777777" w:rsidR="00C82D70" w:rsidRPr="002449DE" w:rsidRDefault="00C82D70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6" w:type="dxa"/>
            <w:vAlign w:val="bottom"/>
          </w:tcPr>
          <w:p w14:paraId="367FDB66" w14:textId="77777777" w:rsidR="00C82D70" w:rsidRPr="002449DE" w:rsidRDefault="00C82D70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6210ADC5" w14:textId="77777777" w:rsidR="00C82D70" w:rsidRPr="002449DE" w:rsidRDefault="00C82D70" w:rsidP="00C82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4E756FA" w14:textId="77777777" w:rsidR="00C82D70" w:rsidRPr="002449DE" w:rsidRDefault="00C82D70" w:rsidP="00C82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2A008AB1" w14:textId="77777777" w:rsidR="00C82D70" w:rsidRPr="002449DE" w:rsidRDefault="00C82D70" w:rsidP="00C82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71D561EB" w14:textId="77777777" w:rsidR="00C82D70" w:rsidRPr="002449DE" w:rsidRDefault="00C82D70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221A685D" w14:textId="77777777" w:rsidR="00C82D70" w:rsidRPr="002449DE" w:rsidRDefault="00C82D70" w:rsidP="00C82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8" w:type="dxa"/>
            <w:vAlign w:val="bottom"/>
          </w:tcPr>
          <w:p w14:paraId="6A227227" w14:textId="77777777" w:rsidR="00C82D70" w:rsidRPr="002449DE" w:rsidRDefault="00C82D70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82D70" w:rsidRPr="00244701" w14:paraId="63AB6B23" w14:textId="77777777" w:rsidTr="00007603">
        <w:tc>
          <w:tcPr>
            <w:tcW w:w="4113" w:type="dxa"/>
          </w:tcPr>
          <w:p w14:paraId="7E6ADF4C" w14:textId="1FD60BF9" w:rsidR="00C82D70" w:rsidRPr="00244701" w:rsidRDefault="00C82D70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ต้นทุนของสินค้าคงเหลือที่บันทึกรวมในบัญชี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07DDFE36" w14:textId="3D8E569C" w:rsidR="00C82D70" w:rsidRPr="00244701" w:rsidRDefault="00C82D70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186" w:type="dxa"/>
            <w:vAlign w:val="bottom"/>
          </w:tcPr>
          <w:p w14:paraId="6A6E069A" w14:textId="77777777" w:rsidR="00C82D70" w:rsidRPr="00244701" w:rsidRDefault="00C82D70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1A002980" w14:textId="77777777" w:rsidR="00C82D70" w:rsidRPr="00244701" w:rsidRDefault="00C82D70" w:rsidP="00C82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1344C807" w14:textId="77777777" w:rsidR="00C82D70" w:rsidRPr="00244701" w:rsidRDefault="00C82D70" w:rsidP="00C82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50BA74AE" w14:textId="77777777" w:rsidR="00C82D70" w:rsidRPr="00244701" w:rsidRDefault="00C82D70" w:rsidP="00C82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1C1B23A2" w14:textId="77777777" w:rsidR="00C82D70" w:rsidRPr="00244701" w:rsidRDefault="00C82D70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5832D152" w14:textId="77777777" w:rsidR="00C82D70" w:rsidRPr="00244701" w:rsidRDefault="00C82D70" w:rsidP="00C82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30951DF7" w14:textId="77777777" w:rsidR="00C82D70" w:rsidRPr="00244701" w:rsidRDefault="00C82D70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82D70" w:rsidRPr="00244701" w14:paraId="00DBD2F8" w14:textId="77777777" w:rsidTr="00DA2BDF">
        <w:tc>
          <w:tcPr>
            <w:tcW w:w="4113" w:type="dxa"/>
          </w:tcPr>
          <w:p w14:paraId="423A18D2" w14:textId="77777777" w:rsidR="00C82D70" w:rsidRPr="00244701" w:rsidRDefault="00C82D70" w:rsidP="00C82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86" w:type="dxa"/>
            <w:vAlign w:val="bottom"/>
          </w:tcPr>
          <w:p w14:paraId="49D71AD6" w14:textId="55619DBE" w:rsidR="00C82D70" w:rsidRPr="00244701" w:rsidRDefault="00C015CA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15CA">
              <w:rPr>
                <w:rFonts w:asciiTheme="majorBidi" w:hAnsiTheme="majorBidi" w:cstheme="majorBidi"/>
                <w:sz w:val="30"/>
                <w:szCs w:val="30"/>
              </w:rPr>
              <w:t>3,012,951</w:t>
            </w:r>
          </w:p>
        </w:tc>
        <w:tc>
          <w:tcPr>
            <w:tcW w:w="241" w:type="dxa"/>
            <w:vAlign w:val="bottom"/>
          </w:tcPr>
          <w:p w14:paraId="5C2D68D2" w14:textId="77777777" w:rsidR="00C82D70" w:rsidRPr="00244701" w:rsidRDefault="00C82D70" w:rsidP="00C82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551B1B67" w14:textId="4F1D7C83" w:rsidR="00C82D70" w:rsidRPr="00244701" w:rsidRDefault="00C82D70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166A2">
              <w:rPr>
                <w:rFonts w:asciiTheme="majorBidi" w:hAnsiTheme="majorBidi" w:cstheme="majorBidi"/>
                <w:sz w:val="30"/>
                <w:szCs w:val="30"/>
              </w:rPr>
              <w:t>2,8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Pr="008166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737</w:t>
            </w:r>
          </w:p>
        </w:tc>
        <w:tc>
          <w:tcPr>
            <w:tcW w:w="242" w:type="dxa"/>
            <w:gridSpan w:val="2"/>
            <w:vAlign w:val="bottom"/>
          </w:tcPr>
          <w:p w14:paraId="0BF71377" w14:textId="77777777" w:rsidR="00C82D70" w:rsidRPr="00244701" w:rsidRDefault="00C82D70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20B275ED" w14:textId="39043C73" w:rsidR="00C82D70" w:rsidRPr="00244701" w:rsidRDefault="00C015CA" w:rsidP="00C01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29"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15CA">
              <w:rPr>
                <w:rFonts w:asciiTheme="majorBidi" w:hAnsiTheme="majorBidi" w:cstheme="majorBidi"/>
                <w:sz w:val="30"/>
                <w:szCs w:val="30"/>
              </w:rPr>
              <w:t>1,246,913</w:t>
            </w:r>
          </w:p>
        </w:tc>
        <w:tc>
          <w:tcPr>
            <w:tcW w:w="243" w:type="dxa"/>
          </w:tcPr>
          <w:p w14:paraId="7962D9B0" w14:textId="77777777" w:rsidR="00C82D70" w:rsidRPr="00244701" w:rsidRDefault="00C82D70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8" w:type="dxa"/>
          </w:tcPr>
          <w:p w14:paraId="604637E9" w14:textId="2DBF72BE" w:rsidR="00C82D70" w:rsidRPr="00244701" w:rsidRDefault="00C82D70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0AC6">
              <w:rPr>
                <w:rFonts w:asciiTheme="majorBidi" w:hAnsiTheme="majorBidi" w:cstheme="majorBidi"/>
                <w:sz w:val="30"/>
                <w:szCs w:val="30"/>
              </w:rPr>
              <w:t>1,000,02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C82D70" w:rsidRPr="00244701" w14:paraId="31E3B24E" w14:textId="77777777" w:rsidTr="00007603">
        <w:tc>
          <w:tcPr>
            <w:tcW w:w="4113" w:type="dxa"/>
          </w:tcPr>
          <w:p w14:paraId="07C3FCD0" w14:textId="74DA6412" w:rsidR="00C82D70" w:rsidRPr="00244701" w:rsidRDefault="00C82D70" w:rsidP="00C82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186" w:type="dxa"/>
            <w:vAlign w:val="bottom"/>
          </w:tcPr>
          <w:p w14:paraId="04C6593F" w14:textId="45628214" w:rsidR="00C82D70" w:rsidRPr="00244701" w:rsidRDefault="005C78D4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C78D4">
              <w:rPr>
                <w:rFonts w:asciiTheme="majorBidi" w:hAnsiTheme="majorBidi" w:cstheme="majorBidi"/>
                <w:sz w:val="30"/>
                <w:szCs w:val="30"/>
              </w:rPr>
              <w:t>4,93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1" w:type="dxa"/>
            <w:vAlign w:val="bottom"/>
          </w:tcPr>
          <w:p w14:paraId="485A7F05" w14:textId="77777777" w:rsidR="00C82D70" w:rsidRPr="00244701" w:rsidRDefault="00C82D70" w:rsidP="00C82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52C7BCB1" w14:textId="6BBA5B9B" w:rsidR="00C82D70" w:rsidRPr="00244701" w:rsidRDefault="00E07D54" w:rsidP="00E07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07D54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2" w:type="dxa"/>
            <w:gridSpan w:val="2"/>
            <w:vAlign w:val="bottom"/>
          </w:tcPr>
          <w:p w14:paraId="539EBA9A" w14:textId="77777777" w:rsidR="00C82D70" w:rsidRPr="00244701" w:rsidRDefault="00C82D70" w:rsidP="00C82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0B6979CB" w14:textId="1E405E4C" w:rsidR="00C82D70" w:rsidRPr="00244701" w:rsidRDefault="00C015CA" w:rsidP="00C01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29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C015CA">
              <w:rPr>
                <w:rFonts w:asciiTheme="majorBidi" w:hAnsiTheme="majorBidi" w:cstheme="majorBidi"/>
                <w:sz w:val="30"/>
                <w:szCs w:val="30"/>
              </w:rPr>
              <w:t>2,646</w:t>
            </w:r>
          </w:p>
        </w:tc>
        <w:tc>
          <w:tcPr>
            <w:tcW w:w="243" w:type="dxa"/>
            <w:vAlign w:val="bottom"/>
          </w:tcPr>
          <w:p w14:paraId="68721E09" w14:textId="77777777" w:rsidR="00C82D70" w:rsidRPr="00244701" w:rsidRDefault="00C82D70" w:rsidP="00C82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7CF72F6F" w14:textId="69378F06" w:rsidR="00C82D70" w:rsidRPr="00244701" w:rsidRDefault="00C82D70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2D70" w:rsidRPr="00244701" w14:paraId="3C84176E" w14:textId="77777777" w:rsidTr="00007603">
        <w:tc>
          <w:tcPr>
            <w:tcW w:w="4113" w:type="dxa"/>
            <w:shd w:val="clear" w:color="auto" w:fill="auto"/>
          </w:tcPr>
          <w:p w14:paraId="073C3348" w14:textId="77777777" w:rsidR="00C82D70" w:rsidRPr="00244701" w:rsidRDefault="00C82D70" w:rsidP="00C82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186" w:type="dxa"/>
            <w:vAlign w:val="bottom"/>
          </w:tcPr>
          <w:p w14:paraId="2B87F593" w14:textId="2B5D6DF8" w:rsidR="00C82D70" w:rsidRPr="00244701" w:rsidRDefault="005C78D4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78D4">
              <w:rPr>
                <w:rFonts w:asciiTheme="majorBidi" w:hAnsiTheme="majorBidi" w:cstheme="majorBidi"/>
                <w:sz w:val="30"/>
                <w:szCs w:val="30"/>
              </w:rPr>
              <w:t>(9,373)</w:t>
            </w:r>
          </w:p>
        </w:tc>
        <w:tc>
          <w:tcPr>
            <w:tcW w:w="241" w:type="dxa"/>
            <w:vAlign w:val="bottom"/>
          </w:tcPr>
          <w:p w14:paraId="19E4C685" w14:textId="77777777" w:rsidR="00C82D70" w:rsidRPr="00244701" w:rsidRDefault="00C82D70" w:rsidP="00C82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78A0A60B" w14:textId="595B26B6" w:rsidR="00C82D70" w:rsidRPr="00244701" w:rsidRDefault="00E07D54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07D54">
              <w:rPr>
                <w:rFonts w:asciiTheme="majorBidi" w:hAnsiTheme="majorBidi" w:cstheme="majorBidi"/>
                <w:sz w:val="30"/>
                <w:szCs w:val="30"/>
              </w:rPr>
              <w:t>(19,34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E07D5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  <w:gridSpan w:val="2"/>
            <w:vAlign w:val="bottom"/>
          </w:tcPr>
          <w:p w14:paraId="460EEA02" w14:textId="77777777" w:rsidR="00C82D70" w:rsidRPr="00244701" w:rsidRDefault="00C82D70" w:rsidP="00C82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45342BDD" w14:textId="1AE65168" w:rsidR="00C82D70" w:rsidRPr="00244701" w:rsidRDefault="00C015CA" w:rsidP="00C01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29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C015CA">
              <w:rPr>
                <w:rFonts w:asciiTheme="majorBidi" w:hAnsiTheme="majorBidi" w:cstheme="majorBidi"/>
                <w:sz w:val="30"/>
                <w:szCs w:val="30"/>
              </w:rPr>
              <w:t>(2,450)</w:t>
            </w:r>
          </w:p>
        </w:tc>
        <w:tc>
          <w:tcPr>
            <w:tcW w:w="243" w:type="dxa"/>
            <w:vAlign w:val="bottom"/>
          </w:tcPr>
          <w:p w14:paraId="7D838EA7" w14:textId="77777777" w:rsidR="00C82D70" w:rsidRPr="00244701" w:rsidRDefault="00C82D70" w:rsidP="00C82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3B04A6E9" w14:textId="686AEDAA" w:rsidR="00C82D70" w:rsidRPr="00244701" w:rsidRDefault="00C82D70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0AC6">
              <w:rPr>
                <w:rFonts w:asciiTheme="majorBidi" w:hAnsiTheme="majorBidi" w:cstheme="majorBidi"/>
                <w:sz w:val="30"/>
                <w:szCs w:val="30"/>
              </w:rPr>
              <w:t>(30)</w:t>
            </w:r>
          </w:p>
        </w:tc>
      </w:tr>
      <w:tr w:rsidR="00C82D70" w:rsidRPr="00244701" w14:paraId="3960386A" w14:textId="77777777" w:rsidTr="00007603">
        <w:tc>
          <w:tcPr>
            <w:tcW w:w="4113" w:type="dxa"/>
          </w:tcPr>
          <w:p w14:paraId="3283A82F" w14:textId="77777777" w:rsidR="00C82D70" w:rsidRPr="00244701" w:rsidRDefault="00C82D70" w:rsidP="00C82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D7E903" w14:textId="4F6C724B" w:rsidR="00C82D70" w:rsidRPr="00244701" w:rsidRDefault="00C015CA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15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3,008,515</w:t>
            </w:r>
          </w:p>
        </w:tc>
        <w:tc>
          <w:tcPr>
            <w:tcW w:w="241" w:type="dxa"/>
            <w:vAlign w:val="bottom"/>
          </w:tcPr>
          <w:p w14:paraId="19132568" w14:textId="77777777" w:rsidR="00C82D70" w:rsidRPr="00244701" w:rsidRDefault="00C82D70" w:rsidP="00C82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8ED070" w14:textId="6BC1738C" w:rsidR="00C82D70" w:rsidRPr="00244701" w:rsidRDefault="00C82D70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7E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2,847,37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42" w:type="dxa"/>
            <w:gridSpan w:val="2"/>
            <w:vAlign w:val="bottom"/>
          </w:tcPr>
          <w:p w14:paraId="17DF215F" w14:textId="77777777" w:rsidR="00C82D70" w:rsidRPr="00244701" w:rsidRDefault="00C82D70" w:rsidP="00C82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0FF454" w14:textId="22E2FD1B" w:rsidR="00C82D70" w:rsidRPr="00244701" w:rsidRDefault="00C015CA" w:rsidP="00C01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29"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15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1,247,109</w:t>
            </w:r>
          </w:p>
        </w:tc>
        <w:tc>
          <w:tcPr>
            <w:tcW w:w="243" w:type="dxa"/>
            <w:vAlign w:val="bottom"/>
          </w:tcPr>
          <w:p w14:paraId="0D1D2AE9" w14:textId="77777777" w:rsidR="00C82D70" w:rsidRPr="00244701" w:rsidRDefault="00C82D70" w:rsidP="00C82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03F1CE" w14:textId="56DFF6CC" w:rsidR="00C82D70" w:rsidRPr="00244701" w:rsidRDefault="00C82D70" w:rsidP="00C82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0A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999,994</w:t>
            </w:r>
          </w:p>
        </w:tc>
      </w:tr>
    </w:tbl>
    <w:p w14:paraId="61E344BA" w14:textId="77777777" w:rsidR="00FA4B2C" w:rsidRDefault="00FA4B2C" w:rsidP="00FA4B2C">
      <w:pPr>
        <w:pStyle w:val="Heading1"/>
        <w:keepLines/>
        <w:shd w:val="clear" w:color="auto" w:fill="auto"/>
        <w:ind w:left="540"/>
        <w:jc w:val="both"/>
        <w:rPr>
          <w:rFonts w:asciiTheme="majorBidi" w:hAnsiTheme="majorBidi" w:cstheme="majorBidi"/>
          <w:sz w:val="30"/>
          <w:szCs w:val="30"/>
          <w:u w:val="none"/>
        </w:rPr>
      </w:pPr>
    </w:p>
    <w:p w14:paraId="6CF45C93" w14:textId="77777777" w:rsidR="00464609" w:rsidRDefault="00464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DBE6DC7" w14:textId="0CB73EE4" w:rsidR="00DA7908" w:rsidRPr="00007603" w:rsidRDefault="00DA7908" w:rsidP="00007603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  <w:cs/>
        </w:rPr>
      </w:pPr>
      <w:bookmarkStart w:id="2" w:name="_Hlk127285072"/>
      <w:r w:rsidRPr="00007603">
        <w:rPr>
          <w:rFonts w:asciiTheme="majorBidi" w:hAnsiTheme="majorBidi" w:cstheme="majorBidi"/>
          <w:sz w:val="30"/>
          <w:szCs w:val="30"/>
          <w:u w:val="none"/>
          <w:cs/>
        </w:rPr>
        <w:t>สินทรัพย์ทางการเงินที่อยู่ในความต้องการของตลาด</w:t>
      </w:r>
    </w:p>
    <w:bookmarkEnd w:id="2"/>
    <w:p w14:paraId="555DFDA9" w14:textId="588D95FD" w:rsidR="00DA7908" w:rsidRPr="00D14A3F" w:rsidRDefault="00DA7908" w:rsidP="00007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4AC001AC" w14:textId="2D620FA6" w:rsidR="002F2C1F" w:rsidRPr="00007603" w:rsidRDefault="00794400" w:rsidP="00007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07603">
        <w:rPr>
          <w:rFonts w:asciiTheme="majorBidi" w:hAnsiTheme="majorBidi" w:cstheme="majorBidi"/>
          <w:spacing w:val="-2"/>
          <w:sz w:val="30"/>
          <w:szCs w:val="30"/>
          <w:cs/>
        </w:rPr>
        <w:t>กลุ่ม</w:t>
      </w:r>
      <w:r w:rsidR="002F2C1F" w:rsidRPr="00007603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บริษัทรับรู้รายการและวัดมูลค่าสินทรัพย์ทางการเงินตามที่เปิดเผยไว้ในหมายเหตุข้อ </w:t>
      </w:r>
      <w:r w:rsidR="002F2C1F" w:rsidRPr="00007603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3F7245">
        <w:rPr>
          <w:rFonts w:asciiTheme="majorBidi" w:hAnsiTheme="majorBidi" w:cstheme="majorBidi"/>
          <w:spacing w:val="-2"/>
          <w:sz w:val="30"/>
          <w:szCs w:val="30"/>
        </w:rPr>
        <w:t>0</w:t>
      </w:r>
    </w:p>
    <w:p w14:paraId="63CC916B" w14:textId="77777777" w:rsidR="002F2C1F" w:rsidRPr="00D14A3F" w:rsidRDefault="002F2C1F" w:rsidP="00007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57"/>
        <w:gridCol w:w="899"/>
        <w:gridCol w:w="270"/>
        <w:gridCol w:w="810"/>
        <w:gridCol w:w="249"/>
        <w:gridCol w:w="1015"/>
        <w:gridCol w:w="244"/>
        <w:gridCol w:w="921"/>
        <w:gridCol w:w="249"/>
        <w:gridCol w:w="929"/>
        <w:gridCol w:w="270"/>
        <w:gridCol w:w="897"/>
      </w:tblGrid>
      <w:tr w:rsidR="00007603" w:rsidRPr="00D14A3F" w14:paraId="3DC3E78D" w14:textId="3CA2D28B" w:rsidTr="00D0724C">
        <w:trPr>
          <w:tblHeader/>
        </w:trPr>
        <w:tc>
          <w:tcPr>
            <w:tcW w:w="3057" w:type="dxa"/>
            <w:vAlign w:val="bottom"/>
          </w:tcPr>
          <w:p w14:paraId="11D92021" w14:textId="77777777" w:rsidR="00007603" w:rsidRPr="00D14A3F" w:rsidRDefault="00007603" w:rsidP="00523A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6753" w:type="dxa"/>
            <w:gridSpan w:val="11"/>
            <w:vAlign w:val="bottom"/>
          </w:tcPr>
          <w:p w14:paraId="4D73EF0B" w14:textId="2456578A" w:rsidR="00007603" w:rsidRPr="00D14A3F" w:rsidRDefault="00007603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14A3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160D3" w:rsidRPr="00D14A3F" w14:paraId="5560EDAD" w14:textId="73A65CF3" w:rsidTr="00E06DDE">
        <w:trPr>
          <w:tblHeader/>
        </w:trPr>
        <w:tc>
          <w:tcPr>
            <w:tcW w:w="3057" w:type="dxa"/>
            <w:vAlign w:val="bottom"/>
            <w:hideMark/>
          </w:tcPr>
          <w:p w14:paraId="1F96E58A" w14:textId="77777777" w:rsidR="002160D3" w:rsidRPr="00D14A3F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D14A3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br w:type="page"/>
            </w:r>
            <w:r w:rsidRPr="00D14A3F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ตราสารหนี้ที่อยู่ในความต้องการ</w:t>
            </w:r>
          </w:p>
          <w:p w14:paraId="7AF0A663" w14:textId="77777777" w:rsidR="002160D3" w:rsidRPr="00D14A3F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</w:pPr>
            <w:r w:rsidRPr="00D14A3F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 xml:space="preserve">   ของตลาด</w:t>
            </w:r>
          </w:p>
        </w:tc>
        <w:tc>
          <w:tcPr>
            <w:tcW w:w="899" w:type="dxa"/>
            <w:vAlign w:val="bottom"/>
            <w:hideMark/>
          </w:tcPr>
          <w:p w14:paraId="7D2C1A33" w14:textId="77777777" w:rsidR="002160D3" w:rsidRPr="00D14A3F" w:rsidRDefault="002160D3" w:rsidP="002160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4A3F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1FF608A5" w14:textId="77777777" w:rsidR="002160D3" w:rsidRPr="00D14A3F" w:rsidRDefault="002160D3" w:rsidP="002160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4A3F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D14A3F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3CB66DFF" w14:textId="77777777" w:rsidR="002160D3" w:rsidRPr="00D14A3F" w:rsidRDefault="002160D3" w:rsidP="002160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  <w:hideMark/>
          </w:tcPr>
          <w:p w14:paraId="3DA69120" w14:textId="77777777" w:rsidR="002160D3" w:rsidRPr="00D14A3F" w:rsidRDefault="002160D3" w:rsidP="002160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4A3F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49" w:type="dxa"/>
            <w:vAlign w:val="bottom"/>
          </w:tcPr>
          <w:p w14:paraId="3A1A4906" w14:textId="77777777" w:rsidR="002160D3" w:rsidRPr="00D14A3F" w:rsidRDefault="002160D3" w:rsidP="002160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  <w:hideMark/>
          </w:tcPr>
          <w:p w14:paraId="1D704133" w14:textId="3EF98634" w:rsidR="002160D3" w:rsidRPr="00D14A3F" w:rsidRDefault="00236B6E" w:rsidP="002160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4A3F">
              <w:rPr>
                <w:rFonts w:ascii="Angsana New" w:hAnsi="Angsana New" w:hint="cs"/>
                <w:sz w:val="28"/>
                <w:szCs w:val="28"/>
                <w:cs/>
              </w:rPr>
              <w:t>ครบกำหนด</w:t>
            </w:r>
            <w:r w:rsidR="003A252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14A3F">
              <w:rPr>
                <w:rFonts w:ascii="Angsana New" w:hAnsi="Angsana New" w:hint="cs"/>
                <w:sz w:val="28"/>
                <w:szCs w:val="28"/>
                <w:cs/>
              </w:rPr>
              <w:t xml:space="preserve">/ </w:t>
            </w:r>
            <w:r w:rsidR="002160D3" w:rsidRPr="00D14A3F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44" w:type="dxa"/>
            <w:vAlign w:val="bottom"/>
          </w:tcPr>
          <w:p w14:paraId="76820915" w14:textId="77777777" w:rsidR="002160D3" w:rsidRPr="00D14A3F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vAlign w:val="bottom"/>
            <w:hideMark/>
          </w:tcPr>
          <w:p w14:paraId="741DF5B0" w14:textId="77777777" w:rsidR="0012751D" w:rsidRPr="00E06DDE" w:rsidRDefault="0012751D" w:rsidP="0012751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DDE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</w:t>
            </w:r>
          </w:p>
          <w:p w14:paraId="16358282" w14:textId="3C6761BD" w:rsidR="002160D3" w:rsidRPr="00E06DDE" w:rsidRDefault="0012751D" w:rsidP="0012751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6DDE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  <w:r w:rsidRPr="00E06DD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ส่วนต่ำ / (</w:t>
            </w:r>
            <w:r w:rsidRPr="00E06DDE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</w:t>
            </w:r>
            <w:r w:rsidRPr="00E06DDE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49" w:type="dxa"/>
            <w:vAlign w:val="bottom"/>
          </w:tcPr>
          <w:p w14:paraId="1DDC82C8" w14:textId="77777777" w:rsidR="002160D3" w:rsidRPr="00D14A3F" w:rsidRDefault="002160D3" w:rsidP="002160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  <w:hideMark/>
          </w:tcPr>
          <w:p w14:paraId="0B339828" w14:textId="7AFE6F3A" w:rsidR="002160D3" w:rsidRPr="00D14A3F" w:rsidRDefault="002160D3" w:rsidP="002160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4A3F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</w:tcPr>
          <w:p w14:paraId="029F3588" w14:textId="77777777" w:rsidR="002160D3" w:rsidRPr="00D14A3F" w:rsidRDefault="002160D3" w:rsidP="002160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7" w:type="dxa"/>
            <w:vAlign w:val="bottom"/>
          </w:tcPr>
          <w:p w14:paraId="3C8D2078" w14:textId="77777777" w:rsidR="002160D3" w:rsidRPr="00D14A3F" w:rsidRDefault="002160D3" w:rsidP="002160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4A3F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5048BBF4" w14:textId="0D236FBE" w:rsidR="002160D3" w:rsidRPr="00D14A3F" w:rsidRDefault="002160D3" w:rsidP="002160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4A3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D14A3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007603" w:rsidRPr="00D14A3F" w14:paraId="5124B794" w14:textId="115F6C37" w:rsidTr="00D0724C">
        <w:tc>
          <w:tcPr>
            <w:tcW w:w="3057" w:type="dxa"/>
            <w:vAlign w:val="bottom"/>
          </w:tcPr>
          <w:p w14:paraId="028AFA11" w14:textId="77777777" w:rsidR="00007603" w:rsidRPr="00D14A3F" w:rsidRDefault="00007603" w:rsidP="002160D3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53" w:type="dxa"/>
            <w:gridSpan w:val="11"/>
            <w:vAlign w:val="bottom"/>
          </w:tcPr>
          <w:p w14:paraId="14C73507" w14:textId="67EE2C76" w:rsidR="00007603" w:rsidRPr="00E06DDE" w:rsidRDefault="00007603" w:rsidP="002160D3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E06DDE">
              <w:rPr>
                <w:rFonts w:ascii="Angsana New" w:hAnsi="Angsana New" w:cs="Angsana New" w:hint="cs"/>
                <w:i/>
                <w:iCs/>
                <w:sz w:val="28"/>
                <w:szCs w:val="28"/>
                <w:lang w:val="en-US" w:bidi="th-TH"/>
              </w:rPr>
              <w:t>(</w:t>
            </w:r>
            <w:r w:rsidRPr="00E06DD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E06DDE">
              <w:rPr>
                <w:rFonts w:ascii="Angsana New" w:hAnsi="Angsana New" w:cs="Angsana New" w:hint="cs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2160D3" w:rsidRPr="00D14A3F" w14:paraId="3C5023FF" w14:textId="394A061D" w:rsidTr="00E06DDE">
        <w:tc>
          <w:tcPr>
            <w:tcW w:w="3057" w:type="dxa"/>
            <w:vAlign w:val="bottom"/>
          </w:tcPr>
          <w:p w14:paraId="08A3786B" w14:textId="6F140BA9" w:rsidR="002160D3" w:rsidRPr="00D14A3F" w:rsidRDefault="002160D3" w:rsidP="002160D3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14A3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C82D7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899" w:type="dxa"/>
            <w:vAlign w:val="bottom"/>
          </w:tcPr>
          <w:p w14:paraId="024F5793" w14:textId="77777777" w:rsidR="002160D3" w:rsidRPr="00D14A3F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8DF4672" w14:textId="77777777" w:rsidR="002160D3" w:rsidRPr="00D14A3F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89E450D" w14:textId="77777777" w:rsidR="002160D3" w:rsidRPr="00D14A3F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1ACBF910" w14:textId="77777777" w:rsidR="002160D3" w:rsidRPr="00D14A3F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1E1E9F86" w14:textId="77777777" w:rsidR="002160D3" w:rsidRPr="00D14A3F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17DAA0D0" w14:textId="77777777" w:rsidR="002160D3" w:rsidRPr="00D14A3F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21" w:type="dxa"/>
            <w:vAlign w:val="bottom"/>
          </w:tcPr>
          <w:p w14:paraId="395809D4" w14:textId="77777777" w:rsidR="002160D3" w:rsidRPr="00E06DDE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017DE1B0" w14:textId="77777777" w:rsidR="002160D3" w:rsidRPr="00D14A3F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5547BDFB" w14:textId="77777777" w:rsidR="002160D3" w:rsidRPr="00D14A3F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DD9B60" w14:textId="77777777" w:rsidR="002160D3" w:rsidRPr="00D14A3F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7" w:type="dxa"/>
          </w:tcPr>
          <w:p w14:paraId="67D965B1" w14:textId="1630E569" w:rsidR="002160D3" w:rsidRPr="00D14A3F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160D3" w:rsidRPr="00D14A3F" w14:paraId="772ACE0B" w14:textId="1A1F2B5E" w:rsidTr="00E06DDE">
        <w:tc>
          <w:tcPr>
            <w:tcW w:w="3057" w:type="dxa"/>
            <w:vAlign w:val="bottom"/>
          </w:tcPr>
          <w:p w14:paraId="6981BC76" w14:textId="77777777" w:rsidR="002160D3" w:rsidRPr="00D14A3F" w:rsidRDefault="002160D3" w:rsidP="002160D3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14A3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899" w:type="dxa"/>
            <w:vAlign w:val="bottom"/>
          </w:tcPr>
          <w:p w14:paraId="3127D801" w14:textId="77777777" w:rsidR="002160D3" w:rsidRPr="00D14A3F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0966FBC" w14:textId="77777777" w:rsidR="002160D3" w:rsidRPr="00D14A3F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649632E" w14:textId="77777777" w:rsidR="002160D3" w:rsidRPr="00D14A3F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486E940F" w14:textId="77777777" w:rsidR="002160D3" w:rsidRPr="00D14A3F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5532CDB4" w14:textId="77777777" w:rsidR="002160D3" w:rsidRPr="00D14A3F" w:rsidRDefault="002160D3" w:rsidP="001F514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190A4C75" w14:textId="77777777" w:rsidR="002160D3" w:rsidRPr="00D14A3F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21" w:type="dxa"/>
            <w:vAlign w:val="bottom"/>
          </w:tcPr>
          <w:p w14:paraId="3B23E4B8" w14:textId="77777777" w:rsidR="002160D3" w:rsidRPr="00E06DDE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6B0A33DE" w14:textId="77777777" w:rsidR="002160D3" w:rsidRPr="00D14A3F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0174C15D" w14:textId="77777777" w:rsidR="002160D3" w:rsidRPr="00D14A3F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F447AA" w14:textId="77777777" w:rsidR="002160D3" w:rsidRPr="00D14A3F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7" w:type="dxa"/>
          </w:tcPr>
          <w:p w14:paraId="38CF767D" w14:textId="0C9E9CDB" w:rsidR="002160D3" w:rsidRPr="00D14A3F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B21EC" w:rsidRPr="00D14A3F" w14:paraId="1A34AF5D" w14:textId="0A015BE0" w:rsidTr="00E06DDE">
        <w:tc>
          <w:tcPr>
            <w:tcW w:w="3057" w:type="dxa"/>
            <w:shd w:val="clear" w:color="auto" w:fill="auto"/>
            <w:vAlign w:val="bottom"/>
          </w:tcPr>
          <w:p w14:paraId="79F01FE6" w14:textId="137736BA" w:rsidR="000B21EC" w:rsidRPr="00D14A3F" w:rsidRDefault="000B21EC" w:rsidP="000B21EC">
            <w:pPr>
              <w:tabs>
                <w:tab w:val="clear" w:pos="2580"/>
                <w:tab w:val="clear" w:pos="2807"/>
                <w:tab w:val="left" w:pos="2589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D14A3F">
              <w:rPr>
                <w:rFonts w:ascii="Angsana New" w:hAnsi="Angsana New" w:hint="cs"/>
                <w:sz w:val="28"/>
                <w:szCs w:val="28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899" w:type="dxa"/>
            <w:vAlign w:val="bottom"/>
          </w:tcPr>
          <w:p w14:paraId="0C04A64E" w14:textId="1CF745B1" w:rsidR="000B21EC" w:rsidRPr="00D0724C" w:rsidRDefault="000B21EC" w:rsidP="000B21EC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0724C">
              <w:rPr>
                <w:rFonts w:ascii="Angsana New" w:hAnsi="Angsana New" w:cs="Angsana New"/>
                <w:sz w:val="28"/>
                <w:szCs w:val="28"/>
              </w:rPr>
              <w:t>666,936</w:t>
            </w:r>
          </w:p>
        </w:tc>
        <w:tc>
          <w:tcPr>
            <w:tcW w:w="270" w:type="dxa"/>
            <w:vAlign w:val="bottom"/>
          </w:tcPr>
          <w:p w14:paraId="296CB99B" w14:textId="77777777" w:rsidR="000B21EC" w:rsidRPr="00D0724C" w:rsidRDefault="000B21EC" w:rsidP="000B21E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B193CC9" w14:textId="35328EF2" w:rsidR="000B21EC" w:rsidRPr="00D0724C" w:rsidRDefault="00C05C14" w:rsidP="000B21E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05C1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115</w:t>
            </w:r>
            <w:r w:rsidRPr="00C05C14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C05C1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564</w:t>
            </w:r>
          </w:p>
        </w:tc>
        <w:tc>
          <w:tcPr>
            <w:tcW w:w="249" w:type="dxa"/>
            <w:vAlign w:val="bottom"/>
          </w:tcPr>
          <w:p w14:paraId="223DBDD1" w14:textId="77777777" w:rsidR="000B21EC" w:rsidRPr="00D0724C" w:rsidRDefault="000B21EC" w:rsidP="000B21EC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15" w:type="dxa"/>
            <w:vAlign w:val="bottom"/>
          </w:tcPr>
          <w:p w14:paraId="35A7C9C0" w14:textId="3C5834E9" w:rsidR="000B21EC" w:rsidRPr="00D0724C" w:rsidRDefault="00D0724C" w:rsidP="000B21E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0724C">
              <w:rPr>
                <w:rFonts w:ascii="Angsana New" w:hAnsi="Angsana New" w:cs="Angsana New"/>
                <w:sz w:val="28"/>
                <w:szCs w:val="28"/>
              </w:rPr>
              <w:t>(6</w:t>
            </w:r>
            <w:r w:rsidR="00C05C14">
              <w:rPr>
                <w:rFonts w:ascii="Angsana New" w:hAnsi="Angsana New" w:cs="Angsana New"/>
                <w:sz w:val="28"/>
                <w:szCs w:val="28"/>
              </w:rPr>
              <w:t>65</w:t>
            </w:r>
            <w:r w:rsidRPr="00D0724C">
              <w:rPr>
                <w:rFonts w:ascii="Angsana New" w:hAnsi="Angsana New" w:cs="Angsana New"/>
                <w:sz w:val="28"/>
                <w:szCs w:val="28"/>
              </w:rPr>
              <w:t>,000)</w:t>
            </w:r>
          </w:p>
        </w:tc>
        <w:tc>
          <w:tcPr>
            <w:tcW w:w="244" w:type="dxa"/>
            <w:vAlign w:val="bottom"/>
          </w:tcPr>
          <w:p w14:paraId="00F3A7E4" w14:textId="77777777" w:rsidR="000B21EC" w:rsidRPr="00D0724C" w:rsidRDefault="000B21EC" w:rsidP="000B21EC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21" w:type="dxa"/>
            <w:vAlign w:val="bottom"/>
          </w:tcPr>
          <w:p w14:paraId="1E7C80D7" w14:textId="6C1119E2" w:rsidR="000B21EC" w:rsidRPr="00E06DDE" w:rsidRDefault="00D0724C" w:rsidP="000B21E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8"/>
                <w:szCs w:val="28"/>
              </w:rPr>
            </w:pPr>
            <w:r w:rsidRPr="00E06DDE">
              <w:rPr>
                <w:rFonts w:ascii="Angsana New" w:hAnsi="Angsana New" w:cs="Angsana New"/>
                <w:sz w:val="28"/>
                <w:szCs w:val="28"/>
              </w:rPr>
              <w:t>(2,688)</w:t>
            </w:r>
          </w:p>
        </w:tc>
        <w:tc>
          <w:tcPr>
            <w:tcW w:w="249" w:type="dxa"/>
            <w:vAlign w:val="bottom"/>
          </w:tcPr>
          <w:p w14:paraId="296775A0" w14:textId="77777777" w:rsidR="000B21EC" w:rsidRPr="00D0724C" w:rsidRDefault="000B21EC" w:rsidP="000B21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01183EFA" w14:textId="0A327827" w:rsidR="000B21EC" w:rsidRPr="00D0724C" w:rsidRDefault="00D0724C" w:rsidP="000B21E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072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506,206</w:t>
            </w:r>
          </w:p>
        </w:tc>
        <w:tc>
          <w:tcPr>
            <w:tcW w:w="270" w:type="dxa"/>
          </w:tcPr>
          <w:p w14:paraId="0A8A9CED" w14:textId="77777777" w:rsidR="000B21EC" w:rsidRPr="00D0724C" w:rsidRDefault="000B21EC" w:rsidP="000B21E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7" w:type="dxa"/>
            <w:vAlign w:val="bottom"/>
          </w:tcPr>
          <w:p w14:paraId="712E5845" w14:textId="76E09117" w:rsidR="000B21EC" w:rsidRPr="00D0724C" w:rsidRDefault="00D0724C" w:rsidP="000B21E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0724C">
              <w:rPr>
                <w:rFonts w:ascii="Angsana New" w:hAnsi="Angsana New" w:cs="Angsana New"/>
                <w:sz w:val="28"/>
                <w:szCs w:val="28"/>
              </w:rPr>
              <w:t>621,018</w:t>
            </w:r>
          </w:p>
        </w:tc>
      </w:tr>
      <w:tr w:rsidR="000B21EC" w:rsidRPr="00D14A3F" w14:paraId="1BA94465" w14:textId="77777777" w:rsidTr="00E06DDE">
        <w:tc>
          <w:tcPr>
            <w:tcW w:w="3057" w:type="dxa"/>
            <w:shd w:val="clear" w:color="auto" w:fill="auto"/>
            <w:vAlign w:val="bottom"/>
          </w:tcPr>
          <w:p w14:paraId="3477DC15" w14:textId="5F7B341E" w:rsidR="000B21EC" w:rsidRPr="00D14A3F" w:rsidRDefault="000B21EC" w:rsidP="000B21EC">
            <w:pPr>
              <w:tabs>
                <w:tab w:val="clear" w:pos="2580"/>
                <w:tab w:val="left" w:pos="2589"/>
              </w:tabs>
              <w:ind w:left="159" w:hanging="159"/>
              <w:rPr>
                <w:rFonts w:ascii="Angsana New" w:hAnsi="Angsana New"/>
                <w:sz w:val="28"/>
                <w:szCs w:val="28"/>
                <w:cs/>
              </w:rPr>
            </w:pPr>
            <w:r w:rsidRPr="00D14A3F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พันธบัตรรัฐบาลที่วัดมูลค่าด้วย</w:t>
            </w:r>
            <w:r w:rsidRPr="00D14A3F">
              <w:rPr>
                <w:rFonts w:ascii="Angsana New" w:hAnsi="Angsana New" w:hint="cs"/>
                <w:sz w:val="28"/>
                <w:szCs w:val="28"/>
              </w:rPr>
              <w:br/>
            </w:r>
            <w:r w:rsidRPr="00D14A3F">
              <w:rPr>
                <w:rFonts w:ascii="Angsana New" w:hAnsi="Angsana New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542E1E0" w14:textId="3D3DE80D" w:rsidR="000B21EC" w:rsidRPr="000B21EC" w:rsidRDefault="000B21EC" w:rsidP="000B21EC">
            <w:pPr>
              <w:pStyle w:val="acctfourfigures"/>
              <w:tabs>
                <w:tab w:val="clear" w:pos="765"/>
                <w:tab w:val="decimal" w:pos="424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0B21E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1E03CD2" w14:textId="77777777" w:rsidR="000B21EC" w:rsidRPr="000B21EC" w:rsidRDefault="000B21EC" w:rsidP="000B21E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28A143D" w14:textId="1E559888" w:rsidR="000B21EC" w:rsidRPr="000B21EC" w:rsidRDefault="000B21EC" w:rsidP="000B21EC">
            <w:pPr>
              <w:pStyle w:val="acctfourfigures"/>
              <w:tabs>
                <w:tab w:val="clear" w:pos="765"/>
                <w:tab w:val="decimal" w:pos="338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B21EC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49" w:type="dxa"/>
            <w:vAlign w:val="bottom"/>
          </w:tcPr>
          <w:p w14:paraId="76373ABA" w14:textId="77777777" w:rsidR="000B21EC" w:rsidRPr="000B21EC" w:rsidRDefault="000B21EC" w:rsidP="000B21EC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3FD4F837" w14:textId="54C95E0A" w:rsidR="000B21EC" w:rsidRPr="000B21EC" w:rsidRDefault="000B21EC" w:rsidP="000B21E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0B21E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4" w:type="dxa"/>
            <w:vAlign w:val="bottom"/>
          </w:tcPr>
          <w:p w14:paraId="68433F8D" w14:textId="77777777" w:rsidR="000B21EC" w:rsidRPr="000B21EC" w:rsidRDefault="000B21EC" w:rsidP="000B21EC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76EA01CD" w14:textId="109E04D4" w:rsidR="000B21EC" w:rsidRPr="00E06DDE" w:rsidRDefault="000B21EC" w:rsidP="000B21E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8"/>
                <w:szCs w:val="28"/>
              </w:rPr>
            </w:pPr>
            <w:r w:rsidRPr="00E06DDE">
              <w:rPr>
                <w:rFonts w:ascii="Angsana New" w:hAnsi="Angsana New" w:cs="Angsana New"/>
                <w:sz w:val="28"/>
                <w:szCs w:val="28"/>
              </w:rPr>
              <w:t>(1)</w:t>
            </w:r>
          </w:p>
        </w:tc>
        <w:tc>
          <w:tcPr>
            <w:tcW w:w="249" w:type="dxa"/>
            <w:vAlign w:val="bottom"/>
          </w:tcPr>
          <w:p w14:paraId="0A53FFCD" w14:textId="77777777" w:rsidR="000B21EC" w:rsidRPr="000B21EC" w:rsidRDefault="000B21EC" w:rsidP="000B21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5389055B" w14:textId="217B585E" w:rsidR="000B21EC" w:rsidRPr="000B21EC" w:rsidRDefault="000B21EC" w:rsidP="000B21E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3,003</w:t>
            </w:r>
          </w:p>
        </w:tc>
        <w:tc>
          <w:tcPr>
            <w:tcW w:w="270" w:type="dxa"/>
          </w:tcPr>
          <w:p w14:paraId="4A9F6281" w14:textId="77777777" w:rsidR="000B21EC" w:rsidRPr="000B21EC" w:rsidRDefault="000B21EC" w:rsidP="000B21E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</w:tcPr>
          <w:p w14:paraId="5F92BEA9" w14:textId="6CF49138" w:rsidR="000B21EC" w:rsidRPr="000B21EC" w:rsidRDefault="000B21EC" w:rsidP="000B21E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3,002</w:t>
            </w:r>
          </w:p>
        </w:tc>
      </w:tr>
      <w:tr w:rsidR="00D0724C" w:rsidRPr="00D14A3F" w14:paraId="6F3217FB" w14:textId="77777777" w:rsidTr="00E06DDE">
        <w:tc>
          <w:tcPr>
            <w:tcW w:w="3057" w:type="dxa"/>
            <w:shd w:val="clear" w:color="auto" w:fill="auto"/>
            <w:vAlign w:val="bottom"/>
          </w:tcPr>
          <w:p w14:paraId="36485609" w14:textId="148B45BB" w:rsidR="00D0724C" w:rsidRPr="00D14A3F" w:rsidRDefault="00D0724C" w:rsidP="00D0724C">
            <w:pPr>
              <w:tabs>
                <w:tab w:val="clear" w:pos="2580"/>
                <w:tab w:val="clear" w:pos="2807"/>
                <w:tab w:val="left" w:pos="2589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D14A3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10195696" w14:textId="4A96229B" w:rsidR="00D0724C" w:rsidRPr="000B21EC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D5FD1">
              <w:rPr>
                <w:rFonts w:ascii="Angsana New" w:hAnsi="Angsana New" w:cs="Angsana New"/>
                <w:b/>
                <w:bCs/>
                <w:sz w:val="28"/>
                <w:szCs w:val="28"/>
              </w:rPr>
              <w:t>666,936</w:t>
            </w:r>
          </w:p>
        </w:tc>
        <w:tc>
          <w:tcPr>
            <w:tcW w:w="270" w:type="dxa"/>
            <w:vAlign w:val="bottom"/>
          </w:tcPr>
          <w:p w14:paraId="371B7EA0" w14:textId="77777777" w:rsidR="00D0724C" w:rsidRPr="00876D42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4D59A91" w14:textId="344B9684" w:rsidR="00D0724C" w:rsidRPr="003A252A" w:rsidRDefault="00C05C14" w:rsidP="00D0724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A252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115</w:t>
            </w:r>
            <w:r w:rsidRPr="003A252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3A252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564</w:t>
            </w:r>
          </w:p>
        </w:tc>
        <w:tc>
          <w:tcPr>
            <w:tcW w:w="249" w:type="dxa"/>
            <w:vAlign w:val="bottom"/>
          </w:tcPr>
          <w:p w14:paraId="0197695F" w14:textId="77777777" w:rsidR="00D0724C" w:rsidRPr="003A252A" w:rsidRDefault="00D0724C" w:rsidP="00D0724C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vAlign w:val="bottom"/>
          </w:tcPr>
          <w:p w14:paraId="28B219EF" w14:textId="5E518FB0" w:rsidR="00D0724C" w:rsidRPr="003A252A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A25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(6</w:t>
            </w:r>
            <w:r w:rsidR="00C05C14" w:rsidRPr="003A25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65</w:t>
            </w:r>
            <w:r w:rsidRPr="003A25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,000)</w:t>
            </w:r>
          </w:p>
        </w:tc>
        <w:tc>
          <w:tcPr>
            <w:tcW w:w="244" w:type="dxa"/>
            <w:vAlign w:val="bottom"/>
          </w:tcPr>
          <w:p w14:paraId="5399B70C" w14:textId="77777777" w:rsidR="00D0724C" w:rsidRPr="003A252A" w:rsidRDefault="00D0724C" w:rsidP="00D0724C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4B1028CE" w14:textId="0AFDD825" w:rsidR="00D0724C" w:rsidRPr="00E06DDE" w:rsidRDefault="00D0724C" w:rsidP="00D0724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06DDE">
              <w:rPr>
                <w:rFonts w:ascii="Angsana New" w:hAnsi="Angsana New" w:cs="Angsana New"/>
                <w:b/>
                <w:bCs/>
                <w:sz w:val="28"/>
                <w:szCs w:val="28"/>
              </w:rPr>
              <w:t>(2,689)</w:t>
            </w:r>
          </w:p>
        </w:tc>
        <w:tc>
          <w:tcPr>
            <w:tcW w:w="249" w:type="dxa"/>
            <w:vAlign w:val="bottom"/>
          </w:tcPr>
          <w:p w14:paraId="45FA361C" w14:textId="77777777" w:rsidR="00D0724C" w:rsidRPr="00876D42" w:rsidRDefault="00D0724C" w:rsidP="00D072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vAlign w:val="bottom"/>
          </w:tcPr>
          <w:p w14:paraId="2AFAB0C2" w14:textId="12623513" w:rsidR="00D0724C" w:rsidRPr="00876D42" w:rsidRDefault="00D0724C" w:rsidP="00D0724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0724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509,2</w:t>
            </w:r>
            <w:r w:rsidR="00C05C1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09</w:t>
            </w:r>
          </w:p>
        </w:tc>
        <w:tc>
          <w:tcPr>
            <w:tcW w:w="270" w:type="dxa"/>
          </w:tcPr>
          <w:p w14:paraId="6E5BBB1F" w14:textId="77777777" w:rsidR="00D0724C" w:rsidRPr="00876D42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  <w:vAlign w:val="bottom"/>
          </w:tcPr>
          <w:p w14:paraId="50267A63" w14:textId="0621AD61" w:rsidR="00D0724C" w:rsidRPr="00876D42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0724C">
              <w:rPr>
                <w:rFonts w:ascii="Angsana New" w:hAnsi="Angsana New" w:cs="Angsana New"/>
                <w:b/>
                <w:bCs/>
                <w:sz w:val="28"/>
                <w:szCs w:val="28"/>
              </w:rPr>
              <w:t>624,020</w:t>
            </w:r>
          </w:p>
        </w:tc>
      </w:tr>
      <w:tr w:rsidR="00D0724C" w:rsidRPr="00D14A3F" w14:paraId="078E07B1" w14:textId="35DD6982" w:rsidTr="00E06DDE">
        <w:tc>
          <w:tcPr>
            <w:tcW w:w="3057" w:type="dxa"/>
            <w:vAlign w:val="bottom"/>
          </w:tcPr>
          <w:p w14:paraId="08710AA7" w14:textId="77777777" w:rsidR="00D0724C" w:rsidRPr="00D14A3F" w:rsidRDefault="00D0724C" w:rsidP="00D0724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73B26A01" w14:textId="77777777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E999131" w14:textId="77777777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0463BCC7" w14:textId="77777777" w:rsidR="00D0724C" w:rsidRPr="00D14A3F" w:rsidRDefault="00D0724C" w:rsidP="00D0724C">
            <w:pPr>
              <w:pStyle w:val="acctfourfigures"/>
              <w:tabs>
                <w:tab w:val="decimal" w:pos="710"/>
              </w:tabs>
              <w:spacing w:line="240" w:lineRule="auto"/>
              <w:ind w:right="-11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014DC5B6" w14:textId="77777777" w:rsidR="00D0724C" w:rsidRPr="00D14A3F" w:rsidRDefault="00D0724C" w:rsidP="00D072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  <w:vAlign w:val="bottom"/>
          </w:tcPr>
          <w:p w14:paraId="1FA67910" w14:textId="77777777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507F1927" w14:textId="77777777" w:rsidR="00D0724C" w:rsidRPr="00D14A3F" w:rsidRDefault="00D0724C" w:rsidP="00D072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  <w:vAlign w:val="bottom"/>
          </w:tcPr>
          <w:p w14:paraId="36F4D74E" w14:textId="77777777" w:rsidR="00D0724C" w:rsidRPr="00E06DDE" w:rsidRDefault="00D0724C" w:rsidP="00D0724C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69F49D4E" w14:textId="77777777" w:rsidR="00D0724C" w:rsidRPr="00D14A3F" w:rsidRDefault="00D0724C" w:rsidP="00D072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  <w:vAlign w:val="bottom"/>
          </w:tcPr>
          <w:p w14:paraId="6843AE99" w14:textId="77777777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264676" w14:textId="77777777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vAlign w:val="bottom"/>
          </w:tcPr>
          <w:p w14:paraId="0A25792C" w14:textId="258A7138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0724C" w:rsidRPr="00D14A3F" w14:paraId="29C38AEE" w14:textId="5AA63166" w:rsidTr="00E06DDE">
        <w:tc>
          <w:tcPr>
            <w:tcW w:w="3057" w:type="dxa"/>
            <w:vAlign w:val="bottom"/>
            <w:hideMark/>
          </w:tcPr>
          <w:p w14:paraId="6EC9B830" w14:textId="77777777" w:rsidR="00D0724C" w:rsidRPr="00D14A3F" w:rsidRDefault="00D0724C" w:rsidP="00D0724C">
            <w:pPr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14A3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899" w:type="dxa"/>
            <w:vAlign w:val="bottom"/>
          </w:tcPr>
          <w:p w14:paraId="4BABEDB1" w14:textId="77777777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DCA7AA4" w14:textId="77777777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BCFA929" w14:textId="77777777" w:rsidR="00D0724C" w:rsidRPr="00D14A3F" w:rsidRDefault="00D0724C" w:rsidP="00D0724C">
            <w:pPr>
              <w:pStyle w:val="acctfourfigures"/>
              <w:tabs>
                <w:tab w:val="decimal" w:pos="710"/>
              </w:tabs>
              <w:spacing w:line="240" w:lineRule="atLeast"/>
              <w:ind w:right="-11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689983F3" w14:textId="77777777" w:rsidR="00D0724C" w:rsidRPr="00D14A3F" w:rsidRDefault="00D0724C" w:rsidP="00D072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6467FD6E" w14:textId="77777777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4" w:type="dxa"/>
            <w:vAlign w:val="bottom"/>
          </w:tcPr>
          <w:p w14:paraId="04726458" w14:textId="77777777" w:rsidR="00D0724C" w:rsidRPr="00D14A3F" w:rsidRDefault="00D0724C" w:rsidP="00D072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21" w:type="dxa"/>
            <w:vAlign w:val="bottom"/>
          </w:tcPr>
          <w:p w14:paraId="33802F5A" w14:textId="77777777" w:rsidR="00D0724C" w:rsidRPr="00E06DDE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7A5700D" w14:textId="77777777" w:rsidR="00D0724C" w:rsidRPr="00D14A3F" w:rsidRDefault="00D0724C" w:rsidP="00D072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00C89332" w14:textId="77777777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2438A9" w14:textId="77777777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7" w:type="dxa"/>
          </w:tcPr>
          <w:p w14:paraId="34C1FA89" w14:textId="166A03E5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0724C" w:rsidRPr="00D14A3F" w14:paraId="35155A48" w14:textId="10B52381" w:rsidTr="00E06DDE">
        <w:tc>
          <w:tcPr>
            <w:tcW w:w="3057" w:type="dxa"/>
            <w:vAlign w:val="bottom"/>
            <w:hideMark/>
          </w:tcPr>
          <w:p w14:paraId="4A1ED326" w14:textId="371667D9" w:rsidR="00D0724C" w:rsidRPr="00D14A3F" w:rsidRDefault="00D0724C" w:rsidP="00D0724C">
            <w:pPr>
              <w:tabs>
                <w:tab w:val="clear" w:pos="2807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D14A3F">
              <w:rPr>
                <w:rFonts w:ascii="Angsana New" w:hAnsi="Angsana New" w:hint="cs"/>
                <w:sz w:val="28"/>
                <w:szCs w:val="28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  <w:vAlign w:val="bottom"/>
          </w:tcPr>
          <w:p w14:paraId="1B973DD0" w14:textId="15870201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E0E56">
              <w:rPr>
                <w:rFonts w:ascii="Angsana New" w:hAnsi="Angsana New" w:cs="Angsana New"/>
                <w:sz w:val="28"/>
                <w:szCs w:val="28"/>
              </w:rPr>
              <w:t>906,79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142B0259" w14:textId="77777777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105C322" w14:textId="6F7AEDD6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072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195,17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49" w:type="dxa"/>
            <w:vAlign w:val="bottom"/>
          </w:tcPr>
          <w:p w14:paraId="651BCF08" w14:textId="77777777" w:rsidR="00D0724C" w:rsidRPr="00D14A3F" w:rsidRDefault="00D0724C" w:rsidP="00D072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right w:val="nil"/>
            </w:tcBorders>
            <w:vAlign w:val="bottom"/>
          </w:tcPr>
          <w:p w14:paraId="76E26462" w14:textId="5A032BD8" w:rsidR="00D0724C" w:rsidRPr="00D14A3F" w:rsidRDefault="00D0724C" w:rsidP="00D0724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4" w:type="dxa"/>
            <w:vAlign w:val="bottom"/>
          </w:tcPr>
          <w:p w14:paraId="6631F4D1" w14:textId="77777777" w:rsidR="00D0724C" w:rsidRPr="00D14A3F" w:rsidRDefault="00D0724C" w:rsidP="00D072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2589E173" w14:textId="08C26659" w:rsidR="00D0724C" w:rsidRPr="00D14A3F" w:rsidRDefault="00D0724C" w:rsidP="00D0724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8"/>
                <w:szCs w:val="28"/>
              </w:rPr>
            </w:pPr>
            <w:r w:rsidRPr="00D0724C">
              <w:rPr>
                <w:rFonts w:ascii="Angsana New" w:hAnsi="Angsana New" w:cs="Angsana New"/>
                <w:sz w:val="28"/>
                <w:szCs w:val="28"/>
              </w:rPr>
              <w:t>167</w:t>
            </w:r>
          </w:p>
        </w:tc>
        <w:tc>
          <w:tcPr>
            <w:tcW w:w="249" w:type="dxa"/>
            <w:vAlign w:val="bottom"/>
          </w:tcPr>
          <w:p w14:paraId="359AC55B" w14:textId="77777777" w:rsidR="00D0724C" w:rsidRPr="00D14A3F" w:rsidRDefault="00D0724C" w:rsidP="00D072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0D91FFF7" w14:textId="3B0F6E6E" w:rsidR="00D0724C" w:rsidRPr="00D14A3F" w:rsidRDefault="00D0724C" w:rsidP="00D0724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8"/>
                <w:szCs w:val="28"/>
              </w:rPr>
            </w:pPr>
            <w:r w:rsidRPr="00D0724C">
              <w:rPr>
                <w:rFonts w:ascii="Angsana New" w:hAnsi="Angsana New" w:cs="Angsana New"/>
                <w:sz w:val="28"/>
                <w:szCs w:val="28"/>
              </w:rPr>
              <w:t>(506,206)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6A298E6" w14:textId="77777777" w:rsidR="00D0724C" w:rsidRPr="00D14A3F" w:rsidRDefault="00D0724C" w:rsidP="00D0724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7" w:type="dxa"/>
            <w:tcBorders>
              <w:top w:val="nil"/>
              <w:left w:val="nil"/>
              <w:right w:val="nil"/>
            </w:tcBorders>
            <w:vAlign w:val="bottom"/>
          </w:tcPr>
          <w:p w14:paraId="101FB527" w14:textId="2098CA5E" w:rsidR="00D0724C" w:rsidRPr="00D14A3F" w:rsidRDefault="00D0724C" w:rsidP="00D0724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D0724C">
              <w:rPr>
                <w:rFonts w:ascii="Angsana New" w:hAnsi="Angsana New" w:cs="Angsana New"/>
                <w:sz w:val="28"/>
                <w:szCs w:val="28"/>
              </w:rPr>
              <w:t>595,93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D0724C" w:rsidRPr="00D14A3F" w14:paraId="64BBE948" w14:textId="2B754FDE" w:rsidTr="00E06DDE">
        <w:tc>
          <w:tcPr>
            <w:tcW w:w="3057" w:type="dxa"/>
            <w:vAlign w:val="bottom"/>
          </w:tcPr>
          <w:p w14:paraId="0C02EB62" w14:textId="43CEDB47" w:rsidR="00D0724C" w:rsidRPr="00D14A3F" w:rsidRDefault="00D0724C" w:rsidP="00D0724C">
            <w:pPr>
              <w:ind w:left="159" w:hanging="159"/>
              <w:rPr>
                <w:rFonts w:ascii="Angsana New" w:hAnsi="Angsana New"/>
                <w:sz w:val="28"/>
                <w:szCs w:val="28"/>
                <w:cs/>
              </w:rPr>
            </w:pPr>
            <w:r w:rsidRPr="00D14A3F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พันธบัตรรัฐบาลที่วัดมูลค่าด้วย</w:t>
            </w:r>
            <w:r w:rsidRPr="00D14A3F">
              <w:rPr>
                <w:rFonts w:ascii="Angsana New" w:hAnsi="Angsana New" w:hint="cs"/>
                <w:sz w:val="28"/>
                <w:szCs w:val="28"/>
              </w:rPr>
              <w:br/>
            </w:r>
            <w:r w:rsidRPr="00D14A3F">
              <w:rPr>
                <w:rFonts w:ascii="Angsana New" w:hAnsi="Angsana New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0CB6D6" w14:textId="7764A3A5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3,006</w:t>
            </w:r>
          </w:p>
        </w:tc>
        <w:tc>
          <w:tcPr>
            <w:tcW w:w="270" w:type="dxa"/>
            <w:vAlign w:val="bottom"/>
          </w:tcPr>
          <w:p w14:paraId="6DCF1E55" w14:textId="77777777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CBA6FA" w14:textId="68A0EBD3" w:rsidR="00D0724C" w:rsidRPr="00D14A3F" w:rsidRDefault="00D0724C" w:rsidP="00D0724C">
            <w:pPr>
              <w:pStyle w:val="acctfourfigures"/>
              <w:tabs>
                <w:tab w:val="clear" w:pos="765"/>
                <w:tab w:val="decimal" w:pos="338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48D1A7A7" w14:textId="77777777" w:rsidR="00D0724C" w:rsidRPr="00D14A3F" w:rsidRDefault="00D0724C" w:rsidP="00D072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197B8C" w14:textId="0083FBB0" w:rsidR="00D0724C" w:rsidRPr="00D14A3F" w:rsidRDefault="00D0724C" w:rsidP="00D0724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4" w:type="dxa"/>
            <w:vAlign w:val="bottom"/>
          </w:tcPr>
          <w:p w14:paraId="22A58772" w14:textId="77777777" w:rsidR="00D0724C" w:rsidRPr="00D14A3F" w:rsidRDefault="00D0724C" w:rsidP="00D072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49F53C" w14:textId="7A8E936B" w:rsidR="00D0724C" w:rsidRPr="00D14A3F" w:rsidRDefault="00D0724C" w:rsidP="00D0724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(3)</w:t>
            </w:r>
          </w:p>
        </w:tc>
        <w:tc>
          <w:tcPr>
            <w:tcW w:w="249" w:type="dxa"/>
            <w:vAlign w:val="bottom"/>
          </w:tcPr>
          <w:p w14:paraId="0751C9F4" w14:textId="77777777" w:rsidR="00D0724C" w:rsidRPr="00D14A3F" w:rsidRDefault="00D0724C" w:rsidP="00D072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BD503C" w14:textId="65B4EACF" w:rsidR="00D0724C" w:rsidRPr="00D14A3F" w:rsidRDefault="00D0724C" w:rsidP="00D0724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(3,003)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73CAFFF" w14:textId="77777777" w:rsidR="00D0724C" w:rsidRPr="00D14A3F" w:rsidRDefault="00D0724C" w:rsidP="00D0724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85C20D" w14:textId="625B2FFB" w:rsidR="00D0724C" w:rsidRPr="00D14A3F" w:rsidRDefault="00D0724C" w:rsidP="00D0724C">
            <w:pPr>
              <w:pStyle w:val="acctfourfigures"/>
              <w:tabs>
                <w:tab w:val="clear" w:pos="765"/>
                <w:tab w:val="decimal" w:pos="424"/>
              </w:tabs>
              <w:spacing w:line="360" w:lineRule="exact"/>
              <w:ind w:left="-471" w:hanging="9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D0724C" w:rsidRPr="00D14A3F" w14:paraId="3D1BC43F" w14:textId="7C7254B8" w:rsidTr="00E06DDE">
        <w:tc>
          <w:tcPr>
            <w:tcW w:w="3057" w:type="dxa"/>
            <w:vAlign w:val="bottom"/>
          </w:tcPr>
          <w:p w14:paraId="17F1670B" w14:textId="77777777" w:rsidR="00D0724C" w:rsidRPr="00D14A3F" w:rsidRDefault="00D0724C" w:rsidP="00D0724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14A3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0ADC73" w14:textId="6AE6F57D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E0E5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909,80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72B7FE3E" w14:textId="77777777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A181E5" w14:textId="1422CB69" w:rsidR="00D0724C" w:rsidRPr="00D14A3F" w:rsidRDefault="00C05C14" w:rsidP="00D0724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05C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195,179</w:t>
            </w:r>
          </w:p>
        </w:tc>
        <w:tc>
          <w:tcPr>
            <w:tcW w:w="249" w:type="dxa"/>
            <w:vAlign w:val="bottom"/>
          </w:tcPr>
          <w:p w14:paraId="2A00DAED" w14:textId="77777777" w:rsidR="00D0724C" w:rsidRPr="00D14A3F" w:rsidRDefault="00D0724C" w:rsidP="00D072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DB7A6E" w14:textId="116D2B41" w:rsidR="00D0724C" w:rsidRPr="00C05C14" w:rsidRDefault="00C05C14" w:rsidP="00D0724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4" w:type="dxa"/>
            <w:vAlign w:val="bottom"/>
          </w:tcPr>
          <w:p w14:paraId="67F4C0F9" w14:textId="77777777" w:rsidR="00D0724C" w:rsidRPr="00D14A3F" w:rsidRDefault="00D0724C" w:rsidP="00D072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9C09C4" w14:textId="69474DC2" w:rsidR="00D0724C" w:rsidRPr="00D14A3F" w:rsidRDefault="00C05C14" w:rsidP="00D0724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164</w:t>
            </w:r>
          </w:p>
        </w:tc>
        <w:tc>
          <w:tcPr>
            <w:tcW w:w="249" w:type="dxa"/>
            <w:vAlign w:val="bottom"/>
          </w:tcPr>
          <w:p w14:paraId="042F80F8" w14:textId="77777777" w:rsidR="00D0724C" w:rsidRPr="00D14A3F" w:rsidRDefault="00D0724C" w:rsidP="00D072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7358A0" w14:textId="61C78761" w:rsidR="00D0724C" w:rsidRPr="00D14A3F" w:rsidRDefault="00C05C14" w:rsidP="00D0724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(509,209)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AAFF16" w14:textId="77777777" w:rsidR="00D0724C" w:rsidRPr="00D14A3F" w:rsidRDefault="00D0724C" w:rsidP="00D0724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291B8B" w14:textId="4DB20046" w:rsidR="00D0724C" w:rsidRPr="00D14A3F" w:rsidRDefault="00D0724C" w:rsidP="00D0724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0724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595</w:t>
            </w:r>
            <w:r w:rsidRPr="00D0724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D0724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93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</w:tr>
      <w:tr w:rsidR="00D0724C" w:rsidRPr="00D14A3F" w14:paraId="7EB0786F" w14:textId="77777777" w:rsidTr="00E06DDE">
        <w:tc>
          <w:tcPr>
            <w:tcW w:w="3057" w:type="dxa"/>
            <w:vAlign w:val="bottom"/>
          </w:tcPr>
          <w:p w14:paraId="1841FD9F" w14:textId="53093AD3" w:rsidR="00D0724C" w:rsidRPr="00D14A3F" w:rsidRDefault="00D0724C" w:rsidP="00D07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36AB86B8" w14:textId="77777777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D5BFF08" w14:textId="77777777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D53CCF7" w14:textId="77777777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12EB11B3" w14:textId="77777777" w:rsidR="00D0724C" w:rsidRPr="00D14A3F" w:rsidRDefault="00D0724C" w:rsidP="00D072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5F12BE24" w14:textId="77777777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6D155B2B" w14:textId="77777777" w:rsidR="00D0724C" w:rsidRPr="00D14A3F" w:rsidRDefault="00D0724C" w:rsidP="00D072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21" w:type="dxa"/>
            <w:vAlign w:val="bottom"/>
          </w:tcPr>
          <w:p w14:paraId="675776A2" w14:textId="77777777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216F01FD" w14:textId="77777777" w:rsidR="00D0724C" w:rsidRPr="00D14A3F" w:rsidRDefault="00D0724C" w:rsidP="00D072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3AAC1848" w14:textId="77777777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2C6608" w14:textId="77777777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7" w:type="dxa"/>
          </w:tcPr>
          <w:p w14:paraId="7D5345FA" w14:textId="77777777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0724C" w:rsidRPr="00D14A3F" w14:paraId="212CEA03" w14:textId="77777777" w:rsidTr="00E06DDE">
        <w:tc>
          <w:tcPr>
            <w:tcW w:w="3057" w:type="dxa"/>
            <w:vAlign w:val="bottom"/>
          </w:tcPr>
          <w:p w14:paraId="550D995C" w14:textId="5FB66F55" w:rsidR="00D0724C" w:rsidRPr="00D14A3F" w:rsidRDefault="00D0724C" w:rsidP="00D0724C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14A3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899" w:type="dxa"/>
            <w:vAlign w:val="bottom"/>
          </w:tcPr>
          <w:p w14:paraId="05C130C6" w14:textId="77777777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F78C0F1" w14:textId="77777777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68ED36A" w14:textId="77777777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205158A2" w14:textId="77777777" w:rsidR="00D0724C" w:rsidRPr="00D14A3F" w:rsidRDefault="00D0724C" w:rsidP="00D072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6BC2117F" w14:textId="77777777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0F261C64" w14:textId="77777777" w:rsidR="00D0724C" w:rsidRPr="00D14A3F" w:rsidRDefault="00D0724C" w:rsidP="00D072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21" w:type="dxa"/>
            <w:vAlign w:val="bottom"/>
          </w:tcPr>
          <w:p w14:paraId="441BE77E" w14:textId="77777777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7D8CAB54" w14:textId="77777777" w:rsidR="00D0724C" w:rsidRPr="00D14A3F" w:rsidRDefault="00D0724C" w:rsidP="00D072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1895BE90" w14:textId="77777777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BC5655" w14:textId="77777777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7" w:type="dxa"/>
          </w:tcPr>
          <w:p w14:paraId="2B48C150" w14:textId="77777777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0724C" w:rsidRPr="00D14A3F" w14:paraId="2E9DDCEB" w14:textId="77777777" w:rsidTr="00E06DDE">
        <w:tc>
          <w:tcPr>
            <w:tcW w:w="3057" w:type="dxa"/>
            <w:vAlign w:val="bottom"/>
          </w:tcPr>
          <w:p w14:paraId="531A47A9" w14:textId="77777777" w:rsidR="00D0724C" w:rsidRPr="00D14A3F" w:rsidRDefault="00D0724C" w:rsidP="00D0724C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14A3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899" w:type="dxa"/>
            <w:vAlign w:val="bottom"/>
          </w:tcPr>
          <w:p w14:paraId="323BFEAE" w14:textId="77777777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2A61C59" w14:textId="77777777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99A5294" w14:textId="77777777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305EE636" w14:textId="77777777" w:rsidR="00D0724C" w:rsidRPr="00D14A3F" w:rsidRDefault="00D0724C" w:rsidP="00D072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43B27591" w14:textId="77777777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30550E3F" w14:textId="77777777" w:rsidR="00D0724C" w:rsidRPr="00D14A3F" w:rsidRDefault="00D0724C" w:rsidP="00D072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21" w:type="dxa"/>
            <w:vAlign w:val="bottom"/>
          </w:tcPr>
          <w:p w14:paraId="4A10672B" w14:textId="77777777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7252C61E" w14:textId="77777777" w:rsidR="00D0724C" w:rsidRPr="00D14A3F" w:rsidRDefault="00D0724C" w:rsidP="00D072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6C876382" w14:textId="77777777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0160BF" w14:textId="77777777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7" w:type="dxa"/>
          </w:tcPr>
          <w:p w14:paraId="4CE9563A" w14:textId="77777777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0724C" w:rsidRPr="00D14A3F" w14:paraId="39A6F5DA" w14:textId="77777777" w:rsidTr="00E06DDE">
        <w:tc>
          <w:tcPr>
            <w:tcW w:w="3057" w:type="dxa"/>
            <w:shd w:val="clear" w:color="auto" w:fill="auto"/>
            <w:vAlign w:val="bottom"/>
          </w:tcPr>
          <w:p w14:paraId="6352C19F" w14:textId="2874CA21" w:rsidR="00D0724C" w:rsidRPr="00D14A3F" w:rsidRDefault="00D0724C" w:rsidP="00D0724C">
            <w:pPr>
              <w:tabs>
                <w:tab w:val="clear" w:pos="2807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D14A3F">
              <w:rPr>
                <w:rFonts w:ascii="Angsana New" w:hAnsi="Angsana New" w:hint="cs"/>
                <w:sz w:val="28"/>
                <w:szCs w:val="28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899" w:type="dxa"/>
            <w:vAlign w:val="bottom"/>
          </w:tcPr>
          <w:p w14:paraId="78DAD649" w14:textId="7450D6E2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76D42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344,204</w:t>
            </w:r>
          </w:p>
        </w:tc>
        <w:tc>
          <w:tcPr>
            <w:tcW w:w="270" w:type="dxa"/>
            <w:vAlign w:val="bottom"/>
          </w:tcPr>
          <w:p w14:paraId="7E5BB370" w14:textId="77777777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EFFD8E2" w14:textId="197B25AD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121,708</w:t>
            </w:r>
          </w:p>
        </w:tc>
        <w:tc>
          <w:tcPr>
            <w:tcW w:w="249" w:type="dxa"/>
            <w:vAlign w:val="bottom"/>
          </w:tcPr>
          <w:p w14:paraId="5830200E" w14:textId="77777777" w:rsidR="00D0724C" w:rsidRPr="00D14A3F" w:rsidRDefault="00D0724C" w:rsidP="00D0724C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15" w:type="dxa"/>
            <w:vAlign w:val="bottom"/>
          </w:tcPr>
          <w:p w14:paraId="494A9DA4" w14:textId="3E99E405" w:rsidR="00D0724C" w:rsidRPr="00D14A3F" w:rsidRDefault="00D0724C" w:rsidP="00D0724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8"/>
                <w:szCs w:val="28"/>
              </w:rPr>
            </w:pPr>
            <w:r w:rsidRPr="00876D42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(377,000)</w:t>
            </w:r>
          </w:p>
        </w:tc>
        <w:tc>
          <w:tcPr>
            <w:tcW w:w="244" w:type="dxa"/>
            <w:vAlign w:val="bottom"/>
          </w:tcPr>
          <w:p w14:paraId="4E8E6D46" w14:textId="77777777" w:rsidR="00D0724C" w:rsidRPr="00D14A3F" w:rsidRDefault="00D0724C" w:rsidP="00D0724C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21" w:type="dxa"/>
            <w:vAlign w:val="bottom"/>
          </w:tcPr>
          <w:p w14:paraId="49030852" w14:textId="50B01D56" w:rsidR="00D0724C" w:rsidRPr="00D14A3F" w:rsidRDefault="00D0724C" w:rsidP="00D0724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8"/>
                <w:szCs w:val="28"/>
              </w:rPr>
            </w:pPr>
            <w:r w:rsidRPr="00876D42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(5,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621</w:t>
            </w:r>
            <w:r w:rsidRPr="00876D42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9" w:type="dxa"/>
            <w:vAlign w:val="bottom"/>
          </w:tcPr>
          <w:p w14:paraId="14630F3A" w14:textId="77777777" w:rsidR="00D0724C" w:rsidRPr="00D14A3F" w:rsidRDefault="00D0724C" w:rsidP="00D072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374BEAF4" w14:textId="499474E0" w:rsidR="00D0724C" w:rsidRPr="00D14A3F" w:rsidRDefault="00D0724C" w:rsidP="00D0724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76D42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583,645</w:t>
            </w:r>
          </w:p>
        </w:tc>
        <w:tc>
          <w:tcPr>
            <w:tcW w:w="270" w:type="dxa"/>
          </w:tcPr>
          <w:p w14:paraId="76816608" w14:textId="77777777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7" w:type="dxa"/>
            <w:vAlign w:val="bottom"/>
          </w:tcPr>
          <w:p w14:paraId="5D34477A" w14:textId="4C03CBC3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76D42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66</w:t>
            </w:r>
            <w:r w:rsidRPr="00876D42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936</w:t>
            </w:r>
          </w:p>
        </w:tc>
      </w:tr>
      <w:tr w:rsidR="00D0724C" w:rsidRPr="00D14A3F" w14:paraId="54D6730A" w14:textId="77777777" w:rsidTr="00E06DDE">
        <w:tc>
          <w:tcPr>
            <w:tcW w:w="3057" w:type="dxa"/>
            <w:shd w:val="clear" w:color="auto" w:fill="auto"/>
            <w:vAlign w:val="bottom"/>
          </w:tcPr>
          <w:p w14:paraId="23612F56" w14:textId="77777777" w:rsidR="00D0724C" w:rsidRPr="00D14A3F" w:rsidRDefault="00D0724C" w:rsidP="00D0724C">
            <w:pPr>
              <w:tabs>
                <w:tab w:val="clear" w:pos="2807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6261BBEC" w14:textId="77777777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A734A17" w14:textId="77777777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13EE29C7" w14:textId="77777777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9" w:type="dxa"/>
            <w:vAlign w:val="bottom"/>
          </w:tcPr>
          <w:p w14:paraId="32C56D78" w14:textId="77777777" w:rsidR="00D0724C" w:rsidRPr="00D14A3F" w:rsidRDefault="00D0724C" w:rsidP="00D0724C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  <w:vAlign w:val="bottom"/>
          </w:tcPr>
          <w:p w14:paraId="5B055495" w14:textId="77777777" w:rsidR="00D0724C" w:rsidRPr="00D14A3F" w:rsidRDefault="00D0724C" w:rsidP="00D0724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768AB69C" w14:textId="77777777" w:rsidR="00D0724C" w:rsidRPr="00D14A3F" w:rsidRDefault="00D0724C" w:rsidP="00D0724C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  <w:vAlign w:val="bottom"/>
          </w:tcPr>
          <w:p w14:paraId="428C80BF" w14:textId="77777777" w:rsidR="00D0724C" w:rsidRPr="00D14A3F" w:rsidRDefault="00D0724C" w:rsidP="00D0724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233405D1" w14:textId="77777777" w:rsidR="00D0724C" w:rsidRPr="00D14A3F" w:rsidRDefault="00D0724C" w:rsidP="00D072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  <w:vAlign w:val="bottom"/>
          </w:tcPr>
          <w:p w14:paraId="1DCFE205" w14:textId="77777777" w:rsidR="00D0724C" w:rsidRPr="00D14A3F" w:rsidRDefault="00D0724C" w:rsidP="00D0724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1E8B0B" w14:textId="77777777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vAlign w:val="bottom"/>
          </w:tcPr>
          <w:p w14:paraId="6DC90BCC" w14:textId="77777777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0724C" w:rsidRPr="00D14A3F" w14:paraId="62861193" w14:textId="77777777" w:rsidTr="00E06DDE">
        <w:tc>
          <w:tcPr>
            <w:tcW w:w="3057" w:type="dxa"/>
            <w:vAlign w:val="bottom"/>
            <w:hideMark/>
          </w:tcPr>
          <w:p w14:paraId="276CA3B9" w14:textId="77777777" w:rsidR="00D0724C" w:rsidRPr="00D14A3F" w:rsidRDefault="00D0724C" w:rsidP="00D0724C">
            <w:pPr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14A3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899" w:type="dxa"/>
            <w:vAlign w:val="bottom"/>
          </w:tcPr>
          <w:p w14:paraId="0DD1B837" w14:textId="77777777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194DED0" w14:textId="77777777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7349A52" w14:textId="77777777" w:rsidR="00D0724C" w:rsidRPr="00D14A3F" w:rsidRDefault="00D0724C" w:rsidP="00D0724C">
            <w:pPr>
              <w:pStyle w:val="acctfourfigures"/>
              <w:tabs>
                <w:tab w:val="decimal" w:pos="710"/>
              </w:tabs>
              <w:spacing w:line="240" w:lineRule="atLeast"/>
              <w:ind w:right="-11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0810FD94" w14:textId="77777777" w:rsidR="00D0724C" w:rsidRPr="00D14A3F" w:rsidRDefault="00D0724C" w:rsidP="00D072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0EDCDCAD" w14:textId="77777777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4" w:type="dxa"/>
            <w:vAlign w:val="bottom"/>
          </w:tcPr>
          <w:p w14:paraId="4A0A9E61" w14:textId="77777777" w:rsidR="00D0724C" w:rsidRPr="00D14A3F" w:rsidRDefault="00D0724C" w:rsidP="00D072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21" w:type="dxa"/>
            <w:vAlign w:val="bottom"/>
          </w:tcPr>
          <w:p w14:paraId="146ADEA9" w14:textId="77777777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62ECB0B1" w14:textId="77777777" w:rsidR="00D0724C" w:rsidRPr="00D14A3F" w:rsidRDefault="00D0724C" w:rsidP="00D072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2D435217" w14:textId="77777777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B10364" w14:textId="77777777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7" w:type="dxa"/>
          </w:tcPr>
          <w:p w14:paraId="43DBCE4C" w14:textId="77777777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0724C" w:rsidRPr="00D14A3F" w14:paraId="517B58FC" w14:textId="77777777" w:rsidTr="00E06DDE">
        <w:tc>
          <w:tcPr>
            <w:tcW w:w="3057" w:type="dxa"/>
            <w:vAlign w:val="bottom"/>
            <w:hideMark/>
          </w:tcPr>
          <w:p w14:paraId="2A6261E7" w14:textId="033918CE" w:rsidR="00D0724C" w:rsidRPr="00D14A3F" w:rsidRDefault="00D0724C" w:rsidP="00D0724C">
            <w:pPr>
              <w:tabs>
                <w:tab w:val="clear" w:pos="2807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D14A3F">
              <w:rPr>
                <w:rFonts w:ascii="Angsana New" w:hAnsi="Angsana New" w:hint="cs"/>
                <w:sz w:val="28"/>
                <w:szCs w:val="28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  <w:vAlign w:val="bottom"/>
          </w:tcPr>
          <w:p w14:paraId="1B529FC8" w14:textId="28CF7391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4A3F">
              <w:rPr>
                <w:rFonts w:ascii="Angsana New" w:hAnsi="Angsana New" w:cs="Angsana New" w:hint="cs"/>
                <w:sz w:val="28"/>
                <w:szCs w:val="28"/>
              </w:rPr>
              <w:t>955,934</w:t>
            </w:r>
          </w:p>
        </w:tc>
        <w:tc>
          <w:tcPr>
            <w:tcW w:w="270" w:type="dxa"/>
            <w:vAlign w:val="bottom"/>
          </w:tcPr>
          <w:p w14:paraId="4BC86C5C" w14:textId="77777777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2F1E1CF" w14:textId="14E7315E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4A3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535,461</w:t>
            </w:r>
          </w:p>
        </w:tc>
        <w:tc>
          <w:tcPr>
            <w:tcW w:w="249" w:type="dxa"/>
            <w:vAlign w:val="bottom"/>
          </w:tcPr>
          <w:p w14:paraId="74709A9D" w14:textId="77777777" w:rsidR="00D0724C" w:rsidRPr="00D14A3F" w:rsidRDefault="00D0724C" w:rsidP="00D072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right w:val="nil"/>
            </w:tcBorders>
            <w:vAlign w:val="bottom"/>
          </w:tcPr>
          <w:p w14:paraId="1EE85FC4" w14:textId="1468754F" w:rsidR="00D0724C" w:rsidRPr="00D14A3F" w:rsidRDefault="00D0724C" w:rsidP="00D0724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4" w:type="dxa"/>
            <w:vAlign w:val="bottom"/>
          </w:tcPr>
          <w:p w14:paraId="53AE96E0" w14:textId="77777777" w:rsidR="00D0724C" w:rsidRPr="00D14A3F" w:rsidRDefault="00D0724C" w:rsidP="00D072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6BDF03D0" w14:textId="0A064AAF" w:rsidR="00D0724C" w:rsidRPr="00D14A3F" w:rsidRDefault="00D0724C" w:rsidP="00D0724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8"/>
                <w:szCs w:val="28"/>
              </w:rPr>
            </w:pPr>
            <w:r w:rsidRPr="00D14A3F">
              <w:rPr>
                <w:rFonts w:ascii="Angsana New" w:hAnsi="Angsana New" w:cs="Angsana New"/>
                <w:sz w:val="28"/>
                <w:szCs w:val="28"/>
              </w:rPr>
              <w:t>(95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14A3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49" w:type="dxa"/>
            <w:vAlign w:val="bottom"/>
          </w:tcPr>
          <w:p w14:paraId="65A226BD" w14:textId="77777777" w:rsidR="00D0724C" w:rsidRPr="00D14A3F" w:rsidRDefault="00D0724C" w:rsidP="00D072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18B51B52" w14:textId="77D0A474" w:rsidR="00D0724C" w:rsidRPr="00D14A3F" w:rsidRDefault="00D0724C" w:rsidP="00D0724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D14A3F">
              <w:rPr>
                <w:rFonts w:ascii="Angsana New" w:hAnsi="Angsana New" w:cs="Angsana New"/>
                <w:sz w:val="28"/>
                <w:szCs w:val="28"/>
              </w:rPr>
              <w:t>583,645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6E5D986" w14:textId="77777777" w:rsidR="00D0724C" w:rsidRPr="00D14A3F" w:rsidRDefault="00D0724C" w:rsidP="00D0724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7" w:type="dxa"/>
            <w:tcBorders>
              <w:top w:val="nil"/>
              <w:left w:val="nil"/>
              <w:right w:val="nil"/>
            </w:tcBorders>
            <w:vAlign w:val="bottom"/>
          </w:tcPr>
          <w:p w14:paraId="6AD6E77B" w14:textId="6EA5CA5F" w:rsidR="00D0724C" w:rsidRPr="00D14A3F" w:rsidRDefault="00D0724C" w:rsidP="00D0724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2E0E56">
              <w:rPr>
                <w:rFonts w:ascii="Angsana New" w:hAnsi="Angsana New" w:cs="Angsana New"/>
                <w:sz w:val="28"/>
                <w:szCs w:val="28"/>
              </w:rPr>
              <w:t>906,79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D0724C" w:rsidRPr="00D14A3F" w14:paraId="59DBDBBC" w14:textId="77777777" w:rsidTr="00E06DDE">
        <w:tc>
          <w:tcPr>
            <w:tcW w:w="3057" w:type="dxa"/>
            <w:vAlign w:val="bottom"/>
          </w:tcPr>
          <w:p w14:paraId="0411ACC4" w14:textId="77777777" w:rsidR="00D0724C" w:rsidRPr="00D14A3F" w:rsidRDefault="00D0724C" w:rsidP="00D0724C">
            <w:pPr>
              <w:rPr>
                <w:rFonts w:ascii="Angsana New" w:hAnsi="Angsana New"/>
                <w:sz w:val="28"/>
                <w:szCs w:val="28"/>
              </w:rPr>
            </w:pPr>
            <w:r w:rsidRPr="00D14A3F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พันธบัตรรัฐบาลที่วัดมูลค่าด้วย</w:t>
            </w:r>
          </w:p>
          <w:p w14:paraId="351DA04A" w14:textId="77777777" w:rsidR="00D0724C" w:rsidRPr="00D14A3F" w:rsidRDefault="00D0724C" w:rsidP="00D0724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14A3F">
              <w:rPr>
                <w:rFonts w:ascii="Angsana New" w:hAnsi="Angsana New" w:hint="cs"/>
                <w:sz w:val="28"/>
                <w:szCs w:val="28"/>
                <w:cs/>
              </w:rPr>
              <w:t xml:space="preserve">   ราคาทุนตัดจำหน่าย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9AFC7E" w14:textId="7AB5CAA3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14A3F">
              <w:rPr>
                <w:rFonts w:ascii="Angsana New" w:hAnsi="Angsana New" w:cs="Angsana New" w:hint="cs"/>
                <w:sz w:val="28"/>
                <w:szCs w:val="28"/>
              </w:rPr>
              <w:t>3,010</w:t>
            </w:r>
          </w:p>
        </w:tc>
        <w:tc>
          <w:tcPr>
            <w:tcW w:w="270" w:type="dxa"/>
            <w:vAlign w:val="bottom"/>
          </w:tcPr>
          <w:p w14:paraId="70D53DCB" w14:textId="77777777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B094A6" w14:textId="488AC72B" w:rsidR="00D0724C" w:rsidRPr="00D14A3F" w:rsidRDefault="00D0724C" w:rsidP="00D0724C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D14A3F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7443808A" w14:textId="77777777" w:rsidR="00D0724C" w:rsidRPr="00D14A3F" w:rsidRDefault="00D0724C" w:rsidP="00D072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A71EF9" w14:textId="3417FC87" w:rsidR="00D0724C" w:rsidRPr="00D14A3F" w:rsidRDefault="00D0724C" w:rsidP="00D0724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4" w:type="dxa"/>
            <w:vAlign w:val="bottom"/>
          </w:tcPr>
          <w:p w14:paraId="125C2594" w14:textId="77777777" w:rsidR="00D0724C" w:rsidRPr="00D14A3F" w:rsidRDefault="00D0724C" w:rsidP="00D072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1A608D" w14:textId="7D87C13B" w:rsidR="00D0724C" w:rsidRPr="00D14A3F" w:rsidRDefault="00D0724C" w:rsidP="00D0724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(4)</w:t>
            </w:r>
          </w:p>
        </w:tc>
        <w:tc>
          <w:tcPr>
            <w:tcW w:w="249" w:type="dxa"/>
            <w:vAlign w:val="bottom"/>
          </w:tcPr>
          <w:p w14:paraId="32F6ED7F" w14:textId="77777777" w:rsidR="00D0724C" w:rsidRPr="00D14A3F" w:rsidRDefault="00D0724C" w:rsidP="00D072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01E6BF" w14:textId="7523A4CA" w:rsidR="00D0724C" w:rsidRPr="00D14A3F" w:rsidRDefault="00D0724C" w:rsidP="00D0724C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1FDFD69" w14:textId="77777777" w:rsidR="00D0724C" w:rsidRPr="00D14A3F" w:rsidRDefault="00D0724C" w:rsidP="00D0724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EF7EB0" w14:textId="07A569CC" w:rsidR="00D0724C" w:rsidRPr="00D14A3F" w:rsidRDefault="00D0724C" w:rsidP="00D0724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3,006</w:t>
            </w:r>
          </w:p>
        </w:tc>
      </w:tr>
      <w:tr w:rsidR="00D0724C" w:rsidRPr="00D14A3F" w14:paraId="620B3E53" w14:textId="77777777" w:rsidTr="00E06DDE">
        <w:tc>
          <w:tcPr>
            <w:tcW w:w="3057" w:type="dxa"/>
            <w:vAlign w:val="bottom"/>
          </w:tcPr>
          <w:p w14:paraId="6289A52B" w14:textId="77777777" w:rsidR="00D0724C" w:rsidRPr="00D14A3F" w:rsidRDefault="00D0724C" w:rsidP="00D0724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14A3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9255B6" w14:textId="5C5B4FB7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14A3F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958,944</w:t>
            </w:r>
          </w:p>
        </w:tc>
        <w:tc>
          <w:tcPr>
            <w:tcW w:w="270" w:type="dxa"/>
            <w:vAlign w:val="bottom"/>
          </w:tcPr>
          <w:p w14:paraId="69EF00F4" w14:textId="77777777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0488AE" w14:textId="52C07DD6" w:rsidR="00D0724C" w:rsidRPr="00D14A3F" w:rsidRDefault="00D0724C" w:rsidP="00D0724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14A3F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535,461</w:t>
            </w:r>
          </w:p>
        </w:tc>
        <w:tc>
          <w:tcPr>
            <w:tcW w:w="249" w:type="dxa"/>
            <w:vAlign w:val="bottom"/>
          </w:tcPr>
          <w:p w14:paraId="75FC2E3C" w14:textId="77777777" w:rsidR="00D0724C" w:rsidRPr="00D14A3F" w:rsidRDefault="00D0724C" w:rsidP="00D072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86A862" w14:textId="00BE4767" w:rsidR="00D0724C" w:rsidRPr="00D14A3F" w:rsidRDefault="00D0724C" w:rsidP="00D0724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4" w:type="dxa"/>
            <w:vAlign w:val="bottom"/>
          </w:tcPr>
          <w:p w14:paraId="56F6A9B7" w14:textId="77777777" w:rsidR="00D0724C" w:rsidRPr="00D14A3F" w:rsidRDefault="00D0724C" w:rsidP="00D072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D9C3D2" w14:textId="2CA5A073" w:rsidR="00D0724C" w:rsidRPr="00D14A3F" w:rsidRDefault="00D0724C" w:rsidP="00D0724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(957)</w:t>
            </w:r>
          </w:p>
        </w:tc>
        <w:tc>
          <w:tcPr>
            <w:tcW w:w="249" w:type="dxa"/>
            <w:vAlign w:val="bottom"/>
          </w:tcPr>
          <w:p w14:paraId="703A302B" w14:textId="77777777" w:rsidR="00D0724C" w:rsidRPr="00D14A3F" w:rsidRDefault="00D0724C" w:rsidP="00D072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56DC82" w14:textId="1E907036" w:rsidR="00D0724C" w:rsidRPr="00D14A3F" w:rsidRDefault="00D0724C" w:rsidP="00D0724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14A3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(583,645)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561682" w14:textId="77777777" w:rsidR="00D0724C" w:rsidRPr="00D14A3F" w:rsidRDefault="00D0724C" w:rsidP="00D0724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AA444F" w14:textId="3AE36D5D" w:rsidR="00D0724C" w:rsidRPr="00D14A3F" w:rsidRDefault="00D0724C" w:rsidP="00D0724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E0E5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909,80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</w:tr>
    </w:tbl>
    <w:p w14:paraId="150F3D91" w14:textId="77777777" w:rsidR="00C82D70" w:rsidRDefault="00C82D70">
      <w:r>
        <w:br w:type="page"/>
      </w: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58"/>
        <w:gridCol w:w="1172"/>
        <w:gridCol w:w="270"/>
        <w:gridCol w:w="1080"/>
        <w:gridCol w:w="270"/>
        <w:gridCol w:w="1170"/>
        <w:gridCol w:w="270"/>
        <w:gridCol w:w="1080"/>
        <w:gridCol w:w="270"/>
        <w:gridCol w:w="1170"/>
      </w:tblGrid>
      <w:tr w:rsidR="004A3030" w:rsidRPr="00244701" w14:paraId="4C73ECEB" w14:textId="77777777" w:rsidTr="00387C94">
        <w:tc>
          <w:tcPr>
            <w:tcW w:w="3058" w:type="dxa"/>
            <w:vAlign w:val="bottom"/>
          </w:tcPr>
          <w:p w14:paraId="5C8D9183" w14:textId="54567D3C" w:rsidR="004A3030" w:rsidRPr="004A3030" w:rsidRDefault="004A3030" w:rsidP="00FF2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6752" w:type="dxa"/>
            <w:gridSpan w:val="9"/>
            <w:vAlign w:val="bottom"/>
          </w:tcPr>
          <w:p w14:paraId="781EB0DC" w14:textId="0C27CCFB" w:rsidR="004A3030" w:rsidRPr="004A3030" w:rsidRDefault="004A3030" w:rsidP="00FF24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30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7183" w:rsidRPr="00244701" w14:paraId="27CDA7E6" w14:textId="77777777" w:rsidTr="00387C94">
        <w:tc>
          <w:tcPr>
            <w:tcW w:w="3058" w:type="dxa"/>
            <w:vAlign w:val="bottom"/>
            <w:hideMark/>
          </w:tcPr>
          <w:p w14:paraId="1654DD19" w14:textId="77777777" w:rsidR="00287183" w:rsidRPr="004A3030" w:rsidRDefault="00287183" w:rsidP="00FF2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br w:type="page"/>
            </w:r>
            <w:r w:rsidRPr="004A3030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ตราสารหนี้ที่อยู่ในความต้องการ</w:t>
            </w:r>
          </w:p>
          <w:p w14:paraId="50B2C6DF" w14:textId="77777777" w:rsidR="00287183" w:rsidRPr="004A3030" w:rsidRDefault="00287183" w:rsidP="00FF2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  <w:r w:rsidRPr="004A3030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   ของตลาด</w:t>
            </w:r>
          </w:p>
        </w:tc>
        <w:tc>
          <w:tcPr>
            <w:tcW w:w="1172" w:type="dxa"/>
            <w:vAlign w:val="bottom"/>
            <w:hideMark/>
          </w:tcPr>
          <w:p w14:paraId="75843B17" w14:textId="77777777" w:rsidR="00287183" w:rsidRPr="004A3030" w:rsidRDefault="00287183" w:rsidP="00FF24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6CDBD8A4" w14:textId="77777777" w:rsidR="00287183" w:rsidRPr="004A3030" w:rsidRDefault="00287183" w:rsidP="00FF24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A303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4912EC03" w14:textId="77777777" w:rsidR="00287183" w:rsidRPr="004A3030" w:rsidRDefault="00287183" w:rsidP="00FF24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327A4A93" w14:textId="77341B34" w:rsidR="00287183" w:rsidRPr="004A3030" w:rsidRDefault="00287183" w:rsidP="00FF24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  <w:r w:rsidR="003A252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A3030">
              <w:rPr>
                <w:rFonts w:asciiTheme="majorBidi" w:hAnsiTheme="majorBidi" w:cstheme="majorBidi"/>
                <w:sz w:val="28"/>
                <w:szCs w:val="28"/>
                <w:cs/>
              </w:rPr>
              <w:t>/ ขาย</w:t>
            </w:r>
          </w:p>
        </w:tc>
        <w:tc>
          <w:tcPr>
            <w:tcW w:w="270" w:type="dxa"/>
            <w:vAlign w:val="bottom"/>
          </w:tcPr>
          <w:p w14:paraId="188BC079" w14:textId="77777777" w:rsidR="00287183" w:rsidRPr="004A3030" w:rsidRDefault="00287183" w:rsidP="00FF2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446397FB" w14:textId="77777777" w:rsidR="00287183" w:rsidRPr="00E06DDE" w:rsidRDefault="00287183" w:rsidP="00FF24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DDE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</w:t>
            </w:r>
          </w:p>
          <w:p w14:paraId="3BCA5099" w14:textId="378E9404" w:rsidR="00287183" w:rsidRPr="00E06DDE" w:rsidRDefault="00287183" w:rsidP="00FF24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DDE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  <w:r w:rsidR="0012751D" w:rsidRPr="00E06DD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ส่วนต่ำ / (</w:t>
            </w:r>
            <w:r w:rsidRPr="00E06DDE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</w:t>
            </w:r>
            <w:r w:rsidR="0012751D" w:rsidRPr="00E06DDE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5B82E44F" w14:textId="77777777" w:rsidR="00287183" w:rsidRPr="004A3030" w:rsidRDefault="00287183" w:rsidP="00FF24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477D85A9" w14:textId="77777777" w:rsidR="00287183" w:rsidRPr="004A3030" w:rsidRDefault="00287183" w:rsidP="00FF24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</w:tcPr>
          <w:p w14:paraId="357D91DE" w14:textId="77777777" w:rsidR="00287183" w:rsidRPr="004A3030" w:rsidRDefault="00287183" w:rsidP="00FF24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D51B396" w14:textId="77777777" w:rsidR="00287183" w:rsidRPr="004A3030" w:rsidRDefault="00287183" w:rsidP="00FF24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32635557" w14:textId="77777777" w:rsidR="00287183" w:rsidRPr="004A3030" w:rsidRDefault="00287183" w:rsidP="00FF24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A303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287183" w:rsidRPr="00244701" w14:paraId="0A68F732" w14:textId="77777777" w:rsidTr="00387C94">
        <w:tc>
          <w:tcPr>
            <w:tcW w:w="3058" w:type="dxa"/>
            <w:vAlign w:val="bottom"/>
          </w:tcPr>
          <w:p w14:paraId="17AEEC5D" w14:textId="77777777" w:rsidR="00287183" w:rsidRPr="004A3030" w:rsidRDefault="00287183" w:rsidP="00FF24EB">
            <w:pPr>
              <w:tabs>
                <w:tab w:val="clear" w:pos="2580"/>
                <w:tab w:val="left" w:pos="196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52" w:type="dxa"/>
            <w:gridSpan w:val="9"/>
            <w:vAlign w:val="bottom"/>
          </w:tcPr>
          <w:p w14:paraId="033B062F" w14:textId="66D00E29" w:rsidR="00287183" w:rsidRPr="00E06DDE" w:rsidRDefault="00287183" w:rsidP="004A303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E06DDE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E06D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E06DDE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287183" w:rsidRPr="00244701" w14:paraId="62A1D7C6" w14:textId="77777777" w:rsidTr="00387C94">
        <w:tc>
          <w:tcPr>
            <w:tcW w:w="3058" w:type="dxa"/>
            <w:vAlign w:val="bottom"/>
          </w:tcPr>
          <w:p w14:paraId="77DFDC88" w14:textId="417D3E2B" w:rsidR="00287183" w:rsidRPr="004A3030" w:rsidRDefault="00287183" w:rsidP="00FF24EB">
            <w:pPr>
              <w:tabs>
                <w:tab w:val="clear" w:pos="2580"/>
                <w:tab w:val="left" w:pos="196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A30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72" w:type="dxa"/>
            <w:vAlign w:val="bottom"/>
          </w:tcPr>
          <w:p w14:paraId="621C340C" w14:textId="77777777" w:rsidR="00287183" w:rsidRPr="004A3030" w:rsidRDefault="00287183" w:rsidP="00FF24EB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F059B94" w14:textId="77777777" w:rsidR="00287183" w:rsidRPr="004A3030" w:rsidRDefault="00287183" w:rsidP="00FF24EB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783562" w14:textId="77777777" w:rsidR="00287183" w:rsidRPr="004A3030" w:rsidRDefault="00287183" w:rsidP="00FF24EB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4A4A8BA" w14:textId="77777777" w:rsidR="00287183" w:rsidRPr="004A3030" w:rsidRDefault="00287183" w:rsidP="00FF2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E99CEB" w14:textId="77777777" w:rsidR="00287183" w:rsidRPr="00E06DDE" w:rsidRDefault="00287183" w:rsidP="00FF24EB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C35C9CD" w14:textId="77777777" w:rsidR="00287183" w:rsidRPr="004A3030" w:rsidRDefault="00287183" w:rsidP="00FF2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68B7C91" w14:textId="77777777" w:rsidR="00287183" w:rsidRPr="004A3030" w:rsidRDefault="00287183" w:rsidP="00FF24EB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3677E8" w14:textId="77777777" w:rsidR="00287183" w:rsidRPr="004A3030" w:rsidRDefault="00287183" w:rsidP="00FF24EB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A2BFB8" w14:textId="77777777" w:rsidR="00287183" w:rsidRPr="004A3030" w:rsidRDefault="00287183" w:rsidP="00FF24EB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7183" w:rsidRPr="00244701" w14:paraId="09F79FCC" w14:textId="77777777" w:rsidTr="00387C94">
        <w:tc>
          <w:tcPr>
            <w:tcW w:w="3058" w:type="dxa"/>
            <w:vAlign w:val="bottom"/>
          </w:tcPr>
          <w:p w14:paraId="75DFB047" w14:textId="77777777" w:rsidR="00287183" w:rsidRPr="004A3030" w:rsidRDefault="00287183" w:rsidP="00FF24EB">
            <w:pPr>
              <w:tabs>
                <w:tab w:val="clear" w:pos="2580"/>
                <w:tab w:val="left" w:pos="196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A30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172" w:type="dxa"/>
            <w:vAlign w:val="bottom"/>
          </w:tcPr>
          <w:p w14:paraId="217A7C78" w14:textId="77777777" w:rsidR="00287183" w:rsidRPr="004A3030" w:rsidRDefault="00287183" w:rsidP="00FF24EB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305D7FD" w14:textId="77777777" w:rsidR="00287183" w:rsidRPr="004A3030" w:rsidRDefault="00287183" w:rsidP="00FF24EB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056E139" w14:textId="77777777" w:rsidR="00287183" w:rsidRPr="004A3030" w:rsidRDefault="00287183" w:rsidP="00FF24EB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00B02D3" w14:textId="77777777" w:rsidR="00287183" w:rsidRPr="004A3030" w:rsidRDefault="00287183" w:rsidP="00FF2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1783E8D" w14:textId="77777777" w:rsidR="00287183" w:rsidRPr="004A3030" w:rsidRDefault="00287183" w:rsidP="00FF24EB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D04A8A0" w14:textId="77777777" w:rsidR="00287183" w:rsidRPr="004A3030" w:rsidRDefault="00287183" w:rsidP="00FF2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6C5D047" w14:textId="77777777" w:rsidR="00287183" w:rsidRPr="004A3030" w:rsidRDefault="00287183" w:rsidP="00FF24EB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D3F895" w14:textId="77777777" w:rsidR="00287183" w:rsidRPr="004A3030" w:rsidRDefault="00287183" w:rsidP="00FF24EB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F415DE" w14:textId="77777777" w:rsidR="00287183" w:rsidRPr="004A3030" w:rsidRDefault="00287183" w:rsidP="00FF24EB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7183" w:rsidRPr="00244701" w14:paraId="317E25DF" w14:textId="77777777" w:rsidTr="00387C94">
        <w:trPr>
          <w:trHeight w:val="352"/>
        </w:trPr>
        <w:tc>
          <w:tcPr>
            <w:tcW w:w="3058" w:type="dxa"/>
            <w:vAlign w:val="bottom"/>
          </w:tcPr>
          <w:p w14:paraId="0D351B07" w14:textId="28F5AEBA" w:rsidR="00287183" w:rsidRPr="00876D42" w:rsidRDefault="00287183" w:rsidP="00876D42">
            <w:pPr>
              <w:tabs>
                <w:tab w:val="clear" w:pos="2807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6D42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1172" w:type="dxa"/>
            <w:vAlign w:val="bottom"/>
          </w:tcPr>
          <w:p w14:paraId="495A8E58" w14:textId="691DCE06" w:rsidR="00287183" w:rsidRPr="00C015CA" w:rsidRDefault="00287183" w:rsidP="00C015C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015CA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410</w:t>
            </w:r>
            <w:r w:rsidRPr="00C015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015CA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403</w:t>
            </w:r>
          </w:p>
        </w:tc>
        <w:tc>
          <w:tcPr>
            <w:tcW w:w="270" w:type="dxa"/>
            <w:vAlign w:val="bottom"/>
          </w:tcPr>
          <w:p w14:paraId="3213A5A7" w14:textId="77777777" w:rsidR="00287183" w:rsidRPr="004A3030" w:rsidRDefault="00287183" w:rsidP="00876D42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2468276" w14:textId="4F620BCB" w:rsidR="00287183" w:rsidRPr="00C015CA" w:rsidRDefault="00287183" w:rsidP="00876D42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15CA">
              <w:rPr>
                <w:rFonts w:asciiTheme="majorBidi" w:hAnsiTheme="majorBidi" w:cstheme="majorBidi"/>
                <w:sz w:val="28"/>
                <w:szCs w:val="28"/>
              </w:rPr>
              <w:t>(410,000)</w:t>
            </w:r>
          </w:p>
        </w:tc>
        <w:tc>
          <w:tcPr>
            <w:tcW w:w="270" w:type="dxa"/>
            <w:vAlign w:val="bottom"/>
          </w:tcPr>
          <w:p w14:paraId="3607AE7A" w14:textId="77777777" w:rsidR="00287183" w:rsidRPr="00C015CA" w:rsidRDefault="00287183" w:rsidP="00876D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FBD4E58" w14:textId="6EB74D81" w:rsidR="00287183" w:rsidRPr="00C015CA" w:rsidRDefault="009747FD" w:rsidP="00876D42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47FD">
              <w:rPr>
                <w:rFonts w:asciiTheme="majorBidi" w:hAnsiTheme="majorBidi" w:cstheme="majorBidi"/>
                <w:sz w:val="28"/>
                <w:szCs w:val="28"/>
              </w:rPr>
              <w:t>(403)</w:t>
            </w:r>
          </w:p>
        </w:tc>
        <w:tc>
          <w:tcPr>
            <w:tcW w:w="270" w:type="dxa"/>
            <w:vAlign w:val="bottom"/>
          </w:tcPr>
          <w:p w14:paraId="7C735F81" w14:textId="77777777" w:rsidR="00287183" w:rsidRPr="00C015CA" w:rsidRDefault="00287183" w:rsidP="00876D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123DA63" w14:textId="5C562146" w:rsidR="00287183" w:rsidRPr="00C015CA" w:rsidRDefault="00287183" w:rsidP="00287183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left="-471" w:right="-11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C015CA">
              <w:rPr>
                <w:rFonts w:asciiTheme="majorBidi" w:hAnsiTheme="majorBidi" w:cstheme="majorBidi"/>
                <w:sz w:val="28"/>
                <w:szCs w:val="28"/>
              </w:rPr>
              <w:t>270,000</w:t>
            </w:r>
          </w:p>
        </w:tc>
        <w:tc>
          <w:tcPr>
            <w:tcW w:w="270" w:type="dxa"/>
          </w:tcPr>
          <w:p w14:paraId="077DF1FE" w14:textId="77777777" w:rsidR="00287183" w:rsidRPr="00C015CA" w:rsidRDefault="00287183" w:rsidP="00876D42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B951A7" w14:textId="6DB2DB8B" w:rsidR="00287183" w:rsidRPr="00C015CA" w:rsidRDefault="009747FD" w:rsidP="00876D42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47FD">
              <w:rPr>
                <w:rFonts w:asciiTheme="majorBidi" w:hAnsiTheme="majorBidi" w:cstheme="majorBidi"/>
                <w:sz w:val="28"/>
                <w:szCs w:val="28"/>
              </w:rPr>
              <w:t>270,000</w:t>
            </w:r>
          </w:p>
        </w:tc>
      </w:tr>
      <w:tr w:rsidR="00287183" w:rsidRPr="00244701" w14:paraId="33A96ED1" w14:textId="77777777" w:rsidTr="00387C94">
        <w:tc>
          <w:tcPr>
            <w:tcW w:w="3058" w:type="dxa"/>
            <w:vAlign w:val="bottom"/>
          </w:tcPr>
          <w:p w14:paraId="373E0CE6" w14:textId="77777777" w:rsidR="00287183" w:rsidRPr="004A3030" w:rsidRDefault="00287183" w:rsidP="008B212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พันธบัตรรัฐบาลที่วัดมูลค่าด้วย</w:t>
            </w:r>
          </w:p>
          <w:p w14:paraId="62819F28" w14:textId="77777777" w:rsidR="00287183" w:rsidRPr="004A3030" w:rsidRDefault="00287183" w:rsidP="008B212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A303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C3A5F0" w14:textId="2007F67E" w:rsidR="00287183" w:rsidRPr="004A3030" w:rsidRDefault="00287183" w:rsidP="009747FD">
            <w:pPr>
              <w:pStyle w:val="acctfourfigures"/>
              <w:tabs>
                <w:tab w:val="clear" w:pos="765"/>
                <w:tab w:val="decimal" w:pos="525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9C1AAF2" w14:textId="77777777" w:rsidR="00287183" w:rsidRPr="004A3030" w:rsidRDefault="00287183" w:rsidP="008B2129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7FFF4A" w14:textId="7F6B3D8A" w:rsidR="00287183" w:rsidRPr="004A3030" w:rsidRDefault="00287183" w:rsidP="008B2129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F7169C3" w14:textId="77777777" w:rsidR="00287183" w:rsidRPr="004A3030" w:rsidRDefault="00287183" w:rsidP="008B21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F33A4E" w14:textId="693B4404" w:rsidR="00287183" w:rsidRPr="004A3030" w:rsidRDefault="009747FD" w:rsidP="008B2129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270" w:type="dxa"/>
            <w:vAlign w:val="bottom"/>
          </w:tcPr>
          <w:p w14:paraId="3A107B5B" w14:textId="77777777" w:rsidR="00287183" w:rsidRPr="004A3030" w:rsidRDefault="00287183" w:rsidP="008B21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5934AB" w14:textId="3E911AFE" w:rsidR="00287183" w:rsidRPr="009747FD" w:rsidRDefault="00287183" w:rsidP="00287183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left="-471" w:right="-110" w:hanging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015CA">
              <w:rPr>
                <w:rFonts w:asciiTheme="majorBidi" w:hAnsiTheme="majorBidi" w:cstheme="majorBidi"/>
                <w:sz w:val="28"/>
                <w:szCs w:val="28"/>
              </w:rPr>
              <w:t>3,00</w:t>
            </w:r>
            <w:r w:rsidR="009747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463918" w14:textId="77777777" w:rsidR="00287183" w:rsidRPr="004A3030" w:rsidRDefault="00287183" w:rsidP="008B2129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0937AB" w14:textId="472F94A8" w:rsidR="00287183" w:rsidRPr="004A3030" w:rsidRDefault="009747FD" w:rsidP="00854559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3,002</w:t>
            </w:r>
          </w:p>
        </w:tc>
      </w:tr>
      <w:tr w:rsidR="00287183" w:rsidRPr="00244701" w14:paraId="6DE9A3CE" w14:textId="77777777" w:rsidTr="00387C94">
        <w:trPr>
          <w:trHeight w:val="352"/>
        </w:trPr>
        <w:tc>
          <w:tcPr>
            <w:tcW w:w="3058" w:type="dxa"/>
            <w:vAlign w:val="bottom"/>
          </w:tcPr>
          <w:p w14:paraId="5F2B71A0" w14:textId="390AF948" w:rsidR="00287183" w:rsidRPr="00876D42" w:rsidRDefault="00287183" w:rsidP="00876D42">
            <w:pPr>
              <w:tabs>
                <w:tab w:val="clear" w:pos="2807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0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20B2E96F" w14:textId="36430642" w:rsidR="00287183" w:rsidRPr="00876D42" w:rsidRDefault="00287183" w:rsidP="00287183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15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410,403</w:t>
            </w:r>
          </w:p>
        </w:tc>
        <w:tc>
          <w:tcPr>
            <w:tcW w:w="270" w:type="dxa"/>
            <w:vAlign w:val="bottom"/>
          </w:tcPr>
          <w:p w14:paraId="0AB206CB" w14:textId="77777777" w:rsidR="00287183" w:rsidRPr="004A3030" w:rsidRDefault="00287183" w:rsidP="00876D42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A406A0B" w14:textId="70134F59" w:rsidR="00287183" w:rsidRPr="00876D42" w:rsidRDefault="00287183" w:rsidP="00876D42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71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(410,000)</w:t>
            </w:r>
          </w:p>
        </w:tc>
        <w:tc>
          <w:tcPr>
            <w:tcW w:w="270" w:type="dxa"/>
            <w:vAlign w:val="bottom"/>
          </w:tcPr>
          <w:p w14:paraId="1431261A" w14:textId="77777777" w:rsidR="00287183" w:rsidRPr="004A3030" w:rsidRDefault="00287183" w:rsidP="00876D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C8F81E5" w14:textId="2374A563" w:rsidR="00287183" w:rsidRPr="004A3030" w:rsidRDefault="009747FD" w:rsidP="00876D42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47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9747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8770ED9" w14:textId="77777777" w:rsidR="00287183" w:rsidRPr="004A3030" w:rsidRDefault="00287183" w:rsidP="00876D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A8180CF" w14:textId="419BB18A" w:rsidR="00287183" w:rsidRPr="0012751D" w:rsidRDefault="009747FD" w:rsidP="00287183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left="-471" w:right="-110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747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273,00</w:t>
            </w:r>
            <w:r w:rsidR="0012751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270" w:type="dxa"/>
          </w:tcPr>
          <w:p w14:paraId="15376735" w14:textId="77777777" w:rsidR="00287183" w:rsidRPr="004A3030" w:rsidRDefault="00287183" w:rsidP="00876D42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97F2636" w14:textId="02A04172" w:rsidR="00287183" w:rsidRPr="004A3030" w:rsidRDefault="009747FD" w:rsidP="00876D42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47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273,002</w:t>
            </w:r>
          </w:p>
        </w:tc>
      </w:tr>
      <w:tr w:rsidR="00387C94" w:rsidRPr="00244701" w14:paraId="7DFFF568" w14:textId="77777777" w:rsidTr="00387C94">
        <w:tc>
          <w:tcPr>
            <w:tcW w:w="3058" w:type="dxa"/>
            <w:vAlign w:val="bottom"/>
          </w:tcPr>
          <w:p w14:paraId="69F73F2E" w14:textId="77777777" w:rsidR="00387C94" w:rsidRPr="004A3030" w:rsidRDefault="00387C94" w:rsidP="00876D42">
            <w:pPr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2" w:type="dxa"/>
            <w:vAlign w:val="bottom"/>
          </w:tcPr>
          <w:p w14:paraId="4D3FC36B" w14:textId="77777777" w:rsidR="00387C94" w:rsidRPr="004A3030" w:rsidRDefault="00387C94" w:rsidP="00876D42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238B571" w14:textId="77777777" w:rsidR="00387C94" w:rsidRPr="004A3030" w:rsidRDefault="00387C94" w:rsidP="00876D42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957428" w14:textId="77777777" w:rsidR="00387C94" w:rsidRPr="004A3030" w:rsidRDefault="00387C94" w:rsidP="00876D42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4962702" w14:textId="77777777" w:rsidR="00387C94" w:rsidRPr="004A3030" w:rsidRDefault="00387C94" w:rsidP="00876D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F633099" w14:textId="77777777" w:rsidR="00387C94" w:rsidRPr="004A3030" w:rsidRDefault="00387C94" w:rsidP="00876D42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B4C3241" w14:textId="77777777" w:rsidR="00387C94" w:rsidRPr="004A3030" w:rsidRDefault="00387C94" w:rsidP="00876D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530A4D5" w14:textId="77777777" w:rsidR="00387C94" w:rsidRPr="004A3030" w:rsidRDefault="00387C94" w:rsidP="00876D42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304237" w14:textId="77777777" w:rsidR="00387C94" w:rsidRPr="004A3030" w:rsidRDefault="00387C94" w:rsidP="00876D42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6912B7" w14:textId="77777777" w:rsidR="00387C94" w:rsidRPr="004A3030" w:rsidRDefault="00387C94" w:rsidP="00876D42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7183" w:rsidRPr="00244701" w14:paraId="15CA12E3" w14:textId="77777777" w:rsidTr="00387C94">
        <w:trPr>
          <w:trHeight w:val="317"/>
        </w:trPr>
        <w:tc>
          <w:tcPr>
            <w:tcW w:w="3058" w:type="dxa"/>
            <w:vAlign w:val="bottom"/>
            <w:hideMark/>
          </w:tcPr>
          <w:p w14:paraId="5AEB449D" w14:textId="77777777" w:rsidR="00287183" w:rsidRPr="004A3030" w:rsidRDefault="00287183" w:rsidP="00876D42">
            <w:pPr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2" w:type="dxa"/>
            <w:vAlign w:val="bottom"/>
          </w:tcPr>
          <w:p w14:paraId="0EB4146E" w14:textId="77777777" w:rsidR="00287183" w:rsidRPr="004A3030" w:rsidRDefault="00287183" w:rsidP="00876D42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D8067D3" w14:textId="77777777" w:rsidR="00287183" w:rsidRPr="004A3030" w:rsidRDefault="00287183" w:rsidP="00876D42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FA6D5B" w14:textId="77777777" w:rsidR="00287183" w:rsidRPr="004A3030" w:rsidRDefault="00287183" w:rsidP="00876D42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7423705" w14:textId="77777777" w:rsidR="00287183" w:rsidRPr="004A3030" w:rsidRDefault="00287183" w:rsidP="00876D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2457123" w14:textId="77777777" w:rsidR="00287183" w:rsidRPr="004A3030" w:rsidRDefault="00287183" w:rsidP="00876D42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D124002" w14:textId="77777777" w:rsidR="00287183" w:rsidRPr="004A3030" w:rsidRDefault="00287183" w:rsidP="00876D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02E3C9B" w14:textId="77777777" w:rsidR="00287183" w:rsidRPr="004A3030" w:rsidRDefault="00287183" w:rsidP="00876D42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D7E2C5" w14:textId="77777777" w:rsidR="00287183" w:rsidRPr="004A3030" w:rsidRDefault="00287183" w:rsidP="00876D42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237EF3" w14:textId="77777777" w:rsidR="00287183" w:rsidRPr="004A3030" w:rsidRDefault="00287183" w:rsidP="00876D42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7183" w:rsidRPr="00244701" w14:paraId="5DA452F7" w14:textId="77777777" w:rsidTr="00387C94">
        <w:tc>
          <w:tcPr>
            <w:tcW w:w="3058" w:type="dxa"/>
            <w:vAlign w:val="bottom"/>
            <w:hideMark/>
          </w:tcPr>
          <w:p w14:paraId="237F09A3" w14:textId="68752BAA" w:rsidR="00287183" w:rsidRPr="004A3030" w:rsidRDefault="00287183" w:rsidP="00876D42">
            <w:pPr>
              <w:tabs>
                <w:tab w:val="clear" w:pos="2807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bottom"/>
          </w:tcPr>
          <w:p w14:paraId="5BA185E9" w14:textId="15DF10DA" w:rsidR="00287183" w:rsidRPr="004A3030" w:rsidRDefault="00287183" w:rsidP="00876D4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8718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271,000</w:t>
            </w:r>
          </w:p>
        </w:tc>
        <w:tc>
          <w:tcPr>
            <w:tcW w:w="270" w:type="dxa"/>
            <w:vAlign w:val="bottom"/>
          </w:tcPr>
          <w:p w14:paraId="5E9B115C" w14:textId="77777777" w:rsidR="00287183" w:rsidRPr="004A3030" w:rsidRDefault="00287183" w:rsidP="00876D42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7CC4C06" w14:textId="35F529A6" w:rsidR="00287183" w:rsidRPr="004A3030" w:rsidRDefault="009747FD" w:rsidP="00876D42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38D3760" w14:textId="77777777" w:rsidR="00287183" w:rsidRPr="004A3030" w:rsidRDefault="00287183" w:rsidP="00876D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B925CBB" w14:textId="53A26DF1" w:rsidR="00287183" w:rsidRPr="004A3030" w:rsidRDefault="009747FD" w:rsidP="009747FD">
            <w:pPr>
              <w:pStyle w:val="acctfourfigures"/>
              <w:tabs>
                <w:tab w:val="clear" w:pos="765"/>
                <w:tab w:val="decimal" w:pos="615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8FC3943" w14:textId="77777777" w:rsidR="00287183" w:rsidRPr="004A3030" w:rsidRDefault="00287183" w:rsidP="00876D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F2DBC8B" w14:textId="7C31A599" w:rsidR="00287183" w:rsidRPr="004A3030" w:rsidRDefault="009747FD" w:rsidP="00287183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left="-471" w:right="-11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47FD">
              <w:rPr>
                <w:rFonts w:asciiTheme="majorBidi" w:hAnsiTheme="majorBidi" w:cstheme="majorBidi"/>
                <w:sz w:val="28"/>
                <w:szCs w:val="28"/>
              </w:rPr>
              <w:t>(270,000)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8A70E6B" w14:textId="77777777" w:rsidR="00287183" w:rsidRPr="004A3030" w:rsidRDefault="00287183" w:rsidP="00876D42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BE0E454" w14:textId="77686ADA" w:rsidR="00287183" w:rsidRPr="004A3030" w:rsidRDefault="009747FD" w:rsidP="00876D42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47FD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</w:tr>
      <w:tr w:rsidR="00287183" w:rsidRPr="00244701" w14:paraId="29F59FF1" w14:textId="77777777" w:rsidTr="00387C94">
        <w:tc>
          <w:tcPr>
            <w:tcW w:w="3058" w:type="dxa"/>
            <w:vAlign w:val="bottom"/>
          </w:tcPr>
          <w:p w14:paraId="040FAF84" w14:textId="77777777" w:rsidR="00287183" w:rsidRPr="004A3030" w:rsidRDefault="00287183" w:rsidP="00876D4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พันธบัตรรัฐบาลที่วัดมูลค่าด้วย</w:t>
            </w:r>
          </w:p>
          <w:p w14:paraId="68CD1000" w14:textId="77777777" w:rsidR="00287183" w:rsidRPr="004A3030" w:rsidRDefault="00287183" w:rsidP="00876D4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A303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EBC0EB" w14:textId="506D647B" w:rsidR="00287183" w:rsidRPr="004A3030" w:rsidRDefault="00287183" w:rsidP="00876D4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8718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3,006</w:t>
            </w:r>
          </w:p>
        </w:tc>
        <w:tc>
          <w:tcPr>
            <w:tcW w:w="270" w:type="dxa"/>
            <w:vAlign w:val="bottom"/>
          </w:tcPr>
          <w:p w14:paraId="7854C6F1" w14:textId="77777777" w:rsidR="00287183" w:rsidRPr="004A3030" w:rsidRDefault="00287183" w:rsidP="00876D42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F575C0" w14:textId="194B83B9" w:rsidR="00287183" w:rsidRPr="004A3030" w:rsidRDefault="009747FD" w:rsidP="00876D42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1B2FE20" w14:textId="77777777" w:rsidR="00287183" w:rsidRPr="004A3030" w:rsidRDefault="00287183" w:rsidP="00876D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CBCE05" w14:textId="4A5786E1" w:rsidR="00287183" w:rsidRPr="004A3030" w:rsidRDefault="009747FD" w:rsidP="00876D42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47F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747F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7AB58BA" w14:textId="77777777" w:rsidR="00287183" w:rsidRPr="004A3030" w:rsidRDefault="00287183" w:rsidP="00876D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77B947" w14:textId="105CE057" w:rsidR="00287183" w:rsidRPr="004A3030" w:rsidRDefault="009747FD" w:rsidP="00287183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left="-471" w:right="-11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9747FD">
              <w:rPr>
                <w:rFonts w:asciiTheme="majorBidi" w:hAnsiTheme="majorBidi" w:cstheme="majorBidi"/>
                <w:sz w:val="28"/>
                <w:szCs w:val="28"/>
              </w:rPr>
              <w:t>(3,00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747F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30BAD3C" w14:textId="77777777" w:rsidR="00287183" w:rsidRPr="004A3030" w:rsidRDefault="00287183" w:rsidP="00876D42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01CBD6" w14:textId="18F28F35" w:rsidR="00287183" w:rsidRPr="004A3030" w:rsidRDefault="009747FD" w:rsidP="009747FD">
            <w:pPr>
              <w:pStyle w:val="acctfourfigures"/>
              <w:tabs>
                <w:tab w:val="clear" w:pos="765"/>
                <w:tab w:val="decimal" w:pos="705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87183" w:rsidRPr="00244701" w14:paraId="2C031E9A" w14:textId="77777777" w:rsidTr="00387C94">
        <w:tc>
          <w:tcPr>
            <w:tcW w:w="3058" w:type="dxa"/>
            <w:vAlign w:val="bottom"/>
          </w:tcPr>
          <w:p w14:paraId="4F05BA2A" w14:textId="77777777" w:rsidR="00287183" w:rsidRPr="004A3030" w:rsidRDefault="00287183" w:rsidP="00876D42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30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C3C064" w14:textId="2E3CF3A0" w:rsidR="00287183" w:rsidRPr="004A3030" w:rsidRDefault="00287183" w:rsidP="00876D4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8718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274,006</w:t>
            </w:r>
          </w:p>
        </w:tc>
        <w:tc>
          <w:tcPr>
            <w:tcW w:w="270" w:type="dxa"/>
            <w:vAlign w:val="bottom"/>
          </w:tcPr>
          <w:p w14:paraId="55B87BB7" w14:textId="77777777" w:rsidR="00287183" w:rsidRPr="004A3030" w:rsidRDefault="00287183" w:rsidP="00876D42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502ADC" w14:textId="01090F73" w:rsidR="00287183" w:rsidRPr="004A3030" w:rsidRDefault="009747FD" w:rsidP="00876D42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F893B8D" w14:textId="77777777" w:rsidR="00287183" w:rsidRPr="004A3030" w:rsidRDefault="00287183" w:rsidP="00876D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BE4CFD" w14:textId="06C97222" w:rsidR="00287183" w:rsidRPr="009747FD" w:rsidRDefault="006C247C" w:rsidP="006C247C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24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(3)</w:t>
            </w:r>
          </w:p>
        </w:tc>
        <w:tc>
          <w:tcPr>
            <w:tcW w:w="270" w:type="dxa"/>
            <w:vAlign w:val="bottom"/>
          </w:tcPr>
          <w:p w14:paraId="159C6BAA" w14:textId="77777777" w:rsidR="00287183" w:rsidRPr="004A3030" w:rsidRDefault="00287183" w:rsidP="00876D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DB2603" w14:textId="420E3432" w:rsidR="00287183" w:rsidRPr="004A3030" w:rsidRDefault="009747FD" w:rsidP="00287183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left="-471" w:right="-110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747F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(273,00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  <w:r w:rsidRPr="009747F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4DFEFA" w14:textId="77777777" w:rsidR="00287183" w:rsidRPr="004A3030" w:rsidRDefault="00287183" w:rsidP="00876D42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3BBE5F" w14:textId="175452A0" w:rsidR="00287183" w:rsidRPr="004A3030" w:rsidRDefault="009747FD" w:rsidP="00876D42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747F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1,000</w:t>
            </w:r>
          </w:p>
        </w:tc>
      </w:tr>
      <w:tr w:rsidR="00331ABA" w:rsidRPr="00244701" w14:paraId="09E85F98" w14:textId="77777777" w:rsidTr="00387C94">
        <w:tc>
          <w:tcPr>
            <w:tcW w:w="3058" w:type="dxa"/>
            <w:vAlign w:val="bottom"/>
          </w:tcPr>
          <w:p w14:paraId="1CCD6F38" w14:textId="32A7F4DB" w:rsidR="00331ABA" w:rsidRPr="004A3030" w:rsidRDefault="00331ABA" w:rsidP="00331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2" w:type="dxa"/>
            <w:vAlign w:val="bottom"/>
          </w:tcPr>
          <w:p w14:paraId="103072D8" w14:textId="77777777" w:rsidR="00331ABA" w:rsidRPr="004A3030" w:rsidRDefault="00331ABA" w:rsidP="0041751B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DB27521" w14:textId="77777777" w:rsidR="00331ABA" w:rsidRPr="004A3030" w:rsidRDefault="00331ABA" w:rsidP="0041751B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244305B" w14:textId="77777777" w:rsidR="00331ABA" w:rsidRPr="004A3030" w:rsidRDefault="00331ABA" w:rsidP="0041751B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CFFE3D4" w14:textId="77777777" w:rsidR="00331ABA" w:rsidRPr="004A3030" w:rsidRDefault="00331ABA" w:rsidP="004175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D434DF" w14:textId="77777777" w:rsidR="00331ABA" w:rsidRPr="004A3030" w:rsidRDefault="00331ABA" w:rsidP="0041751B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AFD4EC5" w14:textId="77777777" w:rsidR="00331ABA" w:rsidRPr="004A3030" w:rsidRDefault="00331ABA" w:rsidP="004175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2C38381" w14:textId="77777777" w:rsidR="00331ABA" w:rsidRPr="004A3030" w:rsidRDefault="00331ABA" w:rsidP="0041751B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98BE96" w14:textId="77777777" w:rsidR="00331ABA" w:rsidRPr="004A3030" w:rsidRDefault="00331ABA" w:rsidP="0041751B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D4485A" w14:textId="77777777" w:rsidR="00331ABA" w:rsidRPr="004A3030" w:rsidRDefault="00331ABA" w:rsidP="0041751B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7183" w:rsidRPr="00244701" w14:paraId="313FBBF1" w14:textId="3453A98C" w:rsidTr="00387C94">
        <w:tc>
          <w:tcPr>
            <w:tcW w:w="3058" w:type="dxa"/>
            <w:vAlign w:val="bottom"/>
          </w:tcPr>
          <w:p w14:paraId="18D9B4E1" w14:textId="79BD4226" w:rsidR="00287183" w:rsidRPr="004A3030" w:rsidRDefault="00287183" w:rsidP="00C272FA">
            <w:pPr>
              <w:tabs>
                <w:tab w:val="clear" w:pos="2580"/>
                <w:tab w:val="left" w:pos="196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A30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72" w:type="dxa"/>
            <w:vAlign w:val="bottom"/>
          </w:tcPr>
          <w:p w14:paraId="72FCD595" w14:textId="77777777" w:rsidR="00287183" w:rsidRPr="004A3030" w:rsidRDefault="00287183" w:rsidP="00C272FA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89A97A8" w14:textId="77777777" w:rsidR="00287183" w:rsidRPr="004A3030" w:rsidRDefault="00287183" w:rsidP="00C272FA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42687DC" w14:textId="77777777" w:rsidR="00287183" w:rsidRPr="004A3030" w:rsidRDefault="00287183" w:rsidP="00C272FA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536B62C" w14:textId="77777777" w:rsidR="00287183" w:rsidRPr="004A3030" w:rsidRDefault="00287183" w:rsidP="00C272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EF7991E" w14:textId="77777777" w:rsidR="00287183" w:rsidRPr="004A3030" w:rsidRDefault="00287183" w:rsidP="00C272FA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BB9D349" w14:textId="77777777" w:rsidR="00287183" w:rsidRPr="004A3030" w:rsidRDefault="00287183" w:rsidP="00C272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EB8AFC" w14:textId="77777777" w:rsidR="00287183" w:rsidRPr="004A3030" w:rsidRDefault="00287183" w:rsidP="00C272FA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BA7689" w14:textId="77777777" w:rsidR="00287183" w:rsidRPr="004A3030" w:rsidRDefault="00287183" w:rsidP="00C272FA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9C40D2" w14:textId="182D664E" w:rsidR="00287183" w:rsidRPr="004A3030" w:rsidRDefault="00287183" w:rsidP="00C272FA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7183" w:rsidRPr="00244701" w14:paraId="15621BCA" w14:textId="6D6F6D69" w:rsidTr="00387C94">
        <w:tc>
          <w:tcPr>
            <w:tcW w:w="3058" w:type="dxa"/>
            <w:vAlign w:val="bottom"/>
          </w:tcPr>
          <w:p w14:paraId="7519D095" w14:textId="77777777" w:rsidR="00287183" w:rsidRPr="004A3030" w:rsidRDefault="00287183" w:rsidP="00C272FA">
            <w:pPr>
              <w:tabs>
                <w:tab w:val="clear" w:pos="2580"/>
                <w:tab w:val="left" w:pos="196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A30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172" w:type="dxa"/>
            <w:vAlign w:val="bottom"/>
          </w:tcPr>
          <w:p w14:paraId="7A63E1A1" w14:textId="77777777" w:rsidR="00287183" w:rsidRPr="004A3030" w:rsidRDefault="00287183" w:rsidP="00C272FA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4D3E748" w14:textId="77777777" w:rsidR="00287183" w:rsidRPr="004A3030" w:rsidRDefault="00287183" w:rsidP="00C272FA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D45BE6" w14:textId="77777777" w:rsidR="00287183" w:rsidRPr="004A3030" w:rsidRDefault="00287183" w:rsidP="00C272FA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9D682A3" w14:textId="77777777" w:rsidR="00287183" w:rsidRPr="004A3030" w:rsidRDefault="00287183" w:rsidP="00C272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55E7943" w14:textId="77777777" w:rsidR="00287183" w:rsidRPr="004A3030" w:rsidRDefault="00287183" w:rsidP="00C272FA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45ED535" w14:textId="77777777" w:rsidR="00287183" w:rsidRPr="004A3030" w:rsidRDefault="00287183" w:rsidP="00C272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526323D" w14:textId="77777777" w:rsidR="00287183" w:rsidRPr="004A3030" w:rsidRDefault="00287183" w:rsidP="00C272FA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C2884C" w14:textId="77777777" w:rsidR="00287183" w:rsidRPr="004A3030" w:rsidRDefault="00287183" w:rsidP="00C272FA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C54D07" w14:textId="2C622217" w:rsidR="00287183" w:rsidRPr="004A3030" w:rsidRDefault="00287183" w:rsidP="00C272FA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7183" w:rsidRPr="00244701" w14:paraId="245003C2" w14:textId="3A28F75C" w:rsidTr="00387C94">
        <w:tc>
          <w:tcPr>
            <w:tcW w:w="3058" w:type="dxa"/>
            <w:shd w:val="clear" w:color="auto" w:fill="auto"/>
            <w:vAlign w:val="bottom"/>
          </w:tcPr>
          <w:p w14:paraId="389888B2" w14:textId="385DC852" w:rsidR="00287183" w:rsidRPr="004A3030" w:rsidRDefault="00287183" w:rsidP="00C82D70">
            <w:pPr>
              <w:tabs>
                <w:tab w:val="clear" w:pos="2807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4EC0F2B3" w14:textId="37DDEF42" w:rsidR="00287183" w:rsidRPr="004A3030" w:rsidRDefault="00287183" w:rsidP="00C82D70">
            <w:pPr>
              <w:pStyle w:val="acctfourfigures"/>
              <w:tabs>
                <w:tab w:val="clear" w:pos="765"/>
                <w:tab w:val="left" w:pos="430"/>
                <w:tab w:val="left" w:pos="520"/>
              </w:tabs>
              <w:spacing w:line="360" w:lineRule="exact"/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6D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130,439</w:t>
            </w:r>
          </w:p>
        </w:tc>
        <w:tc>
          <w:tcPr>
            <w:tcW w:w="270" w:type="dxa"/>
            <w:vAlign w:val="bottom"/>
          </w:tcPr>
          <w:p w14:paraId="5B2B954B" w14:textId="77777777" w:rsidR="00287183" w:rsidRPr="004A3030" w:rsidRDefault="00287183" w:rsidP="00C82D70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0050B5D" w14:textId="5CAB2304" w:rsidR="00287183" w:rsidRPr="004A3030" w:rsidRDefault="00287183" w:rsidP="00C82D70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876D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(130,000)</w:t>
            </w:r>
          </w:p>
        </w:tc>
        <w:tc>
          <w:tcPr>
            <w:tcW w:w="270" w:type="dxa"/>
            <w:vAlign w:val="bottom"/>
          </w:tcPr>
          <w:p w14:paraId="1C91CA93" w14:textId="77777777" w:rsidR="00287183" w:rsidRPr="004A3030" w:rsidRDefault="00287183" w:rsidP="00C82D70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7EFF3A7" w14:textId="2A897FA5" w:rsidR="00287183" w:rsidRPr="004A3030" w:rsidRDefault="00287183" w:rsidP="00C82D70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6D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(1,08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876D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B634BFE" w14:textId="77777777" w:rsidR="00287183" w:rsidRPr="004A3030" w:rsidRDefault="00287183" w:rsidP="00C82D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6CAFCC6" w14:textId="35B40452" w:rsidR="00287183" w:rsidRPr="004A3030" w:rsidRDefault="00287183" w:rsidP="00287183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left="-471" w:right="-11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876D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411,04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1FEAE9C2" w14:textId="77777777" w:rsidR="00287183" w:rsidRPr="004A3030" w:rsidRDefault="00287183" w:rsidP="00C82D70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0A65AE3" w14:textId="39CFA3AA" w:rsidR="00287183" w:rsidRPr="004A3030" w:rsidRDefault="00287183" w:rsidP="00C82D70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6D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410,403</w:t>
            </w:r>
          </w:p>
        </w:tc>
      </w:tr>
      <w:tr w:rsidR="00387C94" w:rsidRPr="00244701" w14:paraId="5129BA8B" w14:textId="77777777" w:rsidTr="00387C94">
        <w:tc>
          <w:tcPr>
            <w:tcW w:w="3058" w:type="dxa"/>
            <w:vAlign w:val="bottom"/>
          </w:tcPr>
          <w:p w14:paraId="418306F6" w14:textId="77777777" w:rsidR="00387C94" w:rsidRPr="004A3030" w:rsidRDefault="00387C94" w:rsidP="00C82D70">
            <w:pPr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2" w:type="dxa"/>
            <w:vAlign w:val="bottom"/>
          </w:tcPr>
          <w:p w14:paraId="5AAED40C" w14:textId="77777777" w:rsidR="00387C94" w:rsidRPr="004A3030" w:rsidRDefault="00387C94" w:rsidP="00C82D70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009B18C" w14:textId="77777777" w:rsidR="00387C94" w:rsidRPr="004A3030" w:rsidRDefault="00387C94" w:rsidP="00C82D70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EECEB87" w14:textId="77777777" w:rsidR="00387C94" w:rsidRPr="004A3030" w:rsidRDefault="00387C94" w:rsidP="00C82D70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2145F34" w14:textId="77777777" w:rsidR="00387C94" w:rsidRPr="004A3030" w:rsidRDefault="00387C94" w:rsidP="00C82D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95281F" w14:textId="77777777" w:rsidR="00387C94" w:rsidRPr="004A3030" w:rsidRDefault="00387C94" w:rsidP="00C82D70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F3119E8" w14:textId="77777777" w:rsidR="00387C94" w:rsidRPr="004A3030" w:rsidRDefault="00387C94" w:rsidP="00C82D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9BBC1A8" w14:textId="77777777" w:rsidR="00387C94" w:rsidRPr="004A3030" w:rsidRDefault="00387C94" w:rsidP="00C82D70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0124D9" w14:textId="77777777" w:rsidR="00387C94" w:rsidRPr="004A3030" w:rsidRDefault="00387C94" w:rsidP="00C82D70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EF5201" w14:textId="77777777" w:rsidR="00387C94" w:rsidRPr="004A3030" w:rsidRDefault="00387C94" w:rsidP="00C82D70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7183" w:rsidRPr="00244701" w14:paraId="41193260" w14:textId="3AF15D8E" w:rsidTr="00387C94">
        <w:tc>
          <w:tcPr>
            <w:tcW w:w="3058" w:type="dxa"/>
            <w:vAlign w:val="bottom"/>
            <w:hideMark/>
          </w:tcPr>
          <w:p w14:paraId="5D3A0EAA" w14:textId="77777777" w:rsidR="00287183" w:rsidRPr="004A3030" w:rsidRDefault="00287183" w:rsidP="00C82D70">
            <w:pPr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2" w:type="dxa"/>
            <w:vAlign w:val="bottom"/>
          </w:tcPr>
          <w:p w14:paraId="17518014" w14:textId="77777777" w:rsidR="00287183" w:rsidRPr="004A3030" w:rsidRDefault="00287183" w:rsidP="00C82D70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CAB3D75" w14:textId="77777777" w:rsidR="00287183" w:rsidRPr="004A3030" w:rsidRDefault="00287183" w:rsidP="00C82D70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764764F" w14:textId="77777777" w:rsidR="00287183" w:rsidRPr="004A3030" w:rsidRDefault="00287183" w:rsidP="00C82D70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41B7BA8" w14:textId="77777777" w:rsidR="00287183" w:rsidRPr="004A3030" w:rsidRDefault="00287183" w:rsidP="00C82D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63B666" w14:textId="77777777" w:rsidR="00287183" w:rsidRPr="004A3030" w:rsidRDefault="00287183" w:rsidP="00C82D70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5591CC8" w14:textId="77777777" w:rsidR="00287183" w:rsidRPr="004A3030" w:rsidRDefault="00287183" w:rsidP="00C82D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6B1E133" w14:textId="77777777" w:rsidR="00287183" w:rsidRPr="004A3030" w:rsidRDefault="00287183" w:rsidP="00C82D70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3CCBFE" w14:textId="77777777" w:rsidR="00287183" w:rsidRPr="004A3030" w:rsidRDefault="00287183" w:rsidP="00C82D70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9EE69A" w14:textId="2A65B77C" w:rsidR="00287183" w:rsidRPr="004A3030" w:rsidRDefault="00287183" w:rsidP="00C82D70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7183" w:rsidRPr="00244701" w14:paraId="4638362A" w14:textId="63018FDD" w:rsidTr="00387C94">
        <w:tc>
          <w:tcPr>
            <w:tcW w:w="3058" w:type="dxa"/>
            <w:vAlign w:val="bottom"/>
            <w:hideMark/>
          </w:tcPr>
          <w:p w14:paraId="0398ECCE" w14:textId="7D9CDEC1" w:rsidR="00287183" w:rsidRPr="004A3030" w:rsidRDefault="00287183" w:rsidP="00C82D70">
            <w:pPr>
              <w:tabs>
                <w:tab w:val="clear" w:pos="2807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bottom"/>
          </w:tcPr>
          <w:p w14:paraId="1CC13C2E" w14:textId="72E87676" w:rsidR="00287183" w:rsidRPr="004A3030" w:rsidRDefault="00287183" w:rsidP="00C82D7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</w:rPr>
              <w:t>682,765</w:t>
            </w:r>
          </w:p>
        </w:tc>
        <w:tc>
          <w:tcPr>
            <w:tcW w:w="270" w:type="dxa"/>
            <w:vAlign w:val="bottom"/>
          </w:tcPr>
          <w:p w14:paraId="3C2E8408" w14:textId="77777777" w:rsidR="00287183" w:rsidRPr="004A3030" w:rsidRDefault="00287183" w:rsidP="00C82D70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E9BD6B7" w14:textId="6C4CCE49" w:rsidR="00287183" w:rsidRPr="004A3030" w:rsidRDefault="00287183" w:rsidP="00C82D70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B88F5B6" w14:textId="77777777" w:rsidR="00287183" w:rsidRPr="004A3030" w:rsidRDefault="00287183" w:rsidP="00C82D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04708AF" w14:textId="6EE158BF" w:rsidR="00287183" w:rsidRPr="004A3030" w:rsidRDefault="00287183" w:rsidP="00C82D70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6D42">
              <w:rPr>
                <w:rFonts w:asciiTheme="majorBidi" w:hAnsiTheme="majorBidi" w:cstheme="majorBidi"/>
                <w:sz w:val="28"/>
                <w:szCs w:val="28"/>
              </w:rPr>
              <w:t>(717)</w:t>
            </w:r>
          </w:p>
        </w:tc>
        <w:tc>
          <w:tcPr>
            <w:tcW w:w="270" w:type="dxa"/>
            <w:vAlign w:val="bottom"/>
          </w:tcPr>
          <w:p w14:paraId="6024D293" w14:textId="77777777" w:rsidR="00287183" w:rsidRPr="004A3030" w:rsidRDefault="00287183" w:rsidP="00C82D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2A9C6B1" w14:textId="3B12F591" w:rsidR="00287183" w:rsidRPr="004A3030" w:rsidRDefault="00287183" w:rsidP="00287183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left="-471" w:right="-11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76D42">
              <w:rPr>
                <w:rFonts w:asciiTheme="majorBidi" w:hAnsiTheme="majorBidi" w:cstheme="majorBidi"/>
                <w:sz w:val="28"/>
                <w:szCs w:val="28"/>
              </w:rPr>
              <w:t>411,048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0F2BCBB" w14:textId="77777777" w:rsidR="00287183" w:rsidRPr="004A3030" w:rsidRDefault="00287183" w:rsidP="00C82D70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DF8FD08" w14:textId="43DEE0F6" w:rsidR="00287183" w:rsidRPr="004A3030" w:rsidRDefault="00287183" w:rsidP="00C82D70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6D42">
              <w:rPr>
                <w:rFonts w:asciiTheme="majorBidi" w:hAnsiTheme="majorBidi" w:cstheme="majorBidi"/>
                <w:sz w:val="28"/>
                <w:szCs w:val="28"/>
              </w:rPr>
              <w:t>271,000</w:t>
            </w:r>
          </w:p>
        </w:tc>
      </w:tr>
      <w:tr w:rsidR="00287183" w:rsidRPr="00244701" w14:paraId="238D76B8" w14:textId="640FFD63" w:rsidTr="00387C94">
        <w:tc>
          <w:tcPr>
            <w:tcW w:w="3058" w:type="dxa"/>
            <w:vAlign w:val="bottom"/>
          </w:tcPr>
          <w:p w14:paraId="7582B622" w14:textId="77777777" w:rsidR="00287183" w:rsidRPr="004A3030" w:rsidRDefault="00287183" w:rsidP="00C82D7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พันธบัตรรัฐบาลที่วัดมูลค่าด้วย</w:t>
            </w:r>
          </w:p>
          <w:p w14:paraId="32923522" w14:textId="77777777" w:rsidR="00287183" w:rsidRPr="004A3030" w:rsidRDefault="00287183" w:rsidP="00C82D7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A303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0D19B7" w14:textId="541EED3E" w:rsidR="00287183" w:rsidRPr="004A3030" w:rsidRDefault="00287183" w:rsidP="00C82D7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</w:rPr>
              <w:t>3,010</w:t>
            </w:r>
          </w:p>
        </w:tc>
        <w:tc>
          <w:tcPr>
            <w:tcW w:w="270" w:type="dxa"/>
            <w:vAlign w:val="bottom"/>
          </w:tcPr>
          <w:p w14:paraId="47A05C71" w14:textId="77777777" w:rsidR="00287183" w:rsidRPr="004A3030" w:rsidRDefault="00287183" w:rsidP="00C82D70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B5C73E" w14:textId="1A3F1401" w:rsidR="00287183" w:rsidRPr="004A3030" w:rsidRDefault="00287183" w:rsidP="00C82D70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5A9792E" w14:textId="77777777" w:rsidR="00287183" w:rsidRPr="004A3030" w:rsidRDefault="00287183" w:rsidP="00C82D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9AA385" w14:textId="731E92D5" w:rsidR="00287183" w:rsidRPr="004A3030" w:rsidRDefault="00287183" w:rsidP="00C82D70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270" w:type="dxa"/>
            <w:vAlign w:val="bottom"/>
          </w:tcPr>
          <w:p w14:paraId="747FD591" w14:textId="77777777" w:rsidR="00287183" w:rsidRPr="004A3030" w:rsidRDefault="00287183" w:rsidP="00C82D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E4DA09" w14:textId="04FF366D" w:rsidR="00287183" w:rsidRPr="004A3030" w:rsidRDefault="00287183" w:rsidP="00287183">
            <w:pPr>
              <w:pStyle w:val="acctfourfigures"/>
              <w:tabs>
                <w:tab w:val="clear" w:pos="765"/>
                <w:tab w:val="decimal" w:pos="525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059E9CC" w14:textId="77777777" w:rsidR="00287183" w:rsidRPr="004A3030" w:rsidRDefault="00287183" w:rsidP="00C82D70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78A4DE" w14:textId="64CF99F8" w:rsidR="00287183" w:rsidRPr="004A3030" w:rsidRDefault="00287183" w:rsidP="00C82D70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6D42">
              <w:rPr>
                <w:rFonts w:asciiTheme="majorBidi" w:hAnsiTheme="majorBidi" w:cstheme="majorBidi"/>
                <w:sz w:val="28"/>
                <w:szCs w:val="28"/>
              </w:rPr>
              <w:t>3,006</w:t>
            </w:r>
          </w:p>
        </w:tc>
      </w:tr>
      <w:tr w:rsidR="00287183" w:rsidRPr="00244701" w14:paraId="48622C9A" w14:textId="3359B3B0" w:rsidTr="00387C94">
        <w:tc>
          <w:tcPr>
            <w:tcW w:w="3058" w:type="dxa"/>
            <w:vAlign w:val="bottom"/>
          </w:tcPr>
          <w:p w14:paraId="05103675" w14:textId="77777777" w:rsidR="00287183" w:rsidRPr="004A3030" w:rsidRDefault="00287183" w:rsidP="00C82D7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30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05D02A" w14:textId="7E70B013" w:rsidR="00287183" w:rsidRPr="004A3030" w:rsidRDefault="00287183" w:rsidP="00C82D7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A303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685,775</w:t>
            </w:r>
          </w:p>
        </w:tc>
        <w:tc>
          <w:tcPr>
            <w:tcW w:w="270" w:type="dxa"/>
            <w:vAlign w:val="bottom"/>
          </w:tcPr>
          <w:p w14:paraId="2C0FB4CC" w14:textId="77777777" w:rsidR="00287183" w:rsidRPr="004A3030" w:rsidRDefault="00287183" w:rsidP="00C82D70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610C5A" w14:textId="53E13178" w:rsidR="00287183" w:rsidRPr="004A3030" w:rsidRDefault="00287183" w:rsidP="00C82D70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823B980" w14:textId="77777777" w:rsidR="00287183" w:rsidRPr="004A3030" w:rsidRDefault="00287183" w:rsidP="00C82D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905769" w14:textId="361EE029" w:rsidR="00287183" w:rsidRPr="004A3030" w:rsidRDefault="00287183" w:rsidP="00C82D70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6D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(721)</w:t>
            </w:r>
          </w:p>
        </w:tc>
        <w:tc>
          <w:tcPr>
            <w:tcW w:w="270" w:type="dxa"/>
            <w:vAlign w:val="bottom"/>
          </w:tcPr>
          <w:p w14:paraId="55765745" w14:textId="77777777" w:rsidR="00287183" w:rsidRPr="004A3030" w:rsidRDefault="00287183" w:rsidP="00C82D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FEE349" w14:textId="2978B0EE" w:rsidR="00287183" w:rsidRPr="004A3030" w:rsidRDefault="00287183" w:rsidP="00287183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left="-471" w:right="-110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76D4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(411,048)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65D1C9" w14:textId="77777777" w:rsidR="00287183" w:rsidRPr="004A3030" w:rsidRDefault="00287183" w:rsidP="00C82D70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4F3504" w14:textId="26B81A07" w:rsidR="00287183" w:rsidRPr="004A3030" w:rsidRDefault="00287183" w:rsidP="00C82D70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76D4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274,006</w:t>
            </w:r>
          </w:p>
        </w:tc>
      </w:tr>
    </w:tbl>
    <w:p w14:paraId="1957D861" w14:textId="6C3B9595" w:rsidR="00C82D70" w:rsidRDefault="00C82D70" w:rsidP="00876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4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44E657F6" w14:textId="77777777" w:rsidR="00C82D70" w:rsidRDefault="00C82D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4B36936E" w14:textId="32B70A36" w:rsidR="00FD3584" w:rsidRPr="00E00456" w:rsidRDefault="00FD3584" w:rsidP="00E00456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  <w:cs/>
        </w:rPr>
      </w:pPr>
      <w:r w:rsidRPr="00E00456">
        <w:rPr>
          <w:rFonts w:asciiTheme="majorBidi" w:hAnsiTheme="majorBidi" w:cstheme="majorBidi"/>
          <w:sz w:val="30"/>
          <w:szCs w:val="30"/>
          <w:u w:val="none"/>
          <w:cs/>
        </w:rPr>
        <w:t>เงินลงทุนในบริษัทร่วม</w:t>
      </w:r>
    </w:p>
    <w:p w14:paraId="30F1D171" w14:textId="77777777" w:rsidR="00FD3584" w:rsidRPr="00244701" w:rsidRDefault="00FD3584" w:rsidP="007D2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8C9CF2B" w14:textId="4B0C36BF" w:rsidR="00FD3584" w:rsidRPr="00E00456" w:rsidRDefault="00FD3584" w:rsidP="00E004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244701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นโยบายการบัญชี</w:t>
      </w:r>
    </w:p>
    <w:p w14:paraId="539927D1" w14:textId="02DC4595" w:rsidR="00FD3584" w:rsidRPr="00E00456" w:rsidRDefault="00FD3584" w:rsidP="00E004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00456">
        <w:rPr>
          <w:rFonts w:asciiTheme="majorBidi" w:hAnsiTheme="majorBidi" w:cstheme="majorBidi"/>
          <w:sz w:val="30"/>
          <w:szCs w:val="30"/>
          <w:cs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</w:t>
      </w:r>
    </w:p>
    <w:p w14:paraId="35997051" w14:textId="77777777" w:rsidR="00FD3584" w:rsidRPr="00244701" w:rsidRDefault="00FD3584" w:rsidP="00FD35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A76A2C6" w14:textId="39D27830" w:rsidR="00FD3584" w:rsidRPr="00E00456" w:rsidRDefault="00FD3584" w:rsidP="00E004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00456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กลุ่มบริษัทรับรู้เงินลงทุนในบริษัทร่วมในงบการเงินรวมด้วยวิธีส่วนได้เสีย โดยรับรู้รายการเมื่อเริ่มแรกด้วยราคา</w:t>
      </w:r>
      <w:r w:rsidRPr="00E00456">
        <w:rPr>
          <w:rFonts w:asciiTheme="majorBidi" w:hAnsiTheme="majorBidi" w:cstheme="majorBidi"/>
          <w:sz w:val="30"/>
          <w:szCs w:val="30"/>
          <w:cs/>
        </w:rPr>
        <w:t xml:space="preserve">ทุน   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จะถูกบันทึกในงบการเงินรวมจนถึงวันที่ความมีอิทธิพลอย่างมีนัยสำคัญสิ้นสุดลง </w:t>
      </w:r>
    </w:p>
    <w:p w14:paraId="046594CD" w14:textId="77777777" w:rsidR="006B551B" w:rsidRPr="00244701" w:rsidRDefault="006B551B" w:rsidP="00FD35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B819E8E" w14:textId="3B7AEB16" w:rsidR="00FD3584" w:rsidRPr="00E00456" w:rsidRDefault="00FD3584" w:rsidP="00E004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00456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เงินลงทุนในบริษัทร่วมในงบการเงินเฉพาะกิจการวัดมูลค่าด้วยราคาทุนหักค่าเผื่อการด้อยค่า เงินปันผลรับบันทึก</w:t>
      </w:r>
      <w:r w:rsidR="00E00456">
        <w:rPr>
          <w:rFonts w:asciiTheme="majorBidi" w:hAnsiTheme="majorBidi" w:cstheme="majorBidi"/>
          <w:sz w:val="30"/>
          <w:szCs w:val="30"/>
        </w:rPr>
        <w:br/>
      </w:r>
      <w:r w:rsidRPr="00E00456">
        <w:rPr>
          <w:rFonts w:asciiTheme="majorBidi" w:hAnsiTheme="majorBidi" w:cstheme="majorBidi"/>
          <w:sz w:val="30"/>
          <w:szCs w:val="30"/>
          <w:cs/>
        </w:rPr>
        <w:t>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      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62E0E39F" w14:textId="5D45CA15" w:rsidR="00FD3584" w:rsidRPr="00244701" w:rsidRDefault="00FD3584" w:rsidP="007D2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  <w:sectPr w:rsidR="00FD3584" w:rsidRPr="00244701" w:rsidSect="004A5662">
          <w:headerReference w:type="default" r:id="rId10"/>
          <w:footerReference w:type="default" r:id="rId11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tbl>
      <w:tblPr>
        <w:tblW w:w="1405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44"/>
        <w:gridCol w:w="2626"/>
        <w:gridCol w:w="792"/>
        <w:gridCol w:w="792"/>
        <w:gridCol w:w="187"/>
        <w:gridCol w:w="792"/>
        <w:gridCol w:w="180"/>
        <w:gridCol w:w="814"/>
        <w:gridCol w:w="180"/>
        <w:gridCol w:w="792"/>
        <w:gridCol w:w="180"/>
        <w:gridCol w:w="792"/>
        <w:gridCol w:w="191"/>
        <w:gridCol w:w="734"/>
        <w:gridCol w:w="187"/>
        <w:gridCol w:w="729"/>
        <w:gridCol w:w="182"/>
        <w:gridCol w:w="792"/>
        <w:gridCol w:w="180"/>
        <w:gridCol w:w="792"/>
      </w:tblGrid>
      <w:tr w:rsidR="00D15860" w:rsidRPr="00244701" w14:paraId="5EBC5E36" w14:textId="77777777" w:rsidTr="009208CA">
        <w:trPr>
          <w:cantSplit/>
          <w:trHeight w:val="70"/>
          <w:tblHeader/>
        </w:trPr>
        <w:tc>
          <w:tcPr>
            <w:tcW w:w="2144" w:type="dxa"/>
          </w:tcPr>
          <w:p w14:paraId="170E807E" w14:textId="77777777" w:rsidR="00C9641A" w:rsidRPr="009776F7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626" w:type="dxa"/>
          </w:tcPr>
          <w:p w14:paraId="2264127B" w14:textId="77777777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gridSpan w:val="2"/>
          </w:tcPr>
          <w:p w14:paraId="7425AEB4" w14:textId="77777777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7" w:type="dxa"/>
          </w:tcPr>
          <w:p w14:paraId="64AC2E2B" w14:textId="77777777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6" w:type="dxa"/>
            <w:gridSpan w:val="3"/>
          </w:tcPr>
          <w:p w14:paraId="6E56F5B7" w14:textId="2DED437B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91D55C9" w14:textId="77777777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5551" w:type="dxa"/>
            <w:gridSpan w:val="11"/>
          </w:tcPr>
          <w:p w14:paraId="4BDC552C" w14:textId="40F2268A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5860" w:rsidRPr="00244701" w14:paraId="0521289C" w14:textId="77777777" w:rsidTr="009208CA">
        <w:trPr>
          <w:cantSplit/>
          <w:trHeight w:val="70"/>
          <w:tblHeader/>
        </w:trPr>
        <w:tc>
          <w:tcPr>
            <w:tcW w:w="2144" w:type="dxa"/>
          </w:tcPr>
          <w:p w14:paraId="5618ABE0" w14:textId="77777777" w:rsidR="00D15860" w:rsidRPr="00244701" w:rsidRDefault="00D15860" w:rsidP="003079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626" w:type="dxa"/>
          </w:tcPr>
          <w:p w14:paraId="0B868FC3" w14:textId="77777777" w:rsidR="00D15860" w:rsidRPr="00244701" w:rsidRDefault="00D15860" w:rsidP="003079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gridSpan w:val="2"/>
          </w:tcPr>
          <w:p w14:paraId="4445E815" w14:textId="77777777" w:rsidR="00D15860" w:rsidRPr="00244701" w:rsidRDefault="00D15860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187" w:type="dxa"/>
          </w:tcPr>
          <w:p w14:paraId="4861874C" w14:textId="77777777" w:rsidR="00D15860" w:rsidRPr="00244701" w:rsidRDefault="00D15860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6" w:type="dxa"/>
            <w:gridSpan w:val="3"/>
          </w:tcPr>
          <w:p w14:paraId="35A3129A" w14:textId="3FD44A7C" w:rsidR="00D15860" w:rsidRPr="00244701" w:rsidRDefault="00D15860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มูลค่าตาม</w:t>
            </w:r>
          </w:p>
        </w:tc>
        <w:tc>
          <w:tcPr>
            <w:tcW w:w="180" w:type="dxa"/>
          </w:tcPr>
          <w:p w14:paraId="5E6706AD" w14:textId="78176C4F" w:rsidR="00D15860" w:rsidRPr="00244701" w:rsidRDefault="00D15860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64" w:type="dxa"/>
            <w:gridSpan w:val="3"/>
          </w:tcPr>
          <w:p w14:paraId="1FA587E8" w14:textId="77777777" w:rsidR="00D15860" w:rsidRPr="00244701" w:rsidRDefault="00D15860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91" w:type="dxa"/>
          </w:tcPr>
          <w:p w14:paraId="2C5BA500" w14:textId="77777777" w:rsidR="00D15860" w:rsidRPr="00244701" w:rsidRDefault="00D15860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0" w:type="dxa"/>
            <w:gridSpan w:val="3"/>
          </w:tcPr>
          <w:p w14:paraId="733F860D" w14:textId="77777777" w:rsidR="00D15860" w:rsidRPr="00244701" w:rsidRDefault="00D15860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670694C9" w14:textId="77777777" w:rsidR="00D15860" w:rsidRPr="00244701" w:rsidRDefault="00D15860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64" w:type="dxa"/>
            <w:gridSpan w:val="3"/>
          </w:tcPr>
          <w:p w14:paraId="1E5A3147" w14:textId="77777777" w:rsidR="00D15860" w:rsidRPr="00244701" w:rsidRDefault="00D15860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D15860" w:rsidRPr="00244701" w14:paraId="359CA6B9" w14:textId="77777777" w:rsidTr="009208CA">
        <w:trPr>
          <w:cantSplit/>
          <w:trHeight w:val="70"/>
          <w:tblHeader/>
        </w:trPr>
        <w:tc>
          <w:tcPr>
            <w:tcW w:w="2144" w:type="dxa"/>
          </w:tcPr>
          <w:p w14:paraId="641F9943" w14:textId="77777777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626" w:type="dxa"/>
          </w:tcPr>
          <w:p w14:paraId="2B478475" w14:textId="77777777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   </w:t>
            </w:r>
            <w:r w:rsidRPr="0024470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584" w:type="dxa"/>
            <w:gridSpan w:val="2"/>
          </w:tcPr>
          <w:p w14:paraId="71B147E1" w14:textId="77777777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187" w:type="dxa"/>
          </w:tcPr>
          <w:p w14:paraId="189A4813" w14:textId="77777777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6" w:type="dxa"/>
            <w:gridSpan w:val="3"/>
          </w:tcPr>
          <w:p w14:paraId="3C15278E" w14:textId="4524BB12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16724F0E" w14:textId="4C0D7A2E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64" w:type="dxa"/>
            <w:gridSpan w:val="3"/>
          </w:tcPr>
          <w:p w14:paraId="681B140E" w14:textId="77777777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91" w:type="dxa"/>
          </w:tcPr>
          <w:p w14:paraId="71DD4037" w14:textId="77777777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0" w:type="dxa"/>
            <w:gridSpan w:val="3"/>
          </w:tcPr>
          <w:p w14:paraId="4FF563BC" w14:textId="77777777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2" w:type="dxa"/>
          </w:tcPr>
          <w:p w14:paraId="13FFF08D" w14:textId="77777777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64" w:type="dxa"/>
            <w:gridSpan w:val="3"/>
          </w:tcPr>
          <w:p w14:paraId="5CBC0F1D" w14:textId="77777777" w:rsidR="00C9641A" w:rsidRPr="00244701" w:rsidRDefault="00C9641A" w:rsidP="00D673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ราคาทุน </w:t>
            </w:r>
            <w:r w:rsidRPr="002447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- </w:t>
            </w:r>
            <w:r w:rsidRPr="00244701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</w:tr>
      <w:tr w:rsidR="00D15860" w:rsidRPr="00244701" w14:paraId="2CB34E6D" w14:textId="77777777" w:rsidTr="009208CA">
        <w:trPr>
          <w:cantSplit/>
          <w:trHeight w:val="70"/>
          <w:tblHeader/>
        </w:trPr>
        <w:tc>
          <w:tcPr>
            <w:tcW w:w="2144" w:type="dxa"/>
          </w:tcPr>
          <w:p w14:paraId="55B4E338" w14:textId="77777777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6" w:type="dxa"/>
          </w:tcPr>
          <w:p w14:paraId="177DB749" w14:textId="77777777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92" w:type="dxa"/>
          </w:tcPr>
          <w:p w14:paraId="4CED1A20" w14:textId="75C04909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C047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792" w:type="dxa"/>
          </w:tcPr>
          <w:p w14:paraId="3F1016B7" w14:textId="6EBD787B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</w:t>
            </w:r>
            <w:r w:rsidR="00C047C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</w:p>
        </w:tc>
        <w:tc>
          <w:tcPr>
            <w:tcW w:w="187" w:type="dxa"/>
          </w:tcPr>
          <w:p w14:paraId="317460A6" w14:textId="77777777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</w:tcPr>
          <w:p w14:paraId="527630F4" w14:textId="7AC7D58A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C047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1B41766C" w14:textId="3511F8B6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</w:tcPr>
          <w:p w14:paraId="683AA103" w14:textId="4DD304B3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C047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3968C030" w14:textId="129B3B32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</w:tcPr>
          <w:p w14:paraId="6660752E" w14:textId="3CDB9528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C047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1D7C6132" w14:textId="77777777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</w:tcPr>
          <w:p w14:paraId="47A97BD4" w14:textId="4D8C21C3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C047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91" w:type="dxa"/>
          </w:tcPr>
          <w:p w14:paraId="4C00447D" w14:textId="77777777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34" w:type="dxa"/>
          </w:tcPr>
          <w:p w14:paraId="41504C65" w14:textId="2D61C4B0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C047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7" w:type="dxa"/>
          </w:tcPr>
          <w:p w14:paraId="408FA87E" w14:textId="77777777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9" w:type="dxa"/>
          </w:tcPr>
          <w:p w14:paraId="623FAF88" w14:textId="542C75EC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C047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2" w:type="dxa"/>
          </w:tcPr>
          <w:p w14:paraId="403DD25E" w14:textId="77777777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92" w:type="dxa"/>
          </w:tcPr>
          <w:p w14:paraId="1EBC3173" w14:textId="5C3E615A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C047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4C1BF53" w14:textId="77777777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</w:tcPr>
          <w:p w14:paraId="07D5B5FD" w14:textId="3810494B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C047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</w:tr>
      <w:tr w:rsidR="00D15860" w:rsidRPr="00244701" w14:paraId="2A5F110D" w14:textId="77777777" w:rsidTr="009208CA">
        <w:trPr>
          <w:cantSplit/>
        </w:trPr>
        <w:tc>
          <w:tcPr>
            <w:tcW w:w="2144" w:type="dxa"/>
          </w:tcPr>
          <w:p w14:paraId="3F1FDB98" w14:textId="77777777" w:rsidR="003A4BE0" w:rsidRPr="00244701" w:rsidRDefault="003A4BE0" w:rsidP="003A4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26" w:type="dxa"/>
            <w:vAlign w:val="bottom"/>
          </w:tcPr>
          <w:p w14:paraId="44382B30" w14:textId="77777777" w:rsidR="003A4BE0" w:rsidRPr="00244701" w:rsidRDefault="003A4BE0" w:rsidP="003A4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07BD78C3" w14:textId="5AFFA246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24470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ร้อยละ)</w:t>
            </w:r>
          </w:p>
        </w:tc>
        <w:tc>
          <w:tcPr>
            <w:tcW w:w="187" w:type="dxa"/>
          </w:tcPr>
          <w:p w14:paraId="0ACE86B8" w14:textId="77777777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517" w:type="dxa"/>
            <w:gridSpan w:val="15"/>
          </w:tcPr>
          <w:p w14:paraId="4848C29E" w14:textId="4E1EEA61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24470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0B21EC" w:rsidRPr="00244701" w14:paraId="582DF38C" w14:textId="77777777" w:rsidTr="00FA7481">
        <w:trPr>
          <w:cantSplit/>
          <w:trHeight w:val="587"/>
        </w:trPr>
        <w:tc>
          <w:tcPr>
            <w:tcW w:w="2144" w:type="dxa"/>
          </w:tcPr>
          <w:p w14:paraId="69D28D62" w14:textId="1CE43093" w:rsidR="000B21EC" w:rsidRPr="00244701" w:rsidRDefault="003A252A" w:rsidP="003A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252A">
              <w:rPr>
                <w:rFonts w:asciiTheme="majorBidi" w:hAnsiTheme="majorBidi"/>
                <w:sz w:val="26"/>
                <w:szCs w:val="26"/>
                <w:cs/>
              </w:rPr>
              <w:t xml:space="preserve">บริษัท คาโดคาวะ อมรินทร์ </w:t>
            </w:r>
            <w:r w:rsidRPr="009208CA">
              <w:rPr>
                <w:rFonts w:asciiTheme="majorBidi" w:hAnsi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2626" w:type="dxa"/>
            <w:vAlign w:val="bottom"/>
          </w:tcPr>
          <w:p w14:paraId="4D86E189" w14:textId="51BBAB48" w:rsidR="000B21EC" w:rsidRPr="00244701" w:rsidRDefault="000B21EC" w:rsidP="000B2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3" w:right="-8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cs/>
              </w:rPr>
              <w:t>ผลิตและ</w:t>
            </w:r>
            <w:r w:rsidRPr="000B21EC">
              <w:rPr>
                <w:rFonts w:asciiTheme="majorBidi" w:hAnsiTheme="majorBidi"/>
                <w:sz w:val="26"/>
                <w:szCs w:val="26"/>
                <w:cs/>
              </w:rPr>
              <w:t>จำหน่าย</w:t>
            </w:r>
            <w:r w:rsidRPr="00244701">
              <w:rPr>
                <w:rFonts w:asciiTheme="majorBidi" w:hAnsiTheme="majorBidi" w:cstheme="majorBidi"/>
                <w:sz w:val="26"/>
                <w:szCs w:val="26"/>
                <w:cs/>
              </w:rPr>
              <w:t>หนังสือการ์ตูน</w:t>
            </w:r>
          </w:p>
        </w:tc>
        <w:tc>
          <w:tcPr>
            <w:tcW w:w="792" w:type="dxa"/>
            <w:vAlign w:val="bottom"/>
          </w:tcPr>
          <w:p w14:paraId="4A87250D" w14:textId="463C2E42" w:rsidR="000B21EC" w:rsidRPr="00244701" w:rsidRDefault="000B21EC" w:rsidP="000B21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  <w:r w:rsidRPr="002447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Pr="0024470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.00</w:t>
            </w:r>
          </w:p>
        </w:tc>
        <w:tc>
          <w:tcPr>
            <w:tcW w:w="792" w:type="dxa"/>
            <w:vAlign w:val="bottom"/>
          </w:tcPr>
          <w:p w14:paraId="3DA54D39" w14:textId="27A6D894" w:rsidR="000B21EC" w:rsidRPr="00244701" w:rsidRDefault="000B21EC" w:rsidP="000B21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  <w:r w:rsidRPr="002447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Pr="0024470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.00</w:t>
            </w:r>
          </w:p>
        </w:tc>
        <w:tc>
          <w:tcPr>
            <w:tcW w:w="187" w:type="dxa"/>
          </w:tcPr>
          <w:p w14:paraId="099053F5" w14:textId="77777777" w:rsidR="000B21EC" w:rsidRPr="00954820" w:rsidRDefault="000B21EC" w:rsidP="000B21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</w:tcPr>
          <w:p w14:paraId="44F1F262" w14:textId="77777777" w:rsidR="00A675B1" w:rsidRDefault="00A675B1" w:rsidP="000B21EC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0F1A617" w14:textId="6C2E3D48" w:rsidR="000B21EC" w:rsidRPr="00354F6F" w:rsidRDefault="00A675B1" w:rsidP="000B21EC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75B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57,469</w:t>
            </w:r>
          </w:p>
        </w:tc>
        <w:tc>
          <w:tcPr>
            <w:tcW w:w="180" w:type="dxa"/>
          </w:tcPr>
          <w:p w14:paraId="517D69CA" w14:textId="77777777" w:rsidR="000B21EC" w:rsidRPr="00D15860" w:rsidRDefault="000B21EC" w:rsidP="000B21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</w:tcPr>
          <w:p w14:paraId="10C1189C" w14:textId="77777777" w:rsidR="000B21EC" w:rsidRDefault="000B21EC" w:rsidP="000B21EC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3505561" w14:textId="5AD9CC85" w:rsidR="000B21EC" w:rsidRPr="00D15860" w:rsidRDefault="000B21EC" w:rsidP="000B21EC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953B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48,168</w:t>
            </w:r>
          </w:p>
        </w:tc>
        <w:tc>
          <w:tcPr>
            <w:tcW w:w="180" w:type="dxa"/>
          </w:tcPr>
          <w:p w14:paraId="4BE85E3A" w14:textId="77777777" w:rsidR="000B21EC" w:rsidRPr="00954820" w:rsidRDefault="000B21EC" w:rsidP="000B21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2C73B7CE" w14:textId="4F875661" w:rsidR="000B21EC" w:rsidRPr="00954820" w:rsidRDefault="000B21EC" w:rsidP="000B21EC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5482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27,600</w:t>
            </w:r>
          </w:p>
        </w:tc>
        <w:tc>
          <w:tcPr>
            <w:tcW w:w="180" w:type="dxa"/>
          </w:tcPr>
          <w:p w14:paraId="6E5F206A" w14:textId="77777777" w:rsidR="000B21EC" w:rsidRPr="00954820" w:rsidRDefault="000B21EC" w:rsidP="000B21E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526B86C1" w14:textId="1949FE80" w:rsidR="000B21EC" w:rsidRPr="00954820" w:rsidRDefault="000B21EC" w:rsidP="000B21EC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5482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27,600</w:t>
            </w:r>
          </w:p>
        </w:tc>
        <w:tc>
          <w:tcPr>
            <w:tcW w:w="191" w:type="dxa"/>
            <w:vAlign w:val="bottom"/>
          </w:tcPr>
          <w:p w14:paraId="021D8AE2" w14:textId="77777777" w:rsidR="000B21EC" w:rsidRPr="00954820" w:rsidRDefault="000B21EC" w:rsidP="000B21E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34" w:type="dxa"/>
          </w:tcPr>
          <w:p w14:paraId="70D62B6A" w14:textId="77777777" w:rsidR="000B21EC" w:rsidRPr="00954820" w:rsidRDefault="000B21EC" w:rsidP="000B2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65C1BD" w14:textId="634C7545" w:rsidR="000B21EC" w:rsidRPr="00954820" w:rsidRDefault="000B21EC" w:rsidP="000B2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95482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7" w:type="dxa"/>
          </w:tcPr>
          <w:p w14:paraId="54C64DFF" w14:textId="77777777" w:rsidR="000B21EC" w:rsidRPr="00954820" w:rsidRDefault="000B21EC" w:rsidP="000B2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9" w:type="dxa"/>
          </w:tcPr>
          <w:p w14:paraId="5D4411EA" w14:textId="77777777" w:rsidR="000B21EC" w:rsidRPr="00954820" w:rsidRDefault="000B21EC" w:rsidP="000B2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AB146A" w14:textId="17702F61" w:rsidR="000B21EC" w:rsidRPr="00954820" w:rsidRDefault="000B21EC" w:rsidP="000B2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95482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7C3B0C1B" w14:textId="77777777" w:rsidR="000B21EC" w:rsidRPr="00954820" w:rsidRDefault="000B21EC" w:rsidP="000B21E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004C73B4" w14:textId="35504B10" w:rsidR="000B21EC" w:rsidRPr="00954820" w:rsidRDefault="000B21EC" w:rsidP="000B21EC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5482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27,600</w:t>
            </w:r>
          </w:p>
        </w:tc>
        <w:tc>
          <w:tcPr>
            <w:tcW w:w="180" w:type="dxa"/>
          </w:tcPr>
          <w:p w14:paraId="0FFF78AA" w14:textId="77777777" w:rsidR="000B21EC" w:rsidRPr="00954820" w:rsidRDefault="000B21EC" w:rsidP="000B21E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56C4D50B" w14:textId="7D917585" w:rsidR="000B21EC" w:rsidRPr="00954820" w:rsidRDefault="000B21EC" w:rsidP="000B21EC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5482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27,600</w:t>
            </w:r>
          </w:p>
        </w:tc>
      </w:tr>
      <w:tr w:rsidR="000B21EC" w:rsidRPr="009208CA" w14:paraId="5D2F8D41" w14:textId="77777777" w:rsidTr="00FA7481">
        <w:trPr>
          <w:cantSplit/>
          <w:trHeight w:val="173"/>
        </w:trPr>
        <w:tc>
          <w:tcPr>
            <w:tcW w:w="2144" w:type="dxa"/>
            <w:vAlign w:val="bottom"/>
          </w:tcPr>
          <w:p w14:paraId="20272C69" w14:textId="4E3293FA" w:rsidR="000B21EC" w:rsidRPr="00244701" w:rsidRDefault="000B21EC" w:rsidP="003A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08CA">
              <w:rPr>
                <w:rFonts w:asciiTheme="majorBidi" w:hAnsiTheme="majorBidi"/>
                <w:sz w:val="26"/>
                <w:szCs w:val="26"/>
                <w:cs/>
              </w:rPr>
              <w:t>บริษัท เด็กดี อินเตอร์แอคที</w:t>
            </w:r>
            <w:r w:rsidR="003A252A">
              <w:rPr>
                <w:rFonts w:asciiTheme="majorBidi" w:hAnsiTheme="majorBidi" w:hint="cs"/>
                <w:sz w:val="26"/>
                <w:szCs w:val="26"/>
                <w:cs/>
              </w:rPr>
              <w:t xml:space="preserve">ฟ </w:t>
            </w:r>
            <w:r w:rsidRPr="009208CA">
              <w:rPr>
                <w:rFonts w:asciiTheme="majorBidi" w:hAnsi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2626" w:type="dxa"/>
            <w:vAlign w:val="bottom"/>
          </w:tcPr>
          <w:p w14:paraId="19DF7404" w14:textId="3550770D" w:rsidR="000B21EC" w:rsidRPr="00244701" w:rsidRDefault="000B21EC" w:rsidP="000B2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3" w:right="-8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08CA">
              <w:rPr>
                <w:rFonts w:asciiTheme="majorBidi" w:hAnsiTheme="majorBidi"/>
                <w:sz w:val="26"/>
                <w:szCs w:val="26"/>
                <w:cs/>
              </w:rPr>
              <w:t>จัดสร้างสื่อบนอินเตอร์เน็ต เว็บไซต์และโปรแกรมคอมพิวเตอร์</w:t>
            </w:r>
          </w:p>
        </w:tc>
        <w:tc>
          <w:tcPr>
            <w:tcW w:w="792" w:type="dxa"/>
            <w:vAlign w:val="bottom"/>
          </w:tcPr>
          <w:p w14:paraId="2C7275F3" w14:textId="0DC7813B" w:rsidR="000B21EC" w:rsidRPr="00244701" w:rsidRDefault="000B21EC" w:rsidP="000B2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25.10</w:t>
            </w:r>
          </w:p>
        </w:tc>
        <w:tc>
          <w:tcPr>
            <w:tcW w:w="792" w:type="dxa"/>
            <w:vAlign w:val="bottom"/>
          </w:tcPr>
          <w:p w14:paraId="3E23C378" w14:textId="55BD623B" w:rsidR="000B21EC" w:rsidRPr="00244701" w:rsidRDefault="000B21EC" w:rsidP="000B2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25.10</w:t>
            </w:r>
          </w:p>
        </w:tc>
        <w:tc>
          <w:tcPr>
            <w:tcW w:w="187" w:type="dxa"/>
            <w:vAlign w:val="bottom"/>
          </w:tcPr>
          <w:p w14:paraId="7D0EA469" w14:textId="77777777" w:rsidR="000B21EC" w:rsidRPr="00954820" w:rsidRDefault="000B21EC" w:rsidP="000B2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108AA168" w14:textId="77777777" w:rsidR="00A675B1" w:rsidRDefault="00A675B1" w:rsidP="000B21EC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5C65DD6" w14:textId="2FA60E98" w:rsidR="000B21EC" w:rsidRPr="00D953B4" w:rsidRDefault="00A675B1" w:rsidP="000B21EC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75B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78,65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160AA0CE" w14:textId="77777777" w:rsidR="000B21EC" w:rsidRPr="00D15860" w:rsidRDefault="000B21EC" w:rsidP="000B2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1C383323" w14:textId="77777777" w:rsidR="000B21EC" w:rsidRDefault="000B21EC" w:rsidP="000B21EC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0C7ABF2" w14:textId="330E9849" w:rsidR="000B21EC" w:rsidRPr="00D15860" w:rsidRDefault="000B21EC" w:rsidP="000B21EC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953B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76,856</w:t>
            </w:r>
          </w:p>
        </w:tc>
        <w:tc>
          <w:tcPr>
            <w:tcW w:w="180" w:type="dxa"/>
          </w:tcPr>
          <w:p w14:paraId="771C23B9" w14:textId="77777777" w:rsidR="000B21EC" w:rsidRPr="00954820" w:rsidRDefault="000B21EC" w:rsidP="000B2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0D9374FC" w14:textId="16099DC9" w:rsidR="000B21EC" w:rsidRPr="00954820" w:rsidRDefault="000B21EC" w:rsidP="000B2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CFB95ED" w14:textId="77777777" w:rsidR="000B21EC" w:rsidRPr="00954820" w:rsidRDefault="000B21EC" w:rsidP="000B2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0AB38FA6" w14:textId="70D6998A" w:rsidR="000B21EC" w:rsidRPr="00954820" w:rsidRDefault="000B21EC" w:rsidP="000B2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91" w:type="dxa"/>
            <w:vAlign w:val="bottom"/>
          </w:tcPr>
          <w:p w14:paraId="259A922C" w14:textId="77777777" w:rsidR="000B21EC" w:rsidRPr="00954820" w:rsidRDefault="000B21EC" w:rsidP="000B2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4" w:type="dxa"/>
            <w:tcBorders>
              <w:bottom w:val="single" w:sz="4" w:space="0" w:color="auto"/>
            </w:tcBorders>
          </w:tcPr>
          <w:p w14:paraId="073BCA56" w14:textId="77777777" w:rsidR="000B21EC" w:rsidRPr="00954820" w:rsidRDefault="000B21EC" w:rsidP="000B2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E664AC" w14:textId="1BCDF8CC" w:rsidR="000B21EC" w:rsidRPr="00954820" w:rsidRDefault="000B21EC" w:rsidP="000B2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95482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7" w:type="dxa"/>
          </w:tcPr>
          <w:p w14:paraId="62B0E749" w14:textId="77777777" w:rsidR="000B21EC" w:rsidRPr="00954820" w:rsidRDefault="000B21EC" w:rsidP="000B2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</w:tcPr>
          <w:p w14:paraId="5852F2C4" w14:textId="77777777" w:rsidR="000B21EC" w:rsidRPr="00954820" w:rsidRDefault="000B21EC" w:rsidP="000B2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A5BC54" w14:textId="01383661" w:rsidR="000B21EC" w:rsidRPr="00954820" w:rsidRDefault="000B21EC" w:rsidP="000B2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95482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6C36B010" w14:textId="77777777" w:rsidR="000B21EC" w:rsidRPr="00954820" w:rsidRDefault="000B21EC" w:rsidP="000B2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090D55F2" w14:textId="645C69D2" w:rsidR="000B21EC" w:rsidRPr="00954820" w:rsidRDefault="000B21EC" w:rsidP="000B2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FA6C967" w14:textId="77777777" w:rsidR="000B21EC" w:rsidRPr="00954820" w:rsidRDefault="000B21EC" w:rsidP="000B2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C895FDE" w14:textId="33AF3179" w:rsidR="000B21EC" w:rsidRPr="009208CA" w:rsidRDefault="000B21EC" w:rsidP="000B2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B21EC" w:rsidRPr="00244701" w14:paraId="040B1DB1" w14:textId="77777777" w:rsidTr="00FA7481">
        <w:trPr>
          <w:cantSplit/>
          <w:trHeight w:val="110"/>
        </w:trPr>
        <w:tc>
          <w:tcPr>
            <w:tcW w:w="2144" w:type="dxa"/>
          </w:tcPr>
          <w:p w14:paraId="7A88E81B" w14:textId="7928324B" w:rsidR="000B21EC" w:rsidRPr="00244701" w:rsidRDefault="000B21EC" w:rsidP="003A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6" w:type="dxa"/>
            <w:vAlign w:val="bottom"/>
          </w:tcPr>
          <w:p w14:paraId="713D4D1D" w14:textId="1459637C" w:rsidR="000B21EC" w:rsidRPr="00244701" w:rsidRDefault="000B21EC" w:rsidP="000B2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92" w:type="dxa"/>
            <w:vAlign w:val="bottom"/>
          </w:tcPr>
          <w:p w14:paraId="57C454BC" w14:textId="0581C3A4" w:rsidR="000B21EC" w:rsidRPr="00244701" w:rsidRDefault="000B21EC" w:rsidP="000B21E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21F38C3C" w14:textId="4F33E15C" w:rsidR="000B21EC" w:rsidRPr="00244701" w:rsidRDefault="000B21EC" w:rsidP="000B21E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7" w:type="dxa"/>
          </w:tcPr>
          <w:p w14:paraId="6FC7D8F0" w14:textId="77777777" w:rsidR="000B21EC" w:rsidRPr="00244701" w:rsidRDefault="000B21EC" w:rsidP="000B21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2271EDB4" w14:textId="47EB1637" w:rsidR="000B21EC" w:rsidRPr="00FB6119" w:rsidRDefault="00A675B1" w:rsidP="000B21EC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675B1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136</w:t>
            </w:r>
            <w:r w:rsidRPr="00A675B1"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A675B1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122</w:t>
            </w:r>
          </w:p>
        </w:tc>
        <w:tc>
          <w:tcPr>
            <w:tcW w:w="180" w:type="dxa"/>
          </w:tcPr>
          <w:p w14:paraId="1137548A" w14:textId="77777777" w:rsidR="000B21EC" w:rsidRPr="00D15860" w:rsidRDefault="000B21EC" w:rsidP="000B21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2A31D318" w14:textId="075543B6" w:rsidR="000B21EC" w:rsidRPr="00D15860" w:rsidRDefault="000B21EC" w:rsidP="000B21EC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D953B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125,024</w:t>
            </w:r>
          </w:p>
        </w:tc>
        <w:tc>
          <w:tcPr>
            <w:tcW w:w="180" w:type="dxa"/>
          </w:tcPr>
          <w:p w14:paraId="12B2FDBE" w14:textId="2C3FE49B" w:rsidR="000B21EC" w:rsidRPr="00D15860" w:rsidRDefault="000B21EC" w:rsidP="000B21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DDCC9" w14:textId="09F6D3A2" w:rsidR="000B21EC" w:rsidRPr="00D15860" w:rsidRDefault="000B21EC" w:rsidP="000B21EC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D1586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27,600</w:t>
            </w:r>
          </w:p>
        </w:tc>
        <w:tc>
          <w:tcPr>
            <w:tcW w:w="180" w:type="dxa"/>
          </w:tcPr>
          <w:p w14:paraId="7B4BF9FC" w14:textId="77777777" w:rsidR="000B21EC" w:rsidRPr="00D15860" w:rsidRDefault="000B21EC" w:rsidP="000B21E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C23920" w14:textId="31A5300B" w:rsidR="000B21EC" w:rsidRPr="00D15860" w:rsidRDefault="000B21EC" w:rsidP="000B21EC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D1586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27,600</w:t>
            </w:r>
          </w:p>
        </w:tc>
        <w:tc>
          <w:tcPr>
            <w:tcW w:w="191" w:type="dxa"/>
            <w:vAlign w:val="bottom"/>
          </w:tcPr>
          <w:p w14:paraId="32164EC7" w14:textId="77777777" w:rsidR="000B21EC" w:rsidRPr="00244701" w:rsidRDefault="000B21EC" w:rsidP="000B21E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double" w:sz="4" w:space="0" w:color="auto"/>
            </w:tcBorders>
          </w:tcPr>
          <w:p w14:paraId="490BE85D" w14:textId="47CE5C63" w:rsidR="000B21EC" w:rsidRPr="00244701" w:rsidRDefault="000B21EC" w:rsidP="000B2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7" w:type="dxa"/>
          </w:tcPr>
          <w:p w14:paraId="68DE184A" w14:textId="77777777" w:rsidR="000B21EC" w:rsidRPr="00244701" w:rsidRDefault="000B21EC" w:rsidP="000B2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</w:tcPr>
          <w:p w14:paraId="3C0E53C5" w14:textId="5D71FF3D" w:rsidR="000B21EC" w:rsidRPr="00244701" w:rsidRDefault="000B21EC" w:rsidP="000B2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0CB075C6" w14:textId="77777777" w:rsidR="000B21EC" w:rsidRPr="00244701" w:rsidRDefault="000B21EC" w:rsidP="000B21E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A2F229" w14:textId="4854824B" w:rsidR="000B21EC" w:rsidRPr="00954820" w:rsidRDefault="000B21EC" w:rsidP="000B21EC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95482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27,600</w:t>
            </w:r>
          </w:p>
        </w:tc>
        <w:tc>
          <w:tcPr>
            <w:tcW w:w="180" w:type="dxa"/>
          </w:tcPr>
          <w:p w14:paraId="4E3108CD" w14:textId="77777777" w:rsidR="000B21EC" w:rsidRPr="00244701" w:rsidRDefault="000B21EC" w:rsidP="000B21E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2B8E9E" w14:textId="794FC045" w:rsidR="000B21EC" w:rsidRPr="00D15860" w:rsidRDefault="000B21EC" w:rsidP="000B21EC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95482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27,600</w:t>
            </w:r>
          </w:p>
        </w:tc>
      </w:tr>
    </w:tbl>
    <w:p w14:paraId="2FB9FF93" w14:textId="77777777" w:rsidR="00E83017" w:rsidRPr="00244701" w:rsidRDefault="00E8301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D8E782E" w14:textId="77777777" w:rsidR="00EA4860" w:rsidRPr="00244701" w:rsidRDefault="00D673A2" w:rsidP="007C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>บริษัทร่วม</w:t>
      </w:r>
      <w:r w:rsidR="00FC000E" w:rsidRPr="00244701">
        <w:rPr>
          <w:rFonts w:asciiTheme="majorBidi" w:hAnsiTheme="majorBidi" w:cstheme="majorBidi"/>
          <w:sz w:val="30"/>
          <w:szCs w:val="30"/>
          <w:cs/>
          <w:lang w:val="en-GB"/>
        </w:rPr>
        <w:t>จดทะเบียนจัดตั้งและ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>ดำเนินธุรกิจในประเทศไทย กลุ่ม</w:t>
      </w:r>
      <w:r w:rsidR="00D542EF" w:rsidRPr="00244701">
        <w:rPr>
          <w:rFonts w:asciiTheme="majorBidi" w:hAnsiTheme="majorBidi" w:cstheme="majorBidi"/>
          <w:sz w:val="30"/>
          <w:szCs w:val="30"/>
          <w:cs/>
          <w:lang w:val="en-GB"/>
        </w:rPr>
        <w:t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2DA54505" w14:textId="77777777" w:rsidR="004A1BFC" w:rsidRPr="00244701" w:rsidRDefault="004A1BFC" w:rsidP="001454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lang w:val="en-GB"/>
        </w:rPr>
      </w:pPr>
    </w:p>
    <w:p w14:paraId="4561D02A" w14:textId="77777777" w:rsidR="003B4B6C" w:rsidRPr="00244701" w:rsidRDefault="004A1BFC" w:rsidP="004A1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  </w:t>
      </w:r>
    </w:p>
    <w:p w14:paraId="547BC4E8" w14:textId="2CBE23BF" w:rsidR="003B4B6C" w:rsidRPr="00244701" w:rsidRDefault="003B4B6C" w:rsidP="004A1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  <w:sectPr w:rsidR="003B4B6C" w:rsidRPr="00244701" w:rsidSect="004A5662">
          <w:footerReference w:type="default" r:id="rId12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</w:p>
    <w:p w14:paraId="468577DE" w14:textId="0EC292C8" w:rsidR="003F7245" w:rsidRPr="003F7245" w:rsidRDefault="003F7245" w:rsidP="00FA4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  <w:cs/>
        </w:rPr>
      </w:pPr>
      <w:bookmarkStart w:id="3" w:name="_Hlk127285707"/>
      <w:r w:rsidRPr="003F7245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ซื้อเงินลงทุน</w:t>
      </w:r>
    </w:p>
    <w:p w14:paraId="7E4C25CC" w14:textId="6D267CE5" w:rsidR="00FA4B2C" w:rsidRDefault="00FA4B2C" w:rsidP="00FA4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4B2C">
        <w:rPr>
          <w:rFonts w:asciiTheme="majorBidi" w:hAnsiTheme="majorBidi"/>
          <w:sz w:val="30"/>
          <w:szCs w:val="30"/>
          <w:cs/>
        </w:rPr>
        <w:t xml:space="preserve">ในเดือนตุลาคม </w:t>
      </w:r>
      <w:r w:rsidRPr="00FA4B2C">
        <w:rPr>
          <w:rFonts w:asciiTheme="majorBidi" w:hAnsiTheme="majorBidi" w:cstheme="majorBidi"/>
          <w:sz w:val="30"/>
          <w:szCs w:val="30"/>
        </w:rPr>
        <w:t>2565</w:t>
      </w:r>
      <w:r w:rsidRPr="00FA4B2C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FA4B2C">
        <w:rPr>
          <w:rFonts w:asciiTheme="majorBidi" w:hAnsiTheme="majorBidi"/>
          <w:sz w:val="30"/>
          <w:szCs w:val="30"/>
          <w:cs/>
        </w:rPr>
        <w:t>ได้เข้าลงทุนในหุ้นสามัญเพิ่มทุ</w:t>
      </w:r>
      <w:r w:rsidR="004B6D7E">
        <w:rPr>
          <w:rFonts w:asciiTheme="majorBidi" w:hAnsiTheme="majorBidi" w:hint="cs"/>
          <w:sz w:val="30"/>
          <w:szCs w:val="30"/>
          <w:cs/>
        </w:rPr>
        <w:t>น</w:t>
      </w:r>
      <w:r w:rsidRPr="00FA4B2C">
        <w:rPr>
          <w:rFonts w:asciiTheme="majorBidi" w:hAnsiTheme="majorBidi"/>
          <w:sz w:val="30"/>
          <w:szCs w:val="30"/>
          <w:cs/>
        </w:rPr>
        <w:t xml:space="preserve">และหุ้นสามัญเดิมของ บริษัท เด็กดี </w:t>
      </w:r>
      <w:r>
        <w:rPr>
          <w:rFonts w:asciiTheme="majorBidi" w:hAnsiTheme="majorBidi"/>
          <w:sz w:val="30"/>
          <w:szCs w:val="30"/>
          <w:cs/>
        </w:rPr>
        <w:br/>
      </w:r>
      <w:r w:rsidRPr="00FA4B2C">
        <w:rPr>
          <w:rFonts w:asciiTheme="majorBidi" w:hAnsiTheme="majorBidi"/>
          <w:sz w:val="30"/>
          <w:szCs w:val="30"/>
          <w:cs/>
        </w:rPr>
        <w:t xml:space="preserve">อินเตอร์แอคทีฟ จำกัด จำนวน </w:t>
      </w:r>
      <w:r w:rsidRPr="00FA4B2C">
        <w:rPr>
          <w:rFonts w:asciiTheme="majorBidi" w:hAnsiTheme="majorBidi" w:cstheme="majorBidi"/>
          <w:sz w:val="30"/>
          <w:szCs w:val="30"/>
        </w:rPr>
        <w:t>2,789</w:t>
      </w:r>
      <w:r w:rsidRPr="00FA4B2C">
        <w:rPr>
          <w:rFonts w:asciiTheme="majorBidi" w:hAnsiTheme="majorBidi"/>
          <w:sz w:val="30"/>
          <w:szCs w:val="30"/>
          <w:cs/>
        </w:rPr>
        <w:t xml:space="preserve"> หุ้น คิดเป็นร้อยละ </w:t>
      </w:r>
      <w:r w:rsidRPr="00FA4B2C">
        <w:rPr>
          <w:rFonts w:asciiTheme="majorBidi" w:hAnsiTheme="majorBidi" w:cstheme="majorBidi"/>
          <w:sz w:val="30"/>
          <w:szCs w:val="30"/>
        </w:rPr>
        <w:t>25.10</w:t>
      </w:r>
      <w:r w:rsidRPr="00FA4B2C">
        <w:rPr>
          <w:rFonts w:asciiTheme="majorBidi" w:hAnsiTheme="majorBidi"/>
          <w:sz w:val="30"/>
          <w:szCs w:val="30"/>
          <w:cs/>
        </w:rPr>
        <w:t xml:space="preserve"> ของหุ้นทั้งหมดของบริษัท</w:t>
      </w:r>
      <w:r w:rsidR="003F7245">
        <w:rPr>
          <w:rFonts w:asciiTheme="majorBidi" w:hAnsiTheme="majorBidi" w:hint="cs"/>
          <w:sz w:val="30"/>
          <w:szCs w:val="30"/>
          <w:cs/>
        </w:rPr>
        <w:t>ดังกล่าว</w:t>
      </w:r>
      <w:r w:rsidRPr="00FA4B2C">
        <w:rPr>
          <w:rFonts w:asciiTheme="majorBidi" w:hAnsiTheme="majorBidi"/>
          <w:sz w:val="30"/>
          <w:szCs w:val="30"/>
          <w:cs/>
        </w:rPr>
        <w:t xml:space="preserve">ภายหลังการเพิ่มทุน โดยมีมูลค่าการลงทุนจำนวน </w:t>
      </w:r>
      <w:r w:rsidRPr="00FA4B2C">
        <w:rPr>
          <w:rFonts w:asciiTheme="majorBidi" w:hAnsiTheme="majorBidi" w:cstheme="majorBidi"/>
          <w:sz w:val="30"/>
          <w:szCs w:val="30"/>
        </w:rPr>
        <w:t xml:space="preserve">75.30 </w:t>
      </w:r>
      <w:r w:rsidRPr="00FA4B2C">
        <w:rPr>
          <w:rFonts w:asciiTheme="majorBidi" w:hAnsiTheme="majorBidi"/>
          <w:sz w:val="30"/>
          <w:szCs w:val="30"/>
          <w:cs/>
        </w:rPr>
        <w:t>ล้านบาท</w:t>
      </w:r>
      <w:r w:rsidR="008179D3">
        <w:rPr>
          <w:rFonts w:asciiTheme="majorBidi" w:hAnsiTheme="majorBidi"/>
          <w:sz w:val="30"/>
          <w:szCs w:val="30"/>
        </w:rPr>
        <w:t xml:space="preserve"> </w:t>
      </w:r>
      <w:r w:rsidR="008179D3" w:rsidRPr="008179D3">
        <w:rPr>
          <w:rFonts w:asciiTheme="majorBidi" w:hAnsiTheme="majorBidi"/>
          <w:sz w:val="30"/>
          <w:szCs w:val="30"/>
          <w:cs/>
        </w:rPr>
        <w:t xml:space="preserve">มูลค่ายุติธรรมของสินทรัพย์สุทธิตามส่วนได้เสียในเงินลงทุนดังกล่าวมีมูลค่า </w:t>
      </w:r>
      <w:r w:rsidR="008179D3">
        <w:rPr>
          <w:rFonts w:asciiTheme="majorBidi" w:hAnsiTheme="majorBidi"/>
          <w:sz w:val="30"/>
          <w:szCs w:val="30"/>
        </w:rPr>
        <w:t xml:space="preserve">10.33 </w:t>
      </w:r>
      <w:r w:rsidR="008179D3" w:rsidRPr="008179D3">
        <w:rPr>
          <w:rFonts w:asciiTheme="majorBidi" w:hAnsiTheme="majorBidi"/>
          <w:sz w:val="30"/>
          <w:szCs w:val="30"/>
          <w:cs/>
        </w:rPr>
        <w:t>ล้านบาท ผลต่างระหว่างต้นทุนเงินลงทุนและมูลค่ายุติธรรมดังกล่าวรับรู้เป็นส่วนหนึ่งของต้นทุนเงินลงทุน ณ วันที่ซื้อ</w:t>
      </w:r>
      <w:bookmarkEnd w:id="3"/>
    </w:p>
    <w:p w14:paraId="6DBB857E" w14:textId="77777777" w:rsidR="00FA4B2C" w:rsidRPr="00A40188" w:rsidRDefault="00FA4B2C" w:rsidP="00BD3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B3DD678" w14:textId="07B678FD" w:rsidR="005E39AF" w:rsidRPr="00244701" w:rsidRDefault="005E39AF" w:rsidP="00BD3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ตารางต่อไปนี้สรุปข้อมูลทางการเงินของบริษัทร่วม</w:t>
      </w:r>
      <w:r w:rsidR="00504014" w:rsidRPr="00244701">
        <w:rPr>
          <w:rFonts w:asciiTheme="majorBidi" w:hAnsiTheme="majorBidi" w:cstheme="majorBidi"/>
          <w:sz w:val="30"/>
          <w:szCs w:val="30"/>
          <w:cs/>
        </w:rPr>
        <w:t>ซึ่งนำเสนอ</w:t>
      </w:r>
      <w:r w:rsidRPr="00244701">
        <w:rPr>
          <w:rFonts w:asciiTheme="majorBidi" w:hAnsiTheme="majorBidi" w:cstheme="majorBidi"/>
          <w:sz w:val="30"/>
          <w:szCs w:val="30"/>
          <w:cs/>
        </w:rPr>
        <w:t>อยู่ในงบการเงินของบริษัทร่วม ปรับปรุงด้วย</w:t>
      </w:r>
      <w:r w:rsidR="007E5844" w:rsidRPr="00244701">
        <w:rPr>
          <w:rFonts w:asciiTheme="majorBidi" w:hAnsiTheme="majorBidi" w:cstheme="majorBidi"/>
          <w:sz w:val="30"/>
          <w:szCs w:val="30"/>
        </w:rPr>
        <w:t xml:space="preserve">       </w:t>
      </w:r>
      <w:r w:rsidRPr="00244701">
        <w:rPr>
          <w:rFonts w:asciiTheme="majorBidi" w:hAnsiTheme="majorBidi" w:cstheme="majorBidi"/>
          <w:sz w:val="30"/>
          <w:szCs w:val="30"/>
          <w:cs/>
        </w:rPr>
        <w:t>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7E59796E" w14:textId="77777777" w:rsidR="005E39AF" w:rsidRPr="00A40188" w:rsidRDefault="005E39AF" w:rsidP="005E39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72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50"/>
        <w:gridCol w:w="270"/>
        <w:gridCol w:w="1440"/>
        <w:gridCol w:w="270"/>
        <w:gridCol w:w="1080"/>
        <w:gridCol w:w="270"/>
        <w:gridCol w:w="1172"/>
      </w:tblGrid>
      <w:tr w:rsidR="00FA34D7" w:rsidRPr="00244701" w14:paraId="2086698B" w14:textId="77777777" w:rsidTr="00515B59">
        <w:trPr>
          <w:tblHeader/>
        </w:trPr>
        <w:tc>
          <w:tcPr>
            <w:tcW w:w="3870" w:type="dxa"/>
          </w:tcPr>
          <w:p w14:paraId="499467DF" w14:textId="77777777" w:rsidR="00FA34D7" w:rsidRPr="00244701" w:rsidRDefault="00FA34D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02A98083" w14:textId="5363512E" w:rsidR="00FA34D7" w:rsidRPr="00EE69AF" w:rsidRDefault="00FA34D7" w:rsidP="00422981">
            <w:pPr>
              <w:pStyle w:val="acctfourfigures"/>
              <w:tabs>
                <w:tab w:val="left" w:pos="-18"/>
                <w:tab w:val="left" w:pos="522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69A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บริษัท เด็กดี </w:t>
            </w:r>
          </w:p>
          <w:p w14:paraId="73BBD39A" w14:textId="3BB3E626" w:rsidR="00FA34D7" w:rsidRPr="00244701" w:rsidRDefault="00FA34D7" w:rsidP="0042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E69AF">
              <w:rPr>
                <w:rFonts w:asciiTheme="majorBidi" w:hAnsiTheme="majorBidi"/>
                <w:sz w:val="30"/>
                <w:szCs w:val="30"/>
                <w:cs/>
              </w:rPr>
              <w:t>อินเตอร์แอคทีฟ จำกัด</w:t>
            </w:r>
          </w:p>
        </w:tc>
        <w:tc>
          <w:tcPr>
            <w:tcW w:w="270" w:type="dxa"/>
          </w:tcPr>
          <w:p w14:paraId="5D61BA0A" w14:textId="760688D2" w:rsidR="00FA34D7" w:rsidRPr="00244701" w:rsidRDefault="00FA34D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22" w:type="dxa"/>
            <w:gridSpan w:val="3"/>
          </w:tcPr>
          <w:p w14:paraId="305BA2AF" w14:textId="77777777" w:rsidR="00F41A03" w:rsidRDefault="00F41A03" w:rsidP="00F4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69D22B" w14:textId="7160F9CA" w:rsidR="00FA34D7" w:rsidRPr="00244701" w:rsidRDefault="00FA34D7" w:rsidP="00F4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คาโดคาวะ </w:t>
            </w:r>
          </w:p>
        </w:tc>
      </w:tr>
      <w:tr w:rsidR="00FA34D7" w:rsidRPr="00244701" w14:paraId="693B17C6" w14:textId="77777777" w:rsidTr="00515B59">
        <w:trPr>
          <w:tblHeader/>
        </w:trPr>
        <w:tc>
          <w:tcPr>
            <w:tcW w:w="3870" w:type="dxa"/>
          </w:tcPr>
          <w:p w14:paraId="40C276E3" w14:textId="77777777" w:rsidR="00FA34D7" w:rsidRPr="00244701" w:rsidRDefault="00FA34D7" w:rsidP="004C2A94">
            <w:pPr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C2360D6" w14:textId="303C3184" w:rsidR="00FA34D7" w:rsidRPr="00422981" w:rsidRDefault="00FA34D7" w:rsidP="001B1D3A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สำหรับปี</w:t>
            </w:r>
            <w:r w:rsidR="003F1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สิ้นสุดวันที่ </w:t>
            </w:r>
            <w:r w:rsidR="003F1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75913A72" w14:textId="77777777" w:rsidR="00FA34D7" w:rsidRPr="00422981" w:rsidRDefault="00FA34D7" w:rsidP="00422981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45CA908E" w14:textId="30D0E7DE" w:rsidR="00FA34D7" w:rsidRPr="00422981" w:rsidRDefault="00FA34D7" w:rsidP="00422981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2298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ตั้งแต่วันที่ </w:t>
            </w:r>
            <w:r w:rsidR="000B21EC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</w:r>
            <w:r w:rsidRPr="004229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42298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ตุลาคม ถึงวันที่ </w:t>
            </w:r>
            <w:r w:rsidRPr="004229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0B21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42298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7F57C119" w14:textId="07B1A9C5" w:rsidR="00FA34D7" w:rsidRPr="00244701" w:rsidRDefault="00FA34D7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0D64A5D8" w14:textId="7174051A" w:rsidR="00FA34D7" w:rsidRPr="00244701" w:rsidRDefault="00F41A03" w:rsidP="001B1D3A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อมรินทร์ จำกัด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FA34D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สำหรับปีสิ้นสุด</w:t>
            </w:r>
            <w:r w:rsidR="00FA34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</w:r>
            <w:r w:rsidR="00FA34D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วันที่ </w:t>
            </w:r>
            <w:r w:rsidR="00FA34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="00FA34D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610A82" w:rsidRPr="00244701" w14:paraId="62AA3918" w14:textId="77777777" w:rsidTr="00515B59">
        <w:trPr>
          <w:tblHeader/>
        </w:trPr>
        <w:tc>
          <w:tcPr>
            <w:tcW w:w="3870" w:type="dxa"/>
          </w:tcPr>
          <w:p w14:paraId="5F8BBDD4" w14:textId="77777777" w:rsidR="00FA34D7" w:rsidRPr="00244701" w:rsidRDefault="00FA34D7" w:rsidP="004C2A94">
            <w:pPr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38EB37" w14:textId="4E8CC5E7" w:rsidR="00FA34D7" w:rsidRPr="00422981" w:rsidRDefault="00FA34D7" w:rsidP="00422981">
            <w:pPr>
              <w:pStyle w:val="acctfourfigures"/>
              <w:tabs>
                <w:tab w:val="clear" w:pos="765"/>
                <w:tab w:val="left" w:pos="-108"/>
              </w:tabs>
              <w:spacing w:line="240" w:lineRule="atLeas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29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359ED176" w14:textId="77777777" w:rsidR="00FA34D7" w:rsidRPr="00422981" w:rsidRDefault="00FA34D7" w:rsidP="00422981">
            <w:pPr>
              <w:pStyle w:val="acctfourfigures"/>
              <w:tabs>
                <w:tab w:val="clear" w:pos="765"/>
                <w:tab w:val="left" w:pos="-108"/>
              </w:tabs>
              <w:spacing w:line="240" w:lineRule="atLeas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504B4E31" w14:textId="5F7C10D6" w:rsidR="00FA34D7" w:rsidRPr="00422981" w:rsidRDefault="00FA34D7" w:rsidP="00422981">
            <w:pPr>
              <w:pStyle w:val="acctfourfigures"/>
              <w:tabs>
                <w:tab w:val="clear" w:pos="765"/>
                <w:tab w:val="left" w:pos="-108"/>
              </w:tabs>
              <w:spacing w:line="240" w:lineRule="atLeas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29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0EFE6109" w14:textId="071874F3" w:rsidR="00FA34D7" w:rsidRPr="00244701" w:rsidRDefault="00FA34D7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DD42C7" w14:textId="33E96A8A" w:rsidR="00FA34D7" w:rsidRPr="00244701" w:rsidRDefault="00FA34D7" w:rsidP="00EC5CA5">
            <w:pPr>
              <w:pStyle w:val="acctfourfigures"/>
              <w:tabs>
                <w:tab w:val="clear" w:pos="765"/>
                <w:tab w:val="left" w:pos="-18"/>
                <w:tab w:val="left" w:pos="522"/>
              </w:tabs>
              <w:spacing w:line="240" w:lineRule="atLeas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7657A215" w14:textId="77777777" w:rsidR="00FA34D7" w:rsidRPr="00244701" w:rsidRDefault="00FA34D7" w:rsidP="004C2A94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14:paraId="1AF1FF02" w14:textId="195B44E0" w:rsidR="00FA34D7" w:rsidRPr="00244701" w:rsidRDefault="00FA34D7" w:rsidP="004C2A94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7950B6" w:rsidRPr="00244701" w14:paraId="656FE201" w14:textId="77777777" w:rsidTr="00515B59">
        <w:trPr>
          <w:tblHeader/>
        </w:trPr>
        <w:tc>
          <w:tcPr>
            <w:tcW w:w="3870" w:type="dxa"/>
          </w:tcPr>
          <w:p w14:paraId="1344ADFA" w14:textId="77777777" w:rsidR="007950B6" w:rsidRPr="00244701" w:rsidRDefault="007950B6" w:rsidP="004C2A94">
            <w:pPr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2" w:type="dxa"/>
            <w:gridSpan w:val="7"/>
          </w:tcPr>
          <w:p w14:paraId="6FB3F2A0" w14:textId="28D66F0A" w:rsidR="007950B6" w:rsidRPr="00244701" w:rsidRDefault="007950B6" w:rsidP="004C2A94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DA29D4" w:rsidRPr="00244701" w14:paraId="1ECA623F" w14:textId="77777777" w:rsidTr="003F1677">
        <w:trPr>
          <w:trHeight w:val="227"/>
        </w:trPr>
        <w:tc>
          <w:tcPr>
            <w:tcW w:w="3870" w:type="dxa"/>
          </w:tcPr>
          <w:p w14:paraId="1514554A" w14:textId="77777777" w:rsidR="00DA29D4" w:rsidRPr="00244701" w:rsidRDefault="00DA29D4" w:rsidP="00DA29D4">
            <w:pPr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CBF9B03" w14:textId="55A76687" w:rsidR="00DA29D4" w:rsidRPr="00422981" w:rsidRDefault="002E7D4E" w:rsidP="003F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7D4E">
              <w:rPr>
                <w:rFonts w:asciiTheme="majorBidi" w:hAnsiTheme="majorBidi" w:cstheme="majorBidi"/>
                <w:sz w:val="30"/>
                <w:szCs w:val="30"/>
              </w:rPr>
              <w:t>234,12</w:t>
            </w:r>
            <w:r w:rsidR="00D95A2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right w:val="nil"/>
            </w:tcBorders>
          </w:tcPr>
          <w:p w14:paraId="08FA0E18" w14:textId="77777777" w:rsidR="00DA29D4" w:rsidRPr="00422981" w:rsidRDefault="00DA29D4" w:rsidP="00DA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</w:tcBorders>
          </w:tcPr>
          <w:p w14:paraId="72282B63" w14:textId="4629ADF1" w:rsidR="00DA29D4" w:rsidRPr="00422981" w:rsidRDefault="00DA29D4" w:rsidP="000B2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2981">
              <w:rPr>
                <w:rFonts w:asciiTheme="majorBidi" w:hAnsiTheme="majorBidi" w:cstheme="majorBidi"/>
                <w:sz w:val="30"/>
                <w:szCs w:val="30"/>
                <w:cs/>
              </w:rPr>
              <w:t>43</w:t>
            </w:r>
            <w:r w:rsidRPr="007F35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2981">
              <w:rPr>
                <w:rFonts w:asciiTheme="majorBidi" w:hAnsiTheme="majorBidi" w:cstheme="majorBidi"/>
                <w:sz w:val="30"/>
                <w:szCs w:val="30"/>
                <w:cs/>
              </w:rPr>
              <w:t>84</w:t>
            </w:r>
            <w:r w:rsidRPr="0042298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818BA92" w14:textId="14934E1B" w:rsidR="00DA29D4" w:rsidRPr="00244701" w:rsidRDefault="00DA29D4" w:rsidP="00DA29D4">
            <w:pPr>
              <w:ind w:right="-2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7BA3FD6" w14:textId="3FCB7C63" w:rsidR="00DA29D4" w:rsidRPr="00244701" w:rsidRDefault="009016DC" w:rsidP="00DA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16DC">
              <w:rPr>
                <w:rFonts w:asciiTheme="majorBidi" w:hAnsiTheme="majorBidi" w:cstheme="majorBidi"/>
                <w:sz w:val="30"/>
                <w:szCs w:val="30"/>
              </w:rPr>
              <w:t>270,279</w:t>
            </w:r>
          </w:p>
        </w:tc>
        <w:tc>
          <w:tcPr>
            <w:tcW w:w="270" w:type="dxa"/>
          </w:tcPr>
          <w:p w14:paraId="3F2FFBEA" w14:textId="77777777" w:rsidR="00DA29D4" w:rsidRPr="00244701" w:rsidRDefault="00DA29D4" w:rsidP="00DA29D4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2EE00D8F" w14:textId="584E6447" w:rsidR="00DA29D4" w:rsidRPr="00244701" w:rsidRDefault="00DA29D4" w:rsidP="000B2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5786">
              <w:rPr>
                <w:rFonts w:asciiTheme="majorBidi" w:hAnsiTheme="majorBidi" w:cstheme="majorBidi"/>
                <w:sz w:val="30"/>
                <w:szCs w:val="30"/>
              </w:rPr>
              <w:t>225,79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A29D4" w:rsidRPr="00244701" w14:paraId="3D6EC7C6" w14:textId="77777777" w:rsidTr="003F1677">
        <w:trPr>
          <w:trHeight w:val="227"/>
        </w:trPr>
        <w:tc>
          <w:tcPr>
            <w:tcW w:w="3870" w:type="dxa"/>
          </w:tcPr>
          <w:p w14:paraId="5A85CB87" w14:textId="5C47BFB9" w:rsidR="00DA29D4" w:rsidRPr="00244701" w:rsidRDefault="00DA29D4" w:rsidP="00DA29D4">
            <w:pPr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53B4">
              <w:rPr>
                <w:rFonts w:asciiTheme="majorBidi" w:hAnsiTheme="majorBidi"/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269AAF3" w14:textId="24B7A772" w:rsidR="00DA29D4" w:rsidRPr="00422981" w:rsidRDefault="002E7D4E" w:rsidP="003F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7D4E">
              <w:rPr>
                <w:rFonts w:asciiTheme="majorBidi" w:hAnsiTheme="majorBidi" w:cstheme="majorBidi"/>
                <w:sz w:val="30"/>
                <w:szCs w:val="30"/>
              </w:rPr>
              <w:t>6,5</w:t>
            </w:r>
            <w:r w:rsidR="009F5BC4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74D096E5" w14:textId="77777777" w:rsidR="00DA29D4" w:rsidRPr="00422981" w:rsidRDefault="00DA29D4" w:rsidP="00DA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09F2E02" w14:textId="4802D70F" w:rsidR="00DA29D4" w:rsidRPr="00422981" w:rsidRDefault="00DA29D4" w:rsidP="000B2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2981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4229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2981">
              <w:rPr>
                <w:rFonts w:asciiTheme="majorBidi" w:hAnsiTheme="majorBidi" w:cstheme="majorBidi"/>
                <w:sz w:val="30"/>
                <w:szCs w:val="30"/>
                <w:cs/>
              </w:rPr>
              <w:t>93</w:t>
            </w:r>
            <w:r w:rsidRPr="0042298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9DDED95" w14:textId="0A155D0B" w:rsidR="00DA29D4" w:rsidRPr="00244701" w:rsidRDefault="00DA29D4" w:rsidP="00DA29D4">
            <w:pPr>
              <w:ind w:right="-2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1F04A6A" w14:textId="548762D9" w:rsidR="00DA29D4" w:rsidRPr="00244701" w:rsidRDefault="009016DC" w:rsidP="00DA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16DC">
              <w:rPr>
                <w:rFonts w:asciiTheme="majorBidi" w:hAnsiTheme="majorBidi" w:cstheme="majorBidi"/>
                <w:sz w:val="30"/>
                <w:szCs w:val="30"/>
              </w:rPr>
              <w:t>31,117</w:t>
            </w:r>
          </w:p>
        </w:tc>
        <w:tc>
          <w:tcPr>
            <w:tcW w:w="270" w:type="dxa"/>
          </w:tcPr>
          <w:p w14:paraId="6A63A3D0" w14:textId="77777777" w:rsidR="00DA29D4" w:rsidRPr="00244701" w:rsidRDefault="00DA29D4" w:rsidP="00DA29D4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0B906491" w14:textId="44565A96" w:rsidR="00DA29D4" w:rsidRPr="00244701" w:rsidRDefault="00DA29D4" w:rsidP="000B2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5786">
              <w:rPr>
                <w:rFonts w:asciiTheme="majorBidi" w:hAnsiTheme="majorBidi" w:cstheme="majorBidi"/>
                <w:sz w:val="30"/>
                <w:szCs w:val="30"/>
              </w:rPr>
              <w:t>37,97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A29D4" w:rsidRPr="00244701" w14:paraId="4B2F07D0" w14:textId="77777777" w:rsidTr="003F1677">
        <w:trPr>
          <w:trHeight w:val="227"/>
        </w:trPr>
        <w:tc>
          <w:tcPr>
            <w:tcW w:w="3870" w:type="dxa"/>
          </w:tcPr>
          <w:p w14:paraId="0DDEEEE1" w14:textId="7D564478" w:rsidR="00DA29D4" w:rsidRPr="00D953B4" w:rsidRDefault="00DA29D4" w:rsidP="00DA29D4">
            <w:pPr>
              <w:ind w:right="-25"/>
              <w:rPr>
                <w:rFonts w:asciiTheme="majorBidi" w:hAnsiTheme="majorBidi"/>
                <w:sz w:val="30"/>
                <w:szCs w:val="30"/>
                <w:cs/>
              </w:rPr>
            </w:pPr>
            <w:r w:rsidRPr="00D953B4">
              <w:rPr>
                <w:rFonts w:asciiTheme="majorBidi" w:hAnsi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292560" w14:textId="1A6EF64F" w:rsidR="00DA29D4" w:rsidRPr="00422981" w:rsidRDefault="00F43F5A" w:rsidP="003F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E7D4E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70" w:type="dxa"/>
          </w:tcPr>
          <w:p w14:paraId="20EA720C" w14:textId="77777777" w:rsidR="00DA29D4" w:rsidRPr="00422981" w:rsidRDefault="00DA29D4" w:rsidP="00DA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DCA60B" w14:textId="3001327E" w:rsidR="00DA29D4" w:rsidRPr="00422981" w:rsidRDefault="00DA29D4" w:rsidP="000B2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2981">
              <w:rPr>
                <w:rFonts w:asciiTheme="majorBidi" w:hAnsiTheme="majorBidi" w:cstheme="majorBidi"/>
                <w:sz w:val="30"/>
                <w:szCs w:val="30"/>
              </w:rPr>
              <w:t>1,252</w:t>
            </w:r>
          </w:p>
        </w:tc>
        <w:tc>
          <w:tcPr>
            <w:tcW w:w="270" w:type="dxa"/>
          </w:tcPr>
          <w:p w14:paraId="3C7ED3A7" w14:textId="25B4F9B7" w:rsidR="00DA29D4" w:rsidRPr="00244701" w:rsidRDefault="00DA29D4" w:rsidP="00DA29D4">
            <w:pPr>
              <w:ind w:right="-2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8A840F" w14:textId="7C8A1293" w:rsidR="00DA29D4" w:rsidRPr="00244701" w:rsidRDefault="00D46E43" w:rsidP="00D4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46E43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4F91DD9" w14:textId="77777777" w:rsidR="00DA29D4" w:rsidRPr="00244701" w:rsidRDefault="00DA29D4" w:rsidP="00DA29D4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3FAE4FA" w14:textId="4582E715" w:rsidR="00DA29D4" w:rsidRPr="00244701" w:rsidRDefault="00DA29D4" w:rsidP="000B2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29D4" w:rsidRPr="00244701" w14:paraId="27E8D1C4" w14:textId="77777777" w:rsidTr="003F1677">
        <w:trPr>
          <w:trHeight w:val="251"/>
        </w:trPr>
        <w:tc>
          <w:tcPr>
            <w:tcW w:w="3870" w:type="dxa"/>
          </w:tcPr>
          <w:p w14:paraId="5527C51B" w14:textId="4E08CE2D" w:rsidR="00DA29D4" w:rsidRPr="00E1090E" w:rsidRDefault="00DA29D4" w:rsidP="00DA29D4">
            <w:pPr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09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กำไรขาดทุนเบ็ดเสร็จรวม</w:t>
            </w:r>
            <w:r w:rsidRPr="00E109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E109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ร้อยละ </w:t>
            </w:r>
            <w:r w:rsidRPr="00E109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100)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9C345A7" w14:textId="4E350936" w:rsidR="00DA29D4" w:rsidRPr="00643EAC" w:rsidRDefault="00F43F5A" w:rsidP="003F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 w:rsidR="002E7D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F5B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1268F557" w14:textId="77777777" w:rsidR="00DA29D4" w:rsidRPr="00A40188" w:rsidRDefault="00DA29D4" w:rsidP="00DA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97FB14E" w14:textId="38FACFA9" w:rsidR="00DA29D4" w:rsidRPr="00A40188" w:rsidRDefault="00DA29D4" w:rsidP="000B2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01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6,187</w:t>
            </w:r>
          </w:p>
        </w:tc>
        <w:tc>
          <w:tcPr>
            <w:tcW w:w="270" w:type="dxa"/>
          </w:tcPr>
          <w:p w14:paraId="71C17BD1" w14:textId="6DDAAF30" w:rsidR="00DA29D4" w:rsidRPr="00A40188" w:rsidRDefault="00DA29D4" w:rsidP="00DA29D4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B7E70E" w14:textId="3774D2FD" w:rsidR="00DA29D4" w:rsidRPr="00A40188" w:rsidRDefault="009016DC" w:rsidP="00901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1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31,620</w:t>
            </w:r>
          </w:p>
        </w:tc>
        <w:tc>
          <w:tcPr>
            <w:tcW w:w="270" w:type="dxa"/>
          </w:tcPr>
          <w:p w14:paraId="7827CDBD" w14:textId="77777777" w:rsidR="00DA29D4" w:rsidRPr="00A40188" w:rsidRDefault="00DA29D4" w:rsidP="00DA29D4">
            <w:pPr>
              <w:pStyle w:val="AccPolicyalternativ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2A0CBAB5" w14:textId="6200C4EB" w:rsidR="00DA29D4" w:rsidRPr="00A40188" w:rsidRDefault="00DA29D4" w:rsidP="000B2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01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37,971</w:t>
            </w:r>
          </w:p>
        </w:tc>
      </w:tr>
      <w:tr w:rsidR="00DA29D4" w:rsidRPr="009D5F3E" w14:paraId="7BBC32A8" w14:textId="77777777" w:rsidTr="003F1677">
        <w:tc>
          <w:tcPr>
            <w:tcW w:w="3870" w:type="dxa"/>
          </w:tcPr>
          <w:p w14:paraId="29C42345" w14:textId="77777777" w:rsidR="00DA29D4" w:rsidRPr="00E1090E" w:rsidRDefault="00DA29D4" w:rsidP="00DA29D4">
            <w:pPr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7844CF8" w14:textId="77777777" w:rsidR="00DA29D4" w:rsidRPr="00A40188" w:rsidRDefault="00DA29D4" w:rsidP="003F1677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  <w:tab w:val="decimal" w:pos="1064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4EE78B5" w14:textId="77777777" w:rsidR="00DA29D4" w:rsidRPr="00A40188" w:rsidRDefault="00DA29D4" w:rsidP="00DA29D4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6BB2DCB" w14:textId="5F98D349" w:rsidR="00DA29D4" w:rsidRPr="00A40188" w:rsidRDefault="00DA29D4" w:rsidP="000B21EC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  <w:tab w:val="decimal" w:pos="1061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489EA73" w14:textId="32C1FAB1" w:rsidR="00DA29D4" w:rsidRPr="00A40188" w:rsidRDefault="00DA29D4" w:rsidP="00DA29D4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9F43C8F" w14:textId="77777777" w:rsidR="00DA29D4" w:rsidRPr="00A40188" w:rsidRDefault="00DA29D4" w:rsidP="00DA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9C3FA50" w14:textId="77777777" w:rsidR="00DA29D4" w:rsidRPr="00A40188" w:rsidRDefault="00DA29D4" w:rsidP="00DA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7E66AA06" w14:textId="77777777" w:rsidR="00DA29D4" w:rsidRPr="00A40188" w:rsidRDefault="00DA29D4" w:rsidP="000B2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A29D4" w:rsidRPr="00244701" w14:paraId="61F5DFBD" w14:textId="77777777" w:rsidTr="003F1677">
        <w:tc>
          <w:tcPr>
            <w:tcW w:w="3870" w:type="dxa"/>
          </w:tcPr>
          <w:p w14:paraId="4AD34E09" w14:textId="6BCB865B" w:rsidR="00DA29D4" w:rsidRPr="00E1090E" w:rsidRDefault="00DA29D4" w:rsidP="000B21EC">
            <w:pPr>
              <w:ind w:left="169" w:right="-25" w:hanging="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09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กำไรขาดทุนเบ็ดเสร็จรวมส่วนที่เป็นของ</w:t>
            </w:r>
            <w:r w:rsidR="00515B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E109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กลุ่มบริษัท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A807FB2" w14:textId="77777777" w:rsidR="00F43F5A" w:rsidRDefault="00F43F5A" w:rsidP="003F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B73D76A" w14:textId="3110793C" w:rsidR="000B21EC" w:rsidRPr="00422981" w:rsidRDefault="00F43F5A" w:rsidP="003F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9F5B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797</w:t>
            </w:r>
          </w:p>
        </w:tc>
        <w:tc>
          <w:tcPr>
            <w:tcW w:w="270" w:type="dxa"/>
          </w:tcPr>
          <w:p w14:paraId="55550364" w14:textId="77777777" w:rsidR="00DA29D4" w:rsidRPr="00422981" w:rsidRDefault="00DA29D4" w:rsidP="00DA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8EF3733" w14:textId="77777777" w:rsidR="000B21EC" w:rsidRDefault="000B21EC" w:rsidP="000B2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3BB817B" w14:textId="65A36890" w:rsidR="00DA29D4" w:rsidRPr="00422981" w:rsidRDefault="00DA29D4" w:rsidP="000B2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29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1,553</w:t>
            </w:r>
          </w:p>
        </w:tc>
        <w:tc>
          <w:tcPr>
            <w:tcW w:w="270" w:type="dxa"/>
          </w:tcPr>
          <w:p w14:paraId="27659BD8" w14:textId="65D8A840" w:rsidR="00DA29D4" w:rsidRPr="00244701" w:rsidRDefault="00DA29D4" w:rsidP="00DA29D4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EA32988" w14:textId="77777777" w:rsidR="009016DC" w:rsidRDefault="009016DC" w:rsidP="00901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0186884" w14:textId="5301944D" w:rsidR="00902999" w:rsidRPr="00244701" w:rsidRDefault="009016DC" w:rsidP="00901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1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14,545</w:t>
            </w:r>
          </w:p>
        </w:tc>
        <w:tc>
          <w:tcPr>
            <w:tcW w:w="270" w:type="dxa"/>
          </w:tcPr>
          <w:p w14:paraId="436E4886" w14:textId="77777777" w:rsidR="00DA29D4" w:rsidRPr="00244701" w:rsidRDefault="00DA29D4" w:rsidP="00DA29D4">
            <w:pPr>
              <w:pStyle w:val="AccPolicyalternativ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0F5EA53D" w14:textId="77777777" w:rsidR="00FC56F9" w:rsidRDefault="00FC56F9" w:rsidP="000B2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8E11BD6" w14:textId="5F31AA49" w:rsidR="00DA29D4" w:rsidRPr="00244701" w:rsidRDefault="00DA29D4" w:rsidP="000B2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17,467</w:t>
            </w:r>
          </w:p>
        </w:tc>
      </w:tr>
      <w:tr w:rsidR="00DA29D4" w:rsidRPr="009D5F3E" w14:paraId="04DC18E2" w14:textId="77777777" w:rsidTr="003F1677">
        <w:tc>
          <w:tcPr>
            <w:tcW w:w="3870" w:type="dxa"/>
            <w:vAlign w:val="bottom"/>
          </w:tcPr>
          <w:p w14:paraId="30954EBF" w14:textId="0A8A13EE" w:rsidR="00DA29D4" w:rsidRPr="009D5F3E" w:rsidRDefault="00DA29D4" w:rsidP="00DA29D4">
            <w:pPr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53B4">
              <w:rPr>
                <w:rFonts w:asciiTheme="majorBidi" w:hAnsiTheme="majorBidi"/>
                <w:sz w:val="30"/>
                <w:szCs w:val="30"/>
                <w:cs/>
              </w:rPr>
              <w:t>เงินปันผลรับจากบริษัทร่วม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7BC2500" w14:textId="7426674B" w:rsidR="00DA29D4" w:rsidRPr="009D5F3E" w:rsidRDefault="00FC56F9" w:rsidP="003F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AD50F9" w14:textId="77777777" w:rsidR="00DA29D4" w:rsidRPr="009D5F3E" w:rsidRDefault="00DA29D4" w:rsidP="00DA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663EEAF" w14:textId="78E38C2D" w:rsidR="00DA29D4" w:rsidRPr="009D5F3E" w:rsidRDefault="00DA29D4" w:rsidP="00FC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AFABD3E" w14:textId="0B632A8C" w:rsidR="00DA29D4" w:rsidRPr="009D5F3E" w:rsidRDefault="00DA29D4" w:rsidP="00DA29D4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03AD4C8" w14:textId="31611FF3" w:rsidR="00DA29D4" w:rsidRPr="009D5F3E" w:rsidRDefault="00902999" w:rsidP="00DA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5,244</w:t>
            </w:r>
          </w:p>
        </w:tc>
        <w:tc>
          <w:tcPr>
            <w:tcW w:w="270" w:type="dxa"/>
            <w:vAlign w:val="bottom"/>
          </w:tcPr>
          <w:p w14:paraId="5C01CDCD" w14:textId="77777777" w:rsidR="00DA29D4" w:rsidRPr="009D5F3E" w:rsidRDefault="00DA29D4" w:rsidP="00DA29D4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vAlign w:val="bottom"/>
          </w:tcPr>
          <w:p w14:paraId="4C4126CF" w14:textId="0EC50E9E" w:rsidR="00DA29D4" w:rsidRPr="009D5F3E" w:rsidRDefault="00DA29D4" w:rsidP="000B2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2,788</w:t>
            </w:r>
          </w:p>
        </w:tc>
      </w:tr>
      <w:tr w:rsidR="00DA29D4" w:rsidRPr="00FA34D7" w14:paraId="7C81CAA4" w14:textId="77777777" w:rsidTr="003F1677">
        <w:trPr>
          <w:trHeight w:val="119"/>
        </w:trPr>
        <w:tc>
          <w:tcPr>
            <w:tcW w:w="3870" w:type="dxa"/>
          </w:tcPr>
          <w:p w14:paraId="4FB941D6" w14:textId="77777777" w:rsidR="00DA29D4" w:rsidRPr="00FA34D7" w:rsidRDefault="00DA29D4" w:rsidP="00DA29D4">
            <w:pPr>
              <w:ind w:right="-25"/>
              <w:rPr>
                <w:rFonts w:asciiTheme="majorBidi" w:hAnsiTheme="majorBidi" w:cstheme="majorBidi"/>
                <w:spacing w:val="2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4C79A761" w14:textId="77777777" w:rsidR="00DA29D4" w:rsidRPr="00FA34D7" w:rsidRDefault="00DA29D4" w:rsidP="003F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2"/>
                <w:sz w:val="22"/>
                <w:szCs w:val="22"/>
              </w:rPr>
            </w:pPr>
          </w:p>
        </w:tc>
        <w:tc>
          <w:tcPr>
            <w:tcW w:w="270" w:type="dxa"/>
          </w:tcPr>
          <w:p w14:paraId="35F4695E" w14:textId="77777777" w:rsidR="00DA29D4" w:rsidRPr="00FA34D7" w:rsidRDefault="00DA29D4" w:rsidP="00DA29D4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Theme="majorBidi" w:hAnsiTheme="majorBidi" w:cstheme="majorBidi"/>
                <w:spacing w:val="2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6D8A4CE" w14:textId="0C91AADD" w:rsidR="00DA29D4" w:rsidRPr="00DA29D4" w:rsidRDefault="00DA29D4" w:rsidP="000B2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1F854A" w14:textId="72C8A7C2" w:rsidR="00DA29D4" w:rsidRPr="00FA34D7" w:rsidRDefault="00DA29D4" w:rsidP="00DA29D4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Theme="majorBidi" w:hAnsiTheme="majorBidi" w:cstheme="majorBidi"/>
                <w:spacing w:val="2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149137F" w14:textId="77777777" w:rsidR="00DA29D4" w:rsidRPr="00FA34D7" w:rsidRDefault="00DA29D4" w:rsidP="00DA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2"/>
                <w:sz w:val="22"/>
                <w:szCs w:val="22"/>
              </w:rPr>
            </w:pPr>
          </w:p>
        </w:tc>
        <w:tc>
          <w:tcPr>
            <w:tcW w:w="270" w:type="dxa"/>
          </w:tcPr>
          <w:p w14:paraId="6B7D97AC" w14:textId="77777777" w:rsidR="00DA29D4" w:rsidRPr="00FA34D7" w:rsidRDefault="00DA29D4" w:rsidP="00DA29D4">
            <w:pPr>
              <w:pStyle w:val="AccPolicyalternative"/>
              <w:rPr>
                <w:rFonts w:asciiTheme="majorBidi" w:hAnsiTheme="majorBidi" w:cstheme="majorBidi"/>
                <w:spacing w:val="2"/>
                <w:sz w:val="22"/>
                <w:szCs w:val="22"/>
              </w:rPr>
            </w:pPr>
          </w:p>
        </w:tc>
        <w:tc>
          <w:tcPr>
            <w:tcW w:w="1172" w:type="dxa"/>
          </w:tcPr>
          <w:p w14:paraId="4C308597" w14:textId="77777777" w:rsidR="00DA29D4" w:rsidRPr="00FA34D7" w:rsidRDefault="00DA29D4" w:rsidP="000B2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2"/>
                <w:sz w:val="22"/>
                <w:szCs w:val="22"/>
              </w:rPr>
            </w:pPr>
          </w:p>
        </w:tc>
      </w:tr>
      <w:tr w:rsidR="00EC33E7" w:rsidRPr="00244701" w14:paraId="74B52141" w14:textId="77777777" w:rsidTr="003F1677">
        <w:tc>
          <w:tcPr>
            <w:tcW w:w="3870" w:type="dxa"/>
          </w:tcPr>
          <w:p w14:paraId="6C841E94" w14:textId="77777777" w:rsidR="00EC33E7" w:rsidRPr="00244701" w:rsidRDefault="00EC33E7" w:rsidP="00FC56F9">
            <w:pPr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3960B34" w14:textId="77777777" w:rsidR="00EC33E7" w:rsidRPr="007950B6" w:rsidRDefault="00EC33E7" w:rsidP="003F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38920C" w14:textId="77777777" w:rsidR="00EC33E7" w:rsidRPr="00244701" w:rsidRDefault="00EC33E7" w:rsidP="00FC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47AD20" w14:textId="77777777" w:rsidR="00EC33E7" w:rsidRDefault="00EC33E7" w:rsidP="00FC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C98B81" w14:textId="77777777" w:rsidR="00EC33E7" w:rsidRPr="00244701" w:rsidRDefault="00EC33E7" w:rsidP="00FC56F9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F99679" w14:textId="77777777" w:rsidR="00EC33E7" w:rsidRPr="009016DC" w:rsidRDefault="00EC33E7" w:rsidP="00FC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0E8C28" w14:textId="77777777" w:rsidR="00EC33E7" w:rsidRPr="00244701" w:rsidRDefault="00EC33E7" w:rsidP="00FC56F9">
            <w:pPr>
              <w:pStyle w:val="AccPolicyalternative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54239918" w14:textId="77777777" w:rsidR="00EC33E7" w:rsidRPr="00876D42" w:rsidRDefault="00EC33E7" w:rsidP="00FC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33E7" w:rsidRPr="00244701" w14:paraId="658FE4FD" w14:textId="77777777" w:rsidTr="003F1677">
        <w:tc>
          <w:tcPr>
            <w:tcW w:w="3870" w:type="dxa"/>
          </w:tcPr>
          <w:p w14:paraId="3B11BEBE" w14:textId="77777777" w:rsidR="00EC33E7" w:rsidRPr="00244701" w:rsidRDefault="00EC33E7" w:rsidP="00FC56F9">
            <w:pPr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2CF49CE" w14:textId="77777777" w:rsidR="00EC33E7" w:rsidRPr="007950B6" w:rsidRDefault="00EC33E7" w:rsidP="003F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4F21F3" w14:textId="77777777" w:rsidR="00EC33E7" w:rsidRPr="00244701" w:rsidRDefault="00EC33E7" w:rsidP="00FC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7D6575E" w14:textId="77777777" w:rsidR="00EC33E7" w:rsidRDefault="00EC33E7" w:rsidP="00FC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E2A729" w14:textId="77777777" w:rsidR="00EC33E7" w:rsidRPr="00244701" w:rsidRDefault="00EC33E7" w:rsidP="00FC56F9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33ACF5" w14:textId="77777777" w:rsidR="00EC33E7" w:rsidRPr="009016DC" w:rsidRDefault="00EC33E7" w:rsidP="00FC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7EFD68" w14:textId="77777777" w:rsidR="00EC33E7" w:rsidRPr="00244701" w:rsidRDefault="00EC33E7" w:rsidP="00FC56F9">
            <w:pPr>
              <w:pStyle w:val="AccPolicyalternative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3DCC66C8" w14:textId="77777777" w:rsidR="00EC33E7" w:rsidRPr="00876D42" w:rsidRDefault="00EC33E7" w:rsidP="00FC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33E7" w:rsidRPr="00244701" w14:paraId="17885661" w14:textId="77777777" w:rsidTr="003F1677">
        <w:tc>
          <w:tcPr>
            <w:tcW w:w="3870" w:type="dxa"/>
          </w:tcPr>
          <w:p w14:paraId="32F28946" w14:textId="77777777" w:rsidR="00EC33E7" w:rsidRPr="00244701" w:rsidRDefault="00EC33E7" w:rsidP="00FC56F9">
            <w:pPr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D8923C4" w14:textId="77777777" w:rsidR="00EC33E7" w:rsidRPr="007950B6" w:rsidRDefault="00EC33E7" w:rsidP="003F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2DC7CF" w14:textId="77777777" w:rsidR="00EC33E7" w:rsidRPr="00244701" w:rsidRDefault="00EC33E7" w:rsidP="00FC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570D1E" w14:textId="77777777" w:rsidR="00EC33E7" w:rsidRDefault="00EC33E7" w:rsidP="00FC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9F0539" w14:textId="77777777" w:rsidR="00EC33E7" w:rsidRPr="00244701" w:rsidRDefault="00EC33E7" w:rsidP="00FC56F9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9846EE" w14:textId="77777777" w:rsidR="00EC33E7" w:rsidRPr="009016DC" w:rsidRDefault="00EC33E7" w:rsidP="00FC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E5EF86" w14:textId="77777777" w:rsidR="00EC33E7" w:rsidRPr="00244701" w:rsidRDefault="00EC33E7" w:rsidP="00FC56F9">
            <w:pPr>
              <w:pStyle w:val="AccPolicyalternative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3522EA6E" w14:textId="77777777" w:rsidR="00EC33E7" w:rsidRPr="00876D42" w:rsidRDefault="00EC33E7" w:rsidP="00FC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33E7" w:rsidRPr="00244701" w14:paraId="2323A915" w14:textId="77777777" w:rsidTr="003F1677">
        <w:tc>
          <w:tcPr>
            <w:tcW w:w="3870" w:type="dxa"/>
          </w:tcPr>
          <w:p w14:paraId="67D4A430" w14:textId="77777777" w:rsidR="00EC33E7" w:rsidRPr="00244701" w:rsidRDefault="00EC33E7" w:rsidP="00FC56F9">
            <w:pPr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3ABAC16" w14:textId="77777777" w:rsidR="00EC33E7" w:rsidRPr="007950B6" w:rsidRDefault="00EC33E7" w:rsidP="003F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F5C25A" w14:textId="77777777" w:rsidR="00EC33E7" w:rsidRPr="00244701" w:rsidRDefault="00EC33E7" w:rsidP="00FC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E2DC1ED" w14:textId="77777777" w:rsidR="00EC33E7" w:rsidRDefault="00EC33E7" w:rsidP="00FC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7562A9" w14:textId="77777777" w:rsidR="00EC33E7" w:rsidRPr="00244701" w:rsidRDefault="00EC33E7" w:rsidP="00FC56F9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56C4C3" w14:textId="77777777" w:rsidR="00EC33E7" w:rsidRPr="009016DC" w:rsidRDefault="00EC33E7" w:rsidP="00FC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C73EBC" w14:textId="77777777" w:rsidR="00EC33E7" w:rsidRPr="00244701" w:rsidRDefault="00EC33E7" w:rsidP="00FC56F9">
            <w:pPr>
              <w:pStyle w:val="AccPolicyalternative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63BEA097" w14:textId="77777777" w:rsidR="00EC33E7" w:rsidRPr="00876D42" w:rsidRDefault="00EC33E7" w:rsidP="00FC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56F9" w:rsidRPr="00244701" w14:paraId="21EBE770" w14:textId="77777777" w:rsidTr="003F1677">
        <w:tc>
          <w:tcPr>
            <w:tcW w:w="3870" w:type="dxa"/>
          </w:tcPr>
          <w:p w14:paraId="0AB35B7D" w14:textId="77777777" w:rsidR="00FC56F9" w:rsidRPr="00244701" w:rsidRDefault="00FC56F9" w:rsidP="00FC56F9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350" w:type="dxa"/>
          </w:tcPr>
          <w:p w14:paraId="7B7250B1" w14:textId="056A64DC" w:rsidR="00FC56F9" w:rsidRPr="00244701" w:rsidRDefault="007950B6" w:rsidP="003F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50B6">
              <w:rPr>
                <w:rFonts w:asciiTheme="majorBidi" w:hAnsiTheme="majorBidi" w:cstheme="majorBidi"/>
                <w:sz w:val="30"/>
                <w:szCs w:val="30"/>
              </w:rPr>
              <w:t>69,79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831A779" w14:textId="77777777" w:rsidR="00FC56F9" w:rsidRPr="00244701" w:rsidRDefault="00FC56F9" w:rsidP="00FC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18E7CAA" w14:textId="12920239" w:rsidR="00FC56F9" w:rsidRPr="00244701" w:rsidRDefault="00FC56F9" w:rsidP="00FC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75,531</w:t>
            </w:r>
          </w:p>
        </w:tc>
        <w:tc>
          <w:tcPr>
            <w:tcW w:w="270" w:type="dxa"/>
          </w:tcPr>
          <w:p w14:paraId="1DC98588" w14:textId="103738E6" w:rsidR="00FC56F9" w:rsidRPr="00244701" w:rsidRDefault="00FC56F9" w:rsidP="00FC56F9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1471F2" w14:textId="492B5118" w:rsidR="00FC56F9" w:rsidRPr="00244701" w:rsidRDefault="009016DC" w:rsidP="00FC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16DC">
              <w:rPr>
                <w:rFonts w:asciiTheme="majorBidi" w:hAnsiTheme="majorBidi" w:cstheme="majorBidi"/>
                <w:sz w:val="30"/>
                <w:szCs w:val="30"/>
              </w:rPr>
              <w:t>181,185</w:t>
            </w:r>
          </w:p>
        </w:tc>
        <w:tc>
          <w:tcPr>
            <w:tcW w:w="270" w:type="dxa"/>
          </w:tcPr>
          <w:p w14:paraId="46642BF4" w14:textId="77777777" w:rsidR="00FC56F9" w:rsidRPr="00244701" w:rsidRDefault="00FC56F9" w:rsidP="00FC56F9">
            <w:pPr>
              <w:pStyle w:val="AccPolicyalternative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0BF6FDB8" w14:textId="64377B19" w:rsidR="00FC56F9" w:rsidRPr="00244701" w:rsidRDefault="00FC56F9" w:rsidP="00FC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6D42">
              <w:rPr>
                <w:rFonts w:asciiTheme="majorBidi" w:hAnsiTheme="majorBidi" w:cstheme="majorBidi"/>
                <w:sz w:val="30"/>
                <w:szCs w:val="30"/>
              </w:rPr>
              <w:t>158,86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FC56F9" w:rsidRPr="00244701" w14:paraId="1FF4202D" w14:textId="77777777" w:rsidTr="003F1677">
        <w:tc>
          <w:tcPr>
            <w:tcW w:w="3870" w:type="dxa"/>
          </w:tcPr>
          <w:p w14:paraId="721A76E5" w14:textId="77777777" w:rsidR="00FC56F9" w:rsidRPr="00244701" w:rsidRDefault="00FC56F9" w:rsidP="00FC56F9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350" w:type="dxa"/>
          </w:tcPr>
          <w:p w14:paraId="5567C4AF" w14:textId="1818071F" w:rsidR="00FC56F9" w:rsidRPr="00244701" w:rsidRDefault="007950B6" w:rsidP="003F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50B6">
              <w:rPr>
                <w:rFonts w:asciiTheme="majorBidi" w:hAnsiTheme="majorBidi" w:cstheme="majorBidi"/>
                <w:sz w:val="30"/>
                <w:szCs w:val="30"/>
              </w:rPr>
              <w:t>35,978</w:t>
            </w:r>
          </w:p>
        </w:tc>
        <w:tc>
          <w:tcPr>
            <w:tcW w:w="270" w:type="dxa"/>
          </w:tcPr>
          <w:p w14:paraId="4C55100B" w14:textId="77777777" w:rsidR="00FC56F9" w:rsidRPr="00244701" w:rsidRDefault="00FC56F9" w:rsidP="00FC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30D2D73" w14:textId="757947A0" w:rsidR="00FC56F9" w:rsidRPr="00244701" w:rsidRDefault="00FC56F9" w:rsidP="00FC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F352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3,652</w:t>
            </w:r>
          </w:p>
        </w:tc>
        <w:tc>
          <w:tcPr>
            <w:tcW w:w="270" w:type="dxa"/>
          </w:tcPr>
          <w:p w14:paraId="7C502CC5" w14:textId="42514692" w:rsidR="00FC56F9" w:rsidRPr="00244701" w:rsidRDefault="00FC56F9" w:rsidP="00FC56F9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D26BE4" w14:textId="6A28C58E" w:rsidR="00FC56F9" w:rsidRPr="00244701" w:rsidRDefault="009016DC" w:rsidP="00FC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16DC">
              <w:rPr>
                <w:rFonts w:asciiTheme="majorBidi" w:hAnsiTheme="majorBidi" w:cstheme="majorBidi"/>
                <w:sz w:val="30"/>
                <w:szCs w:val="30"/>
              </w:rPr>
              <w:t>26,099</w:t>
            </w:r>
          </w:p>
        </w:tc>
        <w:tc>
          <w:tcPr>
            <w:tcW w:w="270" w:type="dxa"/>
          </w:tcPr>
          <w:p w14:paraId="6581DA13" w14:textId="77777777" w:rsidR="00FC56F9" w:rsidRPr="00244701" w:rsidRDefault="00FC56F9" w:rsidP="00FC56F9">
            <w:pPr>
              <w:pStyle w:val="AccPolicyalternative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4197F959" w14:textId="516AF74D" w:rsidR="00FC56F9" w:rsidRPr="00244701" w:rsidRDefault="00FC56F9" w:rsidP="00FC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6D42">
              <w:rPr>
                <w:rFonts w:asciiTheme="majorBidi" w:hAnsiTheme="majorBidi" w:cstheme="majorBidi"/>
                <w:sz w:val="30"/>
                <w:szCs w:val="30"/>
              </w:rPr>
              <w:t>23,9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FC56F9" w:rsidRPr="00244701" w14:paraId="27D0FE6E" w14:textId="77777777" w:rsidTr="003F1677">
        <w:tc>
          <w:tcPr>
            <w:tcW w:w="3870" w:type="dxa"/>
          </w:tcPr>
          <w:p w14:paraId="73832946" w14:textId="77777777" w:rsidR="00FC56F9" w:rsidRPr="00244701" w:rsidRDefault="00FC56F9" w:rsidP="00FC56F9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350" w:type="dxa"/>
          </w:tcPr>
          <w:p w14:paraId="2A398B99" w14:textId="36A9CFBC" w:rsidR="00FC56F9" w:rsidRPr="00244701" w:rsidRDefault="007950B6" w:rsidP="003F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950B6">
              <w:rPr>
                <w:rFonts w:asciiTheme="majorBidi" w:hAnsiTheme="majorBidi" w:cstheme="majorBidi"/>
                <w:sz w:val="30"/>
                <w:szCs w:val="30"/>
              </w:rPr>
              <w:t>41,66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4)</w:t>
            </w:r>
          </w:p>
        </w:tc>
        <w:tc>
          <w:tcPr>
            <w:tcW w:w="270" w:type="dxa"/>
          </w:tcPr>
          <w:p w14:paraId="429C8E23" w14:textId="77777777" w:rsidR="00FC56F9" w:rsidRPr="00244701" w:rsidRDefault="00FC56F9" w:rsidP="00FC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DFDFDDD" w14:textId="31650EFE" w:rsidR="00FC56F9" w:rsidRPr="00244701" w:rsidRDefault="00FC56F9" w:rsidP="00FC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(35,500)</w:t>
            </w:r>
          </w:p>
        </w:tc>
        <w:tc>
          <w:tcPr>
            <w:tcW w:w="270" w:type="dxa"/>
          </w:tcPr>
          <w:p w14:paraId="09D354D9" w14:textId="6B956985" w:rsidR="00FC56F9" w:rsidRPr="00244701" w:rsidRDefault="00FC56F9" w:rsidP="00FC56F9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6ACA66" w14:textId="125C8D90" w:rsidR="00FC56F9" w:rsidRPr="00244701" w:rsidRDefault="009016DC" w:rsidP="00FC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16DC">
              <w:rPr>
                <w:rFonts w:asciiTheme="majorBidi" w:hAnsiTheme="majorBidi" w:cstheme="majorBidi"/>
                <w:sz w:val="30"/>
                <w:szCs w:val="30"/>
              </w:rPr>
              <w:t>(78,787)</w:t>
            </w:r>
          </w:p>
        </w:tc>
        <w:tc>
          <w:tcPr>
            <w:tcW w:w="270" w:type="dxa"/>
          </w:tcPr>
          <w:p w14:paraId="1AE35C0F" w14:textId="77777777" w:rsidR="00FC56F9" w:rsidRPr="00244701" w:rsidRDefault="00FC56F9" w:rsidP="00FC56F9">
            <w:pPr>
              <w:pStyle w:val="AccPolicyalternative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1F4F7D59" w14:textId="426C8813" w:rsidR="00FC56F9" w:rsidRPr="00244701" w:rsidRDefault="00FC56F9" w:rsidP="00FC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76D42">
              <w:rPr>
                <w:rFonts w:asciiTheme="majorBidi" w:hAnsiTheme="majorBidi" w:cstheme="majorBidi"/>
                <w:sz w:val="30"/>
                <w:szCs w:val="30"/>
              </w:rPr>
              <w:t>72,743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C56F9" w:rsidRPr="00244701" w14:paraId="1203D021" w14:textId="77777777" w:rsidTr="003F1677">
        <w:tc>
          <w:tcPr>
            <w:tcW w:w="3870" w:type="dxa"/>
          </w:tcPr>
          <w:p w14:paraId="17BD9C1A" w14:textId="77777777" w:rsidR="00FC56F9" w:rsidRPr="00244701" w:rsidRDefault="00FC56F9" w:rsidP="00FC56F9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A6E5D35" w14:textId="2F5EDDCD" w:rsidR="00FC56F9" w:rsidRPr="00244701" w:rsidRDefault="007950B6" w:rsidP="003F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950B6">
              <w:rPr>
                <w:rFonts w:asciiTheme="majorBidi" w:hAnsiTheme="majorBidi" w:cstheme="majorBidi"/>
                <w:sz w:val="30"/>
                <w:szCs w:val="30"/>
              </w:rPr>
              <w:t>9,584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4B2C77F" w14:textId="77777777" w:rsidR="00FC56F9" w:rsidRPr="00244701" w:rsidRDefault="00FC56F9" w:rsidP="00FC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7E46A3" w14:textId="5C797E11" w:rsidR="00FC56F9" w:rsidRPr="00244701" w:rsidRDefault="00FC56F9" w:rsidP="00FC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(6,318)</w:t>
            </w:r>
          </w:p>
        </w:tc>
        <w:tc>
          <w:tcPr>
            <w:tcW w:w="270" w:type="dxa"/>
          </w:tcPr>
          <w:p w14:paraId="601A58A0" w14:textId="7400EC83" w:rsidR="00FC56F9" w:rsidRPr="00244701" w:rsidRDefault="00FC56F9" w:rsidP="00FC56F9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C6E164" w14:textId="0A937D22" w:rsidR="00FC56F9" w:rsidRPr="00244701" w:rsidRDefault="009016DC" w:rsidP="00FC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16DC">
              <w:rPr>
                <w:rFonts w:asciiTheme="majorBidi" w:hAnsiTheme="majorBidi" w:cstheme="majorBidi"/>
                <w:sz w:val="30"/>
                <w:szCs w:val="30"/>
              </w:rPr>
              <w:t>(3,564)</w:t>
            </w:r>
          </w:p>
        </w:tc>
        <w:tc>
          <w:tcPr>
            <w:tcW w:w="270" w:type="dxa"/>
          </w:tcPr>
          <w:p w14:paraId="01C1AF6B" w14:textId="77777777" w:rsidR="00FC56F9" w:rsidRPr="00244701" w:rsidRDefault="00FC56F9" w:rsidP="00FC56F9">
            <w:pPr>
              <w:pStyle w:val="AccPolicyalternative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7E735989" w14:textId="0660203F" w:rsidR="00FC56F9" w:rsidRPr="00244701" w:rsidRDefault="00FC56F9" w:rsidP="00FC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76D42">
              <w:rPr>
                <w:rFonts w:asciiTheme="majorBidi" w:hAnsiTheme="majorBidi" w:cstheme="majorBidi"/>
                <w:sz w:val="30"/>
                <w:szCs w:val="30"/>
              </w:rPr>
              <w:t>5,36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7)</w:t>
            </w:r>
          </w:p>
        </w:tc>
      </w:tr>
      <w:tr w:rsidR="00FC56F9" w:rsidRPr="00244701" w14:paraId="1D182D38" w14:textId="77777777" w:rsidTr="003F1677">
        <w:tc>
          <w:tcPr>
            <w:tcW w:w="3870" w:type="dxa"/>
          </w:tcPr>
          <w:p w14:paraId="37544A98" w14:textId="77777777" w:rsidR="00FC56F9" w:rsidRPr="00244701" w:rsidRDefault="00FC56F9" w:rsidP="00FC56F9">
            <w:pPr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สินทรัพย์สุทธิ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ร้อยละ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100)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2DFD31F" w14:textId="1CAD2B2D" w:rsidR="00FC56F9" w:rsidRPr="00422981" w:rsidRDefault="007950B6" w:rsidP="003F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0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54,52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A95609D" w14:textId="77777777" w:rsidR="00FC56F9" w:rsidRPr="00422981" w:rsidRDefault="00FC56F9" w:rsidP="00FC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CC7FFC9" w14:textId="089242DC" w:rsidR="00FC56F9" w:rsidRPr="00422981" w:rsidRDefault="00FC56F9" w:rsidP="00FC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29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47,365</w:t>
            </w:r>
          </w:p>
        </w:tc>
        <w:tc>
          <w:tcPr>
            <w:tcW w:w="270" w:type="dxa"/>
          </w:tcPr>
          <w:p w14:paraId="37BE836F" w14:textId="2168CE88" w:rsidR="00FC56F9" w:rsidRPr="00244701" w:rsidRDefault="00FC56F9" w:rsidP="00FC56F9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C5077A" w14:textId="1F9CDFA8" w:rsidR="00FC56F9" w:rsidRPr="00244701" w:rsidRDefault="009016DC" w:rsidP="00FC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1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124,933</w:t>
            </w:r>
          </w:p>
        </w:tc>
        <w:tc>
          <w:tcPr>
            <w:tcW w:w="270" w:type="dxa"/>
          </w:tcPr>
          <w:p w14:paraId="7BBC981A" w14:textId="77777777" w:rsidR="00FC56F9" w:rsidRPr="00244701" w:rsidRDefault="00FC56F9" w:rsidP="00FC56F9">
            <w:pPr>
              <w:pStyle w:val="AccPolicyalternativ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0D2413E9" w14:textId="16A21DEC" w:rsidR="00FC56F9" w:rsidRPr="00244701" w:rsidRDefault="00FC56F9" w:rsidP="00FC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104,713</w:t>
            </w:r>
          </w:p>
        </w:tc>
      </w:tr>
      <w:tr w:rsidR="00515B59" w:rsidRPr="00515B59" w14:paraId="49B79750" w14:textId="77777777" w:rsidTr="00515B59">
        <w:tc>
          <w:tcPr>
            <w:tcW w:w="3870" w:type="dxa"/>
          </w:tcPr>
          <w:p w14:paraId="28FC0BDC" w14:textId="4A0ADF52" w:rsidR="00515B59" w:rsidRPr="00515B59" w:rsidRDefault="00515B59" w:rsidP="0041751B">
            <w:pPr>
              <w:ind w:left="169" w:right="-25" w:hanging="16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85FAFB7" w14:textId="14ACF39F" w:rsidR="00515B59" w:rsidRPr="00515B59" w:rsidRDefault="00515B59" w:rsidP="00417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E4F38C" w14:textId="77777777" w:rsidR="00515B59" w:rsidRPr="00515B59" w:rsidRDefault="00515B59" w:rsidP="00417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F600333" w14:textId="706CB01B" w:rsidR="00515B59" w:rsidRPr="00515B59" w:rsidRDefault="00515B59" w:rsidP="00417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677DFD" w14:textId="77777777" w:rsidR="00515B59" w:rsidRPr="00515B59" w:rsidRDefault="00515B59" w:rsidP="0041751B">
            <w:pPr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A59312C" w14:textId="38D8CE3C" w:rsidR="00515B59" w:rsidRPr="00515B59" w:rsidRDefault="00515B59" w:rsidP="00417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C02BCC" w14:textId="77777777" w:rsidR="00515B59" w:rsidRPr="00515B59" w:rsidRDefault="00515B59" w:rsidP="0041751B">
            <w:pPr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095CD72D" w14:textId="2334BA38" w:rsidR="00515B59" w:rsidRPr="00515B59" w:rsidRDefault="00515B59" w:rsidP="00417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C56F9" w:rsidRPr="009D5F3E" w14:paraId="5B21BE9B" w14:textId="77777777" w:rsidTr="00515B59">
        <w:tc>
          <w:tcPr>
            <w:tcW w:w="3870" w:type="dxa"/>
          </w:tcPr>
          <w:p w14:paraId="1B6EF206" w14:textId="16C5DA90" w:rsidR="00FC56F9" w:rsidRPr="009D5F3E" w:rsidRDefault="00FC56F9" w:rsidP="00FC56F9">
            <w:pPr>
              <w:ind w:left="169" w:right="-25" w:hanging="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9D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1350" w:type="dxa"/>
          </w:tcPr>
          <w:p w14:paraId="13E3E67C" w14:textId="7319137D" w:rsidR="00FC56F9" w:rsidRPr="009D5F3E" w:rsidRDefault="007950B6" w:rsidP="005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13,686</w:t>
            </w:r>
          </w:p>
        </w:tc>
        <w:tc>
          <w:tcPr>
            <w:tcW w:w="270" w:type="dxa"/>
          </w:tcPr>
          <w:p w14:paraId="5690EEBE" w14:textId="77777777" w:rsidR="00FC56F9" w:rsidRPr="009D5F3E" w:rsidRDefault="00FC56F9" w:rsidP="00FC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A47811D" w14:textId="131E15DC" w:rsidR="00FC56F9" w:rsidRPr="009D5F3E" w:rsidRDefault="00FC56F9" w:rsidP="00FC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9D3">
              <w:rPr>
                <w:rFonts w:asciiTheme="majorBidi" w:hAnsiTheme="majorBidi" w:cstheme="majorBidi"/>
                <w:sz w:val="30"/>
                <w:szCs w:val="30"/>
              </w:rPr>
              <w:t>11,889</w:t>
            </w:r>
          </w:p>
        </w:tc>
        <w:tc>
          <w:tcPr>
            <w:tcW w:w="270" w:type="dxa"/>
          </w:tcPr>
          <w:p w14:paraId="7430DA19" w14:textId="77777777" w:rsidR="00FC56F9" w:rsidRPr="009D5F3E" w:rsidRDefault="00FC56F9" w:rsidP="00FC56F9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2BE380" w14:textId="584FB316" w:rsidR="00902999" w:rsidRPr="00A40188" w:rsidRDefault="009016DC" w:rsidP="00FC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16DC">
              <w:rPr>
                <w:rFonts w:asciiTheme="majorBidi" w:hAnsiTheme="majorBidi" w:cstheme="majorBidi"/>
                <w:sz w:val="30"/>
                <w:szCs w:val="30"/>
              </w:rPr>
              <w:t>57,469</w:t>
            </w:r>
          </w:p>
        </w:tc>
        <w:tc>
          <w:tcPr>
            <w:tcW w:w="270" w:type="dxa"/>
          </w:tcPr>
          <w:p w14:paraId="5BC36710" w14:textId="77777777" w:rsidR="00FC56F9" w:rsidRPr="00A40188" w:rsidRDefault="00FC56F9" w:rsidP="00FC56F9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255A82D" w14:textId="27317FD6" w:rsidR="00FC56F9" w:rsidRPr="00A40188" w:rsidRDefault="00FC56F9" w:rsidP="00FC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0188">
              <w:rPr>
                <w:rFonts w:asciiTheme="majorBidi" w:hAnsiTheme="majorBidi"/>
                <w:sz w:val="30"/>
                <w:szCs w:val="30"/>
                <w:cs/>
              </w:rPr>
              <w:t>48</w:t>
            </w:r>
            <w:r w:rsidRPr="00A401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0188">
              <w:rPr>
                <w:rFonts w:asciiTheme="majorBidi" w:hAnsiTheme="majorBidi"/>
                <w:sz w:val="30"/>
                <w:szCs w:val="30"/>
                <w:cs/>
              </w:rPr>
              <w:t>168</w:t>
            </w:r>
          </w:p>
        </w:tc>
      </w:tr>
      <w:tr w:rsidR="00FC56F9" w:rsidRPr="009D5F3E" w14:paraId="637AA9DC" w14:textId="77777777" w:rsidTr="003F1677">
        <w:tc>
          <w:tcPr>
            <w:tcW w:w="3870" w:type="dxa"/>
          </w:tcPr>
          <w:p w14:paraId="438B7C49" w14:textId="64D85D4E" w:rsidR="00FC56F9" w:rsidRPr="009D5F3E" w:rsidRDefault="00FC56F9" w:rsidP="00FC56F9">
            <w:pPr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6F675CC" w14:textId="69587338" w:rsidR="00FC56F9" w:rsidRPr="009D5F3E" w:rsidRDefault="008D0A27" w:rsidP="005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D0A27">
              <w:rPr>
                <w:rFonts w:asciiTheme="majorBidi" w:hAnsiTheme="majorBidi" w:cstheme="majorBidi"/>
                <w:sz w:val="30"/>
                <w:szCs w:val="30"/>
              </w:rPr>
              <w:t>64,967</w:t>
            </w:r>
          </w:p>
        </w:tc>
        <w:tc>
          <w:tcPr>
            <w:tcW w:w="270" w:type="dxa"/>
          </w:tcPr>
          <w:p w14:paraId="2592AFD0" w14:textId="77777777" w:rsidR="00FC56F9" w:rsidRPr="009D5F3E" w:rsidRDefault="00FC56F9" w:rsidP="00FC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9039D1" w14:textId="1DAF247E" w:rsidR="00FC56F9" w:rsidRPr="009D5F3E" w:rsidRDefault="00FC56F9" w:rsidP="00FC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64,967</w:t>
            </w:r>
          </w:p>
        </w:tc>
        <w:tc>
          <w:tcPr>
            <w:tcW w:w="270" w:type="dxa"/>
          </w:tcPr>
          <w:p w14:paraId="592BC62C" w14:textId="2FACADB1" w:rsidR="00FC56F9" w:rsidRPr="009D5F3E" w:rsidRDefault="00FC56F9" w:rsidP="00FC56F9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5E7506" w14:textId="0CE9FDEC" w:rsidR="00FC56F9" w:rsidRPr="009D5F3E" w:rsidRDefault="00902999" w:rsidP="00FC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BC6EB9" w14:textId="77777777" w:rsidR="00FC56F9" w:rsidRPr="009D5F3E" w:rsidRDefault="00FC56F9" w:rsidP="00FC56F9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8F09FAE" w14:textId="59DC9C13" w:rsidR="00FC56F9" w:rsidRPr="009D5F3E" w:rsidRDefault="00FC56F9" w:rsidP="00FC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56F9" w:rsidRPr="00244701" w14:paraId="07E1EAF5" w14:textId="77777777" w:rsidTr="003F1677">
        <w:tc>
          <w:tcPr>
            <w:tcW w:w="3870" w:type="dxa"/>
          </w:tcPr>
          <w:p w14:paraId="73D3515C" w14:textId="3F5E8D45" w:rsidR="00FC56F9" w:rsidRPr="00244701" w:rsidRDefault="00FC56F9" w:rsidP="00FC56F9">
            <w:pPr>
              <w:ind w:left="169" w:right="-25" w:hanging="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ECDE537" w14:textId="6D3BFAB4" w:rsidR="00FC56F9" w:rsidRPr="00515B59" w:rsidRDefault="001821DC" w:rsidP="005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5B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</w:t>
            </w:r>
            <w:r w:rsidR="002E7D4E" w:rsidRPr="00515B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  <w:r w:rsidR="009F5BC4" w:rsidRPr="00515B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ABB8CB1" w14:textId="77777777" w:rsidR="00FC56F9" w:rsidRPr="00244701" w:rsidRDefault="00FC56F9" w:rsidP="00FC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596B727" w14:textId="69A297F9" w:rsidR="00FC56F9" w:rsidRPr="00244701" w:rsidRDefault="00FC56F9" w:rsidP="00FC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76,856</w:t>
            </w:r>
          </w:p>
        </w:tc>
        <w:tc>
          <w:tcPr>
            <w:tcW w:w="270" w:type="dxa"/>
          </w:tcPr>
          <w:p w14:paraId="0CE51A9B" w14:textId="4E06CA96" w:rsidR="00FC56F9" w:rsidRPr="00244701" w:rsidRDefault="00FC56F9" w:rsidP="00FC56F9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C3A5A3D" w14:textId="63FFD245" w:rsidR="00902999" w:rsidRPr="00244701" w:rsidRDefault="009016DC" w:rsidP="00FC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1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57,469</w:t>
            </w:r>
          </w:p>
        </w:tc>
        <w:tc>
          <w:tcPr>
            <w:tcW w:w="270" w:type="dxa"/>
          </w:tcPr>
          <w:p w14:paraId="75A4BD42" w14:textId="77777777" w:rsidR="00FC56F9" w:rsidRPr="00244701" w:rsidRDefault="00FC56F9" w:rsidP="00FC56F9">
            <w:pPr>
              <w:pStyle w:val="AccPolicyalternativ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4BFD8AC8" w14:textId="347C3BD1" w:rsidR="00FC56F9" w:rsidRPr="00244701" w:rsidRDefault="00FC56F9" w:rsidP="00FC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578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48</w:t>
            </w:r>
            <w:r w:rsidRPr="002857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578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168</w:t>
            </w:r>
          </w:p>
        </w:tc>
      </w:tr>
    </w:tbl>
    <w:p w14:paraId="3AEE7BF1" w14:textId="77777777" w:rsidR="007A3D6F" w:rsidRPr="00EC33E7" w:rsidRDefault="007A3D6F" w:rsidP="007A3D6F">
      <w:pPr>
        <w:pStyle w:val="Heading1"/>
        <w:keepLines/>
        <w:shd w:val="clear" w:color="auto" w:fill="auto"/>
        <w:ind w:left="540"/>
        <w:jc w:val="both"/>
        <w:rPr>
          <w:rFonts w:asciiTheme="majorBidi" w:hAnsiTheme="majorBidi" w:cstheme="majorBidi"/>
          <w:sz w:val="30"/>
          <w:szCs w:val="30"/>
          <w:u w:val="none"/>
        </w:rPr>
      </w:pPr>
    </w:p>
    <w:p w14:paraId="16320CC5" w14:textId="086C39B5" w:rsidR="005A08B1" w:rsidRPr="00723C4B" w:rsidRDefault="005A08B1" w:rsidP="00723C4B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  <w:cs/>
        </w:rPr>
      </w:pPr>
      <w:r w:rsidRPr="00723C4B">
        <w:rPr>
          <w:rFonts w:asciiTheme="majorBidi" w:hAnsiTheme="majorBidi" w:cstheme="majorBidi"/>
          <w:sz w:val="30"/>
          <w:szCs w:val="30"/>
          <w:u w:val="none"/>
          <w:cs/>
        </w:rPr>
        <w:t>เงินลงทุนในบริษัทย่อย</w:t>
      </w:r>
    </w:p>
    <w:p w14:paraId="626D16CB" w14:textId="77777777" w:rsidR="00390559" w:rsidRPr="00515B59" w:rsidRDefault="00390559" w:rsidP="006E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193728BC" w14:textId="77777777" w:rsidR="00083E4C" w:rsidRPr="00723C4B" w:rsidRDefault="00083E4C" w:rsidP="00723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723C4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นโยบายการบัญชี </w:t>
      </w:r>
    </w:p>
    <w:p w14:paraId="744CBD81" w14:textId="3F5DD973" w:rsidR="0038008F" w:rsidRPr="00723C4B" w:rsidRDefault="0038008F" w:rsidP="00723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3C4B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   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    นับแต่วันที่มีการควบคุมจนถึงวันที่การควบคุมสิ้นสุดลง 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           ในการจัดทำงบการเงินรวม ขาดทุนที่ยังไม่เกิดขึ้นจริงถูกตัดรายการในลักษณะเดียวกับกำไรที่ยังไม่เกิดขึ้นจริง       แต่เท่าที่เมื่อไม่มีหลักฐานการด้อยค่าเกิดขึ้น</w:t>
      </w:r>
    </w:p>
    <w:p w14:paraId="2778FDC3" w14:textId="2EF6DA99" w:rsidR="003A4BE0" w:rsidRPr="00515B59" w:rsidRDefault="003A4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4"/>
          <w:szCs w:val="24"/>
          <w:cs/>
        </w:rPr>
      </w:pPr>
    </w:p>
    <w:p w14:paraId="3F0EF347" w14:textId="3768B4BC" w:rsidR="0038008F" w:rsidRDefault="0038008F" w:rsidP="00723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3C4B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46EA5947" w14:textId="77777777" w:rsidR="008179D3" w:rsidRPr="00515B59" w:rsidRDefault="008179D3" w:rsidP="00723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642E4D6" w14:textId="1542786D" w:rsidR="0038008F" w:rsidRPr="00723C4B" w:rsidRDefault="0038008F" w:rsidP="00723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3C4B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Pr="00723C4B">
        <w:rPr>
          <w:rFonts w:asciiTheme="majorBidi" w:hAnsiTheme="majorBidi" w:cstheme="majorBidi"/>
          <w:sz w:val="30"/>
          <w:szCs w:val="30"/>
        </w:rPr>
        <w:t xml:space="preserve"> </w:t>
      </w:r>
      <w:r w:rsidRPr="00723C4B">
        <w:rPr>
          <w:rFonts w:asciiTheme="majorBidi" w:hAnsiTheme="majorBidi" w:cstheme="majorBidi"/>
          <w:sz w:val="30"/>
          <w:szCs w:val="30"/>
          <w:cs/>
        </w:rPr>
        <w:t>ส่วนได้เสียที่ไม่มี</w:t>
      </w:r>
      <w:r w:rsidR="00723C4B">
        <w:rPr>
          <w:rFonts w:asciiTheme="majorBidi" w:hAnsiTheme="majorBidi" w:cstheme="majorBidi"/>
          <w:sz w:val="30"/>
          <w:szCs w:val="30"/>
        </w:rPr>
        <w:br/>
      </w:r>
      <w:r w:rsidRPr="00723C4B">
        <w:rPr>
          <w:rFonts w:asciiTheme="majorBidi" w:hAnsiTheme="majorBidi" w:cstheme="majorBidi"/>
          <w:sz w:val="30"/>
          <w:szCs w:val="30"/>
          <w:cs/>
        </w:rPr>
        <w:t>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</w:t>
      </w:r>
      <w:r w:rsidRPr="00723C4B">
        <w:rPr>
          <w:rFonts w:asciiTheme="majorBidi" w:hAnsiTheme="majorBidi" w:cstheme="majorBidi"/>
          <w:sz w:val="30"/>
          <w:szCs w:val="30"/>
        </w:rPr>
        <w:t xml:space="preserve"> </w:t>
      </w:r>
      <w:r w:rsidRPr="00723C4B">
        <w:rPr>
          <w:rFonts w:asciiTheme="majorBidi" w:hAnsiTheme="majorBidi" w:cstheme="majorBidi"/>
          <w:sz w:val="30"/>
          <w:szCs w:val="30"/>
          <w:cs/>
        </w:rPr>
        <w:t>ส่วนได้เสียในบริษัทย่อยเดิมที่ยังคงเหลืออยู่ให้</w:t>
      </w:r>
      <w:r w:rsidR="00723C4B">
        <w:rPr>
          <w:rFonts w:asciiTheme="majorBidi" w:hAnsiTheme="majorBidi" w:cstheme="majorBidi"/>
          <w:sz w:val="30"/>
          <w:szCs w:val="30"/>
        </w:rPr>
        <w:br/>
      </w:r>
      <w:r w:rsidRPr="00723C4B">
        <w:rPr>
          <w:rFonts w:asciiTheme="majorBidi" w:hAnsiTheme="majorBidi" w:cstheme="majorBidi"/>
          <w:sz w:val="30"/>
          <w:szCs w:val="30"/>
          <w:cs/>
        </w:rPr>
        <w:t>วัดมูลค่าด้วยมูลค่ายุติธรรม ณ วันที่สูญเสียการควบคุม</w:t>
      </w:r>
    </w:p>
    <w:p w14:paraId="0E1051C0" w14:textId="07156A36" w:rsidR="00390559" w:rsidRPr="00515B59" w:rsidRDefault="00390559" w:rsidP="00723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91D5533" w14:textId="0C0AC232" w:rsidR="00390559" w:rsidRPr="00244701" w:rsidRDefault="0038008F" w:rsidP="00515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23C4B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</w:t>
      </w:r>
      <w:r w:rsidR="0058478C" w:rsidRPr="00723C4B">
        <w:rPr>
          <w:rFonts w:asciiTheme="majorBidi" w:hAnsiTheme="majorBidi" w:cstheme="majorBidi"/>
          <w:sz w:val="30"/>
          <w:szCs w:val="30"/>
        </w:rPr>
        <w:t xml:space="preserve"> </w:t>
      </w:r>
      <w:r w:rsidRPr="00723C4B">
        <w:rPr>
          <w:rFonts w:asciiTheme="majorBidi" w:hAnsiTheme="majorBidi" w:cstheme="majorBidi"/>
          <w:sz w:val="30"/>
          <w:szCs w:val="30"/>
          <w:cs/>
        </w:rPr>
        <w:t>ต้นทุน</w:t>
      </w:r>
      <w:r w:rsidR="0058478C" w:rsidRPr="00723C4B">
        <w:rPr>
          <w:rFonts w:asciiTheme="majorBidi" w:hAnsiTheme="majorBidi" w:cstheme="majorBidi"/>
          <w:sz w:val="30"/>
          <w:szCs w:val="30"/>
        </w:rPr>
        <w:t xml:space="preserve">          </w:t>
      </w:r>
      <w:r w:rsidRPr="00723C4B">
        <w:rPr>
          <w:rFonts w:asciiTheme="majorBidi" w:hAnsiTheme="majorBidi" w:cstheme="majorBidi"/>
          <w:sz w:val="30"/>
          <w:szCs w:val="30"/>
          <w:cs/>
        </w:rPr>
        <w:t>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655A3D1F" w14:textId="77777777" w:rsidR="00297B72" w:rsidRPr="00244701" w:rsidRDefault="00297B72" w:rsidP="00700966">
      <w:pPr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  <w:sectPr w:rsidR="00297B72" w:rsidRPr="00244701" w:rsidSect="004A5662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51E7C5EC" w14:textId="77777777" w:rsidR="00F60451" w:rsidRPr="00244701" w:rsidRDefault="00F6045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1420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2502"/>
        <w:gridCol w:w="810"/>
        <w:gridCol w:w="810"/>
        <w:gridCol w:w="178"/>
        <w:gridCol w:w="994"/>
        <w:gridCol w:w="178"/>
        <w:gridCol w:w="992"/>
        <w:gridCol w:w="178"/>
        <w:gridCol w:w="902"/>
        <w:gridCol w:w="178"/>
        <w:gridCol w:w="902"/>
        <w:gridCol w:w="178"/>
        <w:gridCol w:w="994"/>
        <w:gridCol w:w="178"/>
        <w:gridCol w:w="991"/>
      </w:tblGrid>
      <w:tr w:rsidR="00E229DC" w:rsidRPr="00244701" w14:paraId="65BC2E06" w14:textId="77777777" w:rsidTr="00723C4B">
        <w:trPr>
          <w:cantSplit/>
          <w:tblHeader/>
        </w:trPr>
        <w:tc>
          <w:tcPr>
            <w:tcW w:w="3240" w:type="dxa"/>
            <w:vAlign w:val="bottom"/>
          </w:tcPr>
          <w:p w14:paraId="6DA2F9A3" w14:textId="77777777" w:rsidR="00E229DC" w:rsidRPr="00244701" w:rsidRDefault="00E229DC" w:rsidP="00F3773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65" w:type="dxa"/>
            <w:gridSpan w:val="15"/>
            <w:vAlign w:val="bottom"/>
          </w:tcPr>
          <w:p w14:paraId="7B9D89CB" w14:textId="4BECE7F8" w:rsidR="00E229DC" w:rsidRPr="00244701" w:rsidRDefault="00E229DC" w:rsidP="00F37739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244701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E229DC" w:rsidRPr="00244701" w14:paraId="346744DA" w14:textId="77777777" w:rsidTr="00723C4B">
        <w:trPr>
          <w:cantSplit/>
          <w:tblHeader/>
        </w:trPr>
        <w:tc>
          <w:tcPr>
            <w:tcW w:w="3240" w:type="dxa"/>
            <w:vAlign w:val="bottom"/>
          </w:tcPr>
          <w:p w14:paraId="782FE065" w14:textId="77777777" w:rsidR="00E229DC" w:rsidRPr="00244701" w:rsidRDefault="00E229DC" w:rsidP="00F3773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02" w:type="dxa"/>
            <w:vAlign w:val="bottom"/>
          </w:tcPr>
          <w:p w14:paraId="5FC07C86" w14:textId="77777777" w:rsidR="00E229DC" w:rsidRPr="00244701" w:rsidRDefault="00E229DC" w:rsidP="00F37739">
            <w:pPr>
              <w:pStyle w:val="acctmergecolhdg"/>
              <w:tabs>
                <w:tab w:val="left" w:pos="540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b w:val="0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620" w:type="dxa"/>
            <w:gridSpan w:val="2"/>
            <w:vAlign w:val="bottom"/>
          </w:tcPr>
          <w:p w14:paraId="76760801" w14:textId="77777777" w:rsidR="00E229DC" w:rsidRPr="00244701" w:rsidRDefault="00E229DC" w:rsidP="00F37739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b w:val="0"/>
                <w:color w:val="000000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291DFAB6" w14:textId="77777777" w:rsidR="00E229DC" w:rsidRPr="00244701" w:rsidRDefault="00E229DC" w:rsidP="00F37739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2164" w:type="dxa"/>
            <w:gridSpan w:val="3"/>
            <w:vAlign w:val="bottom"/>
          </w:tcPr>
          <w:p w14:paraId="5F359AA1" w14:textId="77777777" w:rsidR="00E229DC" w:rsidRPr="00244701" w:rsidRDefault="00E229DC" w:rsidP="00F37739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2679F971" w14:textId="77777777" w:rsidR="00E229DC" w:rsidRPr="00244701" w:rsidRDefault="00E229DC" w:rsidP="00F37739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30632D8F" w14:textId="77777777" w:rsidR="00E229DC" w:rsidRPr="00244701" w:rsidRDefault="00E229DC" w:rsidP="00F37739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b w:val="0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67D781B1" w14:textId="77777777" w:rsidR="00E229DC" w:rsidRPr="00244701" w:rsidRDefault="00E229DC" w:rsidP="00F37739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2163" w:type="dxa"/>
            <w:gridSpan w:val="3"/>
            <w:vAlign w:val="bottom"/>
          </w:tcPr>
          <w:p w14:paraId="51974CB9" w14:textId="77777777" w:rsidR="00E229DC" w:rsidRPr="00244701" w:rsidRDefault="00E229DC" w:rsidP="00F37739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  <w:r w:rsidRPr="00244701">
              <w:rPr>
                <w:rFonts w:asciiTheme="majorBidi" w:hAnsiTheme="majorBidi" w:cstheme="majorBidi"/>
                <w:b w:val="0"/>
                <w:color w:val="000000"/>
                <w:sz w:val="24"/>
                <w:szCs w:val="24"/>
                <w:lang w:bidi="th-TH"/>
              </w:rPr>
              <w:t xml:space="preserve"> </w:t>
            </w:r>
            <w:r w:rsidRPr="00244701">
              <w:rPr>
                <w:rFonts w:asciiTheme="majorBidi" w:hAnsiTheme="majorBidi" w:cstheme="majorBidi"/>
                <w:b w:val="0"/>
                <w:color w:val="000000"/>
                <w:sz w:val="24"/>
                <w:szCs w:val="24"/>
                <w:lang w:val="en-US" w:bidi="th-TH"/>
              </w:rPr>
              <w:t>-</w:t>
            </w:r>
            <w:r w:rsidRPr="00244701">
              <w:rPr>
                <w:rFonts w:asciiTheme="majorBidi" w:hAnsiTheme="majorBidi" w:cstheme="majorBidi"/>
                <w:b w:val="0"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Pr="00244701">
              <w:rPr>
                <w:rFonts w:asciiTheme="majorBidi" w:hAnsiTheme="majorBidi" w:cstheme="majorBidi"/>
                <w:b w:val="0"/>
                <w:color w:val="000000"/>
                <w:sz w:val="24"/>
                <w:szCs w:val="24"/>
                <w:cs/>
                <w:lang w:val="en-US" w:bidi="th-TH"/>
              </w:rPr>
              <w:t>สุทธิ</w:t>
            </w:r>
          </w:p>
        </w:tc>
      </w:tr>
      <w:tr w:rsidR="00E229DC" w:rsidRPr="00244701" w14:paraId="2D139223" w14:textId="77777777" w:rsidTr="00723C4B">
        <w:trPr>
          <w:cantSplit/>
          <w:trHeight w:val="270"/>
          <w:tblHeader/>
        </w:trPr>
        <w:tc>
          <w:tcPr>
            <w:tcW w:w="3240" w:type="dxa"/>
          </w:tcPr>
          <w:p w14:paraId="78C92B65" w14:textId="77777777" w:rsidR="00E229DC" w:rsidRPr="00244701" w:rsidRDefault="00E229DC" w:rsidP="004C2A94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2" w:type="dxa"/>
          </w:tcPr>
          <w:p w14:paraId="5892B77A" w14:textId="77777777" w:rsidR="00E229DC" w:rsidRPr="00244701" w:rsidRDefault="00E229DC" w:rsidP="004C2A94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F95B1D8" w14:textId="4EEEC7DC" w:rsidR="00E229DC" w:rsidRPr="00244701" w:rsidRDefault="00E229DC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047C7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10" w:type="dxa"/>
          </w:tcPr>
          <w:p w14:paraId="7CD45BDE" w14:textId="0193A987" w:rsidR="00E229DC" w:rsidRPr="00244701" w:rsidRDefault="00E229DC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047C7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78" w:type="dxa"/>
          </w:tcPr>
          <w:p w14:paraId="79D560E3" w14:textId="77777777" w:rsidR="00E229DC" w:rsidRPr="00244701" w:rsidRDefault="00E229DC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375F95F9" w14:textId="2FDB159B" w:rsidR="00E229DC" w:rsidRPr="00244701" w:rsidRDefault="00E229DC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047C7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78" w:type="dxa"/>
          </w:tcPr>
          <w:p w14:paraId="69094F1D" w14:textId="77777777" w:rsidR="00E229DC" w:rsidRPr="00244701" w:rsidRDefault="00E229DC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52D0DB0" w14:textId="4B5E9A6F" w:rsidR="00E229DC" w:rsidRPr="00244701" w:rsidRDefault="00E229DC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047C7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78" w:type="dxa"/>
          </w:tcPr>
          <w:p w14:paraId="4C72DFF8" w14:textId="77777777" w:rsidR="00E229DC" w:rsidRPr="00244701" w:rsidRDefault="00E229DC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6E070E6C" w14:textId="404298CC" w:rsidR="00E229DC" w:rsidRPr="00244701" w:rsidRDefault="00E229DC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047C7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78" w:type="dxa"/>
          </w:tcPr>
          <w:p w14:paraId="1FC14391" w14:textId="77777777" w:rsidR="00E229DC" w:rsidRPr="00244701" w:rsidRDefault="00E229DC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5449CEBE" w14:textId="70E7A3A1" w:rsidR="00E229DC" w:rsidRPr="00244701" w:rsidRDefault="00E229DC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047C7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78" w:type="dxa"/>
          </w:tcPr>
          <w:p w14:paraId="2E8D2A4A" w14:textId="77777777" w:rsidR="00E229DC" w:rsidRPr="00244701" w:rsidRDefault="00E229DC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789C157F" w14:textId="3FB6DD31" w:rsidR="00E229DC" w:rsidRPr="00244701" w:rsidRDefault="00E229DC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047C7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78" w:type="dxa"/>
          </w:tcPr>
          <w:p w14:paraId="16F1A752" w14:textId="77777777" w:rsidR="00E229DC" w:rsidRPr="00244701" w:rsidRDefault="00E229DC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4FACA3C5" w14:textId="58788580" w:rsidR="00E229DC" w:rsidRPr="00244701" w:rsidRDefault="00E229DC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047C7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C63E26" w:rsidRPr="00244701" w14:paraId="726FE868" w14:textId="77777777" w:rsidTr="00723C4B">
        <w:trPr>
          <w:cantSplit/>
          <w:trHeight w:val="270"/>
          <w:tblHeader/>
        </w:trPr>
        <w:tc>
          <w:tcPr>
            <w:tcW w:w="3240" w:type="dxa"/>
          </w:tcPr>
          <w:p w14:paraId="32F04DEF" w14:textId="77777777" w:rsidR="00C63E26" w:rsidRPr="00244701" w:rsidRDefault="00C63E26" w:rsidP="004C2A94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2" w:type="dxa"/>
          </w:tcPr>
          <w:p w14:paraId="47EA8ED5" w14:textId="77777777" w:rsidR="00C63E26" w:rsidRPr="00244701" w:rsidRDefault="00C63E26" w:rsidP="004C2A94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14:paraId="354291BF" w14:textId="5D8FD12C" w:rsidR="00C63E26" w:rsidRPr="00244701" w:rsidRDefault="00C63E26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4470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ร้อยละ)</w:t>
            </w:r>
          </w:p>
        </w:tc>
        <w:tc>
          <w:tcPr>
            <w:tcW w:w="178" w:type="dxa"/>
          </w:tcPr>
          <w:p w14:paraId="55DE258D" w14:textId="77777777" w:rsidR="00C63E26" w:rsidRPr="00244701" w:rsidRDefault="00C63E26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5" w:type="dxa"/>
            <w:gridSpan w:val="11"/>
          </w:tcPr>
          <w:p w14:paraId="6F92EBE0" w14:textId="5EE5BCB0" w:rsidR="00C63E26" w:rsidRPr="00244701" w:rsidRDefault="00C63E26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4470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24470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E229DC" w:rsidRPr="00244701" w14:paraId="444238B4" w14:textId="77777777" w:rsidTr="00723C4B">
        <w:trPr>
          <w:cantSplit/>
          <w:trHeight w:val="270"/>
        </w:trPr>
        <w:tc>
          <w:tcPr>
            <w:tcW w:w="3240" w:type="dxa"/>
          </w:tcPr>
          <w:p w14:paraId="3D781B52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502" w:type="dxa"/>
          </w:tcPr>
          <w:p w14:paraId="43BCF15B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283FE5C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CC1E224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50D6D4D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54C547EB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2F64F131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E85B114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79E722A8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3329716E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7F1601A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6200A8CC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E5894C4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37500A4E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14A829C8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12579029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334A68" w:rsidRPr="00244701" w14:paraId="5EF22658" w14:textId="77777777" w:rsidTr="00723C4B">
        <w:trPr>
          <w:cantSplit/>
          <w:trHeight w:val="270"/>
        </w:trPr>
        <w:tc>
          <w:tcPr>
            <w:tcW w:w="3240" w:type="dxa"/>
          </w:tcPr>
          <w:p w14:paraId="3B8639FE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</w:t>
            </w: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อมรินทร์ เทเลวิชั่น จำกัด</w:t>
            </w:r>
          </w:p>
        </w:tc>
        <w:tc>
          <w:tcPr>
            <w:tcW w:w="2502" w:type="dxa"/>
          </w:tcPr>
          <w:p w14:paraId="276B8EA1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ผลิตรายการโทรทัศน์ </w:t>
            </w:r>
          </w:p>
        </w:tc>
        <w:tc>
          <w:tcPr>
            <w:tcW w:w="810" w:type="dxa"/>
          </w:tcPr>
          <w:p w14:paraId="644B89A8" w14:textId="163C5B98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10" w:type="dxa"/>
          </w:tcPr>
          <w:p w14:paraId="40ECE3B3" w14:textId="55DB601F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78" w:type="dxa"/>
          </w:tcPr>
          <w:p w14:paraId="5AE8128E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7DE592B3" w14:textId="7170242F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3,599,892</w:t>
            </w:r>
          </w:p>
        </w:tc>
        <w:tc>
          <w:tcPr>
            <w:tcW w:w="178" w:type="dxa"/>
          </w:tcPr>
          <w:p w14:paraId="6B39D223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43F8553" w14:textId="4B5E0D25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3,599,892</w:t>
            </w:r>
          </w:p>
        </w:tc>
        <w:tc>
          <w:tcPr>
            <w:tcW w:w="178" w:type="dxa"/>
          </w:tcPr>
          <w:p w14:paraId="33EA7754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44F09181" w14:textId="03708DE4" w:rsidR="00334A68" w:rsidRPr="00244701" w:rsidRDefault="00334A68" w:rsidP="00B36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C0AE059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284D920C" w14:textId="265A4B4E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2E8966C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6FDF92AF" w14:textId="45173273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3,599,892</w:t>
            </w:r>
          </w:p>
        </w:tc>
        <w:tc>
          <w:tcPr>
            <w:tcW w:w="178" w:type="dxa"/>
          </w:tcPr>
          <w:p w14:paraId="6F0B4187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1DDDBEEC" w14:textId="5A0B4728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3,599,892</w:t>
            </w:r>
          </w:p>
        </w:tc>
      </w:tr>
      <w:tr w:rsidR="00334A68" w:rsidRPr="00244701" w14:paraId="3320357D" w14:textId="77777777" w:rsidTr="00723C4B">
        <w:trPr>
          <w:cantSplit/>
          <w:trHeight w:val="270"/>
        </w:trPr>
        <w:tc>
          <w:tcPr>
            <w:tcW w:w="3240" w:type="dxa"/>
          </w:tcPr>
          <w:p w14:paraId="0AB5EA2B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อมรินทร์ บุ๊ค เซ็นเตอร์ จำกัด</w:t>
            </w:r>
          </w:p>
        </w:tc>
        <w:tc>
          <w:tcPr>
            <w:tcW w:w="2502" w:type="dxa"/>
          </w:tcPr>
          <w:p w14:paraId="7FE5322F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จำหน่ายหนังสือ</w:t>
            </w:r>
          </w:p>
        </w:tc>
        <w:tc>
          <w:tcPr>
            <w:tcW w:w="810" w:type="dxa"/>
          </w:tcPr>
          <w:p w14:paraId="16C3289E" w14:textId="2492A20C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10" w:type="dxa"/>
          </w:tcPr>
          <w:p w14:paraId="57F9EC78" w14:textId="0BF930DE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78" w:type="dxa"/>
          </w:tcPr>
          <w:p w14:paraId="29F1A4D7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122997E4" w14:textId="76291E13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487,388</w:t>
            </w:r>
          </w:p>
        </w:tc>
        <w:tc>
          <w:tcPr>
            <w:tcW w:w="178" w:type="dxa"/>
          </w:tcPr>
          <w:p w14:paraId="60B4CD88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33DD418" w14:textId="3B8B8DB8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487,388</w:t>
            </w:r>
          </w:p>
        </w:tc>
        <w:tc>
          <w:tcPr>
            <w:tcW w:w="178" w:type="dxa"/>
          </w:tcPr>
          <w:p w14:paraId="45FE4F98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484060DF" w14:textId="10001D00" w:rsidR="00334A68" w:rsidRPr="00244701" w:rsidRDefault="00334A68" w:rsidP="00B36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8D11F01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399F5AF5" w14:textId="21B877F2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1712A91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5D7AD40A" w14:textId="25F731AE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487,388</w:t>
            </w:r>
          </w:p>
        </w:tc>
        <w:tc>
          <w:tcPr>
            <w:tcW w:w="178" w:type="dxa"/>
          </w:tcPr>
          <w:p w14:paraId="4C257BE4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550EC81F" w14:textId="74E727DD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487,388</w:t>
            </w:r>
          </w:p>
        </w:tc>
      </w:tr>
      <w:tr w:rsidR="00334A68" w:rsidRPr="00244701" w14:paraId="64F94036" w14:textId="77777777" w:rsidTr="00723C4B">
        <w:trPr>
          <w:cantSplit/>
          <w:trHeight w:val="270"/>
        </w:trPr>
        <w:tc>
          <w:tcPr>
            <w:tcW w:w="3240" w:type="dxa"/>
          </w:tcPr>
          <w:p w14:paraId="75B0C949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อมรินทร์ ออมนิเวิร์ส จำกัด</w:t>
            </w:r>
          </w:p>
        </w:tc>
        <w:tc>
          <w:tcPr>
            <w:tcW w:w="2502" w:type="dxa"/>
          </w:tcPr>
          <w:p w14:paraId="1A26DD4C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มีเดียคอมเมิร์ซ</w:t>
            </w:r>
          </w:p>
        </w:tc>
        <w:tc>
          <w:tcPr>
            <w:tcW w:w="810" w:type="dxa"/>
          </w:tcPr>
          <w:p w14:paraId="6004761D" w14:textId="285F794F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10" w:type="dxa"/>
          </w:tcPr>
          <w:p w14:paraId="263417A5" w14:textId="7B1057CA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78" w:type="dxa"/>
          </w:tcPr>
          <w:p w14:paraId="377BD801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6794F7CE" w14:textId="2273BA9C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100,000</w:t>
            </w:r>
          </w:p>
        </w:tc>
        <w:tc>
          <w:tcPr>
            <w:tcW w:w="178" w:type="dxa"/>
          </w:tcPr>
          <w:p w14:paraId="58F37C1A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FECD002" w14:textId="5DC8304A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100,000</w:t>
            </w:r>
          </w:p>
        </w:tc>
        <w:tc>
          <w:tcPr>
            <w:tcW w:w="178" w:type="dxa"/>
          </w:tcPr>
          <w:p w14:paraId="0AF4990C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64A01D4D" w14:textId="6F65532D" w:rsidR="00334A68" w:rsidRPr="00244701" w:rsidRDefault="00334A68" w:rsidP="00B36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D90F8CC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6DA5A48A" w14:textId="23EA6410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6A63AD9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322C3BEC" w14:textId="1739BA21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100,000</w:t>
            </w:r>
          </w:p>
        </w:tc>
        <w:tc>
          <w:tcPr>
            <w:tcW w:w="178" w:type="dxa"/>
          </w:tcPr>
          <w:p w14:paraId="6603A333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3498CCE5" w14:textId="274E154F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100,000</w:t>
            </w:r>
          </w:p>
        </w:tc>
      </w:tr>
      <w:tr w:rsidR="00334A68" w:rsidRPr="00244701" w14:paraId="4B80E357" w14:textId="77777777" w:rsidTr="00723C4B">
        <w:trPr>
          <w:cantSplit/>
          <w:trHeight w:val="270"/>
        </w:trPr>
        <w:tc>
          <w:tcPr>
            <w:tcW w:w="3240" w:type="dxa"/>
          </w:tcPr>
          <w:p w14:paraId="49213B59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2502" w:type="dxa"/>
          </w:tcPr>
          <w:p w14:paraId="1AEE961B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E015C4E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53EF5A7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7B62CEEC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36C5E81A" w14:textId="4CCAC851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4,187,280</w:t>
            </w:r>
          </w:p>
        </w:tc>
        <w:tc>
          <w:tcPr>
            <w:tcW w:w="178" w:type="dxa"/>
          </w:tcPr>
          <w:p w14:paraId="616601F6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1663660" w14:textId="49CF6F64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4,187,280</w:t>
            </w:r>
          </w:p>
        </w:tc>
        <w:tc>
          <w:tcPr>
            <w:tcW w:w="178" w:type="dxa"/>
          </w:tcPr>
          <w:p w14:paraId="6940CBF3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75DD29A0" w14:textId="1D34DECF" w:rsidR="00334A68" w:rsidRPr="00244701" w:rsidRDefault="00334A68" w:rsidP="00B36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092E519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5E6BC13A" w14:textId="2BF4300B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6E0C368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57B557DA" w14:textId="1CA63645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4,187,280</w:t>
            </w:r>
          </w:p>
        </w:tc>
        <w:tc>
          <w:tcPr>
            <w:tcW w:w="178" w:type="dxa"/>
          </w:tcPr>
          <w:p w14:paraId="62F835B0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67308590" w14:textId="3FF1646C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4,187,280</w:t>
            </w:r>
          </w:p>
        </w:tc>
      </w:tr>
      <w:tr w:rsidR="00334A68" w:rsidRPr="00244701" w14:paraId="739919C7" w14:textId="77777777" w:rsidTr="00723C4B">
        <w:trPr>
          <w:cantSplit/>
          <w:trHeight w:val="270"/>
        </w:trPr>
        <w:tc>
          <w:tcPr>
            <w:tcW w:w="3240" w:type="dxa"/>
          </w:tcPr>
          <w:p w14:paraId="3788A602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502" w:type="dxa"/>
          </w:tcPr>
          <w:p w14:paraId="1055795D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A1DA812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EC598BA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1D80D769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</w:tcPr>
          <w:p w14:paraId="555C771F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752B275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1A951650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6485AC70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7735396C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FE8E449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348AAEB2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75CA4E7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</w:tcPr>
          <w:p w14:paraId="482EFB46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D6A7F99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09AE0240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34A68" w:rsidRPr="00244701" w14:paraId="2DBEAAAE" w14:textId="77777777" w:rsidTr="00723C4B">
        <w:trPr>
          <w:cantSplit/>
          <w:trHeight w:val="270"/>
        </w:trPr>
        <w:tc>
          <w:tcPr>
            <w:tcW w:w="3240" w:type="dxa"/>
          </w:tcPr>
          <w:p w14:paraId="77204DE7" w14:textId="152D4A59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502" w:type="dxa"/>
          </w:tcPr>
          <w:p w14:paraId="2D59825E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DEB15E8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EB4433E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048472D3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7C9F88B4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0F4C6A96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01A1C673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3646E7F8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14:paraId="593DE5CB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36A573BD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14:paraId="0455EF15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6FC1AECD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745BD4D2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0200814A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</w:tcPr>
          <w:p w14:paraId="686CB73E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34A68" w:rsidRPr="00244701" w14:paraId="2C13BA1B" w14:textId="77777777" w:rsidTr="00723C4B">
        <w:trPr>
          <w:cantSplit/>
          <w:trHeight w:val="270"/>
        </w:trPr>
        <w:tc>
          <w:tcPr>
            <w:tcW w:w="3240" w:type="dxa"/>
          </w:tcPr>
          <w:p w14:paraId="329119E2" w14:textId="0589FD6B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อมรินทร์ฟู้ด แอนด์เบเวอเรจ จำกัด</w:t>
            </w:r>
          </w:p>
        </w:tc>
        <w:tc>
          <w:tcPr>
            <w:tcW w:w="2502" w:type="dxa"/>
          </w:tcPr>
          <w:p w14:paraId="039AC3BA" w14:textId="768999B2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ผลิตและจำหน่ายผลิตภัณฑ์อาหาร</w:t>
            </w:r>
          </w:p>
        </w:tc>
        <w:tc>
          <w:tcPr>
            <w:tcW w:w="810" w:type="dxa"/>
          </w:tcPr>
          <w:p w14:paraId="63537B21" w14:textId="71BD8218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  <w:tc>
          <w:tcPr>
            <w:tcW w:w="810" w:type="dxa"/>
          </w:tcPr>
          <w:p w14:paraId="14A7828C" w14:textId="7B6E572C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  <w:tc>
          <w:tcPr>
            <w:tcW w:w="178" w:type="dxa"/>
          </w:tcPr>
          <w:p w14:paraId="7947FB5D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</w:tcPr>
          <w:p w14:paraId="6BD946A2" w14:textId="1A739682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12,148</w:t>
            </w:r>
          </w:p>
        </w:tc>
        <w:tc>
          <w:tcPr>
            <w:tcW w:w="178" w:type="dxa"/>
          </w:tcPr>
          <w:p w14:paraId="097796DD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4BE33FE0" w14:textId="48597596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12,148</w:t>
            </w:r>
          </w:p>
        </w:tc>
        <w:tc>
          <w:tcPr>
            <w:tcW w:w="178" w:type="dxa"/>
          </w:tcPr>
          <w:p w14:paraId="681658ED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14:paraId="3C5E7329" w14:textId="10546F9D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(12,148)</w:t>
            </w:r>
          </w:p>
        </w:tc>
        <w:tc>
          <w:tcPr>
            <w:tcW w:w="178" w:type="dxa"/>
          </w:tcPr>
          <w:p w14:paraId="0E74B76D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14:paraId="2EAD87AC" w14:textId="3A955734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(12,148)</w:t>
            </w:r>
          </w:p>
        </w:tc>
        <w:tc>
          <w:tcPr>
            <w:tcW w:w="178" w:type="dxa"/>
          </w:tcPr>
          <w:p w14:paraId="523A985E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</w:tcPr>
          <w:p w14:paraId="2CF4218C" w14:textId="6DFA5BE8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CB7B1B5" w14:textId="77777777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14:paraId="1E2928EC" w14:textId="7ADEFDEB" w:rsidR="00334A68" w:rsidRPr="00244701" w:rsidRDefault="00334A68" w:rsidP="0033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</w:tbl>
    <w:p w14:paraId="2A9E6E61" w14:textId="77777777" w:rsidR="00621170" w:rsidRPr="00244701" w:rsidRDefault="0062117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exact"/>
        <w:rPr>
          <w:rFonts w:asciiTheme="majorBidi" w:hAnsiTheme="majorBidi" w:cstheme="majorBidi"/>
        </w:rPr>
      </w:pPr>
    </w:p>
    <w:p w14:paraId="1AFD36B0" w14:textId="77777777" w:rsidR="00621170" w:rsidRPr="00244701" w:rsidRDefault="0062117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F27C14B" w14:textId="7EDBFE28" w:rsidR="00414A05" w:rsidRPr="00244701" w:rsidRDefault="0077783C" w:rsidP="003A4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D72099" w:rsidRPr="00244701">
        <w:rPr>
          <w:rFonts w:asciiTheme="majorBidi" w:hAnsiTheme="majorBidi" w:cstheme="majorBidi"/>
          <w:sz w:val="30"/>
          <w:szCs w:val="30"/>
          <w:cs/>
        </w:rPr>
        <w:t>ทั้งหมดจดทะเบียนจัดตั้งและ</w:t>
      </w:r>
      <w:r w:rsidR="004E067A" w:rsidRPr="00244701">
        <w:rPr>
          <w:rFonts w:asciiTheme="majorBidi" w:hAnsiTheme="majorBidi" w:cstheme="majorBidi"/>
          <w:sz w:val="30"/>
          <w:szCs w:val="30"/>
          <w:cs/>
        </w:rPr>
        <w:t>ดำเนินธุรกิจในประเทศไทย</w:t>
      </w:r>
      <w:r w:rsidRPr="00244701">
        <w:rPr>
          <w:rFonts w:asciiTheme="majorBidi" w:hAnsiTheme="majorBidi" w:cstheme="majorBidi"/>
          <w:sz w:val="30"/>
          <w:szCs w:val="30"/>
        </w:rPr>
        <w:t xml:space="preserve"> </w:t>
      </w:r>
      <w:r w:rsidRPr="00244701">
        <w:rPr>
          <w:rFonts w:asciiTheme="majorBidi" w:hAnsiTheme="majorBidi" w:cstheme="majorBidi"/>
          <w:sz w:val="30"/>
          <w:szCs w:val="30"/>
          <w:cs/>
        </w:rPr>
        <w:t>กลุ่มบริษัทไม่มีเงินลงทุนในบริษัทย่อยซึ่งจดทะเบียนในตลาดหลักทรัพย์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207B77A5" w14:textId="77777777" w:rsidR="0038008F" w:rsidRPr="00244701" w:rsidRDefault="0038008F" w:rsidP="00CF1A0E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1E56103" w14:textId="77777777" w:rsidR="00A90EDB" w:rsidRPr="00244701" w:rsidRDefault="00A90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A90EDB" w:rsidRPr="00244701" w:rsidSect="004A5662">
          <w:headerReference w:type="default" r:id="rId13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56C6059B" w14:textId="2491BE4C" w:rsidR="00215E26" w:rsidRPr="002B49E9" w:rsidRDefault="00215E26" w:rsidP="002B49E9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  <w:cs/>
        </w:rPr>
      </w:pPr>
      <w:r w:rsidRPr="002B49E9">
        <w:rPr>
          <w:rFonts w:asciiTheme="majorBidi" w:hAnsiTheme="majorBidi" w:cstheme="majorBidi"/>
          <w:sz w:val="30"/>
          <w:szCs w:val="30"/>
          <w:u w:val="none"/>
          <w:cs/>
        </w:rPr>
        <w:t>ที่ดิน อาคารและอุปกรณ์</w:t>
      </w:r>
    </w:p>
    <w:p w14:paraId="05D1FA5B" w14:textId="77777777" w:rsidR="00215E26" w:rsidRPr="00143722" w:rsidRDefault="00215E26" w:rsidP="002B4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p w14:paraId="1F4D8B38" w14:textId="5DADF1DB" w:rsidR="000209BA" w:rsidRPr="002B49E9" w:rsidRDefault="000209BA" w:rsidP="002B4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2B49E9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นโยบายการบัญชี</w:t>
      </w:r>
    </w:p>
    <w:p w14:paraId="1536BE7C" w14:textId="7856EE2D" w:rsidR="000209BA" w:rsidRPr="002B49E9" w:rsidRDefault="000209BA" w:rsidP="002B4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B49E9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31E13A37" w14:textId="77777777" w:rsidR="000209BA" w:rsidRPr="00143722" w:rsidRDefault="000209BA" w:rsidP="002B4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88322C7" w14:textId="0E600F35" w:rsidR="000209BA" w:rsidRPr="002B49E9" w:rsidRDefault="000209BA" w:rsidP="002B4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B49E9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 การขนย้าย การบูรณะสถานที่ตั้งของสินทรัพย์</w:t>
      </w:r>
      <w:r w:rsidRPr="002B49E9">
        <w:rPr>
          <w:rFonts w:asciiTheme="majorBidi" w:hAnsiTheme="majorBidi" w:cstheme="majorBidi"/>
          <w:sz w:val="30"/>
          <w:szCs w:val="30"/>
        </w:rPr>
        <w:t xml:space="preserve"> </w:t>
      </w:r>
      <w:r w:rsidRPr="002B49E9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</w:t>
      </w:r>
      <w:r w:rsidR="00A33C4F" w:rsidRPr="002B49E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B49E9">
        <w:rPr>
          <w:rFonts w:asciiTheme="majorBidi" w:hAnsiTheme="majorBidi" w:cstheme="majorBidi"/>
          <w:sz w:val="30"/>
          <w:szCs w:val="30"/>
          <w:cs/>
        </w:rPr>
        <w:t>ให้ถือว่าลิขสิทธิ์ซอฟต์แวร์ดังกล่าวเป็นส่วนหนึ่งของอุปกรณ์</w:t>
      </w:r>
    </w:p>
    <w:p w14:paraId="49D9FB1E" w14:textId="77777777" w:rsidR="000209BA" w:rsidRPr="00143722" w:rsidRDefault="000209BA" w:rsidP="002B4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A838B09" w14:textId="6B961956" w:rsidR="000209BA" w:rsidRPr="002B49E9" w:rsidRDefault="000209BA" w:rsidP="002B4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B49E9">
        <w:rPr>
          <w:rFonts w:asciiTheme="majorBidi" w:hAnsiTheme="majorBidi" w:cstheme="majorBidi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อาคารและอุปกรณ์ รับรู้ในกำไรหรือขาดทุน </w:t>
      </w:r>
    </w:p>
    <w:p w14:paraId="5AAF5336" w14:textId="1DB75B8E" w:rsidR="000209BA" w:rsidRPr="00143722" w:rsidRDefault="000209BA" w:rsidP="003A4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b/>
          <w:sz w:val="22"/>
          <w:szCs w:val="22"/>
          <w:cs/>
        </w:rPr>
      </w:pPr>
    </w:p>
    <w:p w14:paraId="1E4008CA" w14:textId="5311C0AB" w:rsidR="00F76530" w:rsidRPr="00244701" w:rsidRDefault="00F76530" w:rsidP="003A4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244701">
        <w:rPr>
          <w:rFonts w:asciiTheme="majorBidi" w:hAnsiTheme="majorBidi" w:cstheme="majorBidi"/>
          <w:b/>
          <w:i/>
          <w:iCs/>
          <w:sz w:val="30"/>
          <w:szCs w:val="30"/>
          <w:cs/>
        </w:rPr>
        <w:t>ต้นทุนที่เกิดขึ้นในภายหลัง</w:t>
      </w:r>
    </w:p>
    <w:p w14:paraId="13182F3D" w14:textId="3F4CC380" w:rsidR="000209BA" w:rsidRPr="00886908" w:rsidRDefault="000209BA" w:rsidP="00886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6908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</w:t>
      </w:r>
      <w:r w:rsidRPr="00886908">
        <w:rPr>
          <w:rFonts w:asciiTheme="majorBidi" w:hAnsiTheme="majorBidi" w:cstheme="majorBidi"/>
          <w:sz w:val="30"/>
          <w:szCs w:val="30"/>
        </w:rPr>
        <w:t xml:space="preserve"> </w:t>
      </w:r>
      <w:r w:rsidRPr="00886908">
        <w:rPr>
          <w:rFonts w:asciiTheme="majorBidi" w:hAnsiTheme="majorBidi" w:cstheme="majorBidi"/>
          <w:spacing w:val="-2"/>
          <w:sz w:val="30"/>
          <w:szCs w:val="30"/>
          <w:cs/>
        </w:rPr>
        <w:t>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</w:t>
      </w:r>
      <w:r w:rsidRPr="00886908">
        <w:rPr>
          <w:rFonts w:asciiTheme="majorBidi" w:hAnsiTheme="majorBidi" w:cstheme="majorBidi"/>
          <w:sz w:val="30"/>
          <w:szCs w:val="30"/>
          <w:cs/>
        </w:rPr>
        <w:t>นั้น    ได้อย่างน่าเชื่อถือ</w:t>
      </w:r>
      <w:r w:rsidRPr="00886908">
        <w:rPr>
          <w:rFonts w:asciiTheme="majorBidi" w:hAnsiTheme="majorBidi" w:cstheme="majorBidi"/>
          <w:sz w:val="30"/>
          <w:szCs w:val="30"/>
        </w:rPr>
        <w:t xml:space="preserve"> </w:t>
      </w:r>
      <w:r w:rsidRPr="00886908">
        <w:rPr>
          <w:rFonts w:asciiTheme="majorBidi" w:hAnsiTheme="majorBidi" w:cstheme="majorBidi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</w:t>
      </w:r>
      <w:r w:rsidRPr="00886908">
        <w:rPr>
          <w:rFonts w:asciiTheme="majorBidi" w:hAnsiTheme="majorBidi" w:cstheme="majorBidi"/>
          <w:sz w:val="30"/>
          <w:szCs w:val="30"/>
        </w:rPr>
        <w:t xml:space="preserve"> </w:t>
      </w:r>
      <w:r w:rsidRPr="00886908">
        <w:rPr>
          <w:rFonts w:asciiTheme="majorBidi" w:hAnsiTheme="majorBidi" w:cstheme="majorBidi"/>
          <w:sz w:val="30"/>
          <w:szCs w:val="30"/>
          <w:cs/>
        </w:rPr>
        <w:t>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21D8EADD" w14:textId="1A31CC18" w:rsidR="000209BA" w:rsidRPr="00143722" w:rsidRDefault="000209BA" w:rsidP="003A4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036F8605" w14:textId="12486276" w:rsidR="00FB61CC" w:rsidRPr="00244701" w:rsidRDefault="00FB61CC" w:rsidP="003A4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b/>
          <w:i/>
          <w:iCs/>
          <w:sz w:val="30"/>
          <w:szCs w:val="30"/>
          <w:cs/>
        </w:rPr>
      </w:pPr>
      <w:r w:rsidRPr="00244701">
        <w:rPr>
          <w:rFonts w:asciiTheme="majorBidi" w:hAnsiTheme="majorBidi" w:cstheme="majorBidi"/>
          <w:b/>
          <w:i/>
          <w:iCs/>
          <w:sz w:val="30"/>
          <w:szCs w:val="30"/>
          <w:cs/>
        </w:rPr>
        <w:t>ค่าเสื่อมราคา</w:t>
      </w:r>
    </w:p>
    <w:p w14:paraId="08F71965" w14:textId="113D6B66" w:rsidR="000209BA" w:rsidRPr="00244701" w:rsidRDefault="000209BA" w:rsidP="003A4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44701">
        <w:rPr>
          <w:rFonts w:asciiTheme="majorBidi" w:hAnsiTheme="majorBidi" w:cstheme="majorBidi"/>
          <w:b/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 </w:t>
      </w:r>
    </w:p>
    <w:p w14:paraId="19D99EDF" w14:textId="40AA9EE4" w:rsidR="006668FA" w:rsidRPr="00143722" w:rsidRDefault="00666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2"/>
          <w:szCs w:val="22"/>
          <w:cs/>
        </w:rPr>
      </w:pPr>
    </w:p>
    <w:p w14:paraId="3679AAA1" w14:textId="56446B6A" w:rsidR="000209BA" w:rsidRPr="00244701" w:rsidRDefault="000209BA" w:rsidP="003A4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44701">
        <w:rPr>
          <w:rFonts w:asciiTheme="majorBidi" w:hAnsiTheme="majorBidi" w:cstheme="majorBidi"/>
          <w:b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7493A2A0" w14:textId="77777777" w:rsidR="000209BA" w:rsidRPr="00143722" w:rsidRDefault="000209BA" w:rsidP="003A4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tbl>
      <w:tblPr>
        <w:tblW w:w="7683" w:type="dxa"/>
        <w:tblInd w:w="450" w:type="dxa"/>
        <w:tblLook w:val="0000" w:firstRow="0" w:lastRow="0" w:firstColumn="0" w:lastColumn="0" w:noHBand="0" w:noVBand="0"/>
      </w:tblPr>
      <w:tblGrid>
        <w:gridCol w:w="5813"/>
        <w:gridCol w:w="1195"/>
        <w:gridCol w:w="675"/>
      </w:tblGrid>
      <w:tr w:rsidR="000209BA" w:rsidRPr="00244701" w14:paraId="5EFCB599" w14:textId="77777777" w:rsidTr="006668FA">
        <w:tc>
          <w:tcPr>
            <w:tcW w:w="5813" w:type="dxa"/>
            <w:vAlign w:val="bottom"/>
          </w:tcPr>
          <w:p w14:paraId="5ED2C08B" w14:textId="77777777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95" w:type="dxa"/>
          </w:tcPr>
          <w:p w14:paraId="56318E67" w14:textId="1385690F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8 </w:t>
            </w:r>
            <w:r w:rsidR="00FB61CC"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C33E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675" w:type="dxa"/>
          </w:tcPr>
          <w:p w14:paraId="4630F390" w14:textId="77777777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209BA" w:rsidRPr="00244701" w14:paraId="61ABF0E6" w14:textId="77777777" w:rsidTr="006668FA">
        <w:tc>
          <w:tcPr>
            <w:tcW w:w="5813" w:type="dxa"/>
            <w:vAlign w:val="bottom"/>
          </w:tcPr>
          <w:p w14:paraId="1FCFAA11" w14:textId="77777777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7CBC0ED6" w14:textId="13D8F35C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="00FB61CC"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10</w:t>
            </w:r>
          </w:p>
        </w:tc>
        <w:tc>
          <w:tcPr>
            <w:tcW w:w="675" w:type="dxa"/>
          </w:tcPr>
          <w:p w14:paraId="55921E94" w14:textId="77777777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209BA" w:rsidRPr="00244701" w14:paraId="36CFAB7A" w14:textId="77777777" w:rsidTr="006668FA">
        <w:tc>
          <w:tcPr>
            <w:tcW w:w="5813" w:type="dxa"/>
            <w:vAlign w:val="bottom"/>
          </w:tcPr>
          <w:p w14:paraId="1C459F4B" w14:textId="77777777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อุปกรณ์ผลิตรายการและถ่ายทอดสัญญาณ</w:t>
            </w:r>
          </w:p>
        </w:tc>
        <w:tc>
          <w:tcPr>
            <w:tcW w:w="1195" w:type="dxa"/>
          </w:tcPr>
          <w:p w14:paraId="35FCBDC3" w14:textId="7A19F90A" w:rsidR="000209BA" w:rsidRPr="00244701" w:rsidRDefault="0012751D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209BA"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B61CC"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0209BA"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10</w:t>
            </w:r>
          </w:p>
        </w:tc>
        <w:tc>
          <w:tcPr>
            <w:tcW w:w="675" w:type="dxa"/>
          </w:tcPr>
          <w:p w14:paraId="3C08C08D" w14:textId="77777777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209BA" w:rsidRPr="00244701" w14:paraId="7B807A02" w14:textId="77777777" w:rsidTr="006668FA">
        <w:tc>
          <w:tcPr>
            <w:tcW w:w="5813" w:type="dxa"/>
            <w:vAlign w:val="bottom"/>
          </w:tcPr>
          <w:p w14:paraId="57F24162" w14:textId="77777777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เครื่องมือเครื่องใช้</w:t>
            </w:r>
          </w:p>
        </w:tc>
        <w:tc>
          <w:tcPr>
            <w:tcW w:w="1195" w:type="dxa"/>
          </w:tcPr>
          <w:p w14:paraId="03C3332F" w14:textId="77777777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728F38BC" w14:textId="77777777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209BA" w:rsidRPr="00244701" w14:paraId="4B2CEDA2" w14:textId="77777777" w:rsidTr="006668FA">
        <w:tc>
          <w:tcPr>
            <w:tcW w:w="5813" w:type="dxa"/>
            <w:vAlign w:val="bottom"/>
          </w:tcPr>
          <w:p w14:paraId="0AD5865B" w14:textId="77777777" w:rsidR="000209BA" w:rsidRPr="00244701" w:rsidRDefault="000209BA" w:rsidP="00933E8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3C900CA1" w14:textId="139115F0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="00FB61CC"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5</w:t>
            </w:r>
          </w:p>
        </w:tc>
        <w:tc>
          <w:tcPr>
            <w:tcW w:w="675" w:type="dxa"/>
          </w:tcPr>
          <w:p w14:paraId="7D413F79" w14:textId="77777777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209BA" w:rsidRPr="00244701" w14:paraId="10CD2A96" w14:textId="77777777" w:rsidTr="006668FA">
        <w:tc>
          <w:tcPr>
            <w:tcW w:w="5813" w:type="dxa"/>
            <w:vAlign w:val="bottom"/>
          </w:tcPr>
          <w:p w14:paraId="15A53041" w14:textId="77777777" w:rsidR="000209BA" w:rsidRPr="00244701" w:rsidRDefault="000209BA" w:rsidP="00933E8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7D38DD44" w14:textId="5949ACA1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="00FB61CC"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7</w:t>
            </w:r>
          </w:p>
        </w:tc>
        <w:tc>
          <w:tcPr>
            <w:tcW w:w="675" w:type="dxa"/>
          </w:tcPr>
          <w:p w14:paraId="098D67A0" w14:textId="77777777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209BA" w:rsidRPr="00244701" w14:paraId="63B542FB" w14:textId="77777777" w:rsidTr="006668FA">
        <w:tc>
          <w:tcPr>
            <w:tcW w:w="5813" w:type="dxa"/>
            <w:vAlign w:val="bottom"/>
          </w:tcPr>
          <w:p w14:paraId="29E77E95" w14:textId="01DC7181" w:rsidR="000209BA" w:rsidRPr="00244701" w:rsidRDefault="000209BA" w:rsidP="00933E8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ระบบต่างๆ</w:t>
            </w:r>
          </w:p>
        </w:tc>
        <w:tc>
          <w:tcPr>
            <w:tcW w:w="1195" w:type="dxa"/>
          </w:tcPr>
          <w:p w14:paraId="30EFD58C" w14:textId="6D41EB45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2751D">
              <w:rPr>
                <w:rFonts w:asciiTheme="majorBidi" w:hAnsiTheme="majorBidi" w:cstheme="majorBidi"/>
                <w:sz w:val="30"/>
                <w:szCs w:val="30"/>
              </w:rPr>
              <w:t xml:space="preserve"> - 10</w:t>
            </w:r>
          </w:p>
        </w:tc>
        <w:tc>
          <w:tcPr>
            <w:tcW w:w="675" w:type="dxa"/>
          </w:tcPr>
          <w:p w14:paraId="7BE03745" w14:textId="77777777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6BFACD07" w14:textId="0B1A0E3D" w:rsidR="000209BA" w:rsidRPr="00244701" w:rsidRDefault="000209BA" w:rsidP="00E41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0209BA" w:rsidRPr="00244701" w:rsidSect="004A5662">
          <w:headerReference w:type="default" r:id="rId14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998" w:type="dxa"/>
        <w:tblInd w:w="-126" w:type="dxa"/>
        <w:tblLayout w:type="fixed"/>
        <w:tblLook w:val="0000" w:firstRow="0" w:lastRow="0" w:firstColumn="0" w:lastColumn="0" w:noHBand="0" w:noVBand="0"/>
      </w:tblPr>
      <w:tblGrid>
        <w:gridCol w:w="2558"/>
        <w:gridCol w:w="980"/>
        <w:gridCol w:w="270"/>
        <w:gridCol w:w="1002"/>
        <w:gridCol w:w="270"/>
        <w:gridCol w:w="981"/>
        <w:gridCol w:w="261"/>
        <w:gridCol w:w="984"/>
        <w:gridCol w:w="261"/>
        <w:gridCol w:w="1011"/>
        <w:gridCol w:w="261"/>
        <w:gridCol w:w="999"/>
        <w:gridCol w:w="261"/>
        <w:gridCol w:w="1020"/>
        <w:gridCol w:w="261"/>
        <w:gridCol w:w="1005"/>
        <w:gridCol w:w="261"/>
        <w:gridCol w:w="1029"/>
        <w:gridCol w:w="261"/>
        <w:gridCol w:w="1062"/>
      </w:tblGrid>
      <w:tr w:rsidR="006948FF" w:rsidRPr="00E774FF" w14:paraId="5D1B43F8" w14:textId="77777777" w:rsidTr="0058290A">
        <w:trPr>
          <w:tblHeader/>
        </w:trPr>
        <w:tc>
          <w:tcPr>
            <w:tcW w:w="853" w:type="pct"/>
            <w:vAlign w:val="bottom"/>
          </w:tcPr>
          <w:p w14:paraId="1EF1AE8F" w14:textId="77777777" w:rsidR="006948FF" w:rsidRPr="00E774FF" w:rsidRDefault="006948FF" w:rsidP="00EE14B9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4147" w:type="pct"/>
            <w:gridSpan w:val="19"/>
            <w:vAlign w:val="bottom"/>
          </w:tcPr>
          <w:p w14:paraId="169494C0" w14:textId="77777777" w:rsidR="006948FF" w:rsidRPr="00E774FF" w:rsidRDefault="006948FF" w:rsidP="00EE14B9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A002E" w:rsidRPr="00E774FF" w14:paraId="423F816A" w14:textId="77777777" w:rsidTr="0058290A">
        <w:trPr>
          <w:tblHeader/>
        </w:trPr>
        <w:tc>
          <w:tcPr>
            <w:tcW w:w="853" w:type="pct"/>
            <w:vAlign w:val="bottom"/>
          </w:tcPr>
          <w:p w14:paraId="7A0B6019" w14:textId="77777777" w:rsidR="006948FF" w:rsidRPr="00E774FF" w:rsidRDefault="006948FF" w:rsidP="00081BDF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327" w:type="pct"/>
            <w:vAlign w:val="bottom"/>
          </w:tcPr>
          <w:p w14:paraId="472CF00F" w14:textId="77777777" w:rsidR="006948FF" w:rsidRPr="00E774FF" w:rsidRDefault="006948F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90" w:type="pct"/>
            <w:vAlign w:val="bottom"/>
          </w:tcPr>
          <w:p w14:paraId="22023822" w14:textId="77777777" w:rsidR="006948FF" w:rsidRPr="00E774FF" w:rsidRDefault="006948FF" w:rsidP="00081BDF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4A302B2C" w14:textId="77777777" w:rsidR="006948FF" w:rsidRPr="00E774FF" w:rsidRDefault="006948F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อาคารและ</w:t>
            </w:r>
          </w:p>
          <w:p w14:paraId="34F50104" w14:textId="77777777" w:rsidR="006948FF" w:rsidRPr="00E774FF" w:rsidRDefault="006948F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90" w:type="pct"/>
            <w:vAlign w:val="bottom"/>
          </w:tcPr>
          <w:p w14:paraId="3634BB9D" w14:textId="77777777" w:rsidR="006948FF" w:rsidRPr="00E774FF" w:rsidRDefault="006948FF" w:rsidP="00081BDF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7" w:type="pct"/>
            <w:vAlign w:val="bottom"/>
          </w:tcPr>
          <w:p w14:paraId="200E429D" w14:textId="77777777" w:rsidR="006948FF" w:rsidRPr="00E774FF" w:rsidRDefault="006948F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เครื่องจักร</w:t>
            </w:r>
          </w:p>
          <w:p w14:paraId="5E1E4CF0" w14:textId="77777777" w:rsidR="006948FF" w:rsidRPr="00E774FF" w:rsidRDefault="006948F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87" w:type="pct"/>
            <w:vAlign w:val="bottom"/>
          </w:tcPr>
          <w:p w14:paraId="4B7A6D1A" w14:textId="77777777" w:rsidR="006948FF" w:rsidRPr="00E774FF" w:rsidRDefault="006948FF" w:rsidP="00081BDF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8" w:type="pct"/>
            <w:vAlign w:val="bottom"/>
          </w:tcPr>
          <w:p w14:paraId="32B85716" w14:textId="77777777" w:rsidR="006948FF" w:rsidRPr="00E774FF" w:rsidRDefault="006948F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อุปกรณ์</w:t>
            </w:r>
          </w:p>
          <w:p w14:paraId="64F1BC42" w14:textId="77777777" w:rsidR="006948FF" w:rsidRPr="00E774FF" w:rsidRDefault="006948F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ผลิตรายการ</w:t>
            </w:r>
          </w:p>
          <w:p w14:paraId="28D024F1" w14:textId="77777777" w:rsidR="006948FF" w:rsidRPr="00E774FF" w:rsidRDefault="006948F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และถ่ายทอดสัญญาณ</w:t>
            </w:r>
          </w:p>
        </w:tc>
        <w:tc>
          <w:tcPr>
            <w:tcW w:w="87" w:type="pct"/>
            <w:vAlign w:val="bottom"/>
          </w:tcPr>
          <w:p w14:paraId="5425F9C8" w14:textId="77777777" w:rsidR="006948FF" w:rsidRPr="00E774FF" w:rsidRDefault="006948FF" w:rsidP="00081BDF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4FEC4B64" w14:textId="77777777" w:rsidR="006948FF" w:rsidRPr="00E774FF" w:rsidRDefault="006948F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87" w:type="pct"/>
          </w:tcPr>
          <w:p w14:paraId="37151E16" w14:textId="77777777" w:rsidR="006948FF" w:rsidRPr="00E774FF" w:rsidRDefault="006948FF" w:rsidP="00081BDF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  <w:vAlign w:val="bottom"/>
          </w:tcPr>
          <w:p w14:paraId="402FF4E7" w14:textId="77777777" w:rsidR="006948FF" w:rsidRPr="00E774FF" w:rsidRDefault="006948F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เครื่องตกแต่ง ติดตั้งและ</w:t>
            </w:r>
          </w:p>
          <w:p w14:paraId="0AD323A1" w14:textId="77777777" w:rsidR="006948FF" w:rsidRPr="00E774FF" w:rsidRDefault="006948F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87" w:type="pct"/>
          </w:tcPr>
          <w:p w14:paraId="610A8591" w14:textId="77777777" w:rsidR="006948FF" w:rsidRPr="00E774FF" w:rsidRDefault="006948FF" w:rsidP="00081BDF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6BB300B6" w14:textId="77777777" w:rsidR="006948FF" w:rsidRPr="00E774FF" w:rsidRDefault="006948FF" w:rsidP="00081BDF">
            <w:pPr>
              <w:tabs>
                <w:tab w:val="decimal" w:pos="981"/>
              </w:tabs>
              <w:spacing w:line="240" w:lineRule="auto"/>
              <w:ind w:left="-128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4D2F3BAE" w14:textId="77777777" w:rsidR="006948FF" w:rsidRPr="00E774FF" w:rsidRDefault="006948FF" w:rsidP="00081BDF">
            <w:pPr>
              <w:tabs>
                <w:tab w:val="decimal" w:pos="981"/>
              </w:tabs>
              <w:spacing w:line="240" w:lineRule="auto"/>
              <w:ind w:left="-128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28115BE7" w14:textId="77777777" w:rsidR="006948FF" w:rsidRPr="00E774FF" w:rsidRDefault="006948FF" w:rsidP="00081BDF">
            <w:pPr>
              <w:tabs>
                <w:tab w:val="decimal" w:pos="981"/>
              </w:tabs>
              <w:spacing w:line="240" w:lineRule="auto"/>
              <w:ind w:left="-128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3CFF70A7" w14:textId="77777777" w:rsidR="006948FF" w:rsidRPr="00E774FF" w:rsidRDefault="006948FF" w:rsidP="00A951D4">
            <w:pPr>
              <w:tabs>
                <w:tab w:val="decimal" w:pos="981"/>
              </w:tabs>
              <w:spacing w:line="240" w:lineRule="auto"/>
              <w:ind w:left="-90" w:right="-112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87" w:type="pct"/>
          </w:tcPr>
          <w:p w14:paraId="2E91984D" w14:textId="77777777" w:rsidR="006948FF" w:rsidRPr="00E774FF" w:rsidRDefault="006948FF" w:rsidP="00081BDF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14:paraId="228C8F73" w14:textId="77777777" w:rsidR="006948FF" w:rsidRPr="00E774FF" w:rsidRDefault="006948FF" w:rsidP="00081BDF">
            <w:pPr>
              <w:tabs>
                <w:tab w:val="decimal" w:pos="981"/>
              </w:tabs>
              <w:spacing w:line="240" w:lineRule="auto"/>
              <w:ind w:left="-98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05680194" w14:textId="77777777" w:rsidR="006948FF" w:rsidRPr="00E774FF" w:rsidRDefault="006948FF" w:rsidP="00081BDF">
            <w:pPr>
              <w:tabs>
                <w:tab w:val="decimal" w:pos="981"/>
              </w:tabs>
              <w:spacing w:line="240" w:lineRule="auto"/>
              <w:ind w:left="-98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0211333B" w14:textId="77777777" w:rsidR="006948FF" w:rsidRPr="00E774FF" w:rsidRDefault="006948FF" w:rsidP="00081BDF">
            <w:pPr>
              <w:tabs>
                <w:tab w:val="decimal" w:pos="981"/>
              </w:tabs>
              <w:spacing w:line="240" w:lineRule="auto"/>
              <w:ind w:left="-98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68E71534" w14:textId="1A956E16" w:rsidR="006948FF" w:rsidRPr="00E774FF" w:rsidRDefault="006948FF" w:rsidP="00081BDF">
            <w:pPr>
              <w:tabs>
                <w:tab w:val="decimal" w:pos="981"/>
              </w:tabs>
              <w:spacing w:line="240" w:lineRule="auto"/>
              <w:ind w:left="-98" w:right="-7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ระบบต่าง</w:t>
            </w:r>
            <w:r w:rsidR="00334A68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 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87" w:type="pct"/>
          </w:tcPr>
          <w:p w14:paraId="042563A2" w14:textId="77777777" w:rsidR="006948FF" w:rsidRPr="00E774FF" w:rsidRDefault="006948FF" w:rsidP="00081BDF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296BEC02" w14:textId="77777777" w:rsidR="006948FF" w:rsidRPr="00E774FF" w:rsidRDefault="006948FF" w:rsidP="00081BDF">
            <w:pPr>
              <w:tabs>
                <w:tab w:val="decimal" w:pos="981"/>
              </w:tabs>
              <w:spacing w:line="240" w:lineRule="auto"/>
              <w:ind w:left="-166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สินทรัพย์</w:t>
            </w:r>
          </w:p>
          <w:p w14:paraId="2C49DE5F" w14:textId="77777777" w:rsidR="006948FF" w:rsidRPr="00E774FF" w:rsidRDefault="006948FF" w:rsidP="00081BDF">
            <w:pPr>
              <w:tabs>
                <w:tab w:val="decimal" w:pos="981"/>
              </w:tabs>
              <w:spacing w:line="240" w:lineRule="auto"/>
              <w:ind w:left="-166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ระหว่าง</w:t>
            </w:r>
          </w:p>
          <w:p w14:paraId="28E4AD97" w14:textId="77777777" w:rsidR="006948FF" w:rsidRPr="00E774FF" w:rsidRDefault="006948FF" w:rsidP="00081BDF">
            <w:pPr>
              <w:tabs>
                <w:tab w:val="decimal" w:pos="981"/>
              </w:tabs>
              <w:spacing w:line="240" w:lineRule="auto"/>
              <w:ind w:left="-166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ก่อสร้างและติดตั้ง</w:t>
            </w:r>
          </w:p>
        </w:tc>
        <w:tc>
          <w:tcPr>
            <w:tcW w:w="87" w:type="pct"/>
            <w:vAlign w:val="bottom"/>
          </w:tcPr>
          <w:p w14:paraId="67E453D8" w14:textId="77777777" w:rsidR="006948FF" w:rsidRPr="00E774FF" w:rsidRDefault="006948FF" w:rsidP="00081BDF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4" w:type="pct"/>
            <w:vAlign w:val="bottom"/>
          </w:tcPr>
          <w:p w14:paraId="3D716514" w14:textId="77777777" w:rsidR="006948FF" w:rsidRPr="00E774FF" w:rsidRDefault="006948FF" w:rsidP="00081BDF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6948FF" w:rsidRPr="00E774FF" w14:paraId="1EC354F1" w14:textId="77777777" w:rsidTr="0058290A">
        <w:trPr>
          <w:tblHeader/>
        </w:trPr>
        <w:tc>
          <w:tcPr>
            <w:tcW w:w="853" w:type="pct"/>
          </w:tcPr>
          <w:p w14:paraId="19548E7C" w14:textId="77777777" w:rsidR="006948FF" w:rsidRPr="00E774FF" w:rsidRDefault="006948FF" w:rsidP="00EE14B9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147" w:type="pct"/>
            <w:gridSpan w:val="19"/>
          </w:tcPr>
          <w:p w14:paraId="5EFCAE9B" w14:textId="77777777" w:rsidR="006948FF" w:rsidRPr="00E774FF" w:rsidRDefault="006948FF" w:rsidP="00A04282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i/>
                <w:i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i/>
                <w:iCs/>
                <w:sz w:val="26"/>
                <w:szCs w:val="26"/>
              </w:rPr>
              <w:t>(</w:t>
            </w:r>
            <w:r w:rsidRPr="00E774FF">
              <w:rPr>
                <w:rFonts w:ascii="Angsana New" w:eastAsia="Cordia New" w:hAnsi="Angsana New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EA002E" w:rsidRPr="00E774FF" w14:paraId="1A5F2AA6" w14:textId="77777777" w:rsidTr="0058290A">
        <w:tc>
          <w:tcPr>
            <w:tcW w:w="853" w:type="pct"/>
          </w:tcPr>
          <w:p w14:paraId="469E52DB" w14:textId="77777777" w:rsidR="006948FF" w:rsidRPr="00E774FF" w:rsidRDefault="006948FF" w:rsidP="00EE14B9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327" w:type="pct"/>
          </w:tcPr>
          <w:p w14:paraId="422A7B8A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" w:type="pct"/>
          </w:tcPr>
          <w:p w14:paraId="72D246DB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34" w:type="pct"/>
          </w:tcPr>
          <w:p w14:paraId="07F524B7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" w:type="pct"/>
          </w:tcPr>
          <w:p w14:paraId="628E3C59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27" w:type="pct"/>
          </w:tcPr>
          <w:p w14:paraId="05AE0132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7" w:type="pct"/>
          </w:tcPr>
          <w:p w14:paraId="7F708CFD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28" w:type="pct"/>
          </w:tcPr>
          <w:p w14:paraId="1BDDBE19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7" w:type="pct"/>
          </w:tcPr>
          <w:p w14:paraId="24D2860C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37" w:type="pct"/>
          </w:tcPr>
          <w:p w14:paraId="3B6D4058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694A3C78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5FFEB2E4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4921B2DD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2CD7A08D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67371A03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14:paraId="47EDC84B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0829D1F9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4768E013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1D690F99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4" w:type="pct"/>
          </w:tcPr>
          <w:p w14:paraId="62881A20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</w:tr>
      <w:tr w:rsidR="00EA002E" w:rsidRPr="00E774FF" w14:paraId="6CF5A3AB" w14:textId="77777777" w:rsidTr="0058290A">
        <w:tc>
          <w:tcPr>
            <w:tcW w:w="853" w:type="pct"/>
            <w:vAlign w:val="center"/>
          </w:tcPr>
          <w:p w14:paraId="4FF3E0CB" w14:textId="3853518A" w:rsidR="006668FA" w:rsidRPr="00E774FF" w:rsidRDefault="006668FA" w:rsidP="006668FA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 xml:space="preserve">1 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มกราคม 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256</w:t>
            </w:r>
            <w:r w:rsidR="00BE6274">
              <w:rPr>
                <w:rFonts w:ascii="Angsana New" w:eastAsia="Cordia New" w:hAnsi="Angsana New"/>
                <w:sz w:val="26"/>
                <w:szCs w:val="26"/>
              </w:rPr>
              <w:t>5</w:t>
            </w:r>
          </w:p>
        </w:tc>
        <w:tc>
          <w:tcPr>
            <w:tcW w:w="327" w:type="pct"/>
          </w:tcPr>
          <w:p w14:paraId="5BC2DCD5" w14:textId="1D0FE83B" w:rsidR="006668FA" w:rsidRPr="00BE6274" w:rsidRDefault="00BE6274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BE6274">
              <w:rPr>
                <w:rFonts w:ascii="Angsana New" w:eastAsia="Cordia New" w:hAnsi="Angsana New" w:hint="cs"/>
                <w:sz w:val="26"/>
                <w:szCs w:val="26"/>
              </w:rPr>
              <w:t>463,828</w:t>
            </w:r>
          </w:p>
        </w:tc>
        <w:tc>
          <w:tcPr>
            <w:tcW w:w="90" w:type="pct"/>
          </w:tcPr>
          <w:p w14:paraId="5D9EB650" w14:textId="77777777" w:rsidR="006668FA" w:rsidRPr="00BE6274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4" w:type="pct"/>
          </w:tcPr>
          <w:p w14:paraId="2CC4FA39" w14:textId="0A2E3F02" w:rsidR="006668FA" w:rsidRPr="00BE6274" w:rsidRDefault="00BE6274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BE6274">
              <w:rPr>
                <w:rFonts w:ascii="Angsana New" w:eastAsia="Cordia New" w:hAnsi="Angsana New" w:hint="cs"/>
                <w:sz w:val="26"/>
                <w:szCs w:val="26"/>
              </w:rPr>
              <w:t>1,034,374</w:t>
            </w:r>
          </w:p>
        </w:tc>
        <w:tc>
          <w:tcPr>
            <w:tcW w:w="90" w:type="pct"/>
          </w:tcPr>
          <w:p w14:paraId="1BC02A69" w14:textId="77777777" w:rsidR="006668FA" w:rsidRPr="00BE6274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7" w:type="pct"/>
            <w:vAlign w:val="center"/>
          </w:tcPr>
          <w:p w14:paraId="3627BF7C" w14:textId="27EE06C0" w:rsidR="006668FA" w:rsidRPr="00BE6274" w:rsidRDefault="00BE6274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BE6274">
              <w:rPr>
                <w:rFonts w:ascii="Angsana New" w:eastAsia="Cordia New" w:hAnsi="Angsana New" w:hint="cs"/>
                <w:sz w:val="26"/>
                <w:szCs w:val="26"/>
              </w:rPr>
              <w:t>808,278</w:t>
            </w:r>
          </w:p>
        </w:tc>
        <w:tc>
          <w:tcPr>
            <w:tcW w:w="87" w:type="pct"/>
          </w:tcPr>
          <w:p w14:paraId="2DE9BA82" w14:textId="77777777" w:rsidR="006668FA" w:rsidRPr="00BE6274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8" w:type="pct"/>
          </w:tcPr>
          <w:p w14:paraId="7AA4EB7C" w14:textId="2A5941A5" w:rsidR="006668FA" w:rsidRPr="00BE6274" w:rsidRDefault="00BE6274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BE6274">
              <w:rPr>
                <w:rFonts w:ascii="Angsana New" w:eastAsia="Cordia New" w:hAnsi="Angsana New" w:hint="cs"/>
                <w:sz w:val="26"/>
                <w:szCs w:val="26"/>
              </w:rPr>
              <w:t>189,760</w:t>
            </w:r>
          </w:p>
        </w:tc>
        <w:tc>
          <w:tcPr>
            <w:tcW w:w="87" w:type="pct"/>
          </w:tcPr>
          <w:p w14:paraId="23EAE138" w14:textId="77777777" w:rsidR="006668FA" w:rsidRPr="00BE6274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7" w:type="pct"/>
          </w:tcPr>
          <w:p w14:paraId="04CEEDD9" w14:textId="5C8ED0D0" w:rsidR="006668FA" w:rsidRPr="00BE6274" w:rsidRDefault="00BE6274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BE6274">
              <w:rPr>
                <w:rFonts w:ascii="Angsana New" w:hAnsi="Angsana New" w:hint="cs"/>
                <w:sz w:val="26"/>
                <w:szCs w:val="26"/>
              </w:rPr>
              <w:t>290,692</w:t>
            </w:r>
          </w:p>
        </w:tc>
        <w:tc>
          <w:tcPr>
            <w:tcW w:w="87" w:type="pct"/>
          </w:tcPr>
          <w:p w14:paraId="118762C5" w14:textId="77777777" w:rsidR="006668FA" w:rsidRPr="00BE6274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11E4D73E" w14:textId="57713E39" w:rsidR="006668FA" w:rsidRPr="00BE6274" w:rsidRDefault="00BE6274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BE6274">
              <w:rPr>
                <w:rFonts w:ascii="Angsana New" w:hAnsi="Angsana New" w:hint="cs"/>
                <w:sz w:val="26"/>
                <w:szCs w:val="26"/>
              </w:rPr>
              <w:t>718,458</w:t>
            </w:r>
          </w:p>
        </w:tc>
        <w:tc>
          <w:tcPr>
            <w:tcW w:w="87" w:type="pct"/>
          </w:tcPr>
          <w:p w14:paraId="1322176E" w14:textId="77777777" w:rsidR="006668FA" w:rsidRPr="00BE6274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1DE98964" w14:textId="509F111E" w:rsidR="006668FA" w:rsidRPr="00BE6274" w:rsidRDefault="00BE6274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81,457</w:t>
            </w:r>
          </w:p>
        </w:tc>
        <w:tc>
          <w:tcPr>
            <w:tcW w:w="87" w:type="pct"/>
          </w:tcPr>
          <w:p w14:paraId="23487E2C" w14:textId="77777777" w:rsidR="006668FA" w:rsidRPr="00BE6274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14:paraId="2F1D2458" w14:textId="01FA7DCE" w:rsidR="006668FA" w:rsidRPr="00BE6274" w:rsidRDefault="00BE6274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BE6274">
              <w:rPr>
                <w:rFonts w:ascii="Angsana New" w:hAnsi="Angsana New" w:hint="cs"/>
                <w:sz w:val="26"/>
                <w:szCs w:val="26"/>
              </w:rPr>
              <w:t>82,998</w:t>
            </w:r>
          </w:p>
        </w:tc>
        <w:tc>
          <w:tcPr>
            <w:tcW w:w="87" w:type="pct"/>
          </w:tcPr>
          <w:p w14:paraId="0C080CF4" w14:textId="77777777" w:rsidR="006668FA" w:rsidRPr="00BE6274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2BE59CF9" w14:textId="6A5C9B13" w:rsidR="006668FA" w:rsidRPr="00BE6274" w:rsidRDefault="00BE6274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BE6274">
              <w:rPr>
                <w:rFonts w:ascii="Angsana New" w:hAnsi="Angsana New" w:hint="cs"/>
                <w:sz w:val="26"/>
                <w:szCs w:val="26"/>
              </w:rPr>
              <w:t>45,838</w:t>
            </w:r>
          </w:p>
        </w:tc>
        <w:tc>
          <w:tcPr>
            <w:tcW w:w="87" w:type="pct"/>
          </w:tcPr>
          <w:p w14:paraId="22C3B601" w14:textId="77777777" w:rsidR="006668FA" w:rsidRPr="00BE6274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4" w:type="pct"/>
          </w:tcPr>
          <w:p w14:paraId="492A0B05" w14:textId="124D76E9" w:rsidR="006668FA" w:rsidRPr="00BE6274" w:rsidRDefault="00BE6274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BE6274">
              <w:rPr>
                <w:rFonts w:ascii="Angsana New" w:hAnsi="Angsana New" w:hint="cs"/>
                <w:sz w:val="26"/>
                <w:szCs w:val="26"/>
              </w:rPr>
              <w:t>3,715,683</w:t>
            </w:r>
          </w:p>
        </w:tc>
      </w:tr>
      <w:tr w:rsidR="00BE6274" w:rsidRPr="00E774FF" w14:paraId="7ABCAF1B" w14:textId="77777777" w:rsidTr="00C657E4">
        <w:tc>
          <w:tcPr>
            <w:tcW w:w="853" w:type="pct"/>
            <w:vAlign w:val="center"/>
          </w:tcPr>
          <w:p w14:paraId="2694C3B2" w14:textId="5411C033" w:rsidR="00BE6274" w:rsidRPr="00E774FF" w:rsidRDefault="00BE6274" w:rsidP="00BE6274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327" w:type="pct"/>
            <w:shd w:val="clear" w:color="auto" w:fill="auto"/>
          </w:tcPr>
          <w:p w14:paraId="6D89648E" w14:textId="15F1504C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4AE39CFD" w14:textId="77777777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4" w:type="pct"/>
          </w:tcPr>
          <w:p w14:paraId="190A6410" w14:textId="65A226B5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3,018</w:t>
            </w:r>
          </w:p>
        </w:tc>
        <w:tc>
          <w:tcPr>
            <w:tcW w:w="90" w:type="pct"/>
          </w:tcPr>
          <w:p w14:paraId="3EAD7E99" w14:textId="77777777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7" w:type="pct"/>
          </w:tcPr>
          <w:p w14:paraId="20DE83AF" w14:textId="18B3E950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8,732</w:t>
            </w:r>
          </w:p>
        </w:tc>
        <w:tc>
          <w:tcPr>
            <w:tcW w:w="87" w:type="pct"/>
            <w:shd w:val="clear" w:color="auto" w:fill="auto"/>
          </w:tcPr>
          <w:p w14:paraId="136E8AB9" w14:textId="77777777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8" w:type="pct"/>
            <w:shd w:val="clear" w:color="auto" w:fill="auto"/>
          </w:tcPr>
          <w:p w14:paraId="12CC8CE3" w14:textId="490A69B2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2,008</w:t>
            </w:r>
          </w:p>
        </w:tc>
        <w:tc>
          <w:tcPr>
            <w:tcW w:w="87" w:type="pct"/>
            <w:shd w:val="clear" w:color="auto" w:fill="auto"/>
          </w:tcPr>
          <w:p w14:paraId="4C45A459" w14:textId="77777777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</w:tcPr>
          <w:p w14:paraId="26BED9E7" w14:textId="2F859E04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9749E6">
              <w:rPr>
                <w:rFonts w:ascii="Angsana New" w:hAnsi="Angsana New"/>
                <w:sz w:val="26"/>
                <w:szCs w:val="26"/>
              </w:rPr>
              <w:t>6,991</w:t>
            </w:r>
          </w:p>
        </w:tc>
        <w:tc>
          <w:tcPr>
            <w:tcW w:w="87" w:type="pct"/>
          </w:tcPr>
          <w:p w14:paraId="02BA3828" w14:textId="77777777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3D0903B7" w14:textId="340BDCD1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9749E6">
              <w:rPr>
                <w:rFonts w:ascii="Angsana New" w:hAnsi="Angsana New"/>
                <w:sz w:val="26"/>
                <w:szCs w:val="26"/>
              </w:rPr>
              <w:t>20,912</w:t>
            </w:r>
          </w:p>
        </w:tc>
        <w:tc>
          <w:tcPr>
            <w:tcW w:w="87" w:type="pct"/>
          </w:tcPr>
          <w:p w14:paraId="1DE04B44" w14:textId="77777777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40B43AA2" w14:textId="4622FDD7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39</w:t>
            </w:r>
          </w:p>
        </w:tc>
        <w:tc>
          <w:tcPr>
            <w:tcW w:w="87" w:type="pct"/>
          </w:tcPr>
          <w:p w14:paraId="5D3A24E7" w14:textId="77777777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14:paraId="1AA699C5" w14:textId="4770F89F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106A6E">
              <w:rPr>
                <w:rFonts w:ascii="Angsana New" w:hAnsi="Angsana New"/>
                <w:sz w:val="26"/>
                <w:szCs w:val="26"/>
              </w:rPr>
              <w:t>845</w:t>
            </w:r>
          </w:p>
        </w:tc>
        <w:tc>
          <w:tcPr>
            <w:tcW w:w="87" w:type="pct"/>
          </w:tcPr>
          <w:p w14:paraId="0465EAF8" w14:textId="77777777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54F3DBBF" w14:textId="53FECB98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106A6E">
              <w:rPr>
                <w:rFonts w:ascii="Angsana New" w:hAnsi="Angsana New"/>
                <w:sz w:val="26"/>
                <w:szCs w:val="26"/>
              </w:rPr>
              <w:t>139,183</w:t>
            </w:r>
          </w:p>
        </w:tc>
        <w:tc>
          <w:tcPr>
            <w:tcW w:w="87" w:type="pct"/>
            <w:shd w:val="clear" w:color="auto" w:fill="auto"/>
          </w:tcPr>
          <w:p w14:paraId="2A421C4F" w14:textId="77777777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4" w:type="pct"/>
            <w:shd w:val="clear" w:color="auto" w:fill="auto"/>
          </w:tcPr>
          <w:p w14:paraId="4544C815" w14:textId="70D56C45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106A6E">
              <w:rPr>
                <w:rFonts w:ascii="Angsana New" w:hAnsi="Angsana New"/>
                <w:sz w:val="26"/>
                <w:szCs w:val="26"/>
              </w:rPr>
              <w:t>181,728</w:t>
            </w:r>
          </w:p>
        </w:tc>
      </w:tr>
      <w:tr w:rsidR="00BE6274" w:rsidRPr="00E774FF" w14:paraId="0C9DA635" w14:textId="77777777" w:rsidTr="00C657E4">
        <w:tc>
          <w:tcPr>
            <w:tcW w:w="853" w:type="pct"/>
            <w:vAlign w:val="center"/>
          </w:tcPr>
          <w:p w14:paraId="1B41F02D" w14:textId="48074A81" w:rsidR="00BE6274" w:rsidRPr="00E774FF" w:rsidRDefault="00BE6274" w:rsidP="00BE6274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327" w:type="pct"/>
            <w:shd w:val="clear" w:color="auto" w:fill="auto"/>
          </w:tcPr>
          <w:p w14:paraId="4BA7A57F" w14:textId="46A77C0A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7984C6FC" w14:textId="77777777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4" w:type="pct"/>
          </w:tcPr>
          <w:p w14:paraId="75D2A72E" w14:textId="224E77E8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4,974</w:t>
            </w:r>
          </w:p>
        </w:tc>
        <w:tc>
          <w:tcPr>
            <w:tcW w:w="90" w:type="pct"/>
          </w:tcPr>
          <w:p w14:paraId="2D6496CF" w14:textId="77777777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7" w:type="pct"/>
          </w:tcPr>
          <w:p w14:paraId="06FA49DC" w14:textId="375AC4D1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106A6E">
              <w:rPr>
                <w:rFonts w:ascii="Angsana New" w:eastAsia="Cordia New" w:hAnsi="Angsana New"/>
                <w:sz w:val="26"/>
                <w:szCs w:val="26"/>
              </w:rPr>
              <w:t>11,630</w:t>
            </w:r>
          </w:p>
        </w:tc>
        <w:tc>
          <w:tcPr>
            <w:tcW w:w="87" w:type="pct"/>
            <w:shd w:val="clear" w:color="auto" w:fill="auto"/>
          </w:tcPr>
          <w:p w14:paraId="4AF03B69" w14:textId="77777777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8" w:type="pct"/>
          </w:tcPr>
          <w:p w14:paraId="7D2417B6" w14:textId="303D4EFB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49,247</w:t>
            </w:r>
          </w:p>
        </w:tc>
        <w:tc>
          <w:tcPr>
            <w:tcW w:w="87" w:type="pct"/>
            <w:shd w:val="clear" w:color="auto" w:fill="auto"/>
          </w:tcPr>
          <w:p w14:paraId="6CAEA8E3" w14:textId="77777777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</w:tcPr>
          <w:p w14:paraId="0391EB67" w14:textId="3B0BD0D8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9749E6">
              <w:rPr>
                <w:rFonts w:ascii="Angsana New" w:hAnsi="Angsana New" w:hint="cs"/>
                <w:sz w:val="26"/>
                <w:szCs w:val="26"/>
              </w:rPr>
              <w:t>2,269</w:t>
            </w:r>
          </w:p>
        </w:tc>
        <w:tc>
          <w:tcPr>
            <w:tcW w:w="87" w:type="pct"/>
          </w:tcPr>
          <w:p w14:paraId="1000874B" w14:textId="77777777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7F52F68C" w14:textId="4F57CA41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9749E6">
              <w:rPr>
                <w:rFonts w:ascii="Angsana New" w:hAnsi="Angsana New" w:hint="cs"/>
                <w:sz w:val="26"/>
                <w:szCs w:val="26"/>
              </w:rPr>
              <w:t>2,172</w:t>
            </w:r>
          </w:p>
        </w:tc>
        <w:tc>
          <w:tcPr>
            <w:tcW w:w="87" w:type="pct"/>
          </w:tcPr>
          <w:p w14:paraId="2CC962CE" w14:textId="77777777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44E03BBF" w14:textId="75F70D01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6960F017" w14:textId="77777777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14:paraId="46E79D2A" w14:textId="21BAE710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1,787</w:t>
            </w:r>
          </w:p>
        </w:tc>
        <w:tc>
          <w:tcPr>
            <w:tcW w:w="87" w:type="pct"/>
          </w:tcPr>
          <w:p w14:paraId="3E8522EF" w14:textId="77777777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1499FA07" w14:textId="1A3F027E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106A6E">
              <w:rPr>
                <w:rFonts w:ascii="Angsana New" w:hAnsi="Angsana New"/>
                <w:sz w:val="26"/>
                <w:szCs w:val="26"/>
              </w:rPr>
              <w:t>(72,079)</w:t>
            </w:r>
          </w:p>
        </w:tc>
        <w:tc>
          <w:tcPr>
            <w:tcW w:w="87" w:type="pct"/>
            <w:shd w:val="clear" w:color="auto" w:fill="auto"/>
          </w:tcPr>
          <w:p w14:paraId="721991CB" w14:textId="77777777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4" w:type="pct"/>
            <w:shd w:val="clear" w:color="auto" w:fill="auto"/>
          </w:tcPr>
          <w:p w14:paraId="59FAFBE0" w14:textId="7E4F5FA8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BE6274" w:rsidRPr="00E774FF" w14:paraId="4C348D14" w14:textId="77777777" w:rsidTr="00C657E4">
        <w:tc>
          <w:tcPr>
            <w:tcW w:w="853" w:type="pct"/>
            <w:vAlign w:val="center"/>
          </w:tcPr>
          <w:p w14:paraId="3396AB13" w14:textId="6216C969" w:rsidR="00BE6274" w:rsidRPr="00E774FF" w:rsidRDefault="00BE6274" w:rsidP="00BE6274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โอนไปสินทรัพย์ไม่มีตัวตน</w:t>
            </w:r>
          </w:p>
        </w:tc>
        <w:tc>
          <w:tcPr>
            <w:tcW w:w="327" w:type="pct"/>
            <w:shd w:val="clear" w:color="auto" w:fill="auto"/>
          </w:tcPr>
          <w:p w14:paraId="170235A1" w14:textId="46159F99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4AD01F4E" w14:textId="77777777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4" w:type="pct"/>
          </w:tcPr>
          <w:p w14:paraId="2D4DC78F" w14:textId="46989C41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1BED72B9" w14:textId="77777777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7" w:type="pct"/>
          </w:tcPr>
          <w:p w14:paraId="7F56D867" w14:textId="67AF4420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41B8E646" w14:textId="77777777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8" w:type="pct"/>
          </w:tcPr>
          <w:p w14:paraId="6D66D2D5" w14:textId="49D569A6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1CB3398E" w14:textId="77777777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</w:tcPr>
          <w:p w14:paraId="22B3BFF3" w14:textId="1B42DFF8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9749E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64D78C11" w14:textId="77777777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3C254A42" w14:textId="6F96FEB0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9749E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7D9E96E5" w14:textId="77777777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480FD5FD" w14:textId="0EB59EBA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22911C0F" w14:textId="77777777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14:paraId="33EE3A6D" w14:textId="6896F18D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55442C4E" w14:textId="77777777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33649BD5" w14:textId="01BD9FF8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106A6E">
              <w:rPr>
                <w:rFonts w:ascii="Angsana New" w:hAnsi="Angsana New"/>
                <w:sz w:val="26"/>
                <w:szCs w:val="26"/>
              </w:rPr>
              <w:t>(10,778)</w:t>
            </w:r>
          </w:p>
        </w:tc>
        <w:tc>
          <w:tcPr>
            <w:tcW w:w="87" w:type="pct"/>
            <w:shd w:val="clear" w:color="auto" w:fill="auto"/>
          </w:tcPr>
          <w:p w14:paraId="35BAF8A5" w14:textId="77777777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4" w:type="pct"/>
            <w:shd w:val="clear" w:color="auto" w:fill="auto"/>
          </w:tcPr>
          <w:p w14:paraId="60E1A99B" w14:textId="62AE963A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106A6E">
              <w:rPr>
                <w:rFonts w:ascii="Angsana New" w:hAnsi="Angsana New"/>
                <w:sz w:val="26"/>
                <w:szCs w:val="26"/>
              </w:rPr>
              <w:t>(10,778)</w:t>
            </w:r>
          </w:p>
        </w:tc>
      </w:tr>
      <w:tr w:rsidR="00BE6274" w:rsidRPr="00E774FF" w14:paraId="394704BA" w14:textId="77777777" w:rsidTr="00FB7CFD">
        <w:tc>
          <w:tcPr>
            <w:tcW w:w="853" w:type="pct"/>
            <w:vAlign w:val="center"/>
          </w:tcPr>
          <w:p w14:paraId="17151614" w14:textId="492C1872" w:rsidR="00BE6274" w:rsidRPr="00E774FF" w:rsidRDefault="00BE6274" w:rsidP="00BE6274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14:paraId="61769F47" w14:textId="69BBA3DC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1EC948E0" w14:textId="77777777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2AFD8A4D" w14:textId="0B8561E2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(</w:t>
            </w:r>
            <w:r>
              <w:rPr>
                <w:rFonts w:ascii="Angsana New" w:eastAsia="Cordia New" w:hAnsi="Angsana New"/>
                <w:sz w:val="26"/>
                <w:szCs w:val="26"/>
              </w:rPr>
              <w:t>8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>
              <w:rPr>
                <w:rFonts w:ascii="Angsana New" w:eastAsia="Cordia New" w:hAnsi="Angsana New"/>
                <w:sz w:val="26"/>
                <w:szCs w:val="26"/>
              </w:rPr>
              <w:t>87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0)</w:t>
            </w:r>
          </w:p>
        </w:tc>
        <w:tc>
          <w:tcPr>
            <w:tcW w:w="90" w:type="pct"/>
          </w:tcPr>
          <w:p w14:paraId="5BAF660A" w14:textId="77777777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14:paraId="72EA8511" w14:textId="428408FE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(2</w:t>
            </w:r>
            <w:r>
              <w:rPr>
                <w:rFonts w:ascii="Angsana New" w:eastAsia="Cordia New" w:hAnsi="Angsana New"/>
                <w:sz w:val="26"/>
                <w:szCs w:val="26"/>
              </w:rPr>
              <w:t>9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>
              <w:rPr>
                <w:rFonts w:ascii="Angsana New" w:eastAsia="Cordia New" w:hAnsi="Angsana New"/>
                <w:sz w:val="26"/>
                <w:szCs w:val="26"/>
              </w:rPr>
              <w:t>716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)</w:t>
            </w:r>
          </w:p>
        </w:tc>
        <w:tc>
          <w:tcPr>
            <w:tcW w:w="87" w:type="pct"/>
            <w:shd w:val="clear" w:color="auto" w:fill="auto"/>
          </w:tcPr>
          <w:p w14:paraId="29FFCB8C" w14:textId="77777777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</w:tcPr>
          <w:p w14:paraId="553082C3" w14:textId="211CF7C9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411568ED" w14:textId="77777777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7" w:type="pct"/>
            <w:tcBorders>
              <w:bottom w:val="single" w:sz="4" w:space="0" w:color="auto"/>
            </w:tcBorders>
            <w:shd w:val="clear" w:color="auto" w:fill="auto"/>
          </w:tcPr>
          <w:p w14:paraId="6D673020" w14:textId="10F5EF00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(1</w:t>
            </w:r>
            <w:r>
              <w:rPr>
                <w:rFonts w:ascii="Angsana New" w:eastAsia="Cordia New" w:hAnsi="Angsana New"/>
                <w:sz w:val="26"/>
                <w:szCs w:val="26"/>
              </w:rPr>
              <w:t>6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>
              <w:rPr>
                <w:rFonts w:ascii="Angsana New" w:eastAsia="Cordia New" w:hAnsi="Angsana New"/>
                <w:sz w:val="26"/>
                <w:szCs w:val="26"/>
              </w:rPr>
              <w:t>781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)</w:t>
            </w:r>
          </w:p>
        </w:tc>
        <w:tc>
          <w:tcPr>
            <w:tcW w:w="87" w:type="pct"/>
            <w:shd w:val="clear" w:color="auto" w:fill="auto"/>
          </w:tcPr>
          <w:p w14:paraId="2AAE2846" w14:textId="77777777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14:paraId="764BC797" w14:textId="05276481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30,</w:t>
            </w:r>
            <w:r w:rsidRPr="00E774FF">
              <w:rPr>
                <w:rFonts w:ascii="Angsana New" w:hAnsi="Angsana New" w:hint="cs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90</w:t>
            </w:r>
            <w:r w:rsidRPr="00E774F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87" w:type="pct"/>
          </w:tcPr>
          <w:p w14:paraId="5434D49B" w14:textId="77777777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14:paraId="09CD15C1" w14:textId="742FA174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(9,</w:t>
            </w:r>
            <w:r>
              <w:rPr>
                <w:rFonts w:ascii="Angsana New" w:hAnsi="Angsana New"/>
                <w:sz w:val="26"/>
                <w:szCs w:val="26"/>
              </w:rPr>
              <w:t>251</w:t>
            </w:r>
            <w:r w:rsidRPr="00E774F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87" w:type="pct"/>
          </w:tcPr>
          <w:p w14:paraId="1BC83F9E" w14:textId="77777777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14:paraId="6C3D5435" w14:textId="37D22490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07D45DDC" w14:textId="77777777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</w:tcPr>
          <w:p w14:paraId="792163E9" w14:textId="3EE3A402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2,500</w:t>
            </w:r>
            <w:r w:rsidRPr="00E774F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87" w:type="pct"/>
            <w:shd w:val="clear" w:color="auto" w:fill="auto"/>
          </w:tcPr>
          <w:p w14:paraId="1102DB2E" w14:textId="77777777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  <w:shd w:val="clear" w:color="auto" w:fill="auto"/>
          </w:tcPr>
          <w:p w14:paraId="359F3F2A" w14:textId="09691A4E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97</w:t>
            </w:r>
            <w:r w:rsidRPr="00E774FF">
              <w:rPr>
                <w:rFonts w:ascii="Angsana New" w:hAnsi="Angsana New" w:hint="cs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Pr="00E774FF">
              <w:rPr>
                <w:rFonts w:ascii="Angsana New" w:hAnsi="Angsana New" w:hint="cs"/>
                <w:sz w:val="26"/>
                <w:szCs w:val="26"/>
              </w:rPr>
              <w:t>08)</w:t>
            </w:r>
          </w:p>
        </w:tc>
      </w:tr>
      <w:tr w:rsidR="00BE6274" w:rsidRPr="00E774FF" w14:paraId="7E05AE45" w14:textId="77777777" w:rsidTr="0058290A">
        <w:tc>
          <w:tcPr>
            <w:tcW w:w="853" w:type="pct"/>
            <w:vAlign w:val="center"/>
          </w:tcPr>
          <w:p w14:paraId="748D1E92" w14:textId="1BEC82C5" w:rsidR="00BE6274" w:rsidRPr="00E774FF" w:rsidRDefault="00BE6274" w:rsidP="00BE6274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5</w:t>
            </w:r>
          </w:p>
          <w:p w14:paraId="64DAC06C" w14:textId="45A6B1BC" w:rsidR="00BE6274" w:rsidRPr="00E774FF" w:rsidRDefault="00BE6274" w:rsidP="00BE6274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   และ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 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327" w:type="pct"/>
            <w:tcBorders>
              <w:top w:val="single" w:sz="4" w:space="0" w:color="auto"/>
            </w:tcBorders>
          </w:tcPr>
          <w:p w14:paraId="052647D9" w14:textId="77777777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2E150D5C" w14:textId="47F4607C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463,828</w:t>
            </w:r>
          </w:p>
        </w:tc>
        <w:tc>
          <w:tcPr>
            <w:tcW w:w="90" w:type="pct"/>
          </w:tcPr>
          <w:p w14:paraId="78AE5BBC" w14:textId="77777777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</w:tcPr>
          <w:p w14:paraId="6DD0F62B" w14:textId="77777777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71E88F51" w14:textId="51DCA7A4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1,033,496</w:t>
            </w:r>
          </w:p>
        </w:tc>
        <w:tc>
          <w:tcPr>
            <w:tcW w:w="90" w:type="pct"/>
          </w:tcPr>
          <w:p w14:paraId="01CF0F5D" w14:textId="77777777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7" w:type="pct"/>
            <w:tcBorders>
              <w:top w:val="single" w:sz="4" w:space="0" w:color="auto"/>
            </w:tcBorders>
            <w:vAlign w:val="center"/>
          </w:tcPr>
          <w:p w14:paraId="5CC5C291" w14:textId="77777777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6398CEA2" w14:textId="773608CD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798,924</w:t>
            </w:r>
          </w:p>
        </w:tc>
        <w:tc>
          <w:tcPr>
            <w:tcW w:w="87" w:type="pct"/>
            <w:shd w:val="clear" w:color="auto" w:fill="auto"/>
          </w:tcPr>
          <w:p w14:paraId="783BFBEF" w14:textId="77777777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8" w:type="pct"/>
            <w:tcBorders>
              <w:top w:val="single" w:sz="4" w:space="0" w:color="auto"/>
            </w:tcBorders>
            <w:shd w:val="clear" w:color="auto" w:fill="auto"/>
          </w:tcPr>
          <w:p w14:paraId="5A47C02F" w14:textId="77777777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2C59DF32" w14:textId="7DA7800C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241,015</w:t>
            </w:r>
          </w:p>
        </w:tc>
        <w:tc>
          <w:tcPr>
            <w:tcW w:w="87" w:type="pct"/>
            <w:shd w:val="clear" w:color="auto" w:fill="auto"/>
          </w:tcPr>
          <w:p w14:paraId="0ED44341" w14:textId="77777777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7" w:type="pct"/>
            <w:tcBorders>
              <w:top w:val="single" w:sz="4" w:space="0" w:color="auto"/>
            </w:tcBorders>
            <w:shd w:val="clear" w:color="auto" w:fill="auto"/>
          </w:tcPr>
          <w:p w14:paraId="0162CAA8" w14:textId="77777777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F4D9E52" w14:textId="53141258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49E6">
              <w:rPr>
                <w:rFonts w:ascii="Angsana New" w:hAnsi="Angsana New" w:hint="cs"/>
                <w:b/>
                <w:bCs/>
                <w:sz w:val="26"/>
                <w:szCs w:val="26"/>
              </w:rPr>
              <w:t>283,</w:t>
            </w:r>
            <w:r w:rsidRPr="009749E6">
              <w:rPr>
                <w:rFonts w:ascii="Angsana New" w:hAnsi="Angsana New"/>
                <w:b/>
                <w:bCs/>
                <w:sz w:val="26"/>
                <w:szCs w:val="26"/>
              </w:rPr>
              <w:t>171</w:t>
            </w:r>
          </w:p>
        </w:tc>
        <w:tc>
          <w:tcPr>
            <w:tcW w:w="87" w:type="pct"/>
          </w:tcPr>
          <w:p w14:paraId="7FBF7A57" w14:textId="77777777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  <w:tcBorders>
              <w:top w:val="single" w:sz="4" w:space="0" w:color="auto"/>
            </w:tcBorders>
          </w:tcPr>
          <w:p w14:paraId="52D26707" w14:textId="77777777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1FDFEEA" w14:textId="38C07FF4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49E6">
              <w:rPr>
                <w:rFonts w:ascii="Angsana New" w:hAnsi="Angsana New"/>
                <w:b/>
                <w:bCs/>
                <w:sz w:val="26"/>
                <w:szCs w:val="26"/>
              </w:rPr>
              <w:t>710,852</w:t>
            </w:r>
          </w:p>
        </w:tc>
        <w:tc>
          <w:tcPr>
            <w:tcW w:w="87" w:type="pct"/>
          </w:tcPr>
          <w:p w14:paraId="0828F535" w14:textId="77777777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</w:tcPr>
          <w:p w14:paraId="37CE9427" w14:textId="77777777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7331F247" w14:textId="6E63E3EC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b/>
                <w:bCs/>
                <w:sz w:val="26"/>
                <w:szCs w:val="26"/>
              </w:rPr>
              <w:t>72,245</w:t>
            </w:r>
          </w:p>
        </w:tc>
        <w:tc>
          <w:tcPr>
            <w:tcW w:w="87" w:type="pct"/>
          </w:tcPr>
          <w:p w14:paraId="5E2872C2" w14:textId="77777777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  <w:tcBorders>
              <w:top w:val="single" w:sz="4" w:space="0" w:color="auto"/>
            </w:tcBorders>
          </w:tcPr>
          <w:p w14:paraId="73A3AB78" w14:textId="77777777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BC861C5" w14:textId="2B86B5BB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b/>
                <w:bCs/>
                <w:sz w:val="26"/>
                <w:szCs w:val="26"/>
              </w:rPr>
              <w:t>85,630</w:t>
            </w:r>
          </w:p>
        </w:tc>
        <w:tc>
          <w:tcPr>
            <w:tcW w:w="87" w:type="pct"/>
          </w:tcPr>
          <w:p w14:paraId="215B8CD3" w14:textId="77777777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3" w:type="pct"/>
            <w:tcBorders>
              <w:top w:val="single" w:sz="4" w:space="0" w:color="auto"/>
            </w:tcBorders>
          </w:tcPr>
          <w:p w14:paraId="44F30FE8" w14:textId="77777777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499D1946" w14:textId="0A6AB24B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06A6E">
              <w:rPr>
                <w:rFonts w:ascii="Angsana New" w:hAnsi="Angsana New"/>
                <w:b/>
                <w:bCs/>
                <w:sz w:val="26"/>
                <w:szCs w:val="26"/>
              </w:rPr>
              <w:t>99,664</w:t>
            </w:r>
          </w:p>
        </w:tc>
        <w:tc>
          <w:tcPr>
            <w:tcW w:w="87" w:type="pct"/>
            <w:shd w:val="clear" w:color="auto" w:fill="auto"/>
          </w:tcPr>
          <w:p w14:paraId="2ADF5F75" w14:textId="77777777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4" w:type="pct"/>
            <w:tcBorders>
              <w:top w:val="single" w:sz="4" w:space="0" w:color="auto"/>
            </w:tcBorders>
            <w:shd w:val="clear" w:color="auto" w:fill="auto"/>
          </w:tcPr>
          <w:p w14:paraId="540BF4CD" w14:textId="77777777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9A1C4BE" w14:textId="3419DFDA" w:rsidR="00BE6274" w:rsidRPr="00E774FF" w:rsidRDefault="00BE6274" w:rsidP="00BE6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06A6E">
              <w:rPr>
                <w:rFonts w:ascii="Angsana New" w:hAnsi="Angsana New"/>
                <w:b/>
                <w:bCs/>
                <w:sz w:val="26"/>
                <w:szCs w:val="26"/>
              </w:rPr>
              <w:t>3,788,825</w:t>
            </w:r>
          </w:p>
        </w:tc>
      </w:tr>
      <w:tr w:rsidR="00143722" w:rsidRPr="00E774FF" w14:paraId="6D0ECB1F" w14:textId="77777777" w:rsidTr="0058290A">
        <w:tc>
          <w:tcPr>
            <w:tcW w:w="853" w:type="pct"/>
            <w:shd w:val="clear" w:color="auto" w:fill="auto"/>
            <w:vAlign w:val="center"/>
          </w:tcPr>
          <w:p w14:paraId="3AFB99EF" w14:textId="77777777" w:rsidR="00143722" w:rsidRPr="00E774FF" w:rsidRDefault="00143722" w:rsidP="00143722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327" w:type="pct"/>
            <w:shd w:val="clear" w:color="auto" w:fill="auto"/>
          </w:tcPr>
          <w:p w14:paraId="68995092" w14:textId="10C0549F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84DF2">
              <w:rPr>
                <w:rFonts w:ascii="Angsana New" w:eastAsia="Cordia New" w:hAnsi="Angsana New"/>
                <w:sz w:val="26"/>
                <w:szCs w:val="26"/>
              </w:rPr>
              <w:t>147,163</w:t>
            </w:r>
          </w:p>
        </w:tc>
        <w:tc>
          <w:tcPr>
            <w:tcW w:w="90" w:type="pct"/>
          </w:tcPr>
          <w:p w14:paraId="5CB4D837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4" w:type="pct"/>
          </w:tcPr>
          <w:p w14:paraId="20D79464" w14:textId="59816D6C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365C2">
              <w:rPr>
                <w:rFonts w:ascii="Angsana New" w:eastAsia="Cordia New" w:hAnsi="Angsana New"/>
                <w:sz w:val="26"/>
                <w:szCs w:val="26"/>
              </w:rPr>
              <w:t>1,62</w:t>
            </w:r>
            <w:r w:rsidR="00E365C2" w:rsidRPr="00E365C2">
              <w:rPr>
                <w:rFonts w:ascii="Angsana New" w:eastAsia="Cordia New" w:hAnsi="Angsana New"/>
                <w:sz w:val="26"/>
                <w:szCs w:val="26"/>
              </w:rPr>
              <w:t>0</w:t>
            </w:r>
          </w:p>
        </w:tc>
        <w:tc>
          <w:tcPr>
            <w:tcW w:w="90" w:type="pct"/>
          </w:tcPr>
          <w:p w14:paraId="09649513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7" w:type="pct"/>
          </w:tcPr>
          <w:p w14:paraId="72B7BE16" w14:textId="351D3851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365C2">
              <w:rPr>
                <w:rFonts w:ascii="Angsana New" w:eastAsia="Cordia New" w:hAnsi="Angsana New"/>
                <w:sz w:val="26"/>
                <w:szCs w:val="26"/>
              </w:rPr>
              <w:t>38,524</w:t>
            </w:r>
          </w:p>
        </w:tc>
        <w:tc>
          <w:tcPr>
            <w:tcW w:w="87" w:type="pct"/>
            <w:shd w:val="clear" w:color="auto" w:fill="auto"/>
          </w:tcPr>
          <w:p w14:paraId="0E043713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8" w:type="pct"/>
            <w:shd w:val="clear" w:color="auto" w:fill="auto"/>
          </w:tcPr>
          <w:p w14:paraId="52C188BA" w14:textId="453324CA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65A72395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</w:tcPr>
          <w:p w14:paraId="580CE711" w14:textId="250A6EF6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1,980</w:t>
            </w:r>
          </w:p>
        </w:tc>
        <w:tc>
          <w:tcPr>
            <w:tcW w:w="87" w:type="pct"/>
          </w:tcPr>
          <w:p w14:paraId="02094C26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39BB0088" w14:textId="34F73B7B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22,509</w:t>
            </w:r>
          </w:p>
        </w:tc>
        <w:tc>
          <w:tcPr>
            <w:tcW w:w="87" w:type="pct"/>
          </w:tcPr>
          <w:p w14:paraId="56103A1F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4792AA80" w14:textId="058B57B8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2,709</w:t>
            </w:r>
          </w:p>
        </w:tc>
        <w:tc>
          <w:tcPr>
            <w:tcW w:w="87" w:type="pct"/>
          </w:tcPr>
          <w:p w14:paraId="60A3D846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14:paraId="08ACE53A" w14:textId="4DB0ED3C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259</w:t>
            </w:r>
          </w:p>
        </w:tc>
        <w:tc>
          <w:tcPr>
            <w:tcW w:w="87" w:type="pct"/>
          </w:tcPr>
          <w:p w14:paraId="6BE295D8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6E9B6D03" w14:textId="58544CB3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84DF2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E84DF2">
              <w:rPr>
                <w:rFonts w:ascii="Angsana New" w:hAnsi="Angsana New"/>
                <w:sz w:val="26"/>
                <w:szCs w:val="26"/>
              </w:rPr>
              <w:t>2,</w:t>
            </w:r>
            <w:r>
              <w:rPr>
                <w:rFonts w:ascii="Angsana New" w:hAnsi="Angsana New"/>
                <w:sz w:val="26"/>
                <w:szCs w:val="26"/>
              </w:rPr>
              <w:t>960</w:t>
            </w:r>
          </w:p>
        </w:tc>
        <w:tc>
          <w:tcPr>
            <w:tcW w:w="87" w:type="pct"/>
            <w:shd w:val="clear" w:color="auto" w:fill="auto"/>
          </w:tcPr>
          <w:p w14:paraId="5BB1FB82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4" w:type="pct"/>
            <w:shd w:val="clear" w:color="auto" w:fill="auto"/>
          </w:tcPr>
          <w:p w14:paraId="560A87F6" w14:textId="41A943A5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84DF2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37</w:t>
            </w:r>
            <w:r w:rsidRPr="00E84DF2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724</w:t>
            </w:r>
          </w:p>
        </w:tc>
      </w:tr>
      <w:tr w:rsidR="00143722" w:rsidRPr="00E774FF" w14:paraId="1DA3BB8D" w14:textId="77777777" w:rsidTr="0058290A">
        <w:tc>
          <w:tcPr>
            <w:tcW w:w="853" w:type="pct"/>
            <w:shd w:val="clear" w:color="auto" w:fill="auto"/>
            <w:vAlign w:val="center"/>
          </w:tcPr>
          <w:p w14:paraId="6B934D89" w14:textId="77777777" w:rsidR="00143722" w:rsidRPr="00E774FF" w:rsidRDefault="00143722" w:rsidP="00143722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327" w:type="pct"/>
            <w:shd w:val="clear" w:color="auto" w:fill="auto"/>
          </w:tcPr>
          <w:p w14:paraId="155B96B7" w14:textId="598A0450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75B195A3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4" w:type="pct"/>
          </w:tcPr>
          <w:p w14:paraId="38C68008" w14:textId="1ED4540C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365C2">
              <w:rPr>
                <w:rFonts w:ascii="Angsana New" w:eastAsia="Cordia New" w:hAnsi="Angsana New"/>
                <w:sz w:val="26"/>
                <w:szCs w:val="26"/>
              </w:rPr>
              <w:t>171,793</w:t>
            </w:r>
          </w:p>
        </w:tc>
        <w:tc>
          <w:tcPr>
            <w:tcW w:w="90" w:type="pct"/>
          </w:tcPr>
          <w:p w14:paraId="322A8973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7" w:type="pct"/>
          </w:tcPr>
          <w:p w14:paraId="24E7D2C0" w14:textId="52A901D0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365C2">
              <w:rPr>
                <w:rFonts w:ascii="Angsana New" w:eastAsia="Cordia New" w:hAnsi="Angsana New"/>
                <w:sz w:val="26"/>
                <w:szCs w:val="26"/>
              </w:rPr>
              <w:t>11,654</w:t>
            </w:r>
          </w:p>
        </w:tc>
        <w:tc>
          <w:tcPr>
            <w:tcW w:w="87" w:type="pct"/>
            <w:shd w:val="clear" w:color="auto" w:fill="auto"/>
          </w:tcPr>
          <w:p w14:paraId="6C8CDEA6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8" w:type="pct"/>
          </w:tcPr>
          <w:p w14:paraId="73466A68" w14:textId="23D6444C" w:rsidR="00143722" w:rsidRPr="00E365C2" w:rsidRDefault="00E365C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82,213</w:t>
            </w:r>
          </w:p>
        </w:tc>
        <w:tc>
          <w:tcPr>
            <w:tcW w:w="87" w:type="pct"/>
            <w:shd w:val="clear" w:color="auto" w:fill="auto"/>
          </w:tcPr>
          <w:p w14:paraId="6F6D0B65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</w:tcPr>
          <w:p w14:paraId="455B0605" w14:textId="3CFF9429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3,173</w:t>
            </w:r>
          </w:p>
        </w:tc>
        <w:tc>
          <w:tcPr>
            <w:tcW w:w="87" w:type="pct"/>
          </w:tcPr>
          <w:p w14:paraId="5002D00C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16F43B39" w14:textId="7F2C8D5B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24,89</w:t>
            </w:r>
            <w:r w:rsidR="00E365C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7" w:type="pct"/>
          </w:tcPr>
          <w:p w14:paraId="3290AB89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73117897" w14:textId="5FA4D385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5,318</w:t>
            </w:r>
          </w:p>
        </w:tc>
        <w:tc>
          <w:tcPr>
            <w:tcW w:w="87" w:type="pct"/>
          </w:tcPr>
          <w:p w14:paraId="004C2030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14:paraId="037B7123" w14:textId="51537B85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87" w:type="pct"/>
          </w:tcPr>
          <w:p w14:paraId="31AFF8D3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46E985D6" w14:textId="0AB66DDE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84DF2">
              <w:rPr>
                <w:rFonts w:ascii="Angsana New" w:hAnsi="Angsana New"/>
                <w:sz w:val="26"/>
                <w:szCs w:val="26"/>
              </w:rPr>
              <w:t>(299,132)</w:t>
            </w:r>
          </w:p>
        </w:tc>
        <w:tc>
          <w:tcPr>
            <w:tcW w:w="87" w:type="pct"/>
            <w:shd w:val="clear" w:color="auto" w:fill="auto"/>
          </w:tcPr>
          <w:p w14:paraId="07C04BD5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4" w:type="pct"/>
            <w:shd w:val="clear" w:color="auto" w:fill="auto"/>
          </w:tcPr>
          <w:p w14:paraId="7729E784" w14:textId="13A19B3E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43722" w:rsidRPr="00E774FF" w14:paraId="4764E45C" w14:textId="77777777" w:rsidTr="0058290A">
        <w:tc>
          <w:tcPr>
            <w:tcW w:w="853" w:type="pct"/>
            <w:shd w:val="clear" w:color="auto" w:fill="auto"/>
            <w:vAlign w:val="center"/>
          </w:tcPr>
          <w:p w14:paraId="337751E6" w14:textId="3C7B5FEE" w:rsidR="00143722" w:rsidRPr="00E774FF" w:rsidRDefault="00143722" w:rsidP="00143722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โอน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มาจาก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327" w:type="pct"/>
            <w:shd w:val="clear" w:color="auto" w:fill="auto"/>
          </w:tcPr>
          <w:p w14:paraId="038DBF72" w14:textId="15D5F63E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6FF6388D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4" w:type="pct"/>
          </w:tcPr>
          <w:p w14:paraId="53E465A5" w14:textId="4C545C99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  <w:cs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7C1C3E7C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7" w:type="pct"/>
          </w:tcPr>
          <w:p w14:paraId="62960931" w14:textId="5B713CA3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365C2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30EB773E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8" w:type="pct"/>
          </w:tcPr>
          <w:p w14:paraId="544A4237" w14:textId="22301800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  <w:cs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3FDB16C4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</w:tcPr>
          <w:p w14:paraId="53052E6D" w14:textId="4F7BEC84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  <w:cs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08D2E18B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1D235216" w14:textId="48657B8E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  <w:cs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172</w:t>
            </w:r>
          </w:p>
        </w:tc>
        <w:tc>
          <w:tcPr>
            <w:tcW w:w="87" w:type="pct"/>
          </w:tcPr>
          <w:p w14:paraId="6F10DF7F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755AEC3E" w14:textId="46373842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3C25EFF3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14:paraId="167306A3" w14:textId="4F76057B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55D24805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7F21D97B" w14:textId="2825EA68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50A13294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4" w:type="pct"/>
            <w:shd w:val="clear" w:color="auto" w:fill="auto"/>
          </w:tcPr>
          <w:p w14:paraId="531E2B03" w14:textId="135832B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172</w:t>
            </w:r>
          </w:p>
        </w:tc>
      </w:tr>
      <w:tr w:rsidR="00143722" w:rsidRPr="00E774FF" w14:paraId="64793273" w14:textId="77777777" w:rsidTr="0058290A">
        <w:tc>
          <w:tcPr>
            <w:tcW w:w="853" w:type="pct"/>
            <w:shd w:val="clear" w:color="auto" w:fill="auto"/>
            <w:vAlign w:val="center"/>
          </w:tcPr>
          <w:p w14:paraId="2D5EC8CC" w14:textId="77777777" w:rsidR="00143722" w:rsidRPr="00E774FF" w:rsidRDefault="00143722" w:rsidP="00143722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shd w:val="clear" w:color="auto" w:fill="auto"/>
          </w:tcPr>
          <w:p w14:paraId="37F87BFC" w14:textId="182EAEC2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52B933E2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26084DEE" w14:textId="51F313C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365C2">
              <w:rPr>
                <w:rFonts w:ascii="Angsana New" w:eastAsia="Cordia New" w:hAnsi="Angsana New"/>
                <w:sz w:val="26"/>
                <w:szCs w:val="26"/>
              </w:rPr>
              <w:t>(7,843)</w:t>
            </w:r>
          </w:p>
        </w:tc>
        <w:tc>
          <w:tcPr>
            <w:tcW w:w="90" w:type="pct"/>
          </w:tcPr>
          <w:p w14:paraId="27A25B5C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14:paraId="1A979F3B" w14:textId="754AA82F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365C2">
              <w:rPr>
                <w:rFonts w:ascii="Angsana New" w:eastAsia="Cordia New" w:hAnsi="Angsana New"/>
                <w:sz w:val="26"/>
                <w:szCs w:val="26"/>
              </w:rPr>
              <w:t>(81,108)</w:t>
            </w:r>
          </w:p>
        </w:tc>
        <w:tc>
          <w:tcPr>
            <w:tcW w:w="87" w:type="pct"/>
            <w:shd w:val="clear" w:color="auto" w:fill="auto"/>
          </w:tcPr>
          <w:p w14:paraId="45C466DC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</w:tcPr>
          <w:p w14:paraId="1AAAEA41" w14:textId="4C230CAF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365C2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29E97B68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7" w:type="pct"/>
            <w:tcBorders>
              <w:bottom w:val="single" w:sz="4" w:space="0" w:color="auto"/>
            </w:tcBorders>
            <w:shd w:val="clear" w:color="auto" w:fill="auto"/>
          </w:tcPr>
          <w:p w14:paraId="7D301CAB" w14:textId="0FB1F99A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(67,595)</w:t>
            </w:r>
          </w:p>
        </w:tc>
        <w:tc>
          <w:tcPr>
            <w:tcW w:w="87" w:type="pct"/>
          </w:tcPr>
          <w:p w14:paraId="39C8CECC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</w:tcPr>
          <w:p w14:paraId="67B2398E" w14:textId="44C4D214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(23,268)</w:t>
            </w:r>
          </w:p>
        </w:tc>
        <w:tc>
          <w:tcPr>
            <w:tcW w:w="87" w:type="pct"/>
          </w:tcPr>
          <w:p w14:paraId="3B56E76F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14:paraId="0FF967EA" w14:textId="3D7BEC2F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(14,437)</w:t>
            </w:r>
          </w:p>
        </w:tc>
        <w:tc>
          <w:tcPr>
            <w:tcW w:w="87" w:type="pct"/>
          </w:tcPr>
          <w:p w14:paraId="6E1446A2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14:paraId="1AE6B1C2" w14:textId="5620A422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1F3E3186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</w:tcPr>
          <w:p w14:paraId="2FFEB78C" w14:textId="3D459D1E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59D455D7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  <w:shd w:val="clear" w:color="auto" w:fill="auto"/>
          </w:tcPr>
          <w:p w14:paraId="41EE0D18" w14:textId="32A96FE6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84DF2">
              <w:rPr>
                <w:rFonts w:ascii="Angsana New" w:hAnsi="Angsana New"/>
                <w:sz w:val="26"/>
                <w:szCs w:val="26"/>
              </w:rPr>
              <w:t>(194,251)</w:t>
            </w:r>
          </w:p>
        </w:tc>
      </w:tr>
      <w:tr w:rsidR="00143722" w:rsidRPr="00E774FF" w14:paraId="573992FB" w14:textId="77777777" w:rsidTr="0058290A">
        <w:tc>
          <w:tcPr>
            <w:tcW w:w="853" w:type="pct"/>
            <w:shd w:val="clear" w:color="auto" w:fill="auto"/>
            <w:vAlign w:val="center"/>
          </w:tcPr>
          <w:p w14:paraId="189152BA" w14:textId="60D56717" w:rsidR="00143722" w:rsidRPr="00E774FF" w:rsidRDefault="00143722" w:rsidP="00143722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3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CA00C" w14:textId="77E460BB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84DF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610,991</w:t>
            </w:r>
          </w:p>
        </w:tc>
        <w:tc>
          <w:tcPr>
            <w:tcW w:w="90" w:type="pct"/>
          </w:tcPr>
          <w:p w14:paraId="6AF4CD64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</w:tcPr>
          <w:p w14:paraId="4C7857C9" w14:textId="352DF9D0" w:rsidR="00143722" w:rsidRPr="00E365C2" w:rsidRDefault="00E365C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365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1,199,066</w:t>
            </w:r>
          </w:p>
        </w:tc>
        <w:tc>
          <w:tcPr>
            <w:tcW w:w="90" w:type="pct"/>
          </w:tcPr>
          <w:p w14:paraId="3FCC8792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9C5CE" w14:textId="6AA57A23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365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767,994</w:t>
            </w:r>
          </w:p>
        </w:tc>
        <w:tc>
          <w:tcPr>
            <w:tcW w:w="87" w:type="pct"/>
            <w:shd w:val="clear" w:color="auto" w:fill="auto"/>
          </w:tcPr>
          <w:p w14:paraId="6EA63A89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09DA4" w14:textId="355FDDB5" w:rsidR="00143722" w:rsidRPr="00E365C2" w:rsidRDefault="00E365C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365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323,228</w:t>
            </w:r>
          </w:p>
        </w:tc>
        <w:tc>
          <w:tcPr>
            <w:tcW w:w="87" w:type="pct"/>
            <w:shd w:val="clear" w:color="auto" w:fill="auto"/>
          </w:tcPr>
          <w:p w14:paraId="504C90CB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B8B19" w14:textId="473F4199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65C2">
              <w:rPr>
                <w:rFonts w:ascii="Angsana New" w:hAnsi="Angsana New"/>
                <w:b/>
                <w:bCs/>
                <w:sz w:val="26"/>
                <w:szCs w:val="26"/>
              </w:rPr>
              <w:t>220,729</w:t>
            </w:r>
          </w:p>
        </w:tc>
        <w:tc>
          <w:tcPr>
            <w:tcW w:w="87" w:type="pct"/>
          </w:tcPr>
          <w:p w14:paraId="66F3FF45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3994D4F5" w14:textId="5AEB0024" w:rsidR="00143722" w:rsidRPr="00E365C2" w:rsidRDefault="00E365C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65C2">
              <w:rPr>
                <w:rFonts w:ascii="Angsana New" w:hAnsi="Angsana New"/>
                <w:b/>
                <w:bCs/>
                <w:sz w:val="26"/>
                <w:szCs w:val="26"/>
              </w:rPr>
              <w:t>735,156</w:t>
            </w:r>
          </w:p>
        </w:tc>
        <w:tc>
          <w:tcPr>
            <w:tcW w:w="87" w:type="pct"/>
          </w:tcPr>
          <w:p w14:paraId="1DBA7B25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</w:tcPr>
          <w:p w14:paraId="16130081" w14:textId="5614A0CC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65C2">
              <w:rPr>
                <w:rFonts w:ascii="Angsana New" w:hAnsi="Angsana New"/>
                <w:b/>
                <w:bCs/>
                <w:sz w:val="26"/>
                <w:szCs w:val="26"/>
              </w:rPr>
              <w:t>65,835</w:t>
            </w:r>
          </w:p>
        </w:tc>
        <w:tc>
          <w:tcPr>
            <w:tcW w:w="87" w:type="pct"/>
          </w:tcPr>
          <w:p w14:paraId="720701F8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14:paraId="11E36E46" w14:textId="70699383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65C2">
              <w:rPr>
                <w:rFonts w:ascii="Angsana New" w:hAnsi="Angsana New"/>
                <w:b/>
                <w:bCs/>
                <w:sz w:val="26"/>
                <w:szCs w:val="26"/>
              </w:rPr>
              <w:t>85,979</w:t>
            </w:r>
          </w:p>
        </w:tc>
        <w:tc>
          <w:tcPr>
            <w:tcW w:w="87" w:type="pct"/>
          </w:tcPr>
          <w:p w14:paraId="5D0A2B8D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single" w:sz="4" w:space="0" w:color="auto"/>
            </w:tcBorders>
          </w:tcPr>
          <w:p w14:paraId="6A359BEF" w14:textId="1D4D0DE4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84DF2">
              <w:rPr>
                <w:rFonts w:ascii="Angsana New" w:hAnsi="Angsana New"/>
                <w:b/>
                <w:bCs/>
                <w:sz w:val="26"/>
                <w:szCs w:val="26"/>
              </w:rPr>
              <w:t>23,492</w:t>
            </w:r>
          </w:p>
        </w:tc>
        <w:tc>
          <w:tcPr>
            <w:tcW w:w="87" w:type="pct"/>
            <w:shd w:val="clear" w:color="auto" w:fill="auto"/>
          </w:tcPr>
          <w:p w14:paraId="25AC0641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8AAB4" w14:textId="301A9CB3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84DF2">
              <w:rPr>
                <w:rFonts w:ascii="Angsana New" w:hAnsi="Angsana New"/>
                <w:b/>
                <w:bCs/>
                <w:sz w:val="26"/>
                <w:szCs w:val="26"/>
              </w:rPr>
              <w:t>4,032,470</w:t>
            </w:r>
          </w:p>
        </w:tc>
      </w:tr>
      <w:tr w:rsidR="00143722" w:rsidRPr="00E774FF" w14:paraId="1E593F6B" w14:textId="77777777" w:rsidTr="00227A19">
        <w:tc>
          <w:tcPr>
            <w:tcW w:w="853" w:type="pct"/>
            <w:shd w:val="clear" w:color="auto" w:fill="auto"/>
          </w:tcPr>
          <w:p w14:paraId="56C88DFC" w14:textId="77777777" w:rsidR="00143722" w:rsidRPr="00E774FF" w:rsidRDefault="00143722" w:rsidP="00143722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7" w:type="pct"/>
            <w:tcBorders>
              <w:top w:val="single" w:sz="4" w:space="0" w:color="auto"/>
            </w:tcBorders>
            <w:shd w:val="clear" w:color="auto" w:fill="auto"/>
          </w:tcPr>
          <w:p w14:paraId="6792D7AB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pct"/>
          </w:tcPr>
          <w:p w14:paraId="0768A3CD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</w:tcPr>
          <w:p w14:paraId="5460996E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18EB0660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7" w:type="pct"/>
            <w:tcBorders>
              <w:top w:val="single" w:sz="4" w:space="0" w:color="auto"/>
            </w:tcBorders>
          </w:tcPr>
          <w:p w14:paraId="0B605C8E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  <w:shd w:val="clear" w:color="auto" w:fill="auto"/>
          </w:tcPr>
          <w:p w14:paraId="0ACB7899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8" w:type="pct"/>
            <w:tcBorders>
              <w:top w:val="single" w:sz="4" w:space="0" w:color="auto"/>
            </w:tcBorders>
            <w:shd w:val="clear" w:color="auto" w:fill="auto"/>
          </w:tcPr>
          <w:p w14:paraId="3ADE4439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  <w:shd w:val="clear" w:color="auto" w:fill="auto"/>
          </w:tcPr>
          <w:p w14:paraId="7BEC12D9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7" w:type="pct"/>
            <w:tcBorders>
              <w:top w:val="single" w:sz="4" w:space="0" w:color="auto"/>
            </w:tcBorders>
            <w:shd w:val="clear" w:color="auto" w:fill="auto"/>
          </w:tcPr>
          <w:p w14:paraId="2A9C0E5D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3FDFBF41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  <w:tcBorders>
              <w:top w:val="single" w:sz="4" w:space="0" w:color="auto"/>
            </w:tcBorders>
          </w:tcPr>
          <w:p w14:paraId="05B906AB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264190BC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</w:tcPr>
          <w:p w14:paraId="3C5A4221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6DA7D0EA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  <w:tcBorders>
              <w:top w:val="single" w:sz="4" w:space="0" w:color="auto"/>
            </w:tcBorders>
          </w:tcPr>
          <w:p w14:paraId="5A06948C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497D9C4B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3" w:type="pct"/>
            <w:tcBorders>
              <w:top w:val="single" w:sz="4" w:space="0" w:color="auto"/>
            </w:tcBorders>
          </w:tcPr>
          <w:p w14:paraId="72E1D67D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  <w:shd w:val="clear" w:color="auto" w:fill="auto"/>
          </w:tcPr>
          <w:p w14:paraId="5CEE732B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4" w:type="pct"/>
            <w:tcBorders>
              <w:top w:val="single" w:sz="4" w:space="0" w:color="auto"/>
            </w:tcBorders>
            <w:shd w:val="clear" w:color="auto" w:fill="auto"/>
          </w:tcPr>
          <w:p w14:paraId="42C518E7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143722" w:rsidRPr="00E774FF" w14:paraId="0D522836" w14:textId="77777777" w:rsidTr="00227A19">
        <w:tc>
          <w:tcPr>
            <w:tcW w:w="853" w:type="pct"/>
            <w:shd w:val="clear" w:color="auto" w:fill="auto"/>
          </w:tcPr>
          <w:p w14:paraId="7D08AE91" w14:textId="77777777" w:rsidR="00143722" w:rsidRPr="00E774FF" w:rsidRDefault="00143722" w:rsidP="00143722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7" w:type="pct"/>
            <w:shd w:val="clear" w:color="auto" w:fill="auto"/>
          </w:tcPr>
          <w:p w14:paraId="511DF539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pct"/>
          </w:tcPr>
          <w:p w14:paraId="055571FD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4" w:type="pct"/>
          </w:tcPr>
          <w:p w14:paraId="3A02A810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12F64DA6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7" w:type="pct"/>
          </w:tcPr>
          <w:p w14:paraId="0E0D98FF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  <w:shd w:val="clear" w:color="auto" w:fill="auto"/>
          </w:tcPr>
          <w:p w14:paraId="3AB33140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8" w:type="pct"/>
            <w:shd w:val="clear" w:color="auto" w:fill="auto"/>
          </w:tcPr>
          <w:p w14:paraId="07752A16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  <w:shd w:val="clear" w:color="auto" w:fill="auto"/>
          </w:tcPr>
          <w:p w14:paraId="34DC4C8F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</w:tcPr>
          <w:p w14:paraId="0271D721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6456C3E9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</w:tcPr>
          <w:p w14:paraId="6FA6A0F4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6679A347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</w:tcPr>
          <w:p w14:paraId="6379D7B2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5454BFFF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</w:tcPr>
          <w:p w14:paraId="52568EE6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5DB4F1A8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3" w:type="pct"/>
          </w:tcPr>
          <w:p w14:paraId="01A7ADA6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  <w:shd w:val="clear" w:color="auto" w:fill="auto"/>
          </w:tcPr>
          <w:p w14:paraId="18BD7733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4" w:type="pct"/>
            <w:shd w:val="clear" w:color="auto" w:fill="auto"/>
          </w:tcPr>
          <w:p w14:paraId="3792945B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143722" w:rsidRPr="00E774FF" w14:paraId="2F57A1D9" w14:textId="77777777" w:rsidTr="00227A19">
        <w:tc>
          <w:tcPr>
            <w:tcW w:w="853" w:type="pct"/>
            <w:shd w:val="clear" w:color="auto" w:fill="auto"/>
          </w:tcPr>
          <w:p w14:paraId="000D02EA" w14:textId="77777777" w:rsidR="00143722" w:rsidRPr="00E774FF" w:rsidRDefault="00143722" w:rsidP="00143722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7" w:type="pct"/>
            <w:shd w:val="clear" w:color="auto" w:fill="auto"/>
          </w:tcPr>
          <w:p w14:paraId="0E357BF0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pct"/>
          </w:tcPr>
          <w:p w14:paraId="34E0711E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4" w:type="pct"/>
          </w:tcPr>
          <w:p w14:paraId="2160659C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0A26CD8B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7" w:type="pct"/>
          </w:tcPr>
          <w:p w14:paraId="0DA805FF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  <w:shd w:val="clear" w:color="auto" w:fill="auto"/>
          </w:tcPr>
          <w:p w14:paraId="01FAB978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8" w:type="pct"/>
            <w:shd w:val="clear" w:color="auto" w:fill="auto"/>
          </w:tcPr>
          <w:p w14:paraId="0AA9DC0E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  <w:shd w:val="clear" w:color="auto" w:fill="auto"/>
          </w:tcPr>
          <w:p w14:paraId="316BC60D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</w:tcPr>
          <w:p w14:paraId="0E99BDB4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3B0F5694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</w:tcPr>
          <w:p w14:paraId="56794617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0582CC1B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</w:tcPr>
          <w:p w14:paraId="05DCE2EE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05FA8401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</w:tcPr>
          <w:p w14:paraId="76A6CF09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786180B4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3" w:type="pct"/>
          </w:tcPr>
          <w:p w14:paraId="4F938415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  <w:shd w:val="clear" w:color="auto" w:fill="auto"/>
          </w:tcPr>
          <w:p w14:paraId="693EFBDC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4" w:type="pct"/>
            <w:shd w:val="clear" w:color="auto" w:fill="auto"/>
          </w:tcPr>
          <w:p w14:paraId="305105C8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143722" w:rsidRPr="00E774FF" w14:paraId="5A662178" w14:textId="77777777" w:rsidTr="0058290A">
        <w:tc>
          <w:tcPr>
            <w:tcW w:w="853" w:type="pct"/>
            <w:vAlign w:val="center"/>
          </w:tcPr>
          <w:p w14:paraId="3BE5878B" w14:textId="77777777" w:rsidR="00143722" w:rsidRPr="00E774FF" w:rsidRDefault="00143722" w:rsidP="00143722">
            <w:pPr>
              <w:spacing w:line="340" w:lineRule="exact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i/>
                <w:iCs/>
                <w:sz w:val="26"/>
                <w:szCs w:val="26"/>
                <w:cs/>
              </w:rPr>
              <w:t>ค่าเสื่อมราคาและขาดทุน</w:t>
            </w:r>
          </w:p>
          <w:p w14:paraId="4C294634" w14:textId="7EA5E8D4" w:rsidR="00143722" w:rsidRPr="00E774FF" w:rsidRDefault="00143722" w:rsidP="00143722">
            <w:pPr>
              <w:spacing w:line="340" w:lineRule="exact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จากการด้อยค่า</w:t>
            </w:r>
          </w:p>
        </w:tc>
        <w:tc>
          <w:tcPr>
            <w:tcW w:w="327" w:type="pct"/>
            <w:shd w:val="clear" w:color="auto" w:fill="auto"/>
          </w:tcPr>
          <w:p w14:paraId="02A30FC3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44A0659C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4" w:type="pct"/>
          </w:tcPr>
          <w:p w14:paraId="5866ED3C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7FA80649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7" w:type="pct"/>
          </w:tcPr>
          <w:p w14:paraId="6C062982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  <w:shd w:val="clear" w:color="auto" w:fill="auto"/>
          </w:tcPr>
          <w:p w14:paraId="43735E55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8" w:type="pct"/>
            <w:shd w:val="clear" w:color="auto" w:fill="auto"/>
          </w:tcPr>
          <w:p w14:paraId="3BF6B154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  <w:shd w:val="clear" w:color="auto" w:fill="auto"/>
          </w:tcPr>
          <w:p w14:paraId="01FDC42D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</w:tcPr>
          <w:p w14:paraId="7F5BB1F5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7BC70C5F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1E329FE9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172D69D1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444124EF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1232AC89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14:paraId="3D11B0BA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6AB5A8CF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5619F3DA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  <w:shd w:val="clear" w:color="auto" w:fill="auto"/>
          </w:tcPr>
          <w:p w14:paraId="3CACC631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4" w:type="pct"/>
            <w:shd w:val="clear" w:color="auto" w:fill="auto"/>
          </w:tcPr>
          <w:p w14:paraId="4B3C1107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143722" w:rsidRPr="00E774FF" w14:paraId="5327CB84" w14:textId="77777777" w:rsidTr="0058290A">
        <w:tc>
          <w:tcPr>
            <w:tcW w:w="853" w:type="pct"/>
            <w:vAlign w:val="center"/>
          </w:tcPr>
          <w:p w14:paraId="1B1ECFF6" w14:textId="0064F0C2" w:rsidR="00143722" w:rsidRPr="00E774FF" w:rsidRDefault="00143722" w:rsidP="00143722">
            <w:pPr>
              <w:spacing w:line="340" w:lineRule="exact"/>
              <w:ind w:right="-21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 xml:space="preserve">1 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มกราคม 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sz w:val="26"/>
                <w:szCs w:val="26"/>
              </w:rPr>
              <w:t>5</w:t>
            </w:r>
          </w:p>
        </w:tc>
        <w:tc>
          <w:tcPr>
            <w:tcW w:w="327" w:type="pct"/>
            <w:shd w:val="clear" w:color="auto" w:fill="auto"/>
          </w:tcPr>
          <w:p w14:paraId="572112A2" w14:textId="1CC6FB01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2AD4B914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4" w:type="pct"/>
          </w:tcPr>
          <w:p w14:paraId="3DCD0124" w14:textId="03C9F501" w:rsidR="00143722" w:rsidRPr="004245A7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4245A7">
              <w:rPr>
                <w:rFonts w:ascii="Angsana New" w:hAnsi="Angsana New" w:hint="cs"/>
                <w:sz w:val="26"/>
                <w:szCs w:val="26"/>
              </w:rPr>
              <w:t>782,703</w:t>
            </w:r>
          </w:p>
        </w:tc>
        <w:tc>
          <w:tcPr>
            <w:tcW w:w="90" w:type="pct"/>
          </w:tcPr>
          <w:p w14:paraId="7CB1A9DA" w14:textId="77777777" w:rsidR="00143722" w:rsidRPr="004245A7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7" w:type="pct"/>
          </w:tcPr>
          <w:p w14:paraId="46CDFFFD" w14:textId="52F49E0A" w:rsidR="00143722" w:rsidRPr="004245A7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4245A7">
              <w:rPr>
                <w:rFonts w:ascii="Angsana New" w:hAnsi="Angsana New" w:hint="cs"/>
                <w:sz w:val="26"/>
                <w:szCs w:val="26"/>
              </w:rPr>
              <w:t>564,961</w:t>
            </w:r>
          </w:p>
        </w:tc>
        <w:tc>
          <w:tcPr>
            <w:tcW w:w="87" w:type="pct"/>
            <w:shd w:val="clear" w:color="auto" w:fill="auto"/>
          </w:tcPr>
          <w:p w14:paraId="67E2670C" w14:textId="77777777" w:rsidR="00143722" w:rsidRPr="004245A7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" w:type="pct"/>
            <w:shd w:val="clear" w:color="auto" w:fill="auto"/>
          </w:tcPr>
          <w:p w14:paraId="739824E7" w14:textId="31449604" w:rsidR="00143722" w:rsidRPr="004245A7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4245A7">
              <w:rPr>
                <w:rFonts w:ascii="Angsana New" w:hAnsi="Angsana New" w:hint="cs"/>
                <w:sz w:val="26"/>
                <w:szCs w:val="26"/>
              </w:rPr>
              <w:t>161,327</w:t>
            </w:r>
          </w:p>
        </w:tc>
        <w:tc>
          <w:tcPr>
            <w:tcW w:w="87" w:type="pct"/>
            <w:shd w:val="clear" w:color="auto" w:fill="auto"/>
          </w:tcPr>
          <w:p w14:paraId="2ECCA130" w14:textId="77777777" w:rsidR="00143722" w:rsidRPr="004245A7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</w:tcPr>
          <w:p w14:paraId="7B507E3C" w14:textId="4DAB5FE4" w:rsidR="00143722" w:rsidRPr="004245A7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4245A7">
              <w:rPr>
                <w:rFonts w:ascii="Angsana New" w:hAnsi="Angsana New" w:hint="cs"/>
                <w:sz w:val="26"/>
                <w:szCs w:val="26"/>
              </w:rPr>
              <w:t>262,829</w:t>
            </w:r>
          </w:p>
        </w:tc>
        <w:tc>
          <w:tcPr>
            <w:tcW w:w="87" w:type="pct"/>
          </w:tcPr>
          <w:p w14:paraId="5A07AECB" w14:textId="77777777" w:rsidR="00143722" w:rsidRPr="004245A7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73C98A45" w14:textId="65149D8D" w:rsidR="00143722" w:rsidRPr="004245A7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4245A7">
              <w:rPr>
                <w:rFonts w:ascii="Angsana New" w:hAnsi="Angsana New" w:hint="cs"/>
                <w:sz w:val="26"/>
                <w:szCs w:val="26"/>
              </w:rPr>
              <w:t>686,053</w:t>
            </w:r>
          </w:p>
        </w:tc>
        <w:tc>
          <w:tcPr>
            <w:tcW w:w="87" w:type="pct"/>
          </w:tcPr>
          <w:p w14:paraId="15CA61D2" w14:textId="77777777" w:rsidR="00143722" w:rsidRPr="004245A7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1017665F" w14:textId="3B188233" w:rsidR="00143722" w:rsidRPr="004245A7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4245A7">
              <w:rPr>
                <w:rFonts w:ascii="Angsana New" w:hAnsi="Angsana New" w:hint="cs"/>
                <w:sz w:val="26"/>
                <w:szCs w:val="26"/>
              </w:rPr>
              <w:t>67,973</w:t>
            </w:r>
          </w:p>
        </w:tc>
        <w:tc>
          <w:tcPr>
            <w:tcW w:w="87" w:type="pct"/>
          </w:tcPr>
          <w:p w14:paraId="6CBEFD03" w14:textId="77777777" w:rsidR="00143722" w:rsidRPr="004245A7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14:paraId="75FD4643" w14:textId="6AD1F7B8" w:rsidR="00143722" w:rsidRPr="004245A7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4245A7">
              <w:rPr>
                <w:rFonts w:ascii="Angsana New" w:hAnsi="Angsana New" w:hint="cs"/>
                <w:sz w:val="26"/>
                <w:szCs w:val="26"/>
              </w:rPr>
              <w:t>77,038</w:t>
            </w:r>
          </w:p>
        </w:tc>
        <w:tc>
          <w:tcPr>
            <w:tcW w:w="87" w:type="pct"/>
          </w:tcPr>
          <w:p w14:paraId="107D6105" w14:textId="77777777" w:rsidR="00143722" w:rsidRPr="004245A7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34FFA6DA" w14:textId="4EE65C7C" w:rsidR="00143722" w:rsidRPr="004245A7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4245A7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4EB0CF36" w14:textId="77777777" w:rsidR="00143722" w:rsidRPr="004245A7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4" w:type="pct"/>
            <w:shd w:val="clear" w:color="auto" w:fill="auto"/>
          </w:tcPr>
          <w:p w14:paraId="700A3889" w14:textId="1989EAE1" w:rsidR="00143722" w:rsidRPr="004245A7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4245A7">
              <w:rPr>
                <w:rFonts w:ascii="Angsana New" w:eastAsia="Cordia New" w:hAnsi="Angsana New" w:hint="cs"/>
                <w:sz w:val="26"/>
                <w:szCs w:val="26"/>
              </w:rPr>
              <w:t>2,602,884</w:t>
            </w:r>
          </w:p>
        </w:tc>
      </w:tr>
      <w:tr w:rsidR="00143722" w:rsidRPr="00E774FF" w14:paraId="6A968D3D" w14:textId="77777777" w:rsidTr="0058290A">
        <w:tc>
          <w:tcPr>
            <w:tcW w:w="853" w:type="pct"/>
            <w:vAlign w:val="center"/>
          </w:tcPr>
          <w:p w14:paraId="38B76896" w14:textId="6F5A4752" w:rsidR="00143722" w:rsidRPr="00E774FF" w:rsidRDefault="00143722" w:rsidP="00143722">
            <w:pPr>
              <w:spacing w:line="340" w:lineRule="exact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327" w:type="pct"/>
            <w:shd w:val="clear" w:color="auto" w:fill="auto"/>
          </w:tcPr>
          <w:p w14:paraId="3B556FE4" w14:textId="5175BB88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57B24CBA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4" w:type="pct"/>
          </w:tcPr>
          <w:p w14:paraId="6E365FAC" w14:textId="4A5B2534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106A6E">
              <w:rPr>
                <w:rFonts w:ascii="Angsana New" w:hAnsi="Angsana New"/>
                <w:sz w:val="26"/>
                <w:szCs w:val="26"/>
              </w:rPr>
              <w:t>39,532</w:t>
            </w:r>
          </w:p>
        </w:tc>
        <w:tc>
          <w:tcPr>
            <w:tcW w:w="90" w:type="pct"/>
          </w:tcPr>
          <w:p w14:paraId="37013D19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7" w:type="pct"/>
          </w:tcPr>
          <w:p w14:paraId="4591CC69" w14:textId="4BE6B5D1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106A6E">
              <w:rPr>
                <w:rFonts w:ascii="Angsana New" w:hAnsi="Angsana New"/>
                <w:sz w:val="26"/>
                <w:szCs w:val="26"/>
              </w:rPr>
              <w:t>47,180</w:t>
            </w:r>
          </w:p>
        </w:tc>
        <w:tc>
          <w:tcPr>
            <w:tcW w:w="87" w:type="pct"/>
            <w:shd w:val="clear" w:color="auto" w:fill="auto"/>
          </w:tcPr>
          <w:p w14:paraId="055BBA4E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" w:type="pct"/>
            <w:shd w:val="clear" w:color="auto" w:fill="auto"/>
          </w:tcPr>
          <w:p w14:paraId="2B06F3DD" w14:textId="7FE406CB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15,537</w:t>
            </w:r>
          </w:p>
        </w:tc>
        <w:tc>
          <w:tcPr>
            <w:tcW w:w="87" w:type="pct"/>
            <w:shd w:val="clear" w:color="auto" w:fill="auto"/>
          </w:tcPr>
          <w:p w14:paraId="44C64199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</w:tcPr>
          <w:p w14:paraId="04CF5C08" w14:textId="27F994E8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106A6E">
              <w:rPr>
                <w:rFonts w:ascii="Angsana New" w:hAnsi="Angsana New"/>
                <w:sz w:val="26"/>
                <w:szCs w:val="26"/>
              </w:rPr>
              <w:t>10,110</w:t>
            </w:r>
          </w:p>
        </w:tc>
        <w:tc>
          <w:tcPr>
            <w:tcW w:w="87" w:type="pct"/>
          </w:tcPr>
          <w:p w14:paraId="220A6365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0393CDEC" w14:textId="1A8D1928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15,160</w:t>
            </w:r>
          </w:p>
        </w:tc>
        <w:tc>
          <w:tcPr>
            <w:tcW w:w="87" w:type="pct"/>
          </w:tcPr>
          <w:p w14:paraId="584F7B00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7C2E858A" w14:textId="64C8EF25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2,507</w:t>
            </w:r>
          </w:p>
        </w:tc>
        <w:tc>
          <w:tcPr>
            <w:tcW w:w="87" w:type="pct"/>
          </w:tcPr>
          <w:p w14:paraId="1FC5F778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14:paraId="08B385A6" w14:textId="780647CC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2,800</w:t>
            </w:r>
          </w:p>
        </w:tc>
        <w:tc>
          <w:tcPr>
            <w:tcW w:w="87" w:type="pct"/>
          </w:tcPr>
          <w:p w14:paraId="6A1AD69E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22A856C6" w14:textId="49EEB803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2F15A892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4" w:type="pct"/>
            <w:shd w:val="clear" w:color="auto" w:fill="auto"/>
          </w:tcPr>
          <w:p w14:paraId="6CF0BD2E" w14:textId="7D3711BD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106A6E">
              <w:rPr>
                <w:rFonts w:ascii="Angsana New" w:eastAsia="Cordia New" w:hAnsi="Angsana New"/>
                <w:sz w:val="26"/>
                <w:szCs w:val="26"/>
              </w:rPr>
              <w:t>132,826</w:t>
            </w:r>
          </w:p>
        </w:tc>
      </w:tr>
      <w:tr w:rsidR="00143722" w:rsidRPr="00E774FF" w14:paraId="18D437F4" w14:textId="77777777" w:rsidTr="0058290A">
        <w:tc>
          <w:tcPr>
            <w:tcW w:w="853" w:type="pct"/>
            <w:vAlign w:val="center"/>
          </w:tcPr>
          <w:p w14:paraId="08CBB327" w14:textId="3114DBFE" w:rsidR="00143722" w:rsidRPr="00E774FF" w:rsidRDefault="00143722" w:rsidP="00143722">
            <w:pPr>
              <w:spacing w:line="340" w:lineRule="exact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DB5C4F">
              <w:rPr>
                <w:rFonts w:ascii="Angsana New" w:eastAsia="Cordia New" w:hAnsi="Angsana New"/>
                <w:sz w:val="26"/>
                <w:szCs w:val="26"/>
                <w:cs/>
              </w:rPr>
              <w:t>กลับรายการขาดทุนจากการด้อยค่า</w:t>
            </w:r>
          </w:p>
        </w:tc>
        <w:tc>
          <w:tcPr>
            <w:tcW w:w="327" w:type="pct"/>
            <w:shd w:val="clear" w:color="auto" w:fill="auto"/>
          </w:tcPr>
          <w:p w14:paraId="09A4A17C" w14:textId="40AD83E6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0BD3BC03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4" w:type="pct"/>
          </w:tcPr>
          <w:p w14:paraId="54E067C6" w14:textId="209E585B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(1,197)</w:t>
            </w:r>
          </w:p>
        </w:tc>
        <w:tc>
          <w:tcPr>
            <w:tcW w:w="90" w:type="pct"/>
          </w:tcPr>
          <w:p w14:paraId="3FFA08F9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7" w:type="pct"/>
          </w:tcPr>
          <w:p w14:paraId="7636FD77" w14:textId="0B8A63DD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36A6A33C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" w:type="pct"/>
            <w:shd w:val="clear" w:color="auto" w:fill="auto"/>
          </w:tcPr>
          <w:p w14:paraId="31D108F1" w14:textId="5E5D407A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3B50DEB7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</w:tcPr>
          <w:p w14:paraId="287CF22A" w14:textId="4749A983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5C630D5F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5F04E6BA" w14:textId="372BCBA3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5A145904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59A7DA6C" w14:textId="1AE69E73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177357A0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14:paraId="3EF5484D" w14:textId="2E4480F4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62E38E22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4ED0983A" w14:textId="36345815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336CB5CC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4" w:type="pct"/>
            <w:shd w:val="clear" w:color="auto" w:fill="auto"/>
          </w:tcPr>
          <w:p w14:paraId="6C872CF2" w14:textId="2C0D45F0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(1,197)</w:t>
            </w:r>
          </w:p>
        </w:tc>
      </w:tr>
      <w:tr w:rsidR="00143722" w:rsidRPr="00E774FF" w14:paraId="2BE1623D" w14:textId="77777777" w:rsidTr="00F20241">
        <w:tc>
          <w:tcPr>
            <w:tcW w:w="853" w:type="pct"/>
            <w:vAlign w:val="center"/>
          </w:tcPr>
          <w:p w14:paraId="4C400816" w14:textId="20F71BDE" w:rsidR="00143722" w:rsidRPr="00E774FF" w:rsidRDefault="00143722" w:rsidP="00143722">
            <w:pPr>
              <w:spacing w:line="340" w:lineRule="exact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shd w:val="clear" w:color="auto" w:fill="auto"/>
          </w:tcPr>
          <w:p w14:paraId="7109FDCF" w14:textId="549388BF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275AD8AD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371CAB" w14:textId="1197BC0F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F321DF">
              <w:rPr>
                <w:rFonts w:ascii="Angsana New" w:hAnsi="Angsana New"/>
                <w:sz w:val="26"/>
                <w:szCs w:val="26"/>
              </w:rPr>
              <w:t>(7,648)</w:t>
            </w:r>
          </w:p>
        </w:tc>
        <w:tc>
          <w:tcPr>
            <w:tcW w:w="90" w:type="pct"/>
          </w:tcPr>
          <w:p w14:paraId="5453B253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ECEAB4" w14:textId="3FE94DBF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F321DF">
              <w:rPr>
                <w:rFonts w:ascii="Angsana New" w:hAnsi="Angsana New"/>
                <w:sz w:val="26"/>
                <w:szCs w:val="26"/>
              </w:rPr>
              <w:t>(27,097)</w:t>
            </w:r>
          </w:p>
        </w:tc>
        <w:tc>
          <w:tcPr>
            <w:tcW w:w="87" w:type="pct"/>
          </w:tcPr>
          <w:p w14:paraId="00F4B8FC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695ADC" w14:textId="7FAD120A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F321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2FCF966C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CA6CC6" w14:textId="0BBCCE5E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F321DF">
              <w:rPr>
                <w:rFonts w:ascii="Angsana New" w:hAnsi="Angsana New"/>
                <w:sz w:val="26"/>
                <w:szCs w:val="26"/>
              </w:rPr>
              <w:t>(16,766)</w:t>
            </w:r>
          </w:p>
        </w:tc>
        <w:tc>
          <w:tcPr>
            <w:tcW w:w="87" w:type="pct"/>
          </w:tcPr>
          <w:p w14:paraId="75BBC2F7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33722B" w14:textId="3DBE4FA1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F321DF">
              <w:rPr>
                <w:rFonts w:ascii="Angsana New" w:hAnsi="Angsana New"/>
                <w:sz w:val="26"/>
                <w:szCs w:val="26"/>
              </w:rPr>
              <w:t>(30,294)</w:t>
            </w:r>
          </w:p>
        </w:tc>
        <w:tc>
          <w:tcPr>
            <w:tcW w:w="87" w:type="pct"/>
          </w:tcPr>
          <w:p w14:paraId="33AFBFF3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63AF6E" w14:textId="60F5DA9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F321DF">
              <w:rPr>
                <w:rFonts w:ascii="Angsana New" w:hAnsi="Angsana New"/>
                <w:sz w:val="26"/>
                <w:szCs w:val="26"/>
              </w:rPr>
              <w:t>(8,298)</w:t>
            </w:r>
          </w:p>
        </w:tc>
        <w:tc>
          <w:tcPr>
            <w:tcW w:w="87" w:type="pct"/>
          </w:tcPr>
          <w:p w14:paraId="234E0D38" w14:textId="77777777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5DD35F" w14:textId="070F3896" w:rsidR="00143722" w:rsidRPr="00E774F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F321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1E829591" w14:textId="77777777" w:rsidR="00143722" w:rsidRPr="00F321D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B09C0B" w14:textId="3EAA7000" w:rsidR="00143722" w:rsidRPr="00F321D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F321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1C5F0699" w14:textId="77777777" w:rsidR="00143722" w:rsidRPr="00F321D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8CE2B1" w14:textId="6DB2A43E" w:rsidR="00143722" w:rsidRPr="00F321DF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F321DF">
              <w:rPr>
                <w:rFonts w:ascii="Angsana New" w:hAnsi="Angsana New"/>
                <w:sz w:val="26"/>
                <w:szCs w:val="26"/>
              </w:rPr>
              <w:t>(90,103)</w:t>
            </w:r>
          </w:p>
        </w:tc>
      </w:tr>
      <w:tr w:rsidR="00143722" w:rsidRPr="00E774FF" w14:paraId="35E0BDB0" w14:textId="77777777" w:rsidTr="0058290A">
        <w:tc>
          <w:tcPr>
            <w:tcW w:w="853" w:type="pct"/>
            <w:vAlign w:val="center"/>
          </w:tcPr>
          <w:p w14:paraId="00829202" w14:textId="0E604219" w:rsidR="00143722" w:rsidRPr="00E774FF" w:rsidRDefault="00143722" w:rsidP="00143722">
            <w:pPr>
              <w:spacing w:line="340" w:lineRule="exact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5</w:t>
            </w:r>
          </w:p>
          <w:p w14:paraId="2C281405" w14:textId="1744CB2C" w:rsidR="00143722" w:rsidRPr="00E774FF" w:rsidRDefault="00143722" w:rsidP="00143722">
            <w:pPr>
              <w:spacing w:line="340" w:lineRule="exact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   และ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 xml:space="preserve">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327" w:type="pct"/>
            <w:tcBorders>
              <w:top w:val="single" w:sz="4" w:space="0" w:color="auto"/>
            </w:tcBorders>
            <w:shd w:val="clear" w:color="auto" w:fill="auto"/>
          </w:tcPr>
          <w:p w14:paraId="47B397F4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05905555" w14:textId="6EBBB746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365C2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0D2642B6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</w:tcPr>
          <w:p w14:paraId="5F7058A7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619BEB3" w14:textId="4D3198B4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65C2">
              <w:rPr>
                <w:rFonts w:ascii="Angsana New" w:hAnsi="Angsana New"/>
                <w:b/>
                <w:bCs/>
                <w:sz w:val="26"/>
                <w:szCs w:val="26"/>
              </w:rPr>
              <w:t>813,390</w:t>
            </w:r>
          </w:p>
        </w:tc>
        <w:tc>
          <w:tcPr>
            <w:tcW w:w="90" w:type="pct"/>
          </w:tcPr>
          <w:p w14:paraId="14B5AABD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7" w:type="pct"/>
            <w:tcBorders>
              <w:top w:val="single" w:sz="4" w:space="0" w:color="auto"/>
            </w:tcBorders>
          </w:tcPr>
          <w:p w14:paraId="220485BC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4A5771FA" w14:textId="60B2535F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65C2">
              <w:rPr>
                <w:rFonts w:ascii="Angsana New" w:hAnsi="Angsana New"/>
                <w:b/>
                <w:bCs/>
                <w:sz w:val="26"/>
                <w:szCs w:val="26"/>
              </w:rPr>
              <w:t>585,044</w:t>
            </w:r>
          </w:p>
        </w:tc>
        <w:tc>
          <w:tcPr>
            <w:tcW w:w="87" w:type="pct"/>
            <w:shd w:val="clear" w:color="auto" w:fill="auto"/>
          </w:tcPr>
          <w:p w14:paraId="17BC60E2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8" w:type="pct"/>
            <w:tcBorders>
              <w:top w:val="single" w:sz="4" w:space="0" w:color="auto"/>
            </w:tcBorders>
            <w:shd w:val="clear" w:color="auto" w:fill="auto"/>
          </w:tcPr>
          <w:p w14:paraId="517066E0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DCAA4DD" w14:textId="4FF49C58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65C2">
              <w:rPr>
                <w:rFonts w:ascii="Angsana New" w:hAnsi="Angsana New" w:hint="cs"/>
                <w:b/>
                <w:bCs/>
                <w:sz w:val="26"/>
                <w:szCs w:val="26"/>
              </w:rPr>
              <w:t>176,864</w:t>
            </w:r>
          </w:p>
        </w:tc>
        <w:tc>
          <w:tcPr>
            <w:tcW w:w="87" w:type="pct"/>
            <w:shd w:val="clear" w:color="auto" w:fill="auto"/>
          </w:tcPr>
          <w:p w14:paraId="2223909F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7" w:type="pct"/>
            <w:tcBorders>
              <w:top w:val="single" w:sz="4" w:space="0" w:color="auto"/>
            </w:tcBorders>
            <w:shd w:val="clear" w:color="auto" w:fill="auto"/>
          </w:tcPr>
          <w:p w14:paraId="67B22A02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6920370" w14:textId="341EF52D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65C2">
              <w:rPr>
                <w:rFonts w:ascii="Angsana New" w:hAnsi="Angsana New"/>
                <w:b/>
                <w:bCs/>
                <w:sz w:val="26"/>
                <w:szCs w:val="26"/>
              </w:rPr>
              <w:t>256,173</w:t>
            </w:r>
          </w:p>
        </w:tc>
        <w:tc>
          <w:tcPr>
            <w:tcW w:w="87" w:type="pct"/>
          </w:tcPr>
          <w:p w14:paraId="0A9AC465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  <w:tcBorders>
              <w:top w:val="single" w:sz="4" w:space="0" w:color="auto"/>
            </w:tcBorders>
          </w:tcPr>
          <w:p w14:paraId="31631B72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8E3DD04" w14:textId="09134242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65C2">
              <w:rPr>
                <w:rFonts w:ascii="Angsana New" w:hAnsi="Angsana New" w:hint="cs"/>
                <w:b/>
                <w:bCs/>
                <w:sz w:val="26"/>
                <w:szCs w:val="26"/>
              </w:rPr>
              <w:t>670,919</w:t>
            </w:r>
          </w:p>
        </w:tc>
        <w:tc>
          <w:tcPr>
            <w:tcW w:w="87" w:type="pct"/>
          </w:tcPr>
          <w:p w14:paraId="08A2C0CB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</w:tcPr>
          <w:p w14:paraId="7B9767A5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E139434" w14:textId="5FCB8646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65C2">
              <w:rPr>
                <w:rFonts w:ascii="Angsana New" w:hAnsi="Angsana New" w:hint="cs"/>
                <w:b/>
                <w:bCs/>
                <w:sz w:val="26"/>
                <w:szCs w:val="26"/>
              </w:rPr>
              <w:t>62,182</w:t>
            </w:r>
          </w:p>
        </w:tc>
        <w:tc>
          <w:tcPr>
            <w:tcW w:w="87" w:type="pct"/>
          </w:tcPr>
          <w:p w14:paraId="20294D3C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  <w:tcBorders>
              <w:top w:val="single" w:sz="4" w:space="0" w:color="auto"/>
            </w:tcBorders>
          </w:tcPr>
          <w:p w14:paraId="3CB23E27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5C3D08D3" w14:textId="6BFDF9F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65C2">
              <w:rPr>
                <w:rFonts w:ascii="Angsana New" w:hAnsi="Angsana New" w:hint="cs"/>
                <w:b/>
                <w:bCs/>
                <w:sz w:val="26"/>
                <w:szCs w:val="26"/>
              </w:rPr>
              <w:t>79,838</w:t>
            </w:r>
          </w:p>
        </w:tc>
        <w:tc>
          <w:tcPr>
            <w:tcW w:w="87" w:type="pct"/>
          </w:tcPr>
          <w:p w14:paraId="2C8864FD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3" w:type="pct"/>
            <w:tcBorders>
              <w:top w:val="single" w:sz="4" w:space="0" w:color="auto"/>
            </w:tcBorders>
          </w:tcPr>
          <w:p w14:paraId="3822003A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48A8273E" w14:textId="1D073251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365C2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75F65A39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4" w:type="pct"/>
            <w:tcBorders>
              <w:top w:val="single" w:sz="4" w:space="0" w:color="auto"/>
            </w:tcBorders>
            <w:shd w:val="clear" w:color="auto" w:fill="auto"/>
          </w:tcPr>
          <w:p w14:paraId="5211143A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4A15801D" w14:textId="3CBE4258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365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2,644,410</w:t>
            </w:r>
          </w:p>
        </w:tc>
      </w:tr>
      <w:tr w:rsidR="00143722" w:rsidRPr="00E774FF" w14:paraId="4670C74A" w14:textId="77777777" w:rsidTr="00614EFA">
        <w:tc>
          <w:tcPr>
            <w:tcW w:w="853" w:type="pct"/>
            <w:vAlign w:val="center"/>
          </w:tcPr>
          <w:p w14:paraId="09D9EB06" w14:textId="77777777" w:rsidR="00143722" w:rsidRPr="00E774FF" w:rsidRDefault="00143722" w:rsidP="00143722">
            <w:pPr>
              <w:spacing w:line="340" w:lineRule="exact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327" w:type="pct"/>
            <w:shd w:val="clear" w:color="auto" w:fill="auto"/>
          </w:tcPr>
          <w:p w14:paraId="660F0617" w14:textId="2DB25698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365C2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696997CA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4" w:type="pct"/>
          </w:tcPr>
          <w:p w14:paraId="12F10EC1" w14:textId="750B3863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35,775</w:t>
            </w:r>
          </w:p>
        </w:tc>
        <w:tc>
          <w:tcPr>
            <w:tcW w:w="90" w:type="pct"/>
          </w:tcPr>
          <w:p w14:paraId="44CFCAF2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7" w:type="pct"/>
          </w:tcPr>
          <w:p w14:paraId="72A96EAB" w14:textId="096BF835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45,317</w:t>
            </w:r>
          </w:p>
        </w:tc>
        <w:tc>
          <w:tcPr>
            <w:tcW w:w="87" w:type="pct"/>
            <w:shd w:val="clear" w:color="auto" w:fill="auto"/>
          </w:tcPr>
          <w:p w14:paraId="69077E45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" w:type="pct"/>
            <w:shd w:val="clear" w:color="auto" w:fill="auto"/>
          </w:tcPr>
          <w:p w14:paraId="5F84097C" w14:textId="23ECD9FB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21,204</w:t>
            </w:r>
          </w:p>
        </w:tc>
        <w:tc>
          <w:tcPr>
            <w:tcW w:w="87" w:type="pct"/>
            <w:shd w:val="clear" w:color="auto" w:fill="auto"/>
          </w:tcPr>
          <w:p w14:paraId="676CD3E1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</w:tcPr>
          <w:p w14:paraId="550945EA" w14:textId="6FC2D02C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10,376</w:t>
            </w:r>
          </w:p>
        </w:tc>
        <w:tc>
          <w:tcPr>
            <w:tcW w:w="87" w:type="pct"/>
          </w:tcPr>
          <w:p w14:paraId="5FCC006A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3038DD9E" w14:textId="1A7BCB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17,478</w:t>
            </w:r>
          </w:p>
        </w:tc>
        <w:tc>
          <w:tcPr>
            <w:tcW w:w="87" w:type="pct"/>
          </w:tcPr>
          <w:p w14:paraId="109ABA96" w14:textId="00899E2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1AF4CB36" w14:textId="231355D5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2,108</w:t>
            </w:r>
          </w:p>
        </w:tc>
        <w:tc>
          <w:tcPr>
            <w:tcW w:w="87" w:type="pct"/>
          </w:tcPr>
          <w:p w14:paraId="3C248B5E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14:paraId="61036A31" w14:textId="57B4047A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1,880</w:t>
            </w:r>
          </w:p>
        </w:tc>
        <w:tc>
          <w:tcPr>
            <w:tcW w:w="87" w:type="pct"/>
          </w:tcPr>
          <w:p w14:paraId="5B0DB9DC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38A00184" w14:textId="537197CC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365C2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6D670190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4" w:type="pct"/>
            <w:shd w:val="clear" w:color="auto" w:fill="auto"/>
          </w:tcPr>
          <w:p w14:paraId="23B3DEA3" w14:textId="79635D54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365C2">
              <w:rPr>
                <w:rFonts w:ascii="Angsana New" w:eastAsia="Cordia New" w:hAnsi="Angsana New"/>
                <w:sz w:val="26"/>
                <w:szCs w:val="26"/>
              </w:rPr>
              <w:t>134,138</w:t>
            </w:r>
          </w:p>
        </w:tc>
      </w:tr>
      <w:tr w:rsidR="00143722" w:rsidRPr="00E774FF" w14:paraId="44938541" w14:textId="77777777" w:rsidTr="00614EFA">
        <w:tc>
          <w:tcPr>
            <w:tcW w:w="853" w:type="pct"/>
            <w:shd w:val="clear" w:color="auto" w:fill="auto"/>
            <w:vAlign w:val="center"/>
          </w:tcPr>
          <w:p w14:paraId="3737C4A8" w14:textId="696C20F2" w:rsidR="00143722" w:rsidRPr="00E774FF" w:rsidRDefault="00143722" w:rsidP="00143722">
            <w:pPr>
              <w:spacing w:line="340" w:lineRule="exact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143722">
              <w:rPr>
                <w:rFonts w:ascii="Angsana New" w:eastAsia="Cordia New" w:hAnsi="Angsana New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327" w:type="pct"/>
            <w:shd w:val="clear" w:color="auto" w:fill="auto"/>
          </w:tcPr>
          <w:p w14:paraId="71802FEE" w14:textId="4CFA8C73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365C2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5DBBA190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4" w:type="pct"/>
          </w:tcPr>
          <w:p w14:paraId="023204EE" w14:textId="4C26F658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53F3DC5A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7" w:type="pct"/>
          </w:tcPr>
          <w:p w14:paraId="4D5943E3" w14:textId="68D605C0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748E281D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" w:type="pct"/>
            <w:shd w:val="clear" w:color="auto" w:fill="auto"/>
          </w:tcPr>
          <w:p w14:paraId="0CA5D9C6" w14:textId="34CD9490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365C2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51A03082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</w:tcPr>
          <w:p w14:paraId="0971D22F" w14:textId="3714FC31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6E98F837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7D773716" w14:textId="2F6CEF1A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131</w:t>
            </w:r>
          </w:p>
        </w:tc>
        <w:tc>
          <w:tcPr>
            <w:tcW w:w="87" w:type="pct"/>
          </w:tcPr>
          <w:p w14:paraId="6189306A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67134239" w14:textId="62547C4C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68E07E3D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14:paraId="0757DBD5" w14:textId="29509F10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365C2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50991C8C" w14:textId="3CCEF0AE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1CE8FA1B" w14:textId="47440EA9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365C2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30CFB015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4" w:type="pct"/>
            <w:shd w:val="clear" w:color="auto" w:fill="auto"/>
          </w:tcPr>
          <w:p w14:paraId="2AA2DA0A" w14:textId="4A5B2475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365C2">
              <w:rPr>
                <w:rFonts w:ascii="Angsana New" w:eastAsia="Cordia New" w:hAnsi="Angsana New"/>
                <w:sz w:val="26"/>
                <w:szCs w:val="26"/>
              </w:rPr>
              <w:t>131</w:t>
            </w:r>
          </w:p>
        </w:tc>
      </w:tr>
      <w:tr w:rsidR="00143722" w:rsidRPr="00E774FF" w14:paraId="7CA2E36A" w14:textId="77777777" w:rsidTr="00614EFA">
        <w:tc>
          <w:tcPr>
            <w:tcW w:w="853" w:type="pct"/>
            <w:shd w:val="clear" w:color="auto" w:fill="auto"/>
            <w:vAlign w:val="center"/>
          </w:tcPr>
          <w:p w14:paraId="29A96F55" w14:textId="77777777" w:rsidR="00143722" w:rsidRPr="00E774FF" w:rsidRDefault="00143722" w:rsidP="00143722">
            <w:pPr>
              <w:spacing w:line="340" w:lineRule="exact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shd w:val="clear" w:color="auto" w:fill="auto"/>
          </w:tcPr>
          <w:p w14:paraId="58B3E310" w14:textId="7D4ED119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365C2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081AD500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086A21F7" w14:textId="6BC80018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(7,172)</w:t>
            </w:r>
          </w:p>
        </w:tc>
        <w:tc>
          <w:tcPr>
            <w:tcW w:w="90" w:type="pct"/>
          </w:tcPr>
          <w:p w14:paraId="6AA5C6B6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14:paraId="74C526FB" w14:textId="2B4BB009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(80,960)</w:t>
            </w:r>
          </w:p>
        </w:tc>
        <w:tc>
          <w:tcPr>
            <w:tcW w:w="87" w:type="pct"/>
            <w:shd w:val="clear" w:color="auto" w:fill="auto"/>
          </w:tcPr>
          <w:p w14:paraId="4A75567B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" w:type="pct"/>
            <w:shd w:val="clear" w:color="auto" w:fill="auto"/>
          </w:tcPr>
          <w:p w14:paraId="12838AB9" w14:textId="3A063C65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5B6D8D1C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7" w:type="pct"/>
            <w:tcBorders>
              <w:bottom w:val="single" w:sz="4" w:space="0" w:color="auto"/>
            </w:tcBorders>
            <w:shd w:val="clear" w:color="auto" w:fill="auto"/>
          </w:tcPr>
          <w:p w14:paraId="14CB43F7" w14:textId="0A7D08B8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(67,549)</w:t>
            </w:r>
          </w:p>
        </w:tc>
        <w:tc>
          <w:tcPr>
            <w:tcW w:w="87" w:type="pct"/>
          </w:tcPr>
          <w:p w14:paraId="54FB1792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</w:tcPr>
          <w:p w14:paraId="3FC428C3" w14:textId="74AAE30C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(23,248)</w:t>
            </w:r>
          </w:p>
        </w:tc>
        <w:tc>
          <w:tcPr>
            <w:tcW w:w="87" w:type="pct"/>
          </w:tcPr>
          <w:p w14:paraId="635C89D1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14:paraId="702013FA" w14:textId="40435771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(13,766)</w:t>
            </w:r>
          </w:p>
        </w:tc>
        <w:tc>
          <w:tcPr>
            <w:tcW w:w="87" w:type="pct"/>
          </w:tcPr>
          <w:p w14:paraId="19AB6418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14:paraId="5F2BB360" w14:textId="76468DF0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2A8D4EBB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</w:tcPr>
          <w:p w14:paraId="0A122225" w14:textId="636FA7B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365C2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74B4A07B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  <w:shd w:val="clear" w:color="auto" w:fill="auto"/>
          </w:tcPr>
          <w:p w14:paraId="507D93FB" w14:textId="1171D628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365C2">
              <w:rPr>
                <w:rFonts w:ascii="Angsana New" w:eastAsia="Cordia New" w:hAnsi="Angsana New"/>
                <w:sz w:val="26"/>
                <w:szCs w:val="26"/>
              </w:rPr>
              <w:t>(192,695)</w:t>
            </w:r>
          </w:p>
        </w:tc>
      </w:tr>
      <w:tr w:rsidR="00143722" w:rsidRPr="00E774FF" w14:paraId="2FD30174" w14:textId="77777777" w:rsidTr="0058290A">
        <w:tc>
          <w:tcPr>
            <w:tcW w:w="853" w:type="pct"/>
            <w:shd w:val="clear" w:color="auto" w:fill="auto"/>
            <w:vAlign w:val="center"/>
          </w:tcPr>
          <w:p w14:paraId="0FFB548B" w14:textId="52D47AA6" w:rsidR="00143722" w:rsidRPr="00E774FF" w:rsidRDefault="00143722" w:rsidP="00143722">
            <w:pPr>
              <w:spacing w:line="340" w:lineRule="exact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3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E900F" w14:textId="1FCAE115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365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762961F1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</w:tcPr>
          <w:p w14:paraId="2C9F5A3B" w14:textId="67004086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65C2">
              <w:rPr>
                <w:rFonts w:ascii="Angsana New" w:hAnsi="Angsana New"/>
                <w:b/>
                <w:bCs/>
                <w:sz w:val="26"/>
                <w:szCs w:val="26"/>
              </w:rPr>
              <w:t>841,993</w:t>
            </w:r>
          </w:p>
        </w:tc>
        <w:tc>
          <w:tcPr>
            <w:tcW w:w="90" w:type="pct"/>
          </w:tcPr>
          <w:p w14:paraId="785550B0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single" w:sz="4" w:space="0" w:color="auto"/>
            </w:tcBorders>
          </w:tcPr>
          <w:p w14:paraId="7C05662C" w14:textId="28E30A39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65C2">
              <w:rPr>
                <w:rFonts w:ascii="Angsana New" w:hAnsi="Angsana New"/>
                <w:b/>
                <w:bCs/>
                <w:sz w:val="26"/>
                <w:szCs w:val="26"/>
              </w:rPr>
              <w:t>549,401</w:t>
            </w:r>
          </w:p>
        </w:tc>
        <w:tc>
          <w:tcPr>
            <w:tcW w:w="87" w:type="pct"/>
            <w:shd w:val="clear" w:color="auto" w:fill="auto"/>
          </w:tcPr>
          <w:p w14:paraId="762D9819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30E97F" w14:textId="48DD8EA6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65C2">
              <w:rPr>
                <w:rFonts w:ascii="Angsana New" w:hAnsi="Angsana New"/>
                <w:b/>
                <w:bCs/>
                <w:sz w:val="26"/>
                <w:szCs w:val="26"/>
              </w:rPr>
              <w:t>198,068</w:t>
            </w:r>
          </w:p>
        </w:tc>
        <w:tc>
          <w:tcPr>
            <w:tcW w:w="87" w:type="pct"/>
            <w:shd w:val="clear" w:color="auto" w:fill="auto"/>
          </w:tcPr>
          <w:p w14:paraId="457A9510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B55E2F" w14:textId="4CC87A9F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65C2">
              <w:rPr>
                <w:rFonts w:ascii="Angsana New" w:hAnsi="Angsana New"/>
                <w:b/>
                <w:bCs/>
                <w:sz w:val="26"/>
                <w:szCs w:val="26"/>
              </w:rPr>
              <w:t>199,000</w:t>
            </w:r>
          </w:p>
        </w:tc>
        <w:tc>
          <w:tcPr>
            <w:tcW w:w="87" w:type="pct"/>
          </w:tcPr>
          <w:p w14:paraId="6AEADC9B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4F1E149A" w14:textId="387C6131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65C2">
              <w:rPr>
                <w:rFonts w:ascii="Angsana New" w:hAnsi="Angsana New"/>
                <w:b/>
                <w:bCs/>
                <w:sz w:val="26"/>
                <w:szCs w:val="26"/>
              </w:rPr>
              <w:t>665,280</w:t>
            </w:r>
          </w:p>
        </w:tc>
        <w:tc>
          <w:tcPr>
            <w:tcW w:w="87" w:type="pct"/>
          </w:tcPr>
          <w:p w14:paraId="5009402B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</w:tcPr>
          <w:p w14:paraId="0DEFA4DD" w14:textId="79910314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65C2">
              <w:rPr>
                <w:rFonts w:ascii="Angsana New" w:hAnsi="Angsana New"/>
                <w:b/>
                <w:bCs/>
                <w:sz w:val="26"/>
                <w:szCs w:val="26"/>
              </w:rPr>
              <w:t>50,524</w:t>
            </w:r>
          </w:p>
        </w:tc>
        <w:tc>
          <w:tcPr>
            <w:tcW w:w="87" w:type="pct"/>
          </w:tcPr>
          <w:p w14:paraId="3D9473B3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14:paraId="03276376" w14:textId="0F48066E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65C2">
              <w:rPr>
                <w:rFonts w:ascii="Angsana New" w:hAnsi="Angsana New"/>
                <w:b/>
                <w:bCs/>
                <w:sz w:val="26"/>
                <w:szCs w:val="26"/>
              </w:rPr>
              <w:t>81,718</w:t>
            </w:r>
          </w:p>
        </w:tc>
        <w:tc>
          <w:tcPr>
            <w:tcW w:w="87" w:type="pct"/>
          </w:tcPr>
          <w:p w14:paraId="191F59A5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single" w:sz="4" w:space="0" w:color="auto"/>
            </w:tcBorders>
          </w:tcPr>
          <w:p w14:paraId="62BED620" w14:textId="702DBD89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365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4E296988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2736E" w14:textId="4CBFA810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365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2,585,984</w:t>
            </w:r>
          </w:p>
        </w:tc>
      </w:tr>
      <w:tr w:rsidR="00143722" w:rsidRPr="00143722" w14:paraId="6FE4A0E9" w14:textId="77777777" w:rsidTr="0058290A">
        <w:tc>
          <w:tcPr>
            <w:tcW w:w="853" w:type="pct"/>
            <w:shd w:val="clear" w:color="auto" w:fill="auto"/>
          </w:tcPr>
          <w:p w14:paraId="4CEB8559" w14:textId="77777777" w:rsidR="00143722" w:rsidRPr="00143722" w:rsidRDefault="00143722" w:rsidP="00143722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327" w:type="pct"/>
            <w:tcBorders>
              <w:top w:val="single" w:sz="4" w:space="0" w:color="auto"/>
            </w:tcBorders>
            <w:shd w:val="clear" w:color="auto" w:fill="auto"/>
          </w:tcPr>
          <w:p w14:paraId="58F59998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" w:type="pct"/>
          </w:tcPr>
          <w:p w14:paraId="61123B61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</w:tcPr>
          <w:p w14:paraId="137CDCF2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" w:type="pct"/>
          </w:tcPr>
          <w:p w14:paraId="3834E830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27" w:type="pct"/>
            <w:tcBorders>
              <w:top w:val="single" w:sz="4" w:space="0" w:color="auto"/>
            </w:tcBorders>
          </w:tcPr>
          <w:p w14:paraId="60BC3CB9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auto"/>
          </w:tcPr>
          <w:p w14:paraId="30726365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</w:tcPr>
          <w:p w14:paraId="2F5BD988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auto"/>
          </w:tcPr>
          <w:p w14:paraId="71B506F4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</w:tcPr>
          <w:p w14:paraId="48D8A298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7" w:type="pct"/>
          </w:tcPr>
          <w:p w14:paraId="39E2870C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</w:tcBorders>
          </w:tcPr>
          <w:p w14:paraId="4263AB6E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7" w:type="pct"/>
          </w:tcPr>
          <w:p w14:paraId="04B46D29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</w:tcPr>
          <w:p w14:paraId="18CC7B57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7" w:type="pct"/>
          </w:tcPr>
          <w:p w14:paraId="77A469FB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single" w:sz="4" w:space="0" w:color="auto"/>
            </w:tcBorders>
          </w:tcPr>
          <w:p w14:paraId="7982B6EB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7" w:type="pct"/>
          </w:tcPr>
          <w:p w14:paraId="26B05593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43" w:type="pct"/>
            <w:tcBorders>
              <w:top w:val="single" w:sz="4" w:space="0" w:color="auto"/>
            </w:tcBorders>
          </w:tcPr>
          <w:p w14:paraId="55CFBA26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auto"/>
          </w:tcPr>
          <w:p w14:paraId="1D25242A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54" w:type="pct"/>
            <w:shd w:val="clear" w:color="auto" w:fill="auto"/>
          </w:tcPr>
          <w:p w14:paraId="34E9295D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16"/>
                <w:szCs w:val="16"/>
              </w:rPr>
            </w:pPr>
          </w:p>
        </w:tc>
      </w:tr>
      <w:tr w:rsidR="00143722" w:rsidRPr="00E774FF" w14:paraId="543FAF38" w14:textId="77777777" w:rsidTr="004245A7">
        <w:tc>
          <w:tcPr>
            <w:tcW w:w="853" w:type="pct"/>
            <w:shd w:val="clear" w:color="auto" w:fill="auto"/>
          </w:tcPr>
          <w:p w14:paraId="787AD9F5" w14:textId="6F4075BE" w:rsidR="00143722" w:rsidRPr="00E774FF" w:rsidRDefault="00143722" w:rsidP="00143722">
            <w:pPr>
              <w:spacing w:line="320" w:lineRule="exact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327" w:type="pct"/>
            <w:shd w:val="clear" w:color="auto" w:fill="auto"/>
          </w:tcPr>
          <w:p w14:paraId="1C088192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pct"/>
          </w:tcPr>
          <w:p w14:paraId="0D5F7FC1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4" w:type="pct"/>
          </w:tcPr>
          <w:p w14:paraId="23B4CE0E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pct"/>
          </w:tcPr>
          <w:p w14:paraId="6A51B8BD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7" w:type="pct"/>
          </w:tcPr>
          <w:p w14:paraId="5C2919B4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  <w:shd w:val="clear" w:color="auto" w:fill="auto"/>
          </w:tcPr>
          <w:p w14:paraId="2FCBEF93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8" w:type="pct"/>
            <w:shd w:val="clear" w:color="auto" w:fill="auto"/>
          </w:tcPr>
          <w:p w14:paraId="3DB2A46F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  <w:shd w:val="clear" w:color="auto" w:fill="auto"/>
          </w:tcPr>
          <w:p w14:paraId="095AFB7D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</w:tcPr>
          <w:p w14:paraId="026E90A1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66AF1606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</w:tcPr>
          <w:p w14:paraId="65ECE475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4C054C26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</w:tcPr>
          <w:p w14:paraId="02471A03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7CBD8E26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</w:tcPr>
          <w:p w14:paraId="0F033654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0947FBED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3" w:type="pct"/>
          </w:tcPr>
          <w:p w14:paraId="29986A8C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  <w:shd w:val="clear" w:color="auto" w:fill="auto"/>
          </w:tcPr>
          <w:p w14:paraId="573C4038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4" w:type="pct"/>
            <w:shd w:val="clear" w:color="auto" w:fill="auto"/>
          </w:tcPr>
          <w:p w14:paraId="3D78897F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</w:tr>
      <w:tr w:rsidR="00143722" w:rsidRPr="00E774FF" w14:paraId="06D2AF90" w14:textId="77777777" w:rsidTr="00964EE8">
        <w:tc>
          <w:tcPr>
            <w:tcW w:w="853" w:type="pct"/>
            <w:shd w:val="clear" w:color="auto" w:fill="auto"/>
            <w:vAlign w:val="center"/>
          </w:tcPr>
          <w:p w14:paraId="362D3BB5" w14:textId="24049AC7" w:rsidR="00143722" w:rsidRPr="00E774FF" w:rsidRDefault="00143722" w:rsidP="00143722">
            <w:pPr>
              <w:spacing w:line="320" w:lineRule="exact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327" w:type="pct"/>
            <w:tcBorders>
              <w:bottom w:val="double" w:sz="4" w:space="0" w:color="auto"/>
            </w:tcBorders>
            <w:shd w:val="clear" w:color="auto" w:fill="auto"/>
          </w:tcPr>
          <w:p w14:paraId="00586A3F" w14:textId="3543846F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365C2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463,828</w:t>
            </w:r>
          </w:p>
        </w:tc>
        <w:tc>
          <w:tcPr>
            <w:tcW w:w="90" w:type="pct"/>
          </w:tcPr>
          <w:p w14:paraId="5AF09E0B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4" w:type="pct"/>
            <w:tcBorders>
              <w:bottom w:val="double" w:sz="4" w:space="0" w:color="auto"/>
            </w:tcBorders>
          </w:tcPr>
          <w:p w14:paraId="5BEBFDD0" w14:textId="747E8EBD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365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220,106</w:t>
            </w:r>
          </w:p>
        </w:tc>
        <w:tc>
          <w:tcPr>
            <w:tcW w:w="90" w:type="pct"/>
          </w:tcPr>
          <w:p w14:paraId="0774F96B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7" w:type="pct"/>
            <w:tcBorders>
              <w:bottom w:val="double" w:sz="4" w:space="0" w:color="auto"/>
            </w:tcBorders>
          </w:tcPr>
          <w:p w14:paraId="2D914415" w14:textId="70825B35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65C2">
              <w:rPr>
                <w:rFonts w:ascii="Angsana New" w:hAnsi="Angsana New"/>
                <w:b/>
                <w:bCs/>
                <w:sz w:val="26"/>
                <w:szCs w:val="26"/>
              </w:rPr>
              <w:t>213,880</w:t>
            </w:r>
          </w:p>
        </w:tc>
        <w:tc>
          <w:tcPr>
            <w:tcW w:w="87" w:type="pct"/>
            <w:shd w:val="clear" w:color="auto" w:fill="auto"/>
          </w:tcPr>
          <w:p w14:paraId="38ED94AC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8" w:type="pct"/>
            <w:tcBorders>
              <w:bottom w:val="double" w:sz="4" w:space="0" w:color="auto"/>
            </w:tcBorders>
            <w:shd w:val="clear" w:color="auto" w:fill="auto"/>
          </w:tcPr>
          <w:p w14:paraId="0D6D696C" w14:textId="0284A2CF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65C2">
              <w:rPr>
                <w:rFonts w:ascii="Angsana New" w:hAnsi="Angsana New"/>
                <w:b/>
                <w:bCs/>
                <w:sz w:val="26"/>
                <w:szCs w:val="26"/>
              </w:rPr>
              <w:t>64,151</w:t>
            </w:r>
          </w:p>
        </w:tc>
        <w:tc>
          <w:tcPr>
            <w:tcW w:w="87" w:type="pct"/>
            <w:shd w:val="clear" w:color="auto" w:fill="auto"/>
          </w:tcPr>
          <w:p w14:paraId="39720D08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7" w:type="pct"/>
            <w:tcBorders>
              <w:bottom w:val="double" w:sz="4" w:space="0" w:color="auto"/>
            </w:tcBorders>
            <w:shd w:val="clear" w:color="auto" w:fill="auto"/>
          </w:tcPr>
          <w:p w14:paraId="676AB99B" w14:textId="3AF06A34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65C2">
              <w:rPr>
                <w:rFonts w:ascii="Angsana New" w:hAnsi="Angsana New"/>
                <w:b/>
                <w:bCs/>
                <w:sz w:val="26"/>
                <w:szCs w:val="26"/>
              </w:rPr>
              <w:t>26,998</w:t>
            </w:r>
          </w:p>
        </w:tc>
        <w:tc>
          <w:tcPr>
            <w:tcW w:w="87" w:type="pct"/>
          </w:tcPr>
          <w:p w14:paraId="045F5703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  <w:tcBorders>
              <w:bottom w:val="double" w:sz="4" w:space="0" w:color="auto"/>
            </w:tcBorders>
          </w:tcPr>
          <w:p w14:paraId="5899D08D" w14:textId="5CEEA6A3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65C2">
              <w:rPr>
                <w:rFonts w:ascii="Angsana New" w:hAnsi="Angsana New"/>
                <w:b/>
                <w:bCs/>
                <w:sz w:val="26"/>
                <w:szCs w:val="26"/>
              </w:rPr>
              <w:t>39,933</w:t>
            </w:r>
          </w:p>
        </w:tc>
        <w:tc>
          <w:tcPr>
            <w:tcW w:w="87" w:type="pct"/>
          </w:tcPr>
          <w:p w14:paraId="1FE28F7C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bottom w:val="double" w:sz="4" w:space="0" w:color="auto"/>
            </w:tcBorders>
          </w:tcPr>
          <w:p w14:paraId="51A74EDA" w14:textId="06F193A2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365C2">
              <w:rPr>
                <w:rFonts w:ascii="Angsana New" w:hAnsi="Angsana New"/>
                <w:b/>
                <w:bCs/>
                <w:sz w:val="26"/>
                <w:szCs w:val="26"/>
              </w:rPr>
              <w:t>10,063</w:t>
            </w:r>
          </w:p>
        </w:tc>
        <w:tc>
          <w:tcPr>
            <w:tcW w:w="87" w:type="pct"/>
          </w:tcPr>
          <w:p w14:paraId="1A88F3FD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  <w:tcBorders>
              <w:bottom w:val="double" w:sz="4" w:space="0" w:color="auto"/>
            </w:tcBorders>
          </w:tcPr>
          <w:p w14:paraId="1304EEE1" w14:textId="70F40CDF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65C2">
              <w:rPr>
                <w:rFonts w:ascii="Angsana New" w:hAnsi="Angsana New"/>
                <w:b/>
                <w:bCs/>
                <w:sz w:val="26"/>
                <w:szCs w:val="26"/>
              </w:rPr>
              <w:t>5,792</w:t>
            </w:r>
          </w:p>
        </w:tc>
        <w:tc>
          <w:tcPr>
            <w:tcW w:w="87" w:type="pct"/>
          </w:tcPr>
          <w:p w14:paraId="3F4CE988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3" w:type="pct"/>
            <w:tcBorders>
              <w:bottom w:val="double" w:sz="4" w:space="0" w:color="auto"/>
            </w:tcBorders>
          </w:tcPr>
          <w:p w14:paraId="04A7DE4D" w14:textId="2E22682E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365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99,664</w:t>
            </w:r>
          </w:p>
        </w:tc>
        <w:tc>
          <w:tcPr>
            <w:tcW w:w="87" w:type="pct"/>
            <w:shd w:val="clear" w:color="auto" w:fill="auto"/>
          </w:tcPr>
          <w:p w14:paraId="3707E5EC" w14:textId="77777777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4" w:type="pct"/>
            <w:tcBorders>
              <w:bottom w:val="double" w:sz="4" w:space="0" w:color="auto"/>
            </w:tcBorders>
            <w:shd w:val="clear" w:color="auto" w:fill="auto"/>
          </w:tcPr>
          <w:p w14:paraId="450C602E" w14:textId="1384EC7B" w:rsidR="00143722" w:rsidRPr="00E365C2" w:rsidRDefault="00143722" w:rsidP="0014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365C2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1,144,415</w:t>
            </w:r>
          </w:p>
        </w:tc>
      </w:tr>
      <w:tr w:rsidR="00586F56" w:rsidRPr="00E774FF" w14:paraId="2D21078D" w14:textId="77777777" w:rsidTr="004245A7">
        <w:tc>
          <w:tcPr>
            <w:tcW w:w="853" w:type="pct"/>
            <w:shd w:val="clear" w:color="auto" w:fill="auto"/>
            <w:vAlign w:val="center"/>
          </w:tcPr>
          <w:p w14:paraId="0B454932" w14:textId="5DE5C403" w:rsidR="00586F56" w:rsidRPr="00E774FF" w:rsidRDefault="00586F56" w:rsidP="00586F56">
            <w:pPr>
              <w:spacing w:line="320" w:lineRule="exact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327" w:type="pct"/>
            <w:tcBorders>
              <w:bottom w:val="double" w:sz="4" w:space="0" w:color="auto"/>
            </w:tcBorders>
            <w:shd w:val="clear" w:color="auto" w:fill="auto"/>
          </w:tcPr>
          <w:p w14:paraId="7C15BE81" w14:textId="5D898F9D" w:rsidR="00586F56" w:rsidRPr="00E365C2" w:rsidRDefault="00314327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365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610,991</w:t>
            </w:r>
          </w:p>
        </w:tc>
        <w:tc>
          <w:tcPr>
            <w:tcW w:w="90" w:type="pct"/>
          </w:tcPr>
          <w:p w14:paraId="693A55AB" w14:textId="77777777" w:rsidR="00586F56" w:rsidRPr="00E365C2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4" w:type="pct"/>
            <w:tcBorders>
              <w:bottom w:val="double" w:sz="4" w:space="0" w:color="auto"/>
            </w:tcBorders>
          </w:tcPr>
          <w:p w14:paraId="7DF5763B" w14:textId="1860976D" w:rsidR="00586F56" w:rsidRPr="00E365C2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365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357,07</w:t>
            </w:r>
            <w:r w:rsidR="00314327" w:rsidRPr="00E365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0" w:type="pct"/>
          </w:tcPr>
          <w:p w14:paraId="4CC5B1F7" w14:textId="77777777" w:rsidR="00586F56" w:rsidRPr="00E365C2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7" w:type="pct"/>
            <w:tcBorders>
              <w:bottom w:val="double" w:sz="4" w:space="0" w:color="auto"/>
            </w:tcBorders>
          </w:tcPr>
          <w:p w14:paraId="5749265F" w14:textId="1F214FE5" w:rsidR="00586F56" w:rsidRPr="00E365C2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65C2">
              <w:rPr>
                <w:rFonts w:ascii="Angsana New" w:hAnsi="Angsana New"/>
                <w:b/>
                <w:bCs/>
                <w:sz w:val="26"/>
                <w:szCs w:val="26"/>
              </w:rPr>
              <w:t>218,593</w:t>
            </w:r>
          </w:p>
        </w:tc>
        <w:tc>
          <w:tcPr>
            <w:tcW w:w="87" w:type="pct"/>
            <w:shd w:val="clear" w:color="auto" w:fill="auto"/>
          </w:tcPr>
          <w:p w14:paraId="2C51FBF4" w14:textId="77777777" w:rsidR="00586F56" w:rsidRPr="00E365C2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8" w:type="pct"/>
            <w:tcBorders>
              <w:bottom w:val="double" w:sz="4" w:space="0" w:color="auto"/>
            </w:tcBorders>
            <w:shd w:val="clear" w:color="auto" w:fill="auto"/>
          </w:tcPr>
          <w:p w14:paraId="603B99A1" w14:textId="63B8D6BD" w:rsidR="00586F56" w:rsidRPr="00E365C2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65C2">
              <w:rPr>
                <w:rFonts w:ascii="Angsana New" w:hAnsi="Angsana New"/>
                <w:b/>
                <w:bCs/>
                <w:sz w:val="26"/>
                <w:szCs w:val="26"/>
              </w:rPr>
              <w:t>125,16</w:t>
            </w:r>
            <w:r w:rsidR="00314327" w:rsidRPr="00E365C2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87" w:type="pct"/>
            <w:shd w:val="clear" w:color="auto" w:fill="auto"/>
          </w:tcPr>
          <w:p w14:paraId="69819518" w14:textId="77777777" w:rsidR="00586F56" w:rsidRPr="00E365C2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7" w:type="pct"/>
            <w:tcBorders>
              <w:bottom w:val="double" w:sz="4" w:space="0" w:color="auto"/>
            </w:tcBorders>
            <w:shd w:val="clear" w:color="auto" w:fill="auto"/>
          </w:tcPr>
          <w:p w14:paraId="2B41B13B" w14:textId="1E46D856" w:rsidR="00586F56" w:rsidRPr="00E365C2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65C2">
              <w:rPr>
                <w:rFonts w:ascii="Angsana New" w:hAnsi="Angsana New"/>
                <w:b/>
                <w:bCs/>
                <w:sz w:val="26"/>
                <w:szCs w:val="26"/>
              </w:rPr>
              <w:t>21,729</w:t>
            </w:r>
          </w:p>
        </w:tc>
        <w:tc>
          <w:tcPr>
            <w:tcW w:w="87" w:type="pct"/>
          </w:tcPr>
          <w:p w14:paraId="1238F369" w14:textId="77777777" w:rsidR="00586F56" w:rsidRPr="00E365C2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  <w:tcBorders>
              <w:bottom w:val="double" w:sz="4" w:space="0" w:color="auto"/>
            </w:tcBorders>
          </w:tcPr>
          <w:p w14:paraId="2DDEC7DB" w14:textId="268EF2E2" w:rsidR="00586F56" w:rsidRPr="00E365C2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65C2">
              <w:rPr>
                <w:rFonts w:ascii="Angsana New" w:hAnsi="Angsana New"/>
                <w:b/>
                <w:bCs/>
                <w:sz w:val="26"/>
                <w:szCs w:val="26"/>
              </w:rPr>
              <w:t>69,87</w:t>
            </w:r>
            <w:r w:rsidR="00314327" w:rsidRPr="00E365C2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87" w:type="pct"/>
          </w:tcPr>
          <w:p w14:paraId="56A5E5B0" w14:textId="77777777" w:rsidR="00586F56" w:rsidRPr="00E365C2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bottom w:val="double" w:sz="4" w:space="0" w:color="auto"/>
            </w:tcBorders>
          </w:tcPr>
          <w:p w14:paraId="35697591" w14:textId="320359DE" w:rsidR="00586F56" w:rsidRPr="00E365C2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65C2">
              <w:rPr>
                <w:rFonts w:ascii="Angsana New" w:hAnsi="Angsana New"/>
                <w:b/>
                <w:bCs/>
                <w:sz w:val="26"/>
                <w:szCs w:val="26"/>
              </w:rPr>
              <w:t>15,311</w:t>
            </w:r>
          </w:p>
        </w:tc>
        <w:tc>
          <w:tcPr>
            <w:tcW w:w="87" w:type="pct"/>
          </w:tcPr>
          <w:p w14:paraId="29D01358" w14:textId="77777777" w:rsidR="00586F56" w:rsidRPr="00E365C2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  <w:tcBorders>
              <w:bottom w:val="double" w:sz="4" w:space="0" w:color="auto"/>
            </w:tcBorders>
          </w:tcPr>
          <w:p w14:paraId="2E82DE60" w14:textId="459B7942" w:rsidR="00586F56" w:rsidRPr="00E365C2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65C2">
              <w:rPr>
                <w:rFonts w:ascii="Angsana New" w:hAnsi="Angsana New"/>
                <w:b/>
                <w:bCs/>
                <w:sz w:val="26"/>
                <w:szCs w:val="26"/>
              </w:rPr>
              <w:t>4,261</w:t>
            </w:r>
          </w:p>
        </w:tc>
        <w:tc>
          <w:tcPr>
            <w:tcW w:w="87" w:type="pct"/>
          </w:tcPr>
          <w:p w14:paraId="6D99E6AF" w14:textId="77777777" w:rsidR="00586F56" w:rsidRPr="00E365C2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3" w:type="pct"/>
            <w:tcBorders>
              <w:bottom w:val="double" w:sz="4" w:space="0" w:color="auto"/>
            </w:tcBorders>
          </w:tcPr>
          <w:p w14:paraId="4433B14C" w14:textId="7887AA1F" w:rsidR="00586F56" w:rsidRPr="00E365C2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365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23,492</w:t>
            </w:r>
          </w:p>
        </w:tc>
        <w:tc>
          <w:tcPr>
            <w:tcW w:w="87" w:type="pct"/>
            <w:shd w:val="clear" w:color="auto" w:fill="auto"/>
          </w:tcPr>
          <w:p w14:paraId="0E2595D7" w14:textId="77777777" w:rsidR="00586F56" w:rsidRPr="00E365C2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4" w:type="pct"/>
            <w:tcBorders>
              <w:bottom w:val="double" w:sz="4" w:space="0" w:color="auto"/>
            </w:tcBorders>
            <w:shd w:val="clear" w:color="auto" w:fill="auto"/>
          </w:tcPr>
          <w:p w14:paraId="52F21BCA" w14:textId="07965C9A" w:rsidR="00586F56" w:rsidRPr="00E365C2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365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1,446,486</w:t>
            </w:r>
          </w:p>
        </w:tc>
      </w:tr>
    </w:tbl>
    <w:p w14:paraId="30FDF977" w14:textId="77777777" w:rsidR="00A97915" w:rsidRPr="00933DB1" w:rsidRDefault="00A97915" w:rsidP="00BB1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74"/>
        </w:tabs>
        <w:spacing w:line="240" w:lineRule="auto"/>
        <w:ind w:firstLine="706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14880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3259"/>
        <w:gridCol w:w="994"/>
        <w:gridCol w:w="250"/>
        <w:gridCol w:w="1101"/>
        <w:gridCol w:w="250"/>
        <w:gridCol w:w="1113"/>
        <w:gridCol w:w="253"/>
        <w:gridCol w:w="1116"/>
        <w:gridCol w:w="250"/>
        <w:gridCol w:w="1107"/>
        <w:gridCol w:w="247"/>
        <w:gridCol w:w="1015"/>
        <w:gridCol w:w="271"/>
        <w:gridCol w:w="1068"/>
        <w:gridCol w:w="253"/>
        <w:gridCol w:w="1012"/>
        <w:gridCol w:w="247"/>
        <w:gridCol w:w="1065"/>
        <w:gridCol w:w="9"/>
      </w:tblGrid>
      <w:tr w:rsidR="006948FF" w:rsidRPr="00E774FF" w14:paraId="6EFDBAF6" w14:textId="77777777" w:rsidTr="00162B8C">
        <w:trPr>
          <w:gridAfter w:val="1"/>
          <w:wAfter w:w="3" w:type="pct"/>
          <w:tblHeader/>
        </w:trPr>
        <w:tc>
          <w:tcPr>
            <w:tcW w:w="1095" w:type="pct"/>
            <w:vAlign w:val="bottom"/>
          </w:tcPr>
          <w:p w14:paraId="3E11AE59" w14:textId="1EB846B0" w:rsidR="00C50468" w:rsidRPr="00E774FF" w:rsidRDefault="00C50468" w:rsidP="00C50468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3902" w:type="pct"/>
            <w:gridSpan w:val="17"/>
            <w:vAlign w:val="bottom"/>
          </w:tcPr>
          <w:p w14:paraId="475A51B7" w14:textId="77777777" w:rsidR="00C50468" w:rsidRPr="00E774FF" w:rsidRDefault="00C50468" w:rsidP="00C5046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002E" w:rsidRPr="00E774FF" w14:paraId="0B3B07AB" w14:textId="77777777" w:rsidTr="00162B8C">
        <w:trPr>
          <w:gridAfter w:val="1"/>
          <w:wAfter w:w="3" w:type="pct"/>
          <w:trHeight w:val="1368"/>
          <w:tblHeader/>
        </w:trPr>
        <w:tc>
          <w:tcPr>
            <w:tcW w:w="1095" w:type="pct"/>
            <w:vAlign w:val="bottom"/>
          </w:tcPr>
          <w:p w14:paraId="16FA5546" w14:textId="77777777" w:rsidR="00C50468" w:rsidRPr="00E774FF" w:rsidRDefault="00C50468" w:rsidP="00C50468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334" w:type="pct"/>
            <w:vAlign w:val="bottom"/>
          </w:tcPr>
          <w:p w14:paraId="1CA6131B" w14:textId="77777777" w:rsidR="00C50468" w:rsidRPr="00E774FF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84" w:type="pct"/>
            <w:vAlign w:val="bottom"/>
          </w:tcPr>
          <w:p w14:paraId="2A37C0E3" w14:textId="77777777" w:rsidR="00C50468" w:rsidRPr="00E774FF" w:rsidRDefault="00C50468" w:rsidP="00C50468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37EF8248" w14:textId="77777777" w:rsidR="00C50468" w:rsidRPr="00E774FF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อาคารและ</w:t>
            </w:r>
          </w:p>
          <w:p w14:paraId="7A65D85F" w14:textId="77777777" w:rsidR="00C50468" w:rsidRPr="00E774FF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84" w:type="pct"/>
            <w:vAlign w:val="bottom"/>
          </w:tcPr>
          <w:p w14:paraId="302ABB02" w14:textId="77777777" w:rsidR="00C50468" w:rsidRPr="00E774FF" w:rsidRDefault="00C50468" w:rsidP="00C50468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  <w:vAlign w:val="bottom"/>
          </w:tcPr>
          <w:p w14:paraId="7255175C" w14:textId="77777777" w:rsidR="00C50468" w:rsidRPr="00E774FF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เครื่องจักร</w:t>
            </w:r>
          </w:p>
          <w:p w14:paraId="456E2A3E" w14:textId="77777777" w:rsidR="00C50468" w:rsidRPr="00E774FF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85" w:type="pct"/>
            <w:vAlign w:val="bottom"/>
          </w:tcPr>
          <w:p w14:paraId="2E577640" w14:textId="77777777" w:rsidR="00C50468" w:rsidRPr="00E774FF" w:rsidRDefault="00C50468" w:rsidP="00C50468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vAlign w:val="bottom"/>
          </w:tcPr>
          <w:p w14:paraId="6C60340A" w14:textId="77777777" w:rsidR="00C50468" w:rsidRPr="00E774FF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เครื่องมือ</w:t>
            </w:r>
          </w:p>
          <w:p w14:paraId="41B945B7" w14:textId="77777777" w:rsidR="00C50468" w:rsidRPr="00E774FF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84" w:type="pct"/>
            <w:vAlign w:val="bottom"/>
          </w:tcPr>
          <w:p w14:paraId="7BB44E7A" w14:textId="77777777" w:rsidR="00C50468" w:rsidRPr="00E774FF" w:rsidRDefault="00C50468" w:rsidP="00C5046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  <w:vAlign w:val="bottom"/>
          </w:tcPr>
          <w:p w14:paraId="4F3385B9" w14:textId="77777777" w:rsidR="00C50468" w:rsidRPr="00E774FF" w:rsidRDefault="00C50468" w:rsidP="00C5046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เครื่องตกแต่ง ติดตั้งและ</w:t>
            </w:r>
          </w:p>
          <w:p w14:paraId="069DD72A" w14:textId="77777777" w:rsidR="00C50468" w:rsidRPr="00E774FF" w:rsidRDefault="00C50468" w:rsidP="00C5046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83" w:type="pct"/>
          </w:tcPr>
          <w:p w14:paraId="70540846" w14:textId="77777777" w:rsidR="00C50468" w:rsidRPr="00E774FF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</w:tcPr>
          <w:p w14:paraId="62CE511A" w14:textId="77777777" w:rsidR="00C50468" w:rsidRPr="00E774FF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200A2D09" w14:textId="77777777" w:rsidR="00C50468" w:rsidRPr="00E774FF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416E7CE6" w14:textId="77777777" w:rsidR="00C50468" w:rsidRPr="00E774FF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46BA5A19" w14:textId="77777777" w:rsidR="00C50468" w:rsidRPr="00E774FF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1" w:type="pct"/>
          </w:tcPr>
          <w:p w14:paraId="761F430D" w14:textId="77777777" w:rsidR="00C50468" w:rsidRPr="00E774FF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</w:tcPr>
          <w:p w14:paraId="285C3EFD" w14:textId="77777777" w:rsidR="00C50468" w:rsidRPr="00E774FF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75E92DB9" w14:textId="77777777" w:rsidR="00C50468" w:rsidRPr="00E774FF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0D8C0CCB" w14:textId="77777777" w:rsidR="00C50468" w:rsidRPr="00E774FF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50D38184" w14:textId="7AF08979" w:rsidR="00C50468" w:rsidRPr="00E774FF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ระบบต่าง</w:t>
            </w:r>
            <w:r w:rsidR="00EA1094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 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85" w:type="pct"/>
          </w:tcPr>
          <w:p w14:paraId="5D1C8084" w14:textId="77777777" w:rsidR="00C50468" w:rsidRPr="00E774FF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297B2072" w14:textId="77777777" w:rsidR="00C50468" w:rsidRPr="00E774FF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สินทรัพย์</w:t>
            </w:r>
          </w:p>
          <w:p w14:paraId="73987CBE" w14:textId="77777777" w:rsidR="00C50468" w:rsidRPr="00E774FF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ระหว่าง</w:t>
            </w:r>
          </w:p>
          <w:p w14:paraId="3BF6823B" w14:textId="77777777" w:rsidR="00C50468" w:rsidRPr="00E774FF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ก่อสร้างและติดตั้ง</w:t>
            </w:r>
          </w:p>
        </w:tc>
        <w:tc>
          <w:tcPr>
            <w:tcW w:w="83" w:type="pct"/>
            <w:vAlign w:val="bottom"/>
          </w:tcPr>
          <w:p w14:paraId="7AEED8FD" w14:textId="77777777" w:rsidR="00C50468" w:rsidRPr="00E774FF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8" w:type="pct"/>
            <w:vAlign w:val="bottom"/>
          </w:tcPr>
          <w:p w14:paraId="38074DA8" w14:textId="77777777" w:rsidR="00C50468" w:rsidRPr="00E774FF" w:rsidRDefault="00C50468" w:rsidP="00C5046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6948FF" w:rsidRPr="00E774FF" w14:paraId="5608081E" w14:textId="77777777" w:rsidTr="00162B8C">
        <w:trPr>
          <w:gridAfter w:val="1"/>
          <w:wAfter w:w="3" w:type="pct"/>
          <w:tblHeader/>
        </w:trPr>
        <w:tc>
          <w:tcPr>
            <w:tcW w:w="1095" w:type="pct"/>
          </w:tcPr>
          <w:p w14:paraId="72A1D23B" w14:textId="77777777" w:rsidR="00C50468" w:rsidRPr="00E774FF" w:rsidRDefault="00C50468" w:rsidP="00C50468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902" w:type="pct"/>
            <w:gridSpan w:val="17"/>
          </w:tcPr>
          <w:p w14:paraId="450B1A98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i/>
                <w:i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i/>
                <w:iCs/>
                <w:sz w:val="26"/>
                <w:szCs w:val="26"/>
              </w:rPr>
              <w:t>(</w:t>
            </w:r>
            <w:r w:rsidRPr="00E774FF">
              <w:rPr>
                <w:rFonts w:ascii="Angsana New" w:eastAsia="Cordia New" w:hAnsi="Angsana New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EA002E" w:rsidRPr="00E774FF" w14:paraId="0C356C93" w14:textId="77777777" w:rsidTr="00F838D5">
        <w:trPr>
          <w:gridAfter w:val="1"/>
          <w:wAfter w:w="3" w:type="pct"/>
        </w:trPr>
        <w:tc>
          <w:tcPr>
            <w:tcW w:w="1095" w:type="pct"/>
            <w:vAlign w:val="center"/>
          </w:tcPr>
          <w:p w14:paraId="0D2C4B02" w14:textId="77777777" w:rsidR="00C50468" w:rsidRPr="00E774FF" w:rsidRDefault="00C50468" w:rsidP="00C50468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334" w:type="pct"/>
          </w:tcPr>
          <w:p w14:paraId="7746329C" w14:textId="77777777" w:rsidR="00C50468" w:rsidRPr="00E774FF" w:rsidRDefault="00C50468" w:rsidP="00C50468">
            <w:pPr>
              <w:tabs>
                <w:tab w:val="clear" w:pos="680"/>
                <w:tab w:val="decimal" w:pos="705"/>
                <w:tab w:val="left" w:pos="859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4" w:type="pct"/>
          </w:tcPr>
          <w:p w14:paraId="5B10954A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70" w:type="pct"/>
          </w:tcPr>
          <w:p w14:paraId="263C1339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4" w:type="pct"/>
          </w:tcPr>
          <w:p w14:paraId="69BA354A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74" w:type="pct"/>
          </w:tcPr>
          <w:p w14:paraId="279B51F1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5" w:type="pct"/>
          </w:tcPr>
          <w:p w14:paraId="0CA36046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75" w:type="pct"/>
          </w:tcPr>
          <w:p w14:paraId="72B1091C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4" w:type="pct"/>
          </w:tcPr>
          <w:p w14:paraId="0CB77368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72" w:type="pct"/>
          </w:tcPr>
          <w:p w14:paraId="74D3168C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3" w:type="pct"/>
          </w:tcPr>
          <w:p w14:paraId="6114FAC9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</w:tcPr>
          <w:p w14:paraId="7CE5C9A8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1" w:type="pct"/>
          </w:tcPr>
          <w:p w14:paraId="16762DAA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</w:tcPr>
          <w:p w14:paraId="4EC2A182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</w:tcPr>
          <w:p w14:paraId="1BBACE66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688CCE2F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3" w:type="pct"/>
          </w:tcPr>
          <w:p w14:paraId="7CCEC493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8" w:type="pct"/>
          </w:tcPr>
          <w:p w14:paraId="23584400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</w:tr>
      <w:tr w:rsidR="00EA002E" w:rsidRPr="00E774FF" w14:paraId="1CE39422" w14:textId="77777777" w:rsidTr="00F838D5">
        <w:trPr>
          <w:gridAfter w:val="1"/>
          <w:wAfter w:w="3" w:type="pct"/>
        </w:trPr>
        <w:tc>
          <w:tcPr>
            <w:tcW w:w="1095" w:type="pct"/>
            <w:vAlign w:val="center"/>
          </w:tcPr>
          <w:p w14:paraId="7892FC32" w14:textId="0AD98C15" w:rsidR="00EA002E" w:rsidRPr="00E774FF" w:rsidRDefault="00EA002E" w:rsidP="00EA002E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 xml:space="preserve">1 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มกราคม 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256</w:t>
            </w:r>
            <w:r w:rsidR="00E8152E">
              <w:rPr>
                <w:rFonts w:ascii="Angsana New" w:eastAsia="Cordia New" w:hAnsi="Angsana New"/>
                <w:sz w:val="26"/>
                <w:szCs w:val="26"/>
              </w:rPr>
              <w:t>5</w:t>
            </w:r>
          </w:p>
        </w:tc>
        <w:tc>
          <w:tcPr>
            <w:tcW w:w="334" w:type="pct"/>
          </w:tcPr>
          <w:p w14:paraId="39E1FE3B" w14:textId="26CDDE34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166,628</w:t>
            </w:r>
          </w:p>
        </w:tc>
        <w:tc>
          <w:tcPr>
            <w:tcW w:w="84" w:type="pct"/>
          </w:tcPr>
          <w:p w14:paraId="2DE2DED9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</w:tcPr>
          <w:p w14:paraId="738BF442" w14:textId="44A68144" w:rsidR="00EA002E" w:rsidRPr="00E8152E" w:rsidRDefault="00E815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E8152E">
              <w:rPr>
                <w:rFonts w:ascii="Angsana New" w:eastAsia="Cordia New" w:hAnsi="Angsana New" w:hint="cs"/>
                <w:sz w:val="26"/>
                <w:szCs w:val="26"/>
              </w:rPr>
              <w:t>541,624</w:t>
            </w:r>
          </w:p>
        </w:tc>
        <w:tc>
          <w:tcPr>
            <w:tcW w:w="84" w:type="pct"/>
          </w:tcPr>
          <w:p w14:paraId="5B26887A" w14:textId="77777777" w:rsidR="00EA002E" w:rsidRPr="00E8152E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</w:tcPr>
          <w:p w14:paraId="704E9DF0" w14:textId="6B06ADC4" w:rsidR="00EA002E" w:rsidRPr="00E8152E" w:rsidRDefault="00E8152E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8152E">
              <w:rPr>
                <w:rFonts w:ascii="Angsana New" w:hAnsi="Angsana New" w:hint="cs"/>
                <w:sz w:val="26"/>
                <w:szCs w:val="26"/>
              </w:rPr>
              <w:t>791,334</w:t>
            </w:r>
          </w:p>
        </w:tc>
        <w:tc>
          <w:tcPr>
            <w:tcW w:w="85" w:type="pct"/>
          </w:tcPr>
          <w:p w14:paraId="130DF66D" w14:textId="77777777" w:rsidR="00EA002E" w:rsidRPr="00E8152E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</w:tcPr>
          <w:p w14:paraId="19B37F5A" w14:textId="5BE694C6" w:rsidR="00EA002E" w:rsidRPr="00E8152E" w:rsidRDefault="00E8152E" w:rsidP="0055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8152E">
              <w:rPr>
                <w:rFonts w:ascii="Angsana New" w:hAnsi="Angsana New" w:hint="cs"/>
                <w:sz w:val="26"/>
                <w:szCs w:val="26"/>
                <w:cs/>
              </w:rPr>
              <w:t>229</w:t>
            </w:r>
            <w:r w:rsidRPr="00E8152E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E8152E">
              <w:rPr>
                <w:rFonts w:ascii="Angsana New" w:hAnsi="Angsana New" w:hint="cs"/>
                <w:sz w:val="26"/>
                <w:szCs w:val="26"/>
                <w:cs/>
              </w:rPr>
              <w:t>12</w:t>
            </w:r>
            <w:r w:rsidRPr="00E8152E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84" w:type="pct"/>
          </w:tcPr>
          <w:p w14:paraId="16296BAD" w14:textId="77777777" w:rsidR="00EA002E" w:rsidRPr="00E8152E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</w:tcPr>
          <w:p w14:paraId="4E14865E" w14:textId="76F8554B" w:rsidR="00EA002E" w:rsidRPr="00E8152E" w:rsidRDefault="00E8152E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8152E">
              <w:rPr>
                <w:rFonts w:ascii="Angsana New" w:hAnsi="Angsana New" w:hint="cs"/>
                <w:sz w:val="26"/>
                <w:szCs w:val="26"/>
              </w:rPr>
              <w:t>322,755</w:t>
            </w:r>
          </w:p>
        </w:tc>
        <w:tc>
          <w:tcPr>
            <w:tcW w:w="83" w:type="pct"/>
          </w:tcPr>
          <w:p w14:paraId="047398AC" w14:textId="77777777" w:rsidR="00EA002E" w:rsidRPr="00E8152E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</w:tcPr>
          <w:p w14:paraId="61B4ADC3" w14:textId="5E49DCFF" w:rsidR="00EA002E" w:rsidRPr="00E8152E" w:rsidRDefault="00E8152E" w:rsidP="0055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8152E">
              <w:rPr>
                <w:rFonts w:ascii="Angsana New" w:eastAsia="Cordia New" w:hAnsi="Angsana New" w:hint="cs"/>
                <w:sz w:val="26"/>
                <w:szCs w:val="26"/>
              </w:rPr>
              <w:t>51,044</w:t>
            </w:r>
          </w:p>
        </w:tc>
        <w:tc>
          <w:tcPr>
            <w:tcW w:w="91" w:type="pct"/>
          </w:tcPr>
          <w:p w14:paraId="6B7B0347" w14:textId="77777777" w:rsidR="00EA002E" w:rsidRPr="00E8152E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</w:tcPr>
          <w:p w14:paraId="6939BB25" w14:textId="5231D194" w:rsidR="00EA002E" w:rsidRPr="00E8152E" w:rsidRDefault="00E8152E" w:rsidP="0055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8152E">
              <w:rPr>
                <w:rFonts w:ascii="Angsana New" w:eastAsia="Cordia New" w:hAnsi="Angsana New" w:hint="cs"/>
                <w:sz w:val="26"/>
                <w:szCs w:val="26"/>
              </w:rPr>
              <w:t>66,004</w:t>
            </w:r>
          </w:p>
        </w:tc>
        <w:tc>
          <w:tcPr>
            <w:tcW w:w="85" w:type="pct"/>
          </w:tcPr>
          <w:p w14:paraId="66CD5A1F" w14:textId="77777777" w:rsidR="00EA002E" w:rsidRPr="00E8152E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6F0755BD" w14:textId="62BD5831" w:rsidR="00EA002E" w:rsidRPr="00E8152E" w:rsidRDefault="00E8152E" w:rsidP="0055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8152E">
              <w:rPr>
                <w:rFonts w:ascii="Angsana New" w:eastAsia="Cordia New" w:hAnsi="Angsana New" w:hint="cs"/>
                <w:sz w:val="26"/>
                <w:szCs w:val="26"/>
              </w:rPr>
              <w:t>7,356</w:t>
            </w:r>
          </w:p>
        </w:tc>
        <w:tc>
          <w:tcPr>
            <w:tcW w:w="83" w:type="pct"/>
          </w:tcPr>
          <w:p w14:paraId="077124E1" w14:textId="77777777" w:rsidR="00EA002E" w:rsidRPr="00E8152E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8" w:type="pct"/>
          </w:tcPr>
          <w:p w14:paraId="1AA090E6" w14:textId="6198F81E" w:rsidR="00EA002E" w:rsidRPr="00E8152E" w:rsidRDefault="00E8152E" w:rsidP="0055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8152E">
              <w:rPr>
                <w:rFonts w:ascii="Angsana New" w:eastAsia="Cordia New" w:hAnsi="Angsana New" w:hint="cs"/>
                <w:sz w:val="26"/>
                <w:szCs w:val="26"/>
              </w:rPr>
              <w:t>2,175,872</w:t>
            </w:r>
          </w:p>
        </w:tc>
      </w:tr>
      <w:tr w:rsidR="00E8152E" w:rsidRPr="00E774FF" w14:paraId="5820E562" w14:textId="77777777" w:rsidTr="00EB6183">
        <w:trPr>
          <w:gridAfter w:val="1"/>
          <w:wAfter w:w="3" w:type="pct"/>
        </w:trPr>
        <w:tc>
          <w:tcPr>
            <w:tcW w:w="1095" w:type="pct"/>
            <w:vAlign w:val="center"/>
          </w:tcPr>
          <w:p w14:paraId="61B6A841" w14:textId="77777777" w:rsidR="00E8152E" w:rsidRPr="00E774FF" w:rsidRDefault="00E8152E" w:rsidP="00E8152E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334" w:type="pct"/>
            <w:shd w:val="clear" w:color="auto" w:fill="auto"/>
          </w:tcPr>
          <w:p w14:paraId="37619F87" w14:textId="4664D4BA" w:rsidR="00E8152E" w:rsidRPr="00E774FF" w:rsidRDefault="00E8152E" w:rsidP="00E81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3731D6AF" w14:textId="77777777" w:rsidR="00E8152E" w:rsidRPr="00E774FF" w:rsidRDefault="00E8152E" w:rsidP="00E815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</w:tcPr>
          <w:p w14:paraId="0E05CCD9" w14:textId="662EB543" w:rsidR="00E8152E" w:rsidRPr="00E774FF" w:rsidRDefault="00E8152E" w:rsidP="00E815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2,908</w:t>
            </w:r>
          </w:p>
        </w:tc>
        <w:tc>
          <w:tcPr>
            <w:tcW w:w="84" w:type="pct"/>
          </w:tcPr>
          <w:p w14:paraId="0F904912" w14:textId="77777777" w:rsidR="00E8152E" w:rsidRPr="00E774FF" w:rsidRDefault="00E8152E" w:rsidP="00E815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</w:tcPr>
          <w:p w14:paraId="2D4FFFC5" w14:textId="1D8EB916" w:rsidR="00E8152E" w:rsidRPr="00E774FF" w:rsidRDefault="00E8152E" w:rsidP="00E81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 w:rsidRPr="00E774F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E774FF">
              <w:rPr>
                <w:rFonts w:ascii="Angsana New" w:hAnsi="Angsana New" w:hint="cs"/>
                <w:sz w:val="26"/>
                <w:szCs w:val="26"/>
                <w:cs/>
              </w:rPr>
              <w:t>731</w:t>
            </w:r>
          </w:p>
        </w:tc>
        <w:tc>
          <w:tcPr>
            <w:tcW w:w="85" w:type="pct"/>
            <w:shd w:val="clear" w:color="auto" w:fill="auto"/>
          </w:tcPr>
          <w:p w14:paraId="7114064D" w14:textId="77777777" w:rsidR="00E8152E" w:rsidRPr="00E774FF" w:rsidRDefault="00E8152E" w:rsidP="00E815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</w:tcPr>
          <w:p w14:paraId="28429ABB" w14:textId="6D7A8E16" w:rsidR="00E8152E" w:rsidRPr="00E774FF" w:rsidRDefault="00E8152E" w:rsidP="00E81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749E6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Pr="009749E6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9749E6">
              <w:rPr>
                <w:rFonts w:ascii="Angsana New" w:hAnsi="Angsana New"/>
                <w:sz w:val="26"/>
                <w:szCs w:val="26"/>
              </w:rPr>
              <w:t>382</w:t>
            </w:r>
          </w:p>
        </w:tc>
        <w:tc>
          <w:tcPr>
            <w:tcW w:w="84" w:type="pct"/>
            <w:shd w:val="clear" w:color="auto" w:fill="auto"/>
          </w:tcPr>
          <w:p w14:paraId="1E36BAFF" w14:textId="77777777" w:rsidR="00E8152E" w:rsidRPr="00E774FF" w:rsidRDefault="00E8152E" w:rsidP="00E815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  <w:shd w:val="clear" w:color="auto" w:fill="auto"/>
          </w:tcPr>
          <w:p w14:paraId="34B091EB" w14:textId="3C04392C" w:rsidR="00E8152E" w:rsidRPr="00E774FF" w:rsidRDefault="00E8152E" w:rsidP="00E81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749E6">
              <w:rPr>
                <w:rFonts w:ascii="Angsana New" w:hAnsi="Angsana New" w:hint="cs"/>
                <w:sz w:val="26"/>
                <w:szCs w:val="26"/>
                <w:cs/>
              </w:rPr>
              <w:t>13</w:t>
            </w:r>
            <w:r w:rsidRPr="009749E6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9749E6">
              <w:rPr>
                <w:rFonts w:ascii="Angsana New" w:hAnsi="Angsana New"/>
                <w:sz w:val="26"/>
                <w:szCs w:val="26"/>
              </w:rPr>
              <w:t>523</w:t>
            </w:r>
          </w:p>
        </w:tc>
        <w:tc>
          <w:tcPr>
            <w:tcW w:w="83" w:type="pct"/>
          </w:tcPr>
          <w:p w14:paraId="74DAB092" w14:textId="77777777" w:rsidR="00E8152E" w:rsidRPr="00E774FF" w:rsidRDefault="00E8152E" w:rsidP="00E815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</w:tcPr>
          <w:p w14:paraId="04B4C6D5" w14:textId="1785288B" w:rsidR="00E8152E" w:rsidRPr="00E774FF" w:rsidRDefault="00E8152E" w:rsidP="00E81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39</w:t>
            </w:r>
          </w:p>
        </w:tc>
        <w:tc>
          <w:tcPr>
            <w:tcW w:w="91" w:type="pct"/>
          </w:tcPr>
          <w:p w14:paraId="263C7B2C" w14:textId="77777777" w:rsidR="00E8152E" w:rsidRPr="00E774FF" w:rsidRDefault="00E8152E" w:rsidP="00E815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</w:tcPr>
          <w:p w14:paraId="794E1DC0" w14:textId="113915B5" w:rsidR="00E8152E" w:rsidRPr="00E774FF" w:rsidRDefault="00E8152E" w:rsidP="00E81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802</w:t>
            </w:r>
          </w:p>
        </w:tc>
        <w:tc>
          <w:tcPr>
            <w:tcW w:w="85" w:type="pct"/>
          </w:tcPr>
          <w:p w14:paraId="44D835A0" w14:textId="77777777" w:rsidR="00E8152E" w:rsidRPr="00E774FF" w:rsidRDefault="00E8152E" w:rsidP="00E815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358E241A" w14:textId="368834BD" w:rsidR="00E8152E" w:rsidRPr="00E774FF" w:rsidRDefault="00E8152E" w:rsidP="00E81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23,980</w:t>
            </w:r>
          </w:p>
        </w:tc>
        <w:tc>
          <w:tcPr>
            <w:tcW w:w="83" w:type="pct"/>
            <w:shd w:val="clear" w:color="auto" w:fill="auto"/>
          </w:tcPr>
          <w:p w14:paraId="290BBF48" w14:textId="77777777" w:rsidR="00E8152E" w:rsidRPr="00E774FF" w:rsidRDefault="00E8152E" w:rsidP="00E815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8" w:type="pct"/>
            <w:shd w:val="clear" w:color="auto" w:fill="auto"/>
          </w:tcPr>
          <w:p w14:paraId="42B5EBB9" w14:textId="3D121CCA" w:rsidR="00E8152E" w:rsidRPr="00E774FF" w:rsidRDefault="00E8152E" w:rsidP="00E81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54,365</w:t>
            </w:r>
          </w:p>
        </w:tc>
      </w:tr>
      <w:tr w:rsidR="00E8152E" w:rsidRPr="00E774FF" w14:paraId="09B01B24" w14:textId="77777777" w:rsidTr="00EB6183">
        <w:trPr>
          <w:gridAfter w:val="1"/>
          <w:wAfter w:w="3" w:type="pct"/>
        </w:trPr>
        <w:tc>
          <w:tcPr>
            <w:tcW w:w="1095" w:type="pct"/>
            <w:vAlign w:val="center"/>
          </w:tcPr>
          <w:p w14:paraId="010CBDE4" w14:textId="77777777" w:rsidR="00E8152E" w:rsidRPr="00E774FF" w:rsidRDefault="00E8152E" w:rsidP="00E8152E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334" w:type="pct"/>
            <w:shd w:val="clear" w:color="auto" w:fill="auto"/>
          </w:tcPr>
          <w:p w14:paraId="60DD8CC6" w14:textId="16857826" w:rsidR="00E8152E" w:rsidRPr="00E774FF" w:rsidRDefault="00E8152E" w:rsidP="00E81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2E6E6392" w14:textId="77777777" w:rsidR="00E8152E" w:rsidRPr="00E774FF" w:rsidRDefault="00E8152E" w:rsidP="00E815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</w:tcPr>
          <w:p w14:paraId="5BEE9C99" w14:textId="6DE7F0A7" w:rsidR="00E8152E" w:rsidRPr="00E774FF" w:rsidRDefault="00E8152E" w:rsidP="00E815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2,181</w:t>
            </w:r>
          </w:p>
        </w:tc>
        <w:tc>
          <w:tcPr>
            <w:tcW w:w="84" w:type="pct"/>
          </w:tcPr>
          <w:p w14:paraId="6BFA7B23" w14:textId="77777777" w:rsidR="00E8152E" w:rsidRPr="00E774FF" w:rsidRDefault="00E8152E" w:rsidP="00E815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</w:tcPr>
          <w:p w14:paraId="0352DA97" w14:textId="2FC14DB7" w:rsidR="00E8152E" w:rsidRPr="00E774FF" w:rsidRDefault="00E8152E" w:rsidP="00E81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  <w:cs/>
              </w:rPr>
              <w:t>11</w:t>
            </w:r>
            <w:r w:rsidRPr="00E774F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E774FF">
              <w:rPr>
                <w:rFonts w:ascii="Angsana New" w:hAnsi="Angsana New" w:hint="cs"/>
                <w:sz w:val="26"/>
                <w:szCs w:val="26"/>
                <w:cs/>
              </w:rPr>
              <w:t>630</w:t>
            </w:r>
          </w:p>
        </w:tc>
        <w:tc>
          <w:tcPr>
            <w:tcW w:w="85" w:type="pct"/>
            <w:shd w:val="clear" w:color="auto" w:fill="auto"/>
          </w:tcPr>
          <w:p w14:paraId="1C98837D" w14:textId="77777777" w:rsidR="00E8152E" w:rsidRPr="00E774FF" w:rsidRDefault="00E8152E" w:rsidP="00E815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</w:tcPr>
          <w:p w14:paraId="21F90178" w14:textId="17D75FD4" w:rsidR="00E8152E" w:rsidRPr="00E774FF" w:rsidRDefault="00E8152E" w:rsidP="00E81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749E6">
              <w:rPr>
                <w:rFonts w:ascii="Angsana New" w:hAnsi="Angsana New" w:hint="cs"/>
                <w:sz w:val="26"/>
                <w:szCs w:val="26"/>
                <w:cs/>
              </w:rPr>
              <w:t>719</w:t>
            </w:r>
          </w:p>
        </w:tc>
        <w:tc>
          <w:tcPr>
            <w:tcW w:w="84" w:type="pct"/>
            <w:shd w:val="clear" w:color="auto" w:fill="auto"/>
          </w:tcPr>
          <w:p w14:paraId="68BA25C5" w14:textId="77777777" w:rsidR="00E8152E" w:rsidRPr="00E774FF" w:rsidRDefault="00E8152E" w:rsidP="00E815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  <w:shd w:val="clear" w:color="auto" w:fill="auto"/>
          </w:tcPr>
          <w:p w14:paraId="4847D3DA" w14:textId="325EB3E4" w:rsidR="00E8152E" w:rsidRPr="00E774FF" w:rsidRDefault="00E8152E" w:rsidP="00E81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749E6">
              <w:rPr>
                <w:rFonts w:ascii="Angsana New" w:hAnsi="Angsana New" w:hint="cs"/>
                <w:sz w:val="26"/>
                <w:szCs w:val="26"/>
                <w:cs/>
              </w:rPr>
              <w:t>279</w:t>
            </w:r>
          </w:p>
        </w:tc>
        <w:tc>
          <w:tcPr>
            <w:tcW w:w="83" w:type="pct"/>
          </w:tcPr>
          <w:p w14:paraId="06973182" w14:textId="77777777" w:rsidR="00E8152E" w:rsidRPr="00E774FF" w:rsidRDefault="00E8152E" w:rsidP="00E815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</w:tcPr>
          <w:p w14:paraId="7152FD7F" w14:textId="75665E0E" w:rsidR="00E8152E" w:rsidRPr="00E774FF" w:rsidRDefault="00E8152E" w:rsidP="00E81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17D3F6F6" w14:textId="77777777" w:rsidR="00E8152E" w:rsidRPr="00E774FF" w:rsidRDefault="00E8152E" w:rsidP="00E815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</w:tcPr>
          <w:p w14:paraId="39B5FEBA" w14:textId="0DAE670D" w:rsidR="00E8152E" w:rsidRPr="00E774FF" w:rsidRDefault="00E8152E" w:rsidP="00E81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1,787</w:t>
            </w:r>
          </w:p>
        </w:tc>
        <w:tc>
          <w:tcPr>
            <w:tcW w:w="85" w:type="pct"/>
          </w:tcPr>
          <w:p w14:paraId="15FA0ABA" w14:textId="77777777" w:rsidR="00E8152E" w:rsidRPr="00E774FF" w:rsidRDefault="00E8152E" w:rsidP="00E815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347A3D4A" w14:textId="74B426D1" w:rsidR="00E8152E" w:rsidRPr="00E774FF" w:rsidRDefault="00E8152E" w:rsidP="00E81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(16,596)</w:t>
            </w:r>
          </w:p>
        </w:tc>
        <w:tc>
          <w:tcPr>
            <w:tcW w:w="83" w:type="pct"/>
            <w:shd w:val="clear" w:color="auto" w:fill="auto"/>
          </w:tcPr>
          <w:p w14:paraId="508E10CE" w14:textId="77777777" w:rsidR="00E8152E" w:rsidRPr="00E774FF" w:rsidRDefault="00E8152E" w:rsidP="00E815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8" w:type="pct"/>
            <w:shd w:val="clear" w:color="auto" w:fill="auto"/>
          </w:tcPr>
          <w:p w14:paraId="75278F44" w14:textId="09D763BD" w:rsidR="00E8152E" w:rsidRPr="00E774FF" w:rsidRDefault="00E8152E" w:rsidP="00E81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</w:tr>
      <w:tr w:rsidR="00E8152E" w:rsidRPr="00E774FF" w14:paraId="730D9F95" w14:textId="77777777" w:rsidTr="002E4857">
        <w:trPr>
          <w:gridAfter w:val="1"/>
          <w:wAfter w:w="3" w:type="pct"/>
        </w:trPr>
        <w:tc>
          <w:tcPr>
            <w:tcW w:w="1095" w:type="pct"/>
            <w:vAlign w:val="center"/>
          </w:tcPr>
          <w:p w14:paraId="440DFC3C" w14:textId="77777777" w:rsidR="00E8152E" w:rsidRPr="00E774FF" w:rsidRDefault="00E8152E" w:rsidP="00E8152E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334" w:type="pct"/>
            <w:tcBorders>
              <w:bottom w:val="single" w:sz="4" w:space="0" w:color="auto"/>
            </w:tcBorders>
            <w:shd w:val="clear" w:color="auto" w:fill="auto"/>
          </w:tcPr>
          <w:p w14:paraId="67926090" w14:textId="2436CBA9" w:rsidR="00E8152E" w:rsidRPr="00E774FF" w:rsidRDefault="00E8152E" w:rsidP="00E81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758F5B30" w14:textId="77777777" w:rsidR="00E8152E" w:rsidRPr="00E774FF" w:rsidRDefault="00E8152E" w:rsidP="00E815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</w:tcPr>
          <w:p w14:paraId="17AA2957" w14:textId="7692B8FD" w:rsidR="00E8152E" w:rsidRPr="00E774FF" w:rsidRDefault="00E8152E" w:rsidP="00E81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7600AD78" w14:textId="77777777" w:rsidR="00E8152E" w:rsidRPr="00E774FF" w:rsidRDefault="00E8152E" w:rsidP="00E815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130BBDA5" w14:textId="3D317179" w:rsidR="00E8152E" w:rsidRPr="00E774FF" w:rsidRDefault="00E8152E" w:rsidP="00E81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  <w:cs/>
              </w:rPr>
              <w:t>(29</w:t>
            </w:r>
            <w:r w:rsidRPr="00E774F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E774FF">
              <w:rPr>
                <w:rFonts w:ascii="Angsana New" w:hAnsi="Angsana New" w:hint="cs"/>
                <w:sz w:val="26"/>
                <w:szCs w:val="26"/>
                <w:cs/>
              </w:rPr>
              <w:t>717)</w:t>
            </w:r>
          </w:p>
        </w:tc>
        <w:tc>
          <w:tcPr>
            <w:tcW w:w="85" w:type="pct"/>
            <w:shd w:val="clear" w:color="auto" w:fill="auto"/>
          </w:tcPr>
          <w:p w14:paraId="44772FE5" w14:textId="77777777" w:rsidR="00E8152E" w:rsidRPr="00E774FF" w:rsidRDefault="00E8152E" w:rsidP="00E815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</w:tcPr>
          <w:p w14:paraId="2B752C93" w14:textId="6AAB033E" w:rsidR="00E8152E" w:rsidRPr="00E774FF" w:rsidRDefault="00E8152E" w:rsidP="00E81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749E6">
              <w:rPr>
                <w:rFonts w:ascii="Angsana New" w:hAnsi="Angsana New" w:hint="cs"/>
                <w:sz w:val="26"/>
                <w:szCs w:val="26"/>
                <w:cs/>
              </w:rPr>
              <w:t>(16</w:t>
            </w:r>
            <w:r w:rsidRPr="009749E6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9749E6">
              <w:rPr>
                <w:rFonts w:ascii="Angsana New" w:hAnsi="Angsana New" w:hint="cs"/>
                <w:sz w:val="26"/>
                <w:szCs w:val="26"/>
                <w:cs/>
              </w:rPr>
              <w:t>78</w:t>
            </w:r>
            <w:r w:rsidRPr="009749E6">
              <w:rPr>
                <w:rFonts w:ascii="Angsana New" w:hAnsi="Angsana New"/>
                <w:sz w:val="26"/>
                <w:szCs w:val="26"/>
              </w:rPr>
              <w:t>1</w:t>
            </w:r>
            <w:r w:rsidRPr="009749E6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4" w:type="pct"/>
            <w:shd w:val="clear" w:color="auto" w:fill="auto"/>
          </w:tcPr>
          <w:p w14:paraId="493BC8B6" w14:textId="77777777" w:rsidR="00E8152E" w:rsidRPr="00E774FF" w:rsidRDefault="00E8152E" w:rsidP="00E815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auto"/>
          </w:tcPr>
          <w:p w14:paraId="158FC8A2" w14:textId="7F2474F7" w:rsidR="00E8152E" w:rsidRPr="00E774FF" w:rsidRDefault="00E8152E" w:rsidP="00E81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749E6">
              <w:rPr>
                <w:rFonts w:ascii="Angsana New" w:hAnsi="Angsana New" w:hint="cs"/>
                <w:sz w:val="26"/>
                <w:szCs w:val="26"/>
                <w:cs/>
              </w:rPr>
              <w:t>(5</w:t>
            </w:r>
            <w:r w:rsidRPr="009749E6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9749E6">
              <w:rPr>
                <w:rFonts w:ascii="Angsana New" w:hAnsi="Angsana New" w:hint="cs"/>
                <w:sz w:val="26"/>
                <w:szCs w:val="26"/>
                <w:cs/>
              </w:rPr>
              <w:t>64</w:t>
            </w:r>
            <w:r w:rsidRPr="009749E6">
              <w:rPr>
                <w:rFonts w:ascii="Angsana New" w:hAnsi="Angsana New"/>
                <w:sz w:val="26"/>
                <w:szCs w:val="26"/>
              </w:rPr>
              <w:t>1</w:t>
            </w:r>
            <w:r w:rsidRPr="009749E6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3" w:type="pct"/>
          </w:tcPr>
          <w:p w14:paraId="4810B283" w14:textId="77777777" w:rsidR="00E8152E" w:rsidRPr="00E774FF" w:rsidRDefault="00E8152E" w:rsidP="00E815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439D2641" w14:textId="2F9E29C4" w:rsidR="00E8152E" w:rsidRPr="00E774FF" w:rsidRDefault="00E8152E" w:rsidP="00E81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(5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183)</w:t>
            </w:r>
          </w:p>
        </w:tc>
        <w:tc>
          <w:tcPr>
            <w:tcW w:w="91" w:type="pct"/>
          </w:tcPr>
          <w:p w14:paraId="7ED15D35" w14:textId="77777777" w:rsidR="00E8152E" w:rsidRPr="00E774FF" w:rsidRDefault="00E8152E" w:rsidP="00E815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14:paraId="40F1B30A" w14:textId="79EFD8F4" w:rsidR="00E8152E" w:rsidRPr="00E774FF" w:rsidRDefault="00E8152E" w:rsidP="00E81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5" w:type="pct"/>
          </w:tcPr>
          <w:p w14:paraId="136E58FB" w14:textId="77777777" w:rsidR="00E8152E" w:rsidRPr="00E774FF" w:rsidRDefault="00E8152E" w:rsidP="00E815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14:paraId="0B586091" w14:textId="4D5A4F2E" w:rsidR="00E8152E" w:rsidRPr="00E774FF" w:rsidRDefault="00E8152E" w:rsidP="00E81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(2,499)</w:t>
            </w:r>
          </w:p>
        </w:tc>
        <w:tc>
          <w:tcPr>
            <w:tcW w:w="83" w:type="pct"/>
            <w:shd w:val="clear" w:color="auto" w:fill="auto"/>
          </w:tcPr>
          <w:p w14:paraId="587D43CF" w14:textId="77777777" w:rsidR="00E8152E" w:rsidRPr="00E774FF" w:rsidRDefault="00E8152E" w:rsidP="00E815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</w:tcPr>
          <w:p w14:paraId="589F51B0" w14:textId="3AD6932D" w:rsidR="00E8152E" w:rsidRPr="00E774FF" w:rsidRDefault="00E8152E" w:rsidP="00E81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(59,821)</w:t>
            </w:r>
          </w:p>
        </w:tc>
      </w:tr>
      <w:tr w:rsidR="00E8152E" w:rsidRPr="00E774FF" w14:paraId="79EBC82B" w14:textId="77777777" w:rsidTr="00F838D5">
        <w:trPr>
          <w:gridAfter w:val="1"/>
          <w:wAfter w:w="3" w:type="pct"/>
          <w:trHeight w:val="547"/>
        </w:trPr>
        <w:tc>
          <w:tcPr>
            <w:tcW w:w="1095" w:type="pct"/>
            <w:vAlign w:val="center"/>
          </w:tcPr>
          <w:p w14:paraId="6CAFFE61" w14:textId="5F2DDEBD" w:rsidR="00E8152E" w:rsidRPr="00E774FF" w:rsidRDefault="00E8152E" w:rsidP="00E8152E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5</w:t>
            </w:r>
          </w:p>
          <w:p w14:paraId="36BEB4C4" w14:textId="50B13CB9" w:rsidR="00E8152E" w:rsidRPr="00E774FF" w:rsidRDefault="00E8152E" w:rsidP="00E8152E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   และ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 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334" w:type="pct"/>
            <w:tcBorders>
              <w:top w:val="single" w:sz="4" w:space="0" w:color="auto"/>
            </w:tcBorders>
          </w:tcPr>
          <w:p w14:paraId="7DF99BD3" w14:textId="37FFEFF2" w:rsidR="00E8152E" w:rsidRPr="00E774FF" w:rsidRDefault="00E8152E" w:rsidP="00E815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51327864" w14:textId="0C306784" w:rsidR="00E8152E" w:rsidRPr="00E774FF" w:rsidRDefault="00E8152E" w:rsidP="00E815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>166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,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>628</w:t>
            </w:r>
          </w:p>
        </w:tc>
        <w:tc>
          <w:tcPr>
            <w:tcW w:w="84" w:type="pct"/>
          </w:tcPr>
          <w:p w14:paraId="18417284" w14:textId="77777777" w:rsidR="00E8152E" w:rsidRPr="00E774FF" w:rsidRDefault="00E8152E" w:rsidP="00E815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single" w:sz="4" w:space="0" w:color="auto"/>
            </w:tcBorders>
          </w:tcPr>
          <w:p w14:paraId="071E8378" w14:textId="77777777" w:rsidR="00E8152E" w:rsidRPr="00E774FF" w:rsidRDefault="00E8152E" w:rsidP="00E815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3492C94C" w14:textId="3ACA5D8C" w:rsidR="00E8152E" w:rsidRPr="00E774FF" w:rsidRDefault="00E8152E" w:rsidP="00E815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546,713</w:t>
            </w:r>
          </w:p>
        </w:tc>
        <w:tc>
          <w:tcPr>
            <w:tcW w:w="84" w:type="pct"/>
          </w:tcPr>
          <w:p w14:paraId="7E412632" w14:textId="77777777" w:rsidR="00E8152E" w:rsidRPr="00E774FF" w:rsidRDefault="00E8152E" w:rsidP="00E815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55DEB4AE" w14:textId="77777777" w:rsidR="00E8152E" w:rsidRPr="00E774FF" w:rsidRDefault="00E8152E" w:rsidP="00E81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23BAF77" w14:textId="3D3BC7D2" w:rsidR="00E8152E" w:rsidRPr="00E774FF" w:rsidRDefault="00E8152E" w:rsidP="00E81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781</w:t>
            </w:r>
            <w:r w:rsidRPr="00E774FF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E774F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978</w:t>
            </w:r>
          </w:p>
        </w:tc>
        <w:tc>
          <w:tcPr>
            <w:tcW w:w="85" w:type="pct"/>
            <w:shd w:val="clear" w:color="auto" w:fill="auto"/>
          </w:tcPr>
          <w:p w14:paraId="16C72347" w14:textId="77777777" w:rsidR="00E8152E" w:rsidRPr="00E774FF" w:rsidRDefault="00E8152E" w:rsidP="00E815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</w:tcPr>
          <w:p w14:paraId="6536ADD4" w14:textId="77777777" w:rsidR="00E8152E" w:rsidRPr="00E774FF" w:rsidRDefault="00E8152E" w:rsidP="00E81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E70B5F1" w14:textId="1347A49A" w:rsidR="00E8152E" w:rsidRPr="00E774FF" w:rsidRDefault="00E8152E" w:rsidP="00E81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49E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217</w:t>
            </w:r>
            <w:r w:rsidRPr="009749E6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9749E6">
              <w:rPr>
                <w:rFonts w:ascii="Angsana New" w:hAnsi="Angsana New"/>
                <w:b/>
                <w:bCs/>
                <w:sz w:val="26"/>
                <w:szCs w:val="26"/>
              </w:rPr>
              <w:t>447</w:t>
            </w:r>
          </w:p>
        </w:tc>
        <w:tc>
          <w:tcPr>
            <w:tcW w:w="84" w:type="pct"/>
            <w:shd w:val="clear" w:color="auto" w:fill="auto"/>
          </w:tcPr>
          <w:p w14:paraId="7500D2C3" w14:textId="77777777" w:rsidR="00E8152E" w:rsidRPr="00E774FF" w:rsidRDefault="00E8152E" w:rsidP="00E815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2" w:type="pct"/>
            <w:tcBorders>
              <w:top w:val="single" w:sz="4" w:space="0" w:color="auto"/>
            </w:tcBorders>
            <w:shd w:val="clear" w:color="auto" w:fill="auto"/>
          </w:tcPr>
          <w:p w14:paraId="0510209E" w14:textId="77777777" w:rsidR="00E8152E" w:rsidRPr="005A2154" w:rsidRDefault="00E8152E" w:rsidP="00E81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2F7A0D9" w14:textId="080F7F7F" w:rsidR="00E8152E" w:rsidRPr="005A2154" w:rsidRDefault="00E8152E" w:rsidP="00E81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2154">
              <w:rPr>
                <w:rFonts w:ascii="Angsana New" w:hAnsi="Angsana New"/>
                <w:b/>
                <w:bCs/>
                <w:sz w:val="26"/>
                <w:szCs w:val="26"/>
              </w:rPr>
              <w:t>330,916</w:t>
            </w:r>
          </w:p>
        </w:tc>
        <w:tc>
          <w:tcPr>
            <w:tcW w:w="83" w:type="pct"/>
          </w:tcPr>
          <w:p w14:paraId="50E286B0" w14:textId="77777777" w:rsidR="00E8152E" w:rsidRPr="00E774FF" w:rsidRDefault="00E8152E" w:rsidP="00E815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</w:tcPr>
          <w:p w14:paraId="212D492F" w14:textId="77777777" w:rsidR="00E8152E" w:rsidRPr="00746E45" w:rsidRDefault="00E8152E" w:rsidP="00E81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04F1403A" w14:textId="14C3880B" w:rsidR="00E8152E" w:rsidRPr="00746E45" w:rsidRDefault="00E8152E" w:rsidP="00E81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746E45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>45</w:t>
            </w:r>
            <w:r w:rsidRPr="00746E45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,</w:t>
            </w:r>
            <w:r w:rsidRPr="00746E45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>900</w:t>
            </w:r>
          </w:p>
        </w:tc>
        <w:tc>
          <w:tcPr>
            <w:tcW w:w="91" w:type="pct"/>
          </w:tcPr>
          <w:p w14:paraId="36399AA8" w14:textId="77777777" w:rsidR="00E8152E" w:rsidRPr="00E774FF" w:rsidRDefault="00E8152E" w:rsidP="00E815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</w:tcPr>
          <w:p w14:paraId="2C3A3825" w14:textId="77777777" w:rsidR="00E8152E" w:rsidRPr="00E774FF" w:rsidRDefault="00E8152E" w:rsidP="00E815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1BB7813B" w14:textId="331B13E8" w:rsidR="00E8152E" w:rsidRPr="00E774FF" w:rsidRDefault="00E8152E" w:rsidP="00E81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68,593</w:t>
            </w:r>
          </w:p>
        </w:tc>
        <w:tc>
          <w:tcPr>
            <w:tcW w:w="85" w:type="pct"/>
          </w:tcPr>
          <w:p w14:paraId="69E57791" w14:textId="77777777" w:rsidR="00E8152E" w:rsidRPr="00E774FF" w:rsidRDefault="00E8152E" w:rsidP="00E815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</w:tcPr>
          <w:p w14:paraId="2654218A" w14:textId="77777777" w:rsidR="00E8152E" w:rsidRPr="00E774FF" w:rsidRDefault="00E8152E" w:rsidP="00E8152E">
            <w:pPr>
              <w:tabs>
                <w:tab w:val="clear" w:pos="680"/>
                <w:tab w:val="decimal" w:pos="705"/>
                <w:tab w:val="decimal" w:pos="773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73FD9AF6" w14:textId="7F7A78DF" w:rsidR="00E8152E" w:rsidRPr="00E774FF" w:rsidRDefault="00E8152E" w:rsidP="00E81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12,241</w:t>
            </w:r>
          </w:p>
        </w:tc>
        <w:tc>
          <w:tcPr>
            <w:tcW w:w="83" w:type="pct"/>
            <w:shd w:val="clear" w:color="auto" w:fill="auto"/>
          </w:tcPr>
          <w:p w14:paraId="632EC587" w14:textId="77777777" w:rsidR="00E8152E" w:rsidRPr="00E774FF" w:rsidRDefault="00E8152E" w:rsidP="00E815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single" w:sz="4" w:space="0" w:color="auto"/>
            </w:tcBorders>
            <w:shd w:val="clear" w:color="auto" w:fill="auto"/>
          </w:tcPr>
          <w:p w14:paraId="42E3A0FE" w14:textId="77777777" w:rsidR="00E8152E" w:rsidRPr="00E774FF" w:rsidRDefault="00E8152E" w:rsidP="00E81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43E9C307" w14:textId="711CDAA4" w:rsidR="00E8152E" w:rsidRPr="00E774FF" w:rsidRDefault="00E8152E" w:rsidP="00E81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2,170,416</w:t>
            </w:r>
          </w:p>
        </w:tc>
      </w:tr>
      <w:tr w:rsidR="00586F56" w:rsidRPr="00E774FF" w14:paraId="7098282E" w14:textId="77777777" w:rsidTr="00F838D5">
        <w:trPr>
          <w:gridAfter w:val="1"/>
          <w:wAfter w:w="3" w:type="pct"/>
        </w:trPr>
        <w:tc>
          <w:tcPr>
            <w:tcW w:w="1095" w:type="pct"/>
            <w:shd w:val="clear" w:color="auto" w:fill="auto"/>
            <w:vAlign w:val="center"/>
          </w:tcPr>
          <w:p w14:paraId="656B17A6" w14:textId="77777777" w:rsidR="00586F56" w:rsidRPr="00E774FF" w:rsidRDefault="00586F56" w:rsidP="00586F56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334" w:type="pct"/>
            <w:shd w:val="clear" w:color="auto" w:fill="auto"/>
          </w:tcPr>
          <w:p w14:paraId="58772939" w14:textId="2B8D50D4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147,163</w:t>
            </w:r>
          </w:p>
        </w:tc>
        <w:tc>
          <w:tcPr>
            <w:tcW w:w="84" w:type="pct"/>
          </w:tcPr>
          <w:p w14:paraId="6E755B74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</w:tcPr>
          <w:p w14:paraId="274252A0" w14:textId="6762A902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1,245</w:t>
            </w:r>
          </w:p>
        </w:tc>
        <w:tc>
          <w:tcPr>
            <w:tcW w:w="84" w:type="pct"/>
          </w:tcPr>
          <w:p w14:paraId="366883BD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</w:tcPr>
          <w:p w14:paraId="6292CBAA" w14:textId="4EFAA351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273</w:t>
            </w:r>
          </w:p>
        </w:tc>
        <w:tc>
          <w:tcPr>
            <w:tcW w:w="85" w:type="pct"/>
            <w:shd w:val="clear" w:color="auto" w:fill="auto"/>
          </w:tcPr>
          <w:p w14:paraId="349C2914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</w:tcPr>
          <w:p w14:paraId="65E0A274" w14:textId="60070D01" w:rsidR="00586F56" w:rsidRPr="004503E2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503E2">
              <w:rPr>
                <w:rFonts w:ascii="Angsana New" w:hAnsi="Angsana New"/>
                <w:sz w:val="26"/>
                <w:szCs w:val="26"/>
              </w:rPr>
              <w:t>1,980</w:t>
            </w:r>
          </w:p>
        </w:tc>
        <w:tc>
          <w:tcPr>
            <w:tcW w:w="84" w:type="pct"/>
            <w:shd w:val="clear" w:color="auto" w:fill="auto"/>
          </w:tcPr>
          <w:p w14:paraId="75C53333" w14:textId="77777777" w:rsidR="00586F56" w:rsidRPr="004503E2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  <w:shd w:val="clear" w:color="auto" w:fill="auto"/>
          </w:tcPr>
          <w:p w14:paraId="294A1D6C" w14:textId="73697499" w:rsidR="00586F56" w:rsidRPr="005A2154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A2154">
              <w:rPr>
                <w:rFonts w:ascii="Angsana New" w:hAnsi="Angsana New"/>
                <w:sz w:val="26"/>
                <w:szCs w:val="26"/>
              </w:rPr>
              <w:t>18,50</w:t>
            </w:r>
            <w:r w:rsidR="005A2154" w:rsidRPr="005A215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83" w:type="pct"/>
          </w:tcPr>
          <w:p w14:paraId="1B576F4F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</w:tcPr>
          <w:p w14:paraId="0455F096" w14:textId="5B0A10C4" w:rsidR="00586F56" w:rsidRPr="00746E45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746E45">
              <w:rPr>
                <w:rFonts w:ascii="Angsana New" w:eastAsia="Cordia New" w:hAnsi="Angsana New"/>
                <w:sz w:val="26"/>
                <w:szCs w:val="26"/>
              </w:rPr>
              <w:t>1,01</w:t>
            </w:r>
            <w:r w:rsidR="00746E45" w:rsidRPr="00746E45">
              <w:rPr>
                <w:rFonts w:ascii="Angsana New" w:eastAsia="Cordia New" w:hAnsi="Angsana New"/>
                <w:sz w:val="26"/>
                <w:szCs w:val="26"/>
              </w:rPr>
              <w:t>6</w:t>
            </w:r>
          </w:p>
        </w:tc>
        <w:tc>
          <w:tcPr>
            <w:tcW w:w="91" w:type="pct"/>
          </w:tcPr>
          <w:p w14:paraId="6FFB5786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</w:tcPr>
          <w:p w14:paraId="18598FE4" w14:textId="6E55D5AF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25</w:t>
            </w:r>
            <w:r w:rsidR="005A2154">
              <w:rPr>
                <w:rFonts w:ascii="Angsana New" w:eastAsia="Cordia New" w:hAnsi="Angsana New"/>
                <w:sz w:val="26"/>
                <w:szCs w:val="26"/>
              </w:rPr>
              <w:t>8</w:t>
            </w:r>
          </w:p>
        </w:tc>
        <w:tc>
          <w:tcPr>
            <w:tcW w:w="85" w:type="pct"/>
          </w:tcPr>
          <w:p w14:paraId="3EF1D9FF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5F44E001" w14:textId="3EFCB09D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20,96</w:t>
            </w:r>
            <w:r w:rsidR="00746E45">
              <w:rPr>
                <w:rFonts w:ascii="Angsana New" w:eastAsia="Cordia New" w:hAnsi="Angsana New"/>
                <w:sz w:val="26"/>
                <w:szCs w:val="26"/>
              </w:rPr>
              <w:t>4</w:t>
            </w:r>
          </w:p>
        </w:tc>
        <w:tc>
          <w:tcPr>
            <w:tcW w:w="83" w:type="pct"/>
            <w:shd w:val="clear" w:color="auto" w:fill="auto"/>
          </w:tcPr>
          <w:p w14:paraId="7052746E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8" w:type="pct"/>
            <w:shd w:val="clear" w:color="auto" w:fill="auto"/>
          </w:tcPr>
          <w:p w14:paraId="264999A5" w14:textId="1F86D574" w:rsidR="00586F56" w:rsidRPr="00E774FF" w:rsidRDefault="00586F56" w:rsidP="00586F56">
            <w:pPr>
              <w:tabs>
                <w:tab w:val="clear" w:pos="680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191,403</w:t>
            </w:r>
          </w:p>
        </w:tc>
      </w:tr>
      <w:tr w:rsidR="00586F56" w:rsidRPr="00E774FF" w14:paraId="311BC637" w14:textId="77777777" w:rsidTr="00F838D5">
        <w:trPr>
          <w:gridAfter w:val="1"/>
          <w:wAfter w:w="3" w:type="pct"/>
          <w:trHeight w:val="171"/>
        </w:trPr>
        <w:tc>
          <w:tcPr>
            <w:tcW w:w="1095" w:type="pct"/>
            <w:shd w:val="clear" w:color="auto" w:fill="auto"/>
            <w:vAlign w:val="center"/>
          </w:tcPr>
          <w:p w14:paraId="184A535E" w14:textId="77777777" w:rsidR="00586F56" w:rsidRPr="00E774FF" w:rsidRDefault="00586F56" w:rsidP="00586F56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334" w:type="pct"/>
            <w:shd w:val="clear" w:color="auto" w:fill="auto"/>
          </w:tcPr>
          <w:p w14:paraId="766CEAED" w14:textId="12B786BB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4B7D85A0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</w:tcPr>
          <w:p w14:paraId="297C2AF6" w14:textId="77F23B89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1,22</w:t>
            </w:r>
            <w:r w:rsidR="004503E2">
              <w:rPr>
                <w:rFonts w:ascii="Angsana New" w:eastAsia="Cordia New" w:hAnsi="Angsana New"/>
                <w:sz w:val="26"/>
                <w:szCs w:val="26"/>
              </w:rPr>
              <w:t>5</w:t>
            </w:r>
          </w:p>
        </w:tc>
        <w:tc>
          <w:tcPr>
            <w:tcW w:w="84" w:type="pct"/>
          </w:tcPr>
          <w:p w14:paraId="1B88DF0F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</w:tcPr>
          <w:p w14:paraId="6CE2050F" w14:textId="2D78436C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11,654</w:t>
            </w:r>
          </w:p>
        </w:tc>
        <w:tc>
          <w:tcPr>
            <w:tcW w:w="85" w:type="pct"/>
            <w:shd w:val="clear" w:color="auto" w:fill="auto"/>
          </w:tcPr>
          <w:p w14:paraId="35E8FCA6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</w:tcPr>
          <w:p w14:paraId="46312ADF" w14:textId="2CA91728" w:rsidR="00586F56" w:rsidRPr="004503E2" w:rsidRDefault="00746E45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14:paraId="67467A30" w14:textId="77777777" w:rsidR="00586F56" w:rsidRPr="004503E2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  <w:shd w:val="clear" w:color="auto" w:fill="auto"/>
          </w:tcPr>
          <w:p w14:paraId="15CA60BA" w14:textId="04BA0D79" w:rsidR="00586F56" w:rsidRPr="005A2154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A2154">
              <w:rPr>
                <w:rFonts w:ascii="Angsana New" w:hAnsi="Angsana New"/>
                <w:sz w:val="26"/>
                <w:szCs w:val="26"/>
              </w:rPr>
              <w:t>13,718</w:t>
            </w:r>
          </w:p>
        </w:tc>
        <w:tc>
          <w:tcPr>
            <w:tcW w:w="83" w:type="pct"/>
          </w:tcPr>
          <w:p w14:paraId="0FED7885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</w:tcPr>
          <w:p w14:paraId="24353B98" w14:textId="7F10464F" w:rsidR="00586F56" w:rsidRPr="00746E45" w:rsidRDefault="00746E45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46E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293BEF51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</w:tcPr>
          <w:p w14:paraId="7B58B9A2" w14:textId="76A71E9F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5" w:type="pct"/>
          </w:tcPr>
          <w:p w14:paraId="15D6796F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5FFD5B48" w14:textId="758D0875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(26,59</w:t>
            </w:r>
            <w:r w:rsidR="004503E2">
              <w:rPr>
                <w:rFonts w:ascii="Angsana New" w:eastAsia="Cordia New" w:hAnsi="Angsana New"/>
                <w:sz w:val="26"/>
                <w:szCs w:val="26"/>
              </w:rPr>
              <w:t>7</w:t>
            </w:r>
            <w:r>
              <w:rPr>
                <w:rFonts w:ascii="Angsana New" w:eastAsia="Cordia New" w:hAnsi="Angsana New"/>
                <w:sz w:val="26"/>
                <w:szCs w:val="26"/>
              </w:rPr>
              <w:t>)</w:t>
            </w:r>
          </w:p>
        </w:tc>
        <w:tc>
          <w:tcPr>
            <w:tcW w:w="83" w:type="pct"/>
            <w:shd w:val="clear" w:color="auto" w:fill="auto"/>
          </w:tcPr>
          <w:p w14:paraId="15A3CFB2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8" w:type="pct"/>
            <w:shd w:val="clear" w:color="auto" w:fill="auto"/>
          </w:tcPr>
          <w:p w14:paraId="4863A0C7" w14:textId="55EB3A93" w:rsidR="00586F56" w:rsidRPr="00E774FF" w:rsidRDefault="006E5C85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586F56" w:rsidRPr="00E774FF" w14:paraId="608F6FB7" w14:textId="77777777" w:rsidTr="00F74213">
        <w:trPr>
          <w:gridAfter w:val="1"/>
          <w:wAfter w:w="3" w:type="pct"/>
        </w:trPr>
        <w:tc>
          <w:tcPr>
            <w:tcW w:w="1095" w:type="pct"/>
            <w:shd w:val="clear" w:color="auto" w:fill="auto"/>
            <w:vAlign w:val="center"/>
          </w:tcPr>
          <w:p w14:paraId="7F0A705B" w14:textId="13161DEF" w:rsidR="00586F56" w:rsidRPr="00E774FF" w:rsidRDefault="00586F56" w:rsidP="00586F56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โอน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มาจาก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334" w:type="pct"/>
          </w:tcPr>
          <w:p w14:paraId="4E855F2D" w14:textId="01163C13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6DA10E99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</w:tcPr>
          <w:p w14:paraId="56B9E7D6" w14:textId="47EE2B8A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34FFD815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</w:tcPr>
          <w:p w14:paraId="56116137" w14:textId="561A6544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73CB4EAC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</w:tcPr>
          <w:p w14:paraId="59961890" w14:textId="6DEA1360" w:rsidR="00586F56" w:rsidRPr="004503E2" w:rsidRDefault="00746E45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14:paraId="6E3944B8" w14:textId="77777777" w:rsidR="00586F56" w:rsidRPr="004503E2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  <w:shd w:val="clear" w:color="auto" w:fill="auto"/>
          </w:tcPr>
          <w:p w14:paraId="260E4314" w14:textId="3E48B88B" w:rsidR="00586F56" w:rsidRPr="005A2154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A2154">
              <w:rPr>
                <w:rFonts w:ascii="Angsana New" w:hAnsi="Angsana New"/>
                <w:sz w:val="26"/>
                <w:szCs w:val="26"/>
              </w:rPr>
              <w:t>172</w:t>
            </w:r>
          </w:p>
        </w:tc>
        <w:tc>
          <w:tcPr>
            <w:tcW w:w="83" w:type="pct"/>
          </w:tcPr>
          <w:p w14:paraId="0C30100A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</w:tcPr>
          <w:p w14:paraId="2AE404D5" w14:textId="2E663C49" w:rsidR="00586F56" w:rsidRPr="00746E45" w:rsidRDefault="00746E45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46E45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089A37DF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</w:tcPr>
          <w:p w14:paraId="1F5E2D59" w14:textId="7FE4EC98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5" w:type="pct"/>
          </w:tcPr>
          <w:p w14:paraId="7AFE5FCF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0BAE760C" w14:textId="47E494E1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</w:tcPr>
          <w:p w14:paraId="3EF368ED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8" w:type="pct"/>
            <w:shd w:val="clear" w:color="auto" w:fill="auto"/>
          </w:tcPr>
          <w:p w14:paraId="1B0D1947" w14:textId="01F71B78" w:rsidR="00586F56" w:rsidRPr="00E774FF" w:rsidRDefault="00586F56" w:rsidP="00586F56">
            <w:pPr>
              <w:tabs>
                <w:tab w:val="clear" w:pos="680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172</w:t>
            </w:r>
          </w:p>
        </w:tc>
      </w:tr>
      <w:tr w:rsidR="00586F56" w:rsidRPr="00E774FF" w14:paraId="1560CDB9" w14:textId="77777777" w:rsidTr="00F838D5">
        <w:trPr>
          <w:gridAfter w:val="1"/>
          <w:wAfter w:w="3" w:type="pct"/>
        </w:trPr>
        <w:tc>
          <w:tcPr>
            <w:tcW w:w="1095" w:type="pct"/>
            <w:shd w:val="clear" w:color="auto" w:fill="auto"/>
            <w:vAlign w:val="center"/>
          </w:tcPr>
          <w:p w14:paraId="118FF03E" w14:textId="3994059A" w:rsidR="00586F56" w:rsidRPr="00E774FF" w:rsidRDefault="00586F56" w:rsidP="00586F56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334" w:type="pct"/>
            <w:tcBorders>
              <w:bottom w:val="single" w:sz="4" w:space="0" w:color="auto"/>
            </w:tcBorders>
            <w:shd w:val="clear" w:color="auto" w:fill="auto"/>
          </w:tcPr>
          <w:p w14:paraId="5A004035" w14:textId="7FE58EED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56AC083F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</w:tcPr>
          <w:p w14:paraId="20C52E4F" w14:textId="24A90D1E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478E42DF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37A84B5D" w14:textId="0468FB6A" w:rsidR="00586F56" w:rsidRPr="005A2154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A2154">
              <w:rPr>
                <w:rFonts w:ascii="Angsana New" w:hAnsi="Angsana New"/>
                <w:sz w:val="26"/>
                <w:szCs w:val="26"/>
              </w:rPr>
              <w:t>(81,108)</w:t>
            </w:r>
          </w:p>
        </w:tc>
        <w:tc>
          <w:tcPr>
            <w:tcW w:w="85" w:type="pct"/>
            <w:shd w:val="clear" w:color="auto" w:fill="auto"/>
          </w:tcPr>
          <w:p w14:paraId="4E600D45" w14:textId="77777777" w:rsidR="00586F56" w:rsidRPr="005A2154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</w:tcPr>
          <w:p w14:paraId="55E9EBC7" w14:textId="56455577" w:rsidR="00586F56" w:rsidRPr="005A2154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A2154">
              <w:rPr>
                <w:rFonts w:ascii="Angsana New" w:hAnsi="Angsana New"/>
                <w:sz w:val="26"/>
                <w:szCs w:val="26"/>
              </w:rPr>
              <w:t>(67,595)</w:t>
            </w:r>
          </w:p>
        </w:tc>
        <w:tc>
          <w:tcPr>
            <w:tcW w:w="84" w:type="pct"/>
            <w:shd w:val="clear" w:color="auto" w:fill="auto"/>
          </w:tcPr>
          <w:p w14:paraId="0A0717B9" w14:textId="77777777" w:rsidR="00586F56" w:rsidRPr="005A2154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auto"/>
          </w:tcPr>
          <w:p w14:paraId="4D25D34C" w14:textId="5951A05E" w:rsidR="00586F56" w:rsidRPr="005A2154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A2154">
              <w:rPr>
                <w:rFonts w:ascii="Angsana New" w:hAnsi="Angsana New"/>
                <w:sz w:val="26"/>
                <w:szCs w:val="26"/>
              </w:rPr>
              <w:t>(9,162)</w:t>
            </w:r>
          </w:p>
        </w:tc>
        <w:tc>
          <w:tcPr>
            <w:tcW w:w="83" w:type="pct"/>
          </w:tcPr>
          <w:p w14:paraId="3F27E233" w14:textId="77777777" w:rsidR="00586F56" w:rsidRPr="005A2154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781DA553" w14:textId="2607DFDE" w:rsidR="00586F56" w:rsidRPr="005A2154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5A2154">
              <w:rPr>
                <w:rFonts w:ascii="Angsana New" w:eastAsia="Cordia New" w:hAnsi="Angsana New"/>
                <w:sz w:val="26"/>
                <w:szCs w:val="26"/>
              </w:rPr>
              <w:t>(7,999)</w:t>
            </w:r>
          </w:p>
        </w:tc>
        <w:tc>
          <w:tcPr>
            <w:tcW w:w="91" w:type="pct"/>
          </w:tcPr>
          <w:p w14:paraId="245C6973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14:paraId="084623D8" w14:textId="17242131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5" w:type="pct"/>
          </w:tcPr>
          <w:p w14:paraId="05D9B864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14:paraId="0C837A2C" w14:textId="601A0A99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</w:tcPr>
          <w:p w14:paraId="2AF2930C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</w:tcPr>
          <w:p w14:paraId="36FFFB84" w14:textId="62157974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(165,864)</w:t>
            </w:r>
          </w:p>
        </w:tc>
      </w:tr>
      <w:tr w:rsidR="00586F56" w:rsidRPr="00E774FF" w14:paraId="7D22CA03" w14:textId="77777777" w:rsidTr="00F838D5">
        <w:trPr>
          <w:gridAfter w:val="1"/>
          <w:wAfter w:w="3" w:type="pct"/>
        </w:trPr>
        <w:tc>
          <w:tcPr>
            <w:tcW w:w="1095" w:type="pct"/>
            <w:shd w:val="clear" w:color="auto" w:fill="auto"/>
            <w:vAlign w:val="center"/>
          </w:tcPr>
          <w:p w14:paraId="3DC0F2B9" w14:textId="7609ACED" w:rsidR="00586F56" w:rsidRPr="00E774FF" w:rsidRDefault="00586F56" w:rsidP="00586F56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C65BF" w14:textId="6CE14A3A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313,791</w:t>
            </w:r>
          </w:p>
        </w:tc>
        <w:tc>
          <w:tcPr>
            <w:tcW w:w="84" w:type="pct"/>
          </w:tcPr>
          <w:p w14:paraId="78480F40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</w:tcPr>
          <w:p w14:paraId="7F7DF34C" w14:textId="75DC3ACA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549,18</w:t>
            </w:r>
            <w:r w:rsidR="004503E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4" w:type="pct"/>
          </w:tcPr>
          <w:p w14:paraId="1DEB9DED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</w:tcPr>
          <w:p w14:paraId="7316558D" w14:textId="30C3B62D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712,797</w:t>
            </w:r>
          </w:p>
        </w:tc>
        <w:tc>
          <w:tcPr>
            <w:tcW w:w="85" w:type="pct"/>
            <w:shd w:val="clear" w:color="auto" w:fill="auto"/>
          </w:tcPr>
          <w:p w14:paraId="3ADCF4DD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A98D4" w14:textId="382AA8E4" w:rsidR="00586F56" w:rsidRPr="004503E2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03E2">
              <w:rPr>
                <w:rFonts w:ascii="Angsana New" w:hAnsi="Angsana New"/>
                <w:b/>
                <w:bCs/>
                <w:sz w:val="26"/>
                <w:szCs w:val="26"/>
              </w:rPr>
              <w:t>151,832</w:t>
            </w:r>
          </w:p>
        </w:tc>
        <w:tc>
          <w:tcPr>
            <w:tcW w:w="84" w:type="pct"/>
            <w:shd w:val="clear" w:color="auto" w:fill="auto"/>
          </w:tcPr>
          <w:p w14:paraId="30B5CEFD" w14:textId="77777777" w:rsidR="00586F56" w:rsidRPr="004503E2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28ECF" w14:textId="1C430D54" w:rsidR="00586F56" w:rsidRPr="004503E2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03E2">
              <w:rPr>
                <w:rFonts w:ascii="Angsana New" w:hAnsi="Angsana New"/>
                <w:b/>
                <w:bCs/>
                <w:sz w:val="26"/>
                <w:szCs w:val="26"/>
              </w:rPr>
              <w:t>354,14</w:t>
            </w:r>
            <w:r w:rsidR="005A2154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83" w:type="pct"/>
          </w:tcPr>
          <w:p w14:paraId="2DBD7F4E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</w:tcPr>
          <w:p w14:paraId="59C9A096" w14:textId="6153050C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38,917</w:t>
            </w:r>
          </w:p>
        </w:tc>
        <w:tc>
          <w:tcPr>
            <w:tcW w:w="91" w:type="pct"/>
          </w:tcPr>
          <w:p w14:paraId="27227EC0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54092" w14:textId="393B9662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68,85</w:t>
            </w:r>
            <w:r w:rsidR="005A2154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5" w:type="pct"/>
          </w:tcPr>
          <w:p w14:paraId="546B236A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</w:tcPr>
          <w:p w14:paraId="2D3A7572" w14:textId="5900B4E7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6,6</w:t>
            </w:r>
            <w:r w:rsidR="005A2154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08</w:t>
            </w:r>
          </w:p>
        </w:tc>
        <w:tc>
          <w:tcPr>
            <w:tcW w:w="83" w:type="pct"/>
            <w:shd w:val="clear" w:color="auto" w:fill="auto"/>
          </w:tcPr>
          <w:p w14:paraId="36B86B62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C67B1" w14:textId="62A09C4D" w:rsidR="00586F56" w:rsidRPr="00E774FF" w:rsidRDefault="00586F56" w:rsidP="00586F56">
            <w:pPr>
              <w:tabs>
                <w:tab w:val="clear" w:pos="680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2,196,127</w:t>
            </w:r>
          </w:p>
        </w:tc>
      </w:tr>
      <w:tr w:rsidR="00586F56" w:rsidRPr="00E774FF" w14:paraId="7013ADB6" w14:textId="77777777" w:rsidTr="00F838D5">
        <w:trPr>
          <w:gridAfter w:val="1"/>
          <w:wAfter w:w="3" w:type="pct"/>
        </w:trPr>
        <w:tc>
          <w:tcPr>
            <w:tcW w:w="1095" w:type="pct"/>
            <w:shd w:val="clear" w:color="auto" w:fill="auto"/>
          </w:tcPr>
          <w:p w14:paraId="3AACD7B1" w14:textId="77777777" w:rsidR="00586F56" w:rsidRPr="00E774FF" w:rsidRDefault="00586F56" w:rsidP="00586F56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  <w:shd w:val="clear" w:color="auto" w:fill="auto"/>
          </w:tcPr>
          <w:p w14:paraId="13DB6BDC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</w:tcPr>
          <w:p w14:paraId="63C58021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single" w:sz="4" w:space="0" w:color="auto"/>
            </w:tcBorders>
          </w:tcPr>
          <w:p w14:paraId="2AD16E72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4" w:type="pct"/>
          </w:tcPr>
          <w:p w14:paraId="3F86D9F0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3363B3D0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14:paraId="12F6146C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</w:tcPr>
          <w:p w14:paraId="057A2F41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4" w:type="pct"/>
            <w:shd w:val="clear" w:color="auto" w:fill="auto"/>
          </w:tcPr>
          <w:p w14:paraId="3B73970C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2" w:type="pct"/>
            <w:tcBorders>
              <w:top w:val="single" w:sz="4" w:space="0" w:color="auto"/>
            </w:tcBorders>
            <w:shd w:val="clear" w:color="auto" w:fill="auto"/>
          </w:tcPr>
          <w:p w14:paraId="5C76774E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3" w:type="pct"/>
          </w:tcPr>
          <w:p w14:paraId="47CBE445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</w:tcPr>
          <w:p w14:paraId="74010B59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671D3ED4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</w:tcPr>
          <w:p w14:paraId="680041A0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</w:tcPr>
          <w:p w14:paraId="6CE28591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</w:tcPr>
          <w:p w14:paraId="492B01D6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</w:tcPr>
          <w:p w14:paraId="11F259D1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single" w:sz="4" w:space="0" w:color="auto"/>
            </w:tcBorders>
            <w:shd w:val="clear" w:color="auto" w:fill="auto"/>
          </w:tcPr>
          <w:p w14:paraId="196C700F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586F56" w:rsidRPr="00E774FF" w14:paraId="62825AB7" w14:textId="77777777" w:rsidTr="00F838D5">
        <w:trPr>
          <w:gridAfter w:val="1"/>
          <w:wAfter w:w="3" w:type="pct"/>
        </w:trPr>
        <w:tc>
          <w:tcPr>
            <w:tcW w:w="1095" w:type="pct"/>
            <w:shd w:val="clear" w:color="auto" w:fill="auto"/>
          </w:tcPr>
          <w:p w14:paraId="3DFC1D26" w14:textId="77777777" w:rsidR="00586F56" w:rsidRPr="00E774FF" w:rsidRDefault="00586F56" w:rsidP="00586F56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4" w:type="pct"/>
            <w:shd w:val="clear" w:color="auto" w:fill="auto"/>
          </w:tcPr>
          <w:p w14:paraId="0BF7025D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</w:tcPr>
          <w:p w14:paraId="1E226F2C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</w:tcPr>
          <w:p w14:paraId="2A0FA61B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4" w:type="pct"/>
          </w:tcPr>
          <w:p w14:paraId="35641959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4" w:type="pct"/>
          </w:tcPr>
          <w:p w14:paraId="5C2D465E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14:paraId="4FF17896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</w:tcPr>
          <w:p w14:paraId="7DABF6AB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4" w:type="pct"/>
            <w:shd w:val="clear" w:color="auto" w:fill="auto"/>
          </w:tcPr>
          <w:p w14:paraId="4922F8B4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2" w:type="pct"/>
            <w:shd w:val="clear" w:color="auto" w:fill="auto"/>
          </w:tcPr>
          <w:p w14:paraId="5DABF186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3" w:type="pct"/>
          </w:tcPr>
          <w:p w14:paraId="285D7D3E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</w:tcPr>
          <w:p w14:paraId="259A8C04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34FA3CC9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</w:tcPr>
          <w:p w14:paraId="7EFAC1DC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</w:tcPr>
          <w:p w14:paraId="74EC02C4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</w:tcPr>
          <w:p w14:paraId="1D32FE22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</w:tcPr>
          <w:p w14:paraId="484C2B9A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8" w:type="pct"/>
            <w:shd w:val="clear" w:color="auto" w:fill="auto"/>
          </w:tcPr>
          <w:p w14:paraId="2D319733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586F56" w:rsidRPr="00E774FF" w14:paraId="5689F9B4" w14:textId="77777777" w:rsidTr="00F838D5">
        <w:trPr>
          <w:gridAfter w:val="1"/>
          <w:wAfter w:w="3" w:type="pct"/>
        </w:trPr>
        <w:tc>
          <w:tcPr>
            <w:tcW w:w="1095" w:type="pct"/>
            <w:shd w:val="clear" w:color="auto" w:fill="auto"/>
          </w:tcPr>
          <w:p w14:paraId="42830813" w14:textId="77777777" w:rsidR="00586F56" w:rsidRPr="00E774FF" w:rsidRDefault="00586F56" w:rsidP="00586F56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4" w:type="pct"/>
            <w:shd w:val="clear" w:color="auto" w:fill="auto"/>
          </w:tcPr>
          <w:p w14:paraId="37D99100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</w:tcPr>
          <w:p w14:paraId="309C8D82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</w:tcPr>
          <w:p w14:paraId="00ED8C45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4" w:type="pct"/>
          </w:tcPr>
          <w:p w14:paraId="342AF6F4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4" w:type="pct"/>
          </w:tcPr>
          <w:p w14:paraId="6F50B7D8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14:paraId="06A9D092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</w:tcPr>
          <w:p w14:paraId="3BB32CE8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4" w:type="pct"/>
            <w:shd w:val="clear" w:color="auto" w:fill="auto"/>
          </w:tcPr>
          <w:p w14:paraId="63CE9F23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2" w:type="pct"/>
            <w:shd w:val="clear" w:color="auto" w:fill="auto"/>
          </w:tcPr>
          <w:p w14:paraId="08BC0046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3" w:type="pct"/>
          </w:tcPr>
          <w:p w14:paraId="2F6328E4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</w:tcPr>
          <w:p w14:paraId="0A2473CB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337AF8BB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</w:tcPr>
          <w:p w14:paraId="0FA4EA70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</w:tcPr>
          <w:p w14:paraId="44C28F9F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</w:tcPr>
          <w:p w14:paraId="770CA4CB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</w:tcPr>
          <w:p w14:paraId="3B1AFE60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8" w:type="pct"/>
            <w:shd w:val="clear" w:color="auto" w:fill="auto"/>
          </w:tcPr>
          <w:p w14:paraId="159D81D1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586F56" w:rsidRPr="00E774FF" w14:paraId="45DBEF02" w14:textId="77777777" w:rsidTr="00F838D5">
        <w:tc>
          <w:tcPr>
            <w:tcW w:w="1095" w:type="pct"/>
          </w:tcPr>
          <w:p w14:paraId="62DB4D4B" w14:textId="77777777" w:rsidR="00586F56" w:rsidRPr="00E774FF" w:rsidRDefault="00586F56" w:rsidP="00586F56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334" w:type="pct"/>
            <w:shd w:val="clear" w:color="auto" w:fill="auto"/>
          </w:tcPr>
          <w:p w14:paraId="12311B54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4" w:type="pct"/>
          </w:tcPr>
          <w:p w14:paraId="00F21A45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</w:tcPr>
          <w:p w14:paraId="62E677BF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4" w:type="pct"/>
          </w:tcPr>
          <w:p w14:paraId="3E8CBA72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</w:tcPr>
          <w:p w14:paraId="37D98779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14:paraId="2F2F018D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</w:tcPr>
          <w:p w14:paraId="395B5AD6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4" w:type="pct"/>
            <w:shd w:val="clear" w:color="auto" w:fill="auto"/>
          </w:tcPr>
          <w:p w14:paraId="00B88AB4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  <w:shd w:val="clear" w:color="auto" w:fill="auto"/>
          </w:tcPr>
          <w:p w14:paraId="42ADCF64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3" w:type="pct"/>
          </w:tcPr>
          <w:p w14:paraId="20FA0B6B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</w:tcPr>
          <w:p w14:paraId="3394CFE1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1" w:type="pct"/>
          </w:tcPr>
          <w:p w14:paraId="6EF7B391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</w:tcPr>
          <w:p w14:paraId="2FB0B0CC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</w:tcPr>
          <w:p w14:paraId="287B43F9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1BEB7456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</w:tcPr>
          <w:p w14:paraId="32DAC8A8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1" w:type="pct"/>
            <w:gridSpan w:val="2"/>
            <w:shd w:val="clear" w:color="auto" w:fill="auto"/>
          </w:tcPr>
          <w:p w14:paraId="0E509E77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586F56" w:rsidRPr="00E774FF" w14:paraId="15729FC9" w14:textId="77777777" w:rsidTr="00F838D5">
        <w:tc>
          <w:tcPr>
            <w:tcW w:w="1095" w:type="pct"/>
            <w:vAlign w:val="center"/>
          </w:tcPr>
          <w:p w14:paraId="216CE6E9" w14:textId="6EDB6020" w:rsidR="00586F56" w:rsidRPr="00E774FF" w:rsidRDefault="00586F56" w:rsidP="00586F56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 xml:space="preserve">1 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มกราคม 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sz w:val="26"/>
                <w:szCs w:val="26"/>
              </w:rPr>
              <w:t>5</w:t>
            </w:r>
          </w:p>
        </w:tc>
        <w:tc>
          <w:tcPr>
            <w:tcW w:w="334" w:type="pct"/>
            <w:shd w:val="clear" w:color="auto" w:fill="auto"/>
          </w:tcPr>
          <w:p w14:paraId="69E3418C" w14:textId="2D26FC09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4E568DF2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</w:tcPr>
          <w:p w14:paraId="699060F1" w14:textId="4384040E" w:rsidR="00586F56" w:rsidRPr="007828D5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7828D5">
              <w:rPr>
                <w:rFonts w:ascii="Angsana New" w:eastAsia="Cordia New" w:hAnsi="Angsana New" w:hint="cs"/>
                <w:sz w:val="26"/>
                <w:szCs w:val="26"/>
              </w:rPr>
              <w:t>469,473</w:t>
            </w:r>
          </w:p>
        </w:tc>
        <w:tc>
          <w:tcPr>
            <w:tcW w:w="84" w:type="pct"/>
          </w:tcPr>
          <w:p w14:paraId="62E3EA32" w14:textId="77777777" w:rsidR="00586F56" w:rsidRPr="007828D5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</w:tcPr>
          <w:p w14:paraId="5C9C688A" w14:textId="2F4BE036" w:rsidR="00586F56" w:rsidRPr="007828D5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9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28D5">
              <w:rPr>
                <w:rFonts w:ascii="Angsana New" w:hAnsi="Angsana New" w:hint="cs"/>
                <w:sz w:val="26"/>
                <w:szCs w:val="26"/>
                <w:cs/>
              </w:rPr>
              <w:t>557</w:t>
            </w:r>
            <w:r w:rsidRPr="007828D5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7828D5">
              <w:rPr>
                <w:rFonts w:ascii="Angsana New" w:hAnsi="Angsana New" w:hint="cs"/>
                <w:sz w:val="26"/>
                <w:szCs w:val="26"/>
                <w:cs/>
              </w:rPr>
              <w:t>334</w:t>
            </w:r>
          </w:p>
        </w:tc>
        <w:tc>
          <w:tcPr>
            <w:tcW w:w="85" w:type="pct"/>
            <w:shd w:val="clear" w:color="auto" w:fill="auto"/>
          </w:tcPr>
          <w:p w14:paraId="776350F1" w14:textId="77777777" w:rsidR="00586F56" w:rsidRPr="007828D5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</w:tcPr>
          <w:p w14:paraId="38253373" w14:textId="4357B943" w:rsidR="00586F56" w:rsidRPr="007828D5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828D5">
              <w:rPr>
                <w:rFonts w:ascii="Angsana New" w:hAnsi="Angsana New" w:hint="cs"/>
                <w:sz w:val="26"/>
                <w:szCs w:val="26"/>
              </w:rPr>
              <w:t>215,703</w:t>
            </w:r>
          </w:p>
        </w:tc>
        <w:tc>
          <w:tcPr>
            <w:tcW w:w="84" w:type="pct"/>
            <w:shd w:val="clear" w:color="auto" w:fill="auto"/>
          </w:tcPr>
          <w:p w14:paraId="06338D09" w14:textId="77777777" w:rsidR="00586F56" w:rsidRPr="007828D5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  <w:shd w:val="clear" w:color="auto" w:fill="auto"/>
          </w:tcPr>
          <w:p w14:paraId="02B645F9" w14:textId="4BE58F9E" w:rsidR="00586F56" w:rsidRPr="007828D5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828D5">
              <w:rPr>
                <w:rFonts w:ascii="Angsana New" w:hAnsi="Angsana New" w:hint="cs"/>
                <w:sz w:val="26"/>
                <w:szCs w:val="26"/>
              </w:rPr>
              <w:t>303,063</w:t>
            </w:r>
          </w:p>
        </w:tc>
        <w:tc>
          <w:tcPr>
            <w:tcW w:w="83" w:type="pct"/>
          </w:tcPr>
          <w:p w14:paraId="25A721AC" w14:textId="77777777" w:rsidR="00586F56" w:rsidRPr="007828D5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</w:tcPr>
          <w:p w14:paraId="17C39084" w14:textId="67016DB8" w:rsidR="00586F56" w:rsidRPr="007828D5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7828D5">
              <w:rPr>
                <w:rFonts w:ascii="Angsana New" w:eastAsia="Cordia New" w:hAnsi="Angsana New" w:hint="cs"/>
                <w:sz w:val="26"/>
                <w:szCs w:val="26"/>
              </w:rPr>
              <w:t>39,767</w:t>
            </w:r>
          </w:p>
        </w:tc>
        <w:tc>
          <w:tcPr>
            <w:tcW w:w="91" w:type="pct"/>
          </w:tcPr>
          <w:p w14:paraId="448BD7F1" w14:textId="77777777" w:rsidR="00586F56" w:rsidRPr="007828D5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</w:tcPr>
          <w:p w14:paraId="43E81709" w14:textId="2BF3B8A6" w:rsidR="00586F56" w:rsidRPr="007828D5" w:rsidRDefault="00586F56" w:rsidP="00586F56">
            <w:pPr>
              <w:tabs>
                <w:tab w:val="clear" w:pos="454"/>
                <w:tab w:val="clear" w:pos="680"/>
                <w:tab w:val="decimal" w:pos="452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7828D5">
              <w:rPr>
                <w:rFonts w:ascii="Angsana New" w:eastAsia="Cordia New" w:hAnsi="Angsana New" w:hint="cs"/>
                <w:sz w:val="26"/>
                <w:szCs w:val="26"/>
              </w:rPr>
              <w:t>60,971</w:t>
            </w:r>
          </w:p>
        </w:tc>
        <w:tc>
          <w:tcPr>
            <w:tcW w:w="85" w:type="pct"/>
          </w:tcPr>
          <w:p w14:paraId="39C88FFC" w14:textId="77777777" w:rsidR="00586F56" w:rsidRPr="007828D5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5E48769C" w14:textId="0CA51988" w:rsidR="00586F56" w:rsidRPr="007828D5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7828D5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</w:tcPr>
          <w:p w14:paraId="1CFB2421" w14:textId="77777777" w:rsidR="00586F56" w:rsidRPr="007828D5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1" w:type="pct"/>
            <w:gridSpan w:val="2"/>
            <w:shd w:val="clear" w:color="auto" w:fill="auto"/>
          </w:tcPr>
          <w:p w14:paraId="69A5B737" w14:textId="18C13216" w:rsidR="00586F56" w:rsidRPr="007828D5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7828D5">
              <w:rPr>
                <w:rFonts w:ascii="Angsana New" w:eastAsia="Cordia New" w:hAnsi="Angsana New" w:hint="cs"/>
                <w:sz w:val="26"/>
                <w:szCs w:val="26"/>
              </w:rPr>
              <w:t>1,646,311</w:t>
            </w:r>
          </w:p>
        </w:tc>
      </w:tr>
      <w:tr w:rsidR="00586F56" w:rsidRPr="00E774FF" w14:paraId="1C4318E5" w14:textId="77777777" w:rsidTr="00F838D5">
        <w:tc>
          <w:tcPr>
            <w:tcW w:w="1095" w:type="pct"/>
            <w:vAlign w:val="center"/>
          </w:tcPr>
          <w:p w14:paraId="69689D96" w14:textId="1BB57056" w:rsidR="00586F56" w:rsidRPr="00E774FF" w:rsidRDefault="00586F56" w:rsidP="00586F56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334" w:type="pct"/>
            <w:shd w:val="clear" w:color="auto" w:fill="auto"/>
          </w:tcPr>
          <w:p w14:paraId="6D726CD7" w14:textId="5A289CA9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59C65CC7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</w:tcPr>
          <w:p w14:paraId="29E2350E" w14:textId="4CC1B82F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20,844</w:t>
            </w:r>
          </w:p>
        </w:tc>
        <w:tc>
          <w:tcPr>
            <w:tcW w:w="84" w:type="pct"/>
          </w:tcPr>
          <w:p w14:paraId="661A301A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</w:tcPr>
          <w:p w14:paraId="15B4435E" w14:textId="74F41D08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43,790</w:t>
            </w:r>
          </w:p>
        </w:tc>
        <w:tc>
          <w:tcPr>
            <w:tcW w:w="85" w:type="pct"/>
            <w:shd w:val="clear" w:color="auto" w:fill="auto"/>
          </w:tcPr>
          <w:p w14:paraId="3F893288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</w:tcPr>
          <w:p w14:paraId="0D646CE4" w14:textId="3A5DF5D0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4,661</w:t>
            </w:r>
          </w:p>
        </w:tc>
        <w:tc>
          <w:tcPr>
            <w:tcW w:w="84" w:type="pct"/>
            <w:shd w:val="clear" w:color="auto" w:fill="auto"/>
          </w:tcPr>
          <w:p w14:paraId="60B2265E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  <w:shd w:val="clear" w:color="auto" w:fill="auto"/>
          </w:tcPr>
          <w:p w14:paraId="2D76BF30" w14:textId="008F82CF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8,552</w:t>
            </w:r>
          </w:p>
        </w:tc>
        <w:tc>
          <w:tcPr>
            <w:tcW w:w="83" w:type="pct"/>
          </w:tcPr>
          <w:p w14:paraId="3F916283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</w:tcPr>
          <w:p w14:paraId="477D1FC5" w14:textId="57C096E0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2,091</w:t>
            </w:r>
          </w:p>
        </w:tc>
        <w:tc>
          <w:tcPr>
            <w:tcW w:w="91" w:type="pct"/>
          </w:tcPr>
          <w:p w14:paraId="26389CCA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</w:tcPr>
          <w:p w14:paraId="64E3AB27" w14:textId="5EFF9695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2,334</w:t>
            </w:r>
          </w:p>
        </w:tc>
        <w:tc>
          <w:tcPr>
            <w:tcW w:w="85" w:type="pct"/>
          </w:tcPr>
          <w:p w14:paraId="0D29D2BC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1886286D" w14:textId="63768ABA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</w:tcPr>
          <w:p w14:paraId="6DC9A4ED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1" w:type="pct"/>
            <w:gridSpan w:val="2"/>
            <w:shd w:val="clear" w:color="auto" w:fill="auto"/>
          </w:tcPr>
          <w:p w14:paraId="6BC9154D" w14:textId="1A293097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82,272</w:t>
            </w:r>
          </w:p>
        </w:tc>
      </w:tr>
      <w:tr w:rsidR="00586F56" w:rsidRPr="00E774FF" w14:paraId="4C33967B" w14:textId="77777777" w:rsidTr="00A834EA">
        <w:tc>
          <w:tcPr>
            <w:tcW w:w="1095" w:type="pct"/>
            <w:vAlign w:val="center"/>
          </w:tcPr>
          <w:p w14:paraId="3189CC0C" w14:textId="13D7910C" w:rsidR="00586F56" w:rsidRPr="00E774FF" w:rsidRDefault="00586F56" w:rsidP="00586F56">
            <w:pPr>
              <w:spacing w:line="240" w:lineRule="auto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334" w:type="pct"/>
            <w:shd w:val="clear" w:color="auto" w:fill="auto"/>
          </w:tcPr>
          <w:p w14:paraId="0E65AAE6" w14:textId="799DB1FE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6D59F86B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</w:tcPr>
          <w:p w14:paraId="2F9C09EC" w14:textId="09E7934B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10356FB0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6D0A7B51" w14:textId="6C33019C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(27,098)</w:t>
            </w:r>
          </w:p>
        </w:tc>
        <w:tc>
          <w:tcPr>
            <w:tcW w:w="85" w:type="pct"/>
            <w:shd w:val="clear" w:color="auto" w:fill="auto"/>
          </w:tcPr>
          <w:p w14:paraId="4629BE19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</w:tcPr>
          <w:p w14:paraId="4A6E9FAC" w14:textId="353AD10E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(16,767)</w:t>
            </w:r>
          </w:p>
        </w:tc>
        <w:tc>
          <w:tcPr>
            <w:tcW w:w="84" w:type="pct"/>
            <w:shd w:val="clear" w:color="auto" w:fill="auto"/>
          </w:tcPr>
          <w:p w14:paraId="10F0541E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  <w:shd w:val="clear" w:color="auto" w:fill="auto"/>
          </w:tcPr>
          <w:p w14:paraId="6ED7B313" w14:textId="4DD75AD7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(5,604)</w:t>
            </w:r>
          </w:p>
        </w:tc>
        <w:tc>
          <w:tcPr>
            <w:tcW w:w="83" w:type="pct"/>
          </w:tcPr>
          <w:p w14:paraId="63FDD83C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1C5D6B36" w14:textId="6AEEBFFC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(4,555)</w:t>
            </w:r>
          </w:p>
        </w:tc>
        <w:tc>
          <w:tcPr>
            <w:tcW w:w="91" w:type="pct"/>
          </w:tcPr>
          <w:p w14:paraId="46E6C24B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14:paraId="1DB8A29F" w14:textId="39D920FD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5" w:type="pct"/>
          </w:tcPr>
          <w:p w14:paraId="4F436C67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14:paraId="68A27F8F" w14:textId="1B4249F9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</w:tcPr>
          <w:p w14:paraId="3D04907A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1" w:type="pct"/>
            <w:gridSpan w:val="2"/>
            <w:shd w:val="clear" w:color="auto" w:fill="auto"/>
          </w:tcPr>
          <w:p w14:paraId="73277800" w14:textId="35FD7329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(54,024)</w:t>
            </w:r>
          </w:p>
        </w:tc>
      </w:tr>
      <w:tr w:rsidR="00586F56" w:rsidRPr="00E774FF" w14:paraId="3E37FBD8" w14:textId="77777777" w:rsidTr="00F838D5">
        <w:tc>
          <w:tcPr>
            <w:tcW w:w="1095" w:type="pct"/>
            <w:vAlign w:val="center"/>
          </w:tcPr>
          <w:p w14:paraId="7220B789" w14:textId="310CB8EC" w:rsidR="00586F56" w:rsidRPr="00E774FF" w:rsidRDefault="00586F56" w:rsidP="00586F56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5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 </w:t>
            </w:r>
          </w:p>
          <w:p w14:paraId="6C2DEE37" w14:textId="4FB9EDB3" w:rsidR="00586F56" w:rsidRPr="00E774FF" w:rsidRDefault="00586F56" w:rsidP="00586F56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   และ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334" w:type="pct"/>
            <w:tcBorders>
              <w:top w:val="single" w:sz="4" w:space="0" w:color="auto"/>
            </w:tcBorders>
            <w:shd w:val="clear" w:color="auto" w:fill="auto"/>
          </w:tcPr>
          <w:p w14:paraId="27A26635" w14:textId="77777777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00C2E37C" w14:textId="258E52CF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4F9DBDF3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single" w:sz="4" w:space="0" w:color="auto"/>
            </w:tcBorders>
          </w:tcPr>
          <w:p w14:paraId="204C1C0C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464936D8" w14:textId="1CFFE519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490,317</w:t>
            </w:r>
          </w:p>
        </w:tc>
        <w:tc>
          <w:tcPr>
            <w:tcW w:w="84" w:type="pct"/>
          </w:tcPr>
          <w:p w14:paraId="01C9E140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08D849FA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49F87F1" w14:textId="384D665B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b/>
                <w:bCs/>
                <w:sz w:val="26"/>
                <w:szCs w:val="26"/>
              </w:rPr>
              <w:t>574,026</w:t>
            </w:r>
          </w:p>
        </w:tc>
        <w:tc>
          <w:tcPr>
            <w:tcW w:w="85" w:type="pct"/>
            <w:shd w:val="clear" w:color="auto" w:fill="auto"/>
          </w:tcPr>
          <w:p w14:paraId="472EF7C0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</w:tcPr>
          <w:p w14:paraId="0374FD1B" w14:textId="77777777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00E84EB" w14:textId="7183B7E5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b/>
                <w:bCs/>
                <w:sz w:val="26"/>
                <w:szCs w:val="26"/>
              </w:rPr>
              <w:t>203,597</w:t>
            </w:r>
          </w:p>
        </w:tc>
        <w:tc>
          <w:tcPr>
            <w:tcW w:w="84" w:type="pct"/>
            <w:shd w:val="clear" w:color="auto" w:fill="auto"/>
          </w:tcPr>
          <w:p w14:paraId="480DEAD6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2" w:type="pct"/>
            <w:tcBorders>
              <w:top w:val="single" w:sz="4" w:space="0" w:color="auto"/>
            </w:tcBorders>
            <w:shd w:val="clear" w:color="auto" w:fill="auto"/>
          </w:tcPr>
          <w:p w14:paraId="6DF04AA1" w14:textId="77777777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327F666" w14:textId="0ED1AF58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b/>
                <w:bCs/>
                <w:sz w:val="26"/>
                <w:szCs w:val="26"/>
              </w:rPr>
              <w:t>306,011</w:t>
            </w:r>
          </w:p>
        </w:tc>
        <w:tc>
          <w:tcPr>
            <w:tcW w:w="83" w:type="pct"/>
          </w:tcPr>
          <w:p w14:paraId="7F2466BD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</w:tcPr>
          <w:p w14:paraId="644944BE" w14:textId="77777777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6A8375E8" w14:textId="7A01AE89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37,303</w:t>
            </w:r>
          </w:p>
        </w:tc>
        <w:tc>
          <w:tcPr>
            <w:tcW w:w="91" w:type="pct"/>
          </w:tcPr>
          <w:p w14:paraId="504F312D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</w:tcPr>
          <w:p w14:paraId="2DB22B77" w14:textId="77777777" w:rsidR="00586F56" w:rsidRPr="00E774FF" w:rsidRDefault="00586F56" w:rsidP="00586F56">
            <w:pPr>
              <w:tabs>
                <w:tab w:val="clear" w:pos="454"/>
                <w:tab w:val="clear" w:pos="680"/>
                <w:tab w:val="decimal" w:pos="452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71588EDC" w14:textId="16EC4E76" w:rsidR="00586F56" w:rsidRPr="00E774FF" w:rsidRDefault="00586F56" w:rsidP="00586F56">
            <w:pPr>
              <w:tabs>
                <w:tab w:val="clear" w:pos="454"/>
                <w:tab w:val="clear" w:pos="680"/>
                <w:tab w:val="decimal" w:pos="452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63,305</w:t>
            </w:r>
          </w:p>
        </w:tc>
        <w:tc>
          <w:tcPr>
            <w:tcW w:w="85" w:type="pct"/>
          </w:tcPr>
          <w:p w14:paraId="6D6D9012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</w:tcPr>
          <w:p w14:paraId="00ACD2EB" w14:textId="77777777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1F3CF003" w14:textId="273A3FC3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</w:tcPr>
          <w:p w14:paraId="7FD06519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6234FB39" w14:textId="77777777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7CDCD082" w14:textId="1E7F706B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1,674,559</w:t>
            </w:r>
          </w:p>
        </w:tc>
      </w:tr>
      <w:tr w:rsidR="00586F56" w:rsidRPr="00E774FF" w14:paraId="2C237640" w14:textId="77777777" w:rsidTr="00F838D5">
        <w:tc>
          <w:tcPr>
            <w:tcW w:w="1095" w:type="pct"/>
            <w:vAlign w:val="center"/>
          </w:tcPr>
          <w:p w14:paraId="04C5679D" w14:textId="77777777" w:rsidR="00586F56" w:rsidRPr="00E774FF" w:rsidRDefault="00586F56" w:rsidP="00586F56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334" w:type="pct"/>
            <w:shd w:val="clear" w:color="auto" w:fill="auto"/>
          </w:tcPr>
          <w:p w14:paraId="242492DB" w14:textId="19F0D4E0" w:rsidR="00586F56" w:rsidRPr="00586F56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586F5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2A22A477" w14:textId="77777777" w:rsidR="00586F56" w:rsidRPr="00586F56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</w:tcPr>
          <w:p w14:paraId="0E0C38F5" w14:textId="5ED7D2C1" w:rsidR="00586F56" w:rsidRPr="00586F56" w:rsidRDefault="00423288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23288">
              <w:rPr>
                <w:rFonts w:ascii="Angsana New" w:eastAsia="Cordia New" w:hAnsi="Angsana New"/>
                <w:sz w:val="26"/>
                <w:szCs w:val="26"/>
              </w:rPr>
              <w:t>17,742</w:t>
            </w:r>
          </w:p>
        </w:tc>
        <w:tc>
          <w:tcPr>
            <w:tcW w:w="84" w:type="pct"/>
          </w:tcPr>
          <w:p w14:paraId="05F1CCAC" w14:textId="77777777" w:rsidR="00586F56" w:rsidRPr="00586F56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</w:tcPr>
          <w:p w14:paraId="2845A8C5" w14:textId="0C6A1779" w:rsidR="00586F56" w:rsidRPr="00586F56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86F56">
              <w:rPr>
                <w:rFonts w:ascii="Angsana New" w:hAnsi="Angsana New"/>
                <w:sz w:val="26"/>
                <w:szCs w:val="26"/>
              </w:rPr>
              <w:t>41,221</w:t>
            </w:r>
          </w:p>
        </w:tc>
        <w:tc>
          <w:tcPr>
            <w:tcW w:w="85" w:type="pct"/>
            <w:shd w:val="clear" w:color="auto" w:fill="auto"/>
          </w:tcPr>
          <w:p w14:paraId="13684F95" w14:textId="77777777" w:rsidR="00586F56" w:rsidRPr="00586F56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</w:tcPr>
          <w:p w14:paraId="23C1BB95" w14:textId="47749E9F" w:rsidR="00586F56" w:rsidRPr="00586F56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86F56">
              <w:rPr>
                <w:rFonts w:ascii="Angsana New" w:hAnsi="Angsana New"/>
                <w:sz w:val="26"/>
                <w:szCs w:val="26"/>
              </w:rPr>
              <w:t>4,717</w:t>
            </w:r>
          </w:p>
        </w:tc>
        <w:tc>
          <w:tcPr>
            <w:tcW w:w="84" w:type="pct"/>
            <w:shd w:val="clear" w:color="auto" w:fill="auto"/>
          </w:tcPr>
          <w:p w14:paraId="5A45FC4C" w14:textId="77777777" w:rsidR="00586F56" w:rsidRPr="00586F56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  <w:shd w:val="clear" w:color="auto" w:fill="auto"/>
          </w:tcPr>
          <w:p w14:paraId="49ECE027" w14:textId="194A59C1" w:rsidR="00586F56" w:rsidRPr="00586F56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86F56">
              <w:rPr>
                <w:rFonts w:ascii="Angsana New" w:hAnsi="Angsana New"/>
                <w:sz w:val="26"/>
                <w:szCs w:val="26"/>
              </w:rPr>
              <w:t>10,68</w:t>
            </w:r>
            <w:r w:rsidR="0042328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3" w:type="pct"/>
          </w:tcPr>
          <w:p w14:paraId="1F600B44" w14:textId="77777777" w:rsidR="00586F56" w:rsidRPr="00586F56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</w:tcPr>
          <w:p w14:paraId="429CF40A" w14:textId="7594D7BA" w:rsidR="00586F56" w:rsidRPr="00586F56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586F56">
              <w:rPr>
                <w:rFonts w:ascii="Angsana New" w:eastAsia="Cordia New" w:hAnsi="Angsana New"/>
                <w:sz w:val="26"/>
                <w:szCs w:val="26"/>
              </w:rPr>
              <w:t>1,181</w:t>
            </w:r>
          </w:p>
        </w:tc>
        <w:tc>
          <w:tcPr>
            <w:tcW w:w="91" w:type="pct"/>
          </w:tcPr>
          <w:p w14:paraId="1A4AF049" w14:textId="77777777" w:rsidR="00586F56" w:rsidRPr="00586F56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</w:tcPr>
          <w:p w14:paraId="47F0F364" w14:textId="23AA7E3C" w:rsidR="00586F56" w:rsidRPr="00586F56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586F56">
              <w:rPr>
                <w:rFonts w:ascii="Angsana New" w:eastAsia="Cordia New" w:hAnsi="Angsana New"/>
                <w:sz w:val="26"/>
                <w:szCs w:val="26"/>
              </w:rPr>
              <w:t>1,514</w:t>
            </w:r>
          </w:p>
        </w:tc>
        <w:tc>
          <w:tcPr>
            <w:tcW w:w="85" w:type="pct"/>
          </w:tcPr>
          <w:p w14:paraId="01B61920" w14:textId="77777777" w:rsidR="00586F56" w:rsidRPr="00586F56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41EE9347" w14:textId="10F8725E" w:rsidR="00586F56" w:rsidRPr="00586F56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586F5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</w:tcPr>
          <w:p w14:paraId="7894DC8A" w14:textId="77777777" w:rsidR="00586F56" w:rsidRPr="00586F56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1" w:type="pct"/>
            <w:gridSpan w:val="2"/>
            <w:shd w:val="clear" w:color="auto" w:fill="auto"/>
          </w:tcPr>
          <w:p w14:paraId="01DD917F" w14:textId="3928475C" w:rsidR="00586F56" w:rsidRPr="00586F56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586F56">
              <w:rPr>
                <w:rFonts w:ascii="Angsana New" w:eastAsia="Cordia New" w:hAnsi="Angsana New"/>
                <w:sz w:val="26"/>
                <w:szCs w:val="26"/>
              </w:rPr>
              <w:t>77,058</w:t>
            </w:r>
          </w:p>
        </w:tc>
      </w:tr>
      <w:tr w:rsidR="00586F56" w:rsidRPr="00E774FF" w14:paraId="2C20B573" w14:textId="77777777" w:rsidTr="00F838D5">
        <w:tc>
          <w:tcPr>
            <w:tcW w:w="1095" w:type="pct"/>
            <w:vAlign w:val="center"/>
          </w:tcPr>
          <w:p w14:paraId="0C169692" w14:textId="29878193" w:rsidR="00586F56" w:rsidRPr="00E774FF" w:rsidRDefault="00586F56" w:rsidP="00586F56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โอน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มาจาก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334" w:type="pct"/>
            <w:shd w:val="clear" w:color="auto" w:fill="auto"/>
          </w:tcPr>
          <w:p w14:paraId="599B1D74" w14:textId="7E656D7B" w:rsidR="00586F56" w:rsidRPr="00586F56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586F5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2EC5D0BF" w14:textId="77777777" w:rsidR="00586F56" w:rsidRPr="00586F56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</w:tcPr>
          <w:p w14:paraId="75E5EE8C" w14:textId="1359B202" w:rsidR="00586F56" w:rsidRPr="00586F56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586F5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10FD75C9" w14:textId="77777777" w:rsidR="00586F56" w:rsidRPr="00586F56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</w:tcPr>
          <w:p w14:paraId="669C5C7C" w14:textId="170E62C3" w:rsidR="00586F56" w:rsidRPr="00586F56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86F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1794F14B" w14:textId="77777777" w:rsidR="00586F56" w:rsidRPr="00586F56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</w:tcPr>
          <w:p w14:paraId="47F98178" w14:textId="08656A16" w:rsidR="00586F56" w:rsidRPr="00586F56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86F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14:paraId="49E8AD6A" w14:textId="77777777" w:rsidR="00586F56" w:rsidRPr="00586F56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  <w:shd w:val="clear" w:color="auto" w:fill="auto"/>
          </w:tcPr>
          <w:p w14:paraId="7E5186A8" w14:textId="5B74383B" w:rsidR="00586F56" w:rsidRPr="00586F56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86F56">
              <w:rPr>
                <w:rFonts w:ascii="Angsana New" w:hAnsi="Angsana New"/>
                <w:sz w:val="26"/>
                <w:szCs w:val="26"/>
              </w:rPr>
              <w:t>131</w:t>
            </w:r>
          </w:p>
        </w:tc>
        <w:tc>
          <w:tcPr>
            <w:tcW w:w="83" w:type="pct"/>
          </w:tcPr>
          <w:p w14:paraId="18A7E25B" w14:textId="77777777" w:rsidR="00586F56" w:rsidRPr="00586F56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</w:tcPr>
          <w:p w14:paraId="7BA37254" w14:textId="113AAD0C" w:rsidR="00586F56" w:rsidRPr="00586F56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586F5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48660656" w14:textId="77777777" w:rsidR="00586F56" w:rsidRPr="00586F56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</w:tcPr>
          <w:p w14:paraId="0D0DFAF8" w14:textId="053AB735" w:rsidR="00586F56" w:rsidRPr="00586F56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586F5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5" w:type="pct"/>
          </w:tcPr>
          <w:p w14:paraId="6C61BAE2" w14:textId="77777777" w:rsidR="00586F56" w:rsidRPr="00586F56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7C4B522E" w14:textId="7EB0E08D" w:rsidR="00586F56" w:rsidRPr="00586F56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586F5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</w:tcPr>
          <w:p w14:paraId="709CA612" w14:textId="77777777" w:rsidR="00586F56" w:rsidRPr="00586F56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1" w:type="pct"/>
            <w:gridSpan w:val="2"/>
            <w:shd w:val="clear" w:color="auto" w:fill="auto"/>
          </w:tcPr>
          <w:p w14:paraId="449BE804" w14:textId="35418900" w:rsidR="00586F56" w:rsidRPr="00586F56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586F56">
              <w:rPr>
                <w:rFonts w:ascii="Angsana New" w:eastAsia="Cordia New" w:hAnsi="Angsana New"/>
                <w:sz w:val="26"/>
                <w:szCs w:val="26"/>
              </w:rPr>
              <w:t>131</w:t>
            </w:r>
          </w:p>
        </w:tc>
      </w:tr>
      <w:tr w:rsidR="00586F56" w:rsidRPr="00E774FF" w14:paraId="4FDB8225" w14:textId="77777777" w:rsidTr="00F838D5">
        <w:tc>
          <w:tcPr>
            <w:tcW w:w="1095" w:type="pct"/>
            <w:shd w:val="clear" w:color="auto" w:fill="auto"/>
            <w:vAlign w:val="center"/>
          </w:tcPr>
          <w:p w14:paraId="37B6CDF5" w14:textId="77777777" w:rsidR="00586F56" w:rsidRPr="00E774FF" w:rsidRDefault="00586F56" w:rsidP="00586F56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334" w:type="pct"/>
            <w:shd w:val="clear" w:color="auto" w:fill="auto"/>
          </w:tcPr>
          <w:p w14:paraId="7B07FE13" w14:textId="40DE0D52" w:rsidR="00586F56" w:rsidRPr="00586F56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586F5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7CAB2971" w14:textId="77777777" w:rsidR="00586F56" w:rsidRPr="00586F56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</w:tcPr>
          <w:p w14:paraId="4D61CEB5" w14:textId="3F1C41A7" w:rsidR="00586F56" w:rsidRPr="00586F56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586F5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3C43DCEE" w14:textId="77777777" w:rsidR="00586F56" w:rsidRPr="00586F56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127F74E0" w14:textId="7EAADD44" w:rsidR="00586F56" w:rsidRPr="00586F56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86F56">
              <w:rPr>
                <w:rFonts w:ascii="Angsana New" w:hAnsi="Angsana New"/>
                <w:sz w:val="26"/>
                <w:szCs w:val="26"/>
              </w:rPr>
              <w:t>(80,960)</w:t>
            </w:r>
          </w:p>
        </w:tc>
        <w:tc>
          <w:tcPr>
            <w:tcW w:w="85" w:type="pct"/>
            <w:shd w:val="clear" w:color="auto" w:fill="auto"/>
          </w:tcPr>
          <w:p w14:paraId="3EB363C2" w14:textId="77777777" w:rsidR="00586F56" w:rsidRPr="00586F56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</w:tcPr>
          <w:p w14:paraId="0306CDAA" w14:textId="60B06394" w:rsidR="00586F56" w:rsidRPr="00586F56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86F56">
              <w:rPr>
                <w:rFonts w:ascii="Angsana New" w:hAnsi="Angsana New"/>
                <w:sz w:val="26"/>
                <w:szCs w:val="26"/>
              </w:rPr>
              <w:t>(67,549)</w:t>
            </w:r>
          </w:p>
        </w:tc>
        <w:tc>
          <w:tcPr>
            <w:tcW w:w="84" w:type="pct"/>
            <w:shd w:val="clear" w:color="auto" w:fill="auto"/>
          </w:tcPr>
          <w:p w14:paraId="370CB179" w14:textId="77777777" w:rsidR="00586F56" w:rsidRPr="00586F56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  <w:shd w:val="clear" w:color="auto" w:fill="auto"/>
          </w:tcPr>
          <w:p w14:paraId="7D014A12" w14:textId="2F789890" w:rsidR="00586F56" w:rsidRPr="00586F56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86F56">
              <w:rPr>
                <w:rFonts w:ascii="Angsana New" w:hAnsi="Angsana New"/>
                <w:sz w:val="26"/>
                <w:szCs w:val="26"/>
              </w:rPr>
              <w:t>(9,148)</w:t>
            </w:r>
          </w:p>
        </w:tc>
        <w:tc>
          <w:tcPr>
            <w:tcW w:w="83" w:type="pct"/>
          </w:tcPr>
          <w:p w14:paraId="35838096" w14:textId="77777777" w:rsidR="00586F56" w:rsidRPr="00586F56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10E8D1A3" w14:textId="44BF66A8" w:rsidR="00586F56" w:rsidRPr="00586F56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586F56">
              <w:rPr>
                <w:rFonts w:ascii="Angsana New" w:eastAsia="Cordia New" w:hAnsi="Angsana New"/>
                <w:sz w:val="26"/>
                <w:szCs w:val="26"/>
              </w:rPr>
              <w:t>(7,547)</w:t>
            </w:r>
          </w:p>
        </w:tc>
        <w:tc>
          <w:tcPr>
            <w:tcW w:w="91" w:type="pct"/>
          </w:tcPr>
          <w:p w14:paraId="4EBF1735" w14:textId="77777777" w:rsidR="00586F56" w:rsidRPr="00586F56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14:paraId="13EA208D" w14:textId="7EBF88F5" w:rsidR="00586F56" w:rsidRPr="00586F56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586F5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5" w:type="pct"/>
          </w:tcPr>
          <w:p w14:paraId="17EF81F7" w14:textId="77777777" w:rsidR="00586F56" w:rsidRPr="00586F56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14:paraId="5A5991CF" w14:textId="40548ECC" w:rsidR="00586F56" w:rsidRPr="00586F56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586F5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</w:tcPr>
          <w:p w14:paraId="393B8B11" w14:textId="77777777" w:rsidR="00586F56" w:rsidRPr="00586F56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1" w:type="pct"/>
            <w:gridSpan w:val="2"/>
            <w:shd w:val="clear" w:color="auto" w:fill="auto"/>
          </w:tcPr>
          <w:p w14:paraId="3C52CEFD" w14:textId="4A0D5BBD" w:rsidR="00586F56" w:rsidRPr="00586F56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586F56">
              <w:rPr>
                <w:rFonts w:ascii="Angsana New" w:eastAsia="Cordia New" w:hAnsi="Angsana New"/>
                <w:sz w:val="26"/>
                <w:szCs w:val="26"/>
              </w:rPr>
              <w:t>(165,204)</w:t>
            </w:r>
          </w:p>
        </w:tc>
      </w:tr>
      <w:tr w:rsidR="00586F56" w:rsidRPr="00E774FF" w14:paraId="43925144" w14:textId="77777777" w:rsidTr="00F838D5">
        <w:tc>
          <w:tcPr>
            <w:tcW w:w="1095" w:type="pct"/>
            <w:shd w:val="clear" w:color="auto" w:fill="auto"/>
            <w:vAlign w:val="center"/>
          </w:tcPr>
          <w:p w14:paraId="331CB529" w14:textId="0B9AECC1" w:rsidR="00586F56" w:rsidRPr="00E774FF" w:rsidRDefault="00586F56" w:rsidP="00586F56">
            <w:pPr>
              <w:spacing w:line="240" w:lineRule="auto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5EB910" w14:textId="7A9ED6CC" w:rsidR="00586F56" w:rsidRPr="00586F56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586F5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1FEE8C7B" w14:textId="77777777" w:rsidR="00586F56" w:rsidRPr="00586F56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</w:tcPr>
          <w:p w14:paraId="1D90134B" w14:textId="6BF281D9" w:rsidR="00586F56" w:rsidRPr="00586F56" w:rsidRDefault="00423288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42328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508,059</w:t>
            </w:r>
          </w:p>
        </w:tc>
        <w:tc>
          <w:tcPr>
            <w:tcW w:w="84" w:type="pct"/>
          </w:tcPr>
          <w:p w14:paraId="3B40D819" w14:textId="77777777" w:rsidR="00586F56" w:rsidRPr="00586F56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</w:tcPr>
          <w:p w14:paraId="41AF053C" w14:textId="1C67591F" w:rsidR="00586F56" w:rsidRPr="00586F56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86F56">
              <w:rPr>
                <w:rFonts w:ascii="Angsana New" w:hAnsi="Angsana New"/>
                <w:b/>
                <w:bCs/>
                <w:sz w:val="26"/>
                <w:szCs w:val="26"/>
              </w:rPr>
              <w:t>534,287</w:t>
            </w:r>
          </w:p>
        </w:tc>
        <w:tc>
          <w:tcPr>
            <w:tcW w:w="85" w:type="pct"/>
            <w:shd w:val="clear" w:color="auto" w:fill="auto"/>
          </w:tcPr>
          <w:p w14:paraId="72689394" w14:textId="77777777" w:rsidR="00586F56" w:rsidRPr="00586F56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28B3A" w14:textId="05A4CEB9" w:rsidR="00586F56" w:rsidRPr="00586F56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86F56">
              <w:rPr>
                <w:rFonts w:ascii="Angsana New" w:hAnsi="Angsana New"/>
                <w:b/>
                <w:bCs/>
                <w:sz w:val="26"/>
                <w:szCs w:val="26"/>
              </w:rPr>
              <w:t>140,765</w:t>
            </w:r>
          </w:p>
        </w:tc>
        <w:tc>
          <w:tcPr>
            <w:tcW w:w="84" w:type="pct"/>
            <w:shd w:val="clear" w:color="auto" w:fill="auto"/>
          </w:tcPr>
          <w:p w14:paraId="63D410A7" w14:textId="77777777" w:rsidR="00586F56" w:rsidRPr="00586F56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FB5AD" w14:textId="57D1EF4C" w:rsidR="00586F56" w:rsidRPr="00586F56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86F56">
              <w:rPr>
                <w:rFonts w:ascii="Angsana New" w:hAnsi="Angsana New"/>
                <w:b/>
                <w:bCs/>
                <w:sz w:val="26"/>
                <w:szCs w:val="26"/>
              </w:rPr>
              <w:t>307,67</w:t>
            </w:r>
            <w:r w:rsidR="00423288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83" w:type="pct"/>
          </w:tcPr>
          <w:p w14:paraId="793993F9" w14:textId="77777777" w:rsidR="00586F56" w:rsidRPr="00586F56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</w:tcPr>
          <w:p w14:paraId="30EEA767" w14:textId="67972167" w:rsidR="00586F56" w:rsidRPr="00586F56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586F5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30</w:t>
            </w:r>
            <w:r w:rsidRPr="00586F5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,</w:t>
            </w:r>
            <w:r w:rsidRPr="00586F5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937</w:t>
            </w:r>
          </w:p>
        </w:tc>
        <w:tc>
          <w:tcPr>
            <w:tcW w:w="91" w:type="pct"/>
          </w:tcPr>
          <w:p w14:paraId="4E98DC48" w14:textId="77777777" w:rsidR="00586F56" w:rsidRPr="00586F56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</w:tcPr>
          <w:p w14:paraId="59478308" w14:textId="3343F518" w:rsidR="00586F56" w:rsidRPr="00586F56" w:rsidRDefault="00586F56" w:rsidP="00586F56">
            <w:pPr>
              <w:tabs>
                <w:tab w:val="clear" w:pos="454"/>
                <w:tab w:val="clear" w:pos="680"/>
                <w:tab w:val="decimal" w:pos="452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586F5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64</w:t>
            </w:r>
            <w:r w:rsidRPr="00586F5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,</w:t>
            </w:r>
            <w:r w:rsidRPr="00586F5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819</w:t>
            </w:r>
          </w:p>
        </w:tc>
        <w:tc>
          <w:tcPr>
            <w:tcW w:w="85" w:type="pct"/>
          </w:tcPr>
          <w:p w14:paraId="277AB1AF" w14:textId="77777777" w:rsidR="00586F56" w:rsidRPr="00586F56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</w:tcPr>
          <w:p w14:paraId="28FF5001" w14:textId="1455F3E3" w:rsidR="00586F56" w:rsidRPr="00586F56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586F5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</w:tcPr>
          <w:p w14:paraId="65AD1080" w14:textId="77777777" w:rsidR="00586F56" w:rsidRPr="00586F56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5EEC0C" w14:textId="26948E6D" w:rsidR="00586F56" w:rsidRPr="00586F56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586F5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1,586,544</w:t>
            </w:r>
          </w:p>
        </w:tc>
      </w:tr>
      <w:tr w:rsidR="00586F56" w:rsidRPr="00E774FF" w14:paraId="1A4A82C7" w14:textId="77777777" w:rsidTr="00F838D5">
        <w:trPr>
          <w:trHeight w:hRule="exact" w:val="288"/>
        </w:trPr>
        <w:tc>
          <w:tcPr>
            <w:tcW w:w="1095" w:type="pct"/>
            <w:shd w:val="clear" w:color="auto" w:fill="auto"/>
            <w:vAlign w:val="center"/>
          </w:tcPr>
          <w:p w14:paraId="2EEF6664" w14:textId="77777777" w:rsidR="00586F56" w:rsidRPr="00E774FF" w:rsidRDefault="00586F56" w:rsidP="00586F56">
            <w:pPr>
              <w:spacing w:line="240" w:lineRule="auto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  <w:shd w:val="clear" w:color="auto" w:fill="auto"/>
          </w:tcPr>
          <w:p w14:paraId="3137E3CB" w14:textId="77777777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</w:tcPr>
          <w:p w14:paraId="482AB7F0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single" w:sz="4" w:space="0" w:color="auto"/>
            </w:tcBorders>
          </w:tcPr>
          <w:p w14:paraId="29DF602F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</w:tcPr>
          <w:p w14:paraId="7979B76C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4D7EADF5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" w:type="pct"/>
            <w:shd w:val="clear" w:color="auto" w:fill="auto"/>
          </w:tcPr>
          <w:p w14:paraId="0FE4766F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</w:tcPr>
          <w:p w14:paraId="4AA03F6A" w14:textId="77777777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  <w:shd w:val="clear" w:color="auto" w:fill="auto"/>
          </w:tcPr>
          <w:p w14:paraId="00AD9D1A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2" w:type="pct"/>
            <w:tcBorders>
              <w:top w:val="single" w:sz="4" w:space="0" w:color="auto"/>
            </w:tcBorders>
            <w:shd w:val="clear" w:color="auto" w:fill="auto"/>
          </w:tcPr>
          <w:p w14:paraId="1F70AEE3" w14:textId="77777777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</w:tcPr>
          <w:p w14:paraId="40F1F609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</w:tcPr>
          <w:p w14:paraId="1D7885C2" w14:textId="77777777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33B03466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</w:tcPr>
          <w:p w14:paraId="09D70D7E" w14:textId="77777777" w:rsidR="00586F56" w:rsidRPr="00E774FF" w:rsidRDefault="00586F56" w:rsidP="00586F56">
            <w:pPr>
              <w:tabs>
                <w:tab w:val="clear" w:pos="454"/>
                <w:tab w:val="clear" w:pos="680"/>
                <w:tab w:val="decimal" w:pos="452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</w:tcPr>
          <w:p w14:paraId="1A2D457C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</w:tcPr>
          <w:p w14:paraId="55CF6E0D" w14:textId="77777777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center" w:pos="474"/>
                <w:tab w:val="left" w:pos="546"/>
              </w:tabs>
              <w:spacing w:line="240" w:lineRule="auto"/>
              <w:ind w:left="-109" w:right="-280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</w:tcPr>
          <w:p w14:paraId="11BDD7EB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B111B21" w14:textId="77777777" w:rsidR="00586F56" w:rsidRPr="00E774FF" w:rsidRDefault="00586F56" w:rsidP="00586F56">
            <w:pPr>
              <w:tabs>
                <w:tab w:val="clear" w:pos="680"/>
                <w:tab w:val="clear" w:pos="907"/>
                <w:tab w:val="left" w:pos="730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</w:tr>
      <w:tr w:rsidR="00586F56" w:rsidRPr="00E774FF" w14:paraId="36501AAC" w14:textId="77777777" w:rsidTr="007828D5">
        <w:tc>
          <w:tcPr>
            <w:tcW w:w="1095" w:type="pct"/>
            <w:shd w:val="clear" w:color="auto" w:fill="auto"/>
          </w:tcPr>
          <w:p w14:paraId="049561F3" w14:textId="353FD59D" w:rsidR="00586F56" w:rsidRPr="00E774FF" w:rsidRDefault="00586F56" w:rsidP="00586F56">
            <w:pPr>
              <w:spacing w:line="240" w:lineRule="auto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334" w:type="pct"/>
            <w:shd w:val="clear" w:color="auto" w:fill="auto"/>
          </w:tcPr>
          <w:p w14:paraId="71DB5E1F" w14:textId="77777777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</w:tcPr>
          <w:p w14:paraId="07B6C9F8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</w:tcPr>
          <w:p w14:paraId="0A6EE891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</w:tcPr>
          <w:p w14:paraId="5BDCC25D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4" w:type="pct"/>
          </w:tcPr>
          <w:p w14:paraId="3F1952C3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" w:type="pct"/>
            <w:shd w:val="clear" w:color="auto" w:fill="auto"/>
          </w:tcPr>
          <w:p w14:paraId="4988C8AC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</w:tcPr>
          <w:p w14:paraId="1F87536A" w14:textId="77777777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  <w:shd w:val="clear" w:color="auto" w:fill="auto"/>
          </w:tcPr>
          <w:p w14:paraId="2597D6B0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2" w:type="pct"/>
            <w:shd w:val="clear" w:color="auto" w:fill="auto"/>
          </w:tcPr>
          <w:p w14:paraId="4D13D4DC" w14:textId="77777777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</w:tcPr>
          <w:p w14:paraId="0CD9DB3C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</w:tcPr>
          <w:p w14:paraId="1CBC4213" w14:textId="77777777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7D3F8BFF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</w:tcPr>
          <w:p w14:paraId="09EA9F37" w14:textId="77777777" w:rsidR="00586F56" w:rsidRPr="00E774FF" w:rsidRDefault="00586F56" w:rsidP="00586F56">
            <w:pPr>
              <w:tabs>
                <w:tab w:val="clear" w:pos="454"/>
                <w:tab w:val="clear" w:pos="680"/>
                <w:tab w:val="decimal" w:pos="452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</w:tcPr>
          <w:p w14:paraId="08EAB1EA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</w:tcPr>
          <w:p w14:paraId="2EB80293" w14:textId="77777777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center" w:pos="474"/>
                <w:tab w:val="left" w:pos="546"/>
              </w:tabs>
              <w:spacing w:line="240" w:lineRule="auto"/>
              <w:ind w:left="-109" w:right="-280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</w:tcPr>
          <w:p w14:paraId="64478D74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gridSpan w:val="2"/>
            <w:shd w:val="clear" w:color="auto" w:fill="auto"/>
          </w:tcPr>
          <w:p w14:paraId="280A82FE" w14:textId="77777777" w:rsidR="00586F56" w:rsidRPr="00E774FF" w:rsidRDefault="00586F56" w:rsidP="00586F56">
            <w:pPr>
              <w:tabs>
                <w:tab w:val="clear" w:pos="680"/>
                <w:tab w:val="clear" w:pos="907"/>
                <w:tab w:val="left" w:pos="730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</w:tr>
      <w:tr w:rsidR="00586F56" w:rsidRPr="00E774FF" w14:paraId="4F8193DA" w14:textId="77777777" w:rsidTr="00E67E65">
        <w:tc>
          <w:tcPr>
            <w:tcW w:w="1095" w:type="pct"/>
            <w:shd w:val="clear" w:color="auto" w:fill="auto"/>
          </w:tcPr>
          <w:p w14:paraId="0F4BCF59" w14:textId="3A9B606C" w:rsidR="00586F56" w:rsidRPr="00E774FF" w:rsidRDefault="00586F56" w:rsidP="00586F56">
            <w:pPr>
              <w:spacing w:line="240" w:lineRule="auto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334" w:type="pct"/>
            <w:tcBorders>
              <w:bottom w:val="double" w:sz="4" w:space="0" w:color="auto"/>
            </w:tcBorders>
            <w:shd w:val="clear" w:color="auto" w:fill="auto"/>
          </w:tcPr>
          <w:p w14:paraId="6A5E3D7B" w14:textId="245D67E2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166,628</w:t>
            </w:r>
          </w:p>
        </w:tc>
        <w:tc>
          <w:tcPr>
            <w:tcW w:w="84" w:type="pct"/>
          </w:tcPr>
          <w:p w14:paraId="3C6981B5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bottom w:val="double" w:sz="4" w:space="0" w:color="auto"/>
            </w:tcBorders>
          </w:tcPr>
          <w:p w14:paraId="36A1D76B" w14:textId="44CB73B3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56,396</w:t>
            </w:r>
          </w:p>
        </w:tc>
        <w:tc>
          <w:tcPr>
            <w:tcW w:w="84" w:type="pct"/>
          </w:tcPr>
          <w:p w14:paraId="79D1F577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4" w:type="pct"/>
            <w:tcBorders>
              <w:bottom w:val="double" w:sz="4" w:space="0" w:color="auto"/>
            </w:tcBorders>
          </w:tcPr>
          <w:p w14:paraId="06C2CF05" w14:textId="5EFAD1E2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774FF">
              <w:rPr>
                <w:rFonts w:ascii="Angsana New" w:hAnsi="Angsana New" w:hint="cs"/>
                <w:b/>
                <w:bCs/>
                <w:sz w:val="26"/>
                <w:szCs w:val="26"/>
              </w:rPr>
              <w:t>207,952</w:t>
            </w:r>
          </w:p>
        </w:tc>
        <w:tc>
          <w:tcPr>
            <w:tcW w:w="85" w:type="pct"/>
            <w:shd w:val="clear" w:color="auto" w:fill="auto"/>
          </w:tcPr>
          <w:p w14:paraId="7A8C9ECC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bottom w:val="double" w:sz="4" w:space="0" w:color="auto"/>
            </w:tcBorders>
            <w:shd w:val="clear" w:color="auto" w:fill="auto"/>
          </w:tcPr>
          <w:p w14:paraId="7FB4E9D9" w14:textId="18F31EB3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49E6">
              <w:rPr>
                <w:rFonts w:ascii="Angsana New" w:hAnsi="Angsana New" w:hint="cs"/>
                <w:b/>
                <w:bCs/>
                <w:sz w:val="26"/>
                <w:szCs w:val="26"/>
              </w:rPr>
              <w:t>13,</w:t>
            </w:r>
            <w:r w:rsidRPr="009749E6">
              <w:rPr>
                <w:rFonts w:ascii="Angsana New" w:hAnsi="Angsana New"/>
                <w:b/>
                <w:bCs/>
                <w:sz w:val="26"/>
                <w:szCs w:val="26"/>
              </w:rPr>
              <w:t>850</w:t>
            </w:r>
          </w:p>
        </w:tc>
        <w:tc>
          <w:tcPr>
            <w:tcW w:w="84" w:type="pct"/>
            <w:shd w:val="clear" w:color="auto" w:fill="auto"/>
          </w:tcPr>
          <w:p w14:paraId="5A7C1FD8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2" w:type="pct"/>
            <w:tcBorders>
              <w:bottom w:val="double" w:sz="4" w:space="0" w:color="auto"/>
            </w:tcBorders>
            <w:shd w:val="clear" w:color="auto" w:fill="auto"/>
          </w:tcPr>
          <w:p w14:paraId="66DE7E9A" w14:textId="4DB8B367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49E6">
              <w:rPr>
                <w:rFonts w:ascii="Angsana New" w:hAnsi="Angsana New" w:hint="cs"/>
                <w:b/>
                <w:bCs/>
                <w:sz w:val="26"/>
                <w:szCs w:val="26"/>
              </w:rPr>
              <w:t>24,</w:t>
            </w:r>
            <w:r w:rsidRPr="009749E6">
              <w:rPr>
                <w:rFonts w:ascii="Angsana New" w:hAnsi="Angsana New"/>
                <w:b/>
                <w:bCs/>
                <w:sz w:val="26"/>
                <w:szCs w:val="26"/>
              </w:rPr>
              <w:t>905</w:t>
            </w:r>
          </w:p>
        </w:tc>
        <w:tc>
          <w:tcPr>
            <w:tcW w:w="83" w:type="pct"/>
          </w:tcPr>
          <w:p w14:paraId="00ABD1AF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  <w:tcBorders>
              <w:bottom w:val="double" w:sz="4" w:space="0" w:color="auto"/>
            </w:tcBorders>
          </w:tcPr>
          <w:p w14:paraId="5A97E417" w14:textId="18C8C9D9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9749E6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8,597</w:t>
            </w:r>
          </w:p>
        </w:tc>
        <w:tc>
          <w:tcPr>
            <w:tcW w:w="91" w:type="pct"/>
          </w:tcPr>
          <w:p w14:paraId="10162512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tcBorders>
              <w:bottom w:val="double" w:sz="4" w:space="0" w:color="auto"/>
            </w:tcBorders>
          </w:tcPr>
          <w:p w14:paraId="3C98D2E5" w14:textId="5942B87C" w:rsidR="00586F56" w:rsidRPr="00E774FF" w:rsidRDefault="00586F56" w:rsidP="00586F56">
            <w:pPr>
              <w:tabs>
                <w:tab w:val="clear" w:pos="454"/>
                <w:tab w:val="clear" w:pos="680"/>
                <w:tab w:val="decimal" w:pos="452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5,288</w:t>
            </w:r>
          </w:p>
        </w:tc>
        <w:tc>
          <w:tcPr>
            <w:tcW w:w="85" w:type="pct"/>
          </w:tcPr>
          <w:p w14:paraId="4DDF6D3D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bottom w:val="double" w:sz="4" w:space="0" w:color="auto"/>
            </w:tcBorders>
          </w:tcPr>
          <w:p w14:paraId="0F6E9308" w14:textId="3E8FEAFE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12,241</w:t>
            </w:r>
          </w:p>
        </w:tc>
        <w:tc>
          <w:tcPr>
            <w:tcW w:w="83" w:type="pct"/>
            <w:shd w:val="clear" w:color="auto" w:fill="auto"/>
          </w:tcPr>
          <w:p w14:paraId="200B5387" w14:textId="77777777" w:rsidR="00586F56" w:rsidRPr="00E774FF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D902FAB" w14:textId="7E3B3B28" w:rsidR="00586F56" w:rsidRPr="00E774FF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495,857</w:t>
            </w:r>
          </w:p>
        </w:tc>
      </w:tr>
      <w:tr w:rsidR="00586F56" w:rsidRPr="00E774FF" w14:paraId="7598AA61" w14:textId="77777777" w:rsidTr="007828D5">
        <w:tc>
          <w:tcPr>
            <w:tcW w:w="1095" w:type="pct"/>
            <w:shd w:val="clear" w:color="auto" w:fill="auto"/>
          </w:tcPr>
          <w:p w14:paraId="26D40BDC" w14:textId="1ADF3176" w:rsidR="00586F56" w:rsidRPr="00E774FF" w:rsidRDefault="00586F56" w:rsidP="00586F56">
            <w:pPr>
              <w:spacing w:line="240" w:lineRule="auto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334" w:type="pct"/>
            <w:tcBorders>
              <w:bottom w:val="double" w:sz="4" w:space="0" w:color="auto"/>
            </w:tcBorders>
            <w:shd w:val="clear" w:color="auto" w:fill="auto"/>
          </w:tcPr>
          <w:p w14:paraId="2FD7C021" w14:textId="14CCD8A4" w:rsidR="00586F56" w:rsidRPr="00586F56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586F5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313,791</w:t>
            </w:r>
          </w:p>
        </w:tc>
        <w:tc>
          <w:tcPr>
            <w:tcW w:w="84" w:type="pct"/>
          </w:tcPr>
          <w:p w14:paraId="02F2773A" w14:textId="77777777" w:rsidR="00586F56" w:rsidRPr="00586F56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bottom w:val="double" w:sz="4" w:space="0" w:color="auto"/>
            </w:tcBorders>
          </w:tcPr>
          <w:p w14:paraId="2AD49941" w14:textId="48D4EAC2" w:rsidR="00586F56" w:rsidRPr="00586F56" w:rsidRDefault="00423288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42328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41,124</w:t>
            </w:r>
          </w:p>
        </w:tc>
        <w:tc>
          <w:tcPr>
            <w:tcW w:w="84" w:type="pct"/>
          </w:tcPr>
          <w:p w14:paraId="39081A66" w14:textId="77777777" w:rsidR="00586F56" w:rsidRPr="00586F56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4" w:type="pct"/>
            <w:tcBorders>
              <w:bottom w:val="double" w:sz="4" w:space="0" w:color="auto"/>
            </w:tcBorders>
          </w:tcPr>
          <w:p w14:paraId="06E985FD" w14:textId="0F87DDF9" w:rsidR="00586F56" w:rsidRPr="00586F56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86F56">
              <w:rPr>
                <w:rFonts w:ascii="Angsana New" w:hAnsi="Angsana New"/>
                <w:b/>
                <w:bCs/>
                <w:sz w:val="26"/>
                <w:szCs w:val="26"/>
              </w:rPr>
              <w:t>178,510</w:t>
            </w:r>
          </w:p>
        </w:tc>
        <w:tc>
          <w:tcPr>
            <w:tcW w:w="85" w:type="pct"/>
            <w:shd w:val="clear" w:color="auto" w:fill="auto"/>
          </w:tcPr>
          <w:p w14:paraId="47C5E099" w14:textId="77777777" w:rsidR="00586F56" w:rsidRPr="00586F56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bottom w:val="double" w:sz="4" w:space="0" w:color="auto"/>
            </w:tcBorders>
            <w:shd w:val="clear" w:color="auto" w:fill="auto"/>
          </w:tcPr>
          <w:p w14:paraId="0D463570" w14:textId="4E0D4E31" w:rsidR="00586F56" w:rsidRPr="00586F56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86F56">
              <w:rPr>
                <w:rFonts w:ascii="Angsana New" w:hAnsi="Angsana New"/>
                <w:b/>
                <w:bCs/>
                <w:sz w:val="26"/>
                <w:szCs w:val="26"/>
              </w:rPr>
              <w:t>11,067</w:t>
            </w:r>
          </w:p>
        </w:tc>
        <w:tc>
          <w:tcPr>
            <w:tcW w:w="84" w:type="pct"/>
            <w:shd w:val="clear" w:color="auto" w:fill="auto"/>
          </w:tcPr>
          <w:p w14:paraId="597CB3B9" w14:textId="77777777" w:rsidR="00586F56" w:rsidRPr="00586F56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2" w:type="pct"/>
            <w:tcBorders>
              <w:bottom w:val="double" w:sz="4" w:space="0" w:color="auto"/>
            </w:tcBorders>
            <w:shd w:val="clear" w:color="auto" w:fill="auto"/>
          </w:tcPr>
          <w:p w14:paraId="2007963A" w14:textId="3F5EBE04" w:rsidR="00586F56" w:rsidRPr="00586F56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86F56">
              <w:rPr>
                <w:rFonts w:ascii="Angsana New" w:hAnsi="Angsana New"/>
                <w:b/>
                <w:bCs/>
                <w:sz w:val="26"/>
                <w:szCs w:val="26"/>
              </w:rPr>
              <w:t>46,471</w:t>
            </w:r>
          </w:p>
        </w:tc>
        <w:tc>
          <w:tcPr>
            <w:tcW w:w="83" w:type="pct"/>
          </w:tcPr>
          <w:p w14:paraId="5E1AF6A0" w14:textId="77777777" w:rsidR="00586F56" w:rsidRPr="00586F56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  <w:tcBorders>
              <w:bottom w:val="double" w:sz="4" w:space="0" w:color="auto"/>
            </w:tcBorders>
          </w:tcPr>
          <w:p w14:paraId="4B7443DF" w14:textId="62D00E43" w:rsidR="00586F56" w:rsidRPr="00586F56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586F5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7,980</w:t>
            </w:r>
          </w:p>
        </w:tc>
        <w:tc>
          <w:tcPr>
            <w:tcW w:w="91" w:type="pct"/>
          </w:tcPr>
          <w:p w14:paraId="465CA37E" w14:textId="77777777" w:rsidR="00586F56" w:rsidRPr="00586F56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tcBorders>
              <w:bottom w:val="double" w:sz="4" w:space="0" w:color="auto"/>
            </w:tcBorders>
          </w:tcPr>
          <w:p w14:paraId="6AF8FEAC" w14:textId="7D4621D7" w:rsidR="00586F56" w:rsidRPr="00586F56" w:rsidRDefault="00586F56" w:rsidP="00586F56">
            <w:pPr>
              <w:tabs>
                <w:tab w:val="clear" w:pos="454"/>
                <w:tab w:val="clear" w:pos="680"/>
                <w:tab w:val="decimal" w:pos="452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586F5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4,032</w:t>
            </w:r>
          </w:p>
        </w:tc>
        <w:tc>
          <w:tcPr>
            <w:tcW w:w="85" w:type="pct"/>
          </w:tcPr>
          <w:p w14:paraId="6D4F0DE2" w14:textId="77777777" w:rsidR="00586F56" w:rsidRPr="00586F56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bottom w:val="double" w:sz="4" w:space="0" w:color="auto"/>
            </w:tcBorders>
          </w:tcPr>
          <w:p w14:paraId="0CD48B9E" w14:textId="1D0B7E5B" w:rsidR="00586F56" w:rsidRPr="00586F56" w:rsidRDefault="00746E45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746E45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6,608</w:t>
            </w:r>
          </w:p>
        </w:tc>
        <w:tc>
          <w:tcPr>
            <w:tcW w:w="83" w:type="pct"/>
            <w:shd w:val="clear" w:color="auto" w:fill="auto"/>
          </w:tcPr>
          <w:p w14:paraId="50FCF142" w14:textId="77777777" w:rsidR="00586F56" w:rsidRPr="00586F56" w:rsidRDefault="00586F56" w:rsidP="00586F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2C0480C" w14:textId="3364A5C0" w:rsidR="00586F56" w:rsidRPr="00586F56" w:rsidRDefault="00586F56" w:rsidP="00586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586F5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609,583</w:t>
            </w:r>
          </w:p>
        </w:tc>
      </w:tr>
    </w:tbl>
    <w:p w14:paraId="576F33C6" w14:textId="5FEA0589" w:rsidR="00081BDF" w:rsidRPr="00244701" w:rsidRDefault="00081BDF" w:rsidP="00162B8C">
      <w:pPr>
        <w:tabs>
          <w:tab w:val="clear" w:pos="680"/>
          <w:tab w:val="left" w:pos="1440"/>
        </w:tabs>
        <w:ind w:right="633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  <w:sectPr w:rsidR="00081BDF" w:rsidRPr="00244701" w:rsidSect="004A5662">
          <w:headerReference w:type="default" r:id="rId15"/>
          <w:footerReference w:type="default" r:id="rId16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2FCBEC53" w14:textId="3B99ABAF" w:rsidR="00F202C2" w:rsidRPr="00447A29" w:rsidRDefault="00F202C2" w:rsidP="00447A29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447A29">
        <w:rPr>
          <w:rFonts w:asciiTheme="majorBidi" w:hAnsiTheme="majorBidi" w:cstheme="majorBidi"/>
          <w:sz w:val="30"/>
          <w:szCs w:val="30"/>
          <w:u w:val="none"/>
          <w:cs/>
        </w:rPr>
        <w:t>ใบอนุญาตให้ใช้คลื่นความถี่</w:t>
      </w:r>
      <w:r w:rsidR="00F94E43" w:rsidRPr="00447A29">
        <w:rPr>
          <w:rFonts w:asciiTheme="majorBidi" w:hAnsiTheme="majorBidi" w:cstheme="majorBidi"/>
          <w:sz w:val="30"/>
          <w:szCs w:val="30"/>
          <w:u w:val="none"/>
          <w:cs/>
        </w:rPr>
        <w:t>และประกอบกิจการ</w:t>
      </w:r>
      <w:r w:rsidRPr="00447A29">
        <w:rPr>
          <w:rFonts w:asciiTheme="majorBidi" w:hAnsiTheme="majorBidi" w:cstheme="majorBidi"/>
          <w:sz w:val="30"/>
          <w:szCs w:val="30"/>
          <w:u w:val="none"/>
          <w:cs/>
        </w:rPr>
        <w:t>โทรทัศน์</w:t>
      </w:r>
    </w:p>
    <w:p w14:paraId="3D3608FD" w14:textId="743AA7ED" w:rsidR="00F202C2" w:rsidRPr="00746E45" w:rsidRDefault="00F202C2" w:rsidP="00BC36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0949323A" w14:textId="3D7FB7A6" w:rsidR="003B31C8" w:rsidRPr="00447A29" w:rsidRDefault="003B31C8" w:rsidP="0044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447A29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นโยบายการบัญชี</w:t>
      </w:r>
    </w:p>
    <w:p w14:paraId="696B4D34" w14:textId="616FDCC7" w:rsidR="003B31C8" w:rsidRDefault="003B31C8" w:rsidP="0044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7A29">
        <w:rPr>
          <w:rFonts w:asciiTheme="majorBidi" w:hAnsiTheme="majorBidi" w:cstheme="majorBidi"/>
          <w:sz w:val="30"/>
          <w:szCs w:val="30"/>
          <w:cs/>
        </w:rPr>
        <w:t>มูลค่าตามบัญชีของใบอนุญาตให้ใช้คลื่นความถี่และประกอบกิจการโทรทัศน์ ประกอบด้วย ต้นทุนทางตรงที่เกี่ยวข้องกับการได้มาซึ่งใบอนุญาตให้ใช้คลื่นความถี่และประกอบกิจการโทรทัศน์ในระบบดิจิทัลประเภทบริการทางธุรกิจระดับชาติ หมวดหมู่ทั่วไป แบบความคมชัดสูง แสดงมูลค่าเทียบเท่าเงินสดโดยวิธีคิดลดจำนวนเงินที่ต้อง</w:t>
      </w:r>
      <w:r w:rsidRPr="00447A29">
        <w:rPr>
          <w:rFonts w:asciiTheme="majorBidi" w:hAnsiTheme="majorBidi" w:cstheme="majorBidi"/>
          <w:spacing w:val="-2"/>
          <w:sz w:val="30"/>
          <w:szCs w:val="30"/>
          <w:cs/>
        </w:rPr>
        <w:t>จ่ายชำระเพื่อให้เป็นมูลค่าปัจจุบันโดยใช้อัตราคิดลดตามท้องตลาด วัดมูลค่าด้วยราคาทุนหักค่าตัดจำหน่ายสะสม</w:t>
      </w:r>
      <w:r w:rsidRPr="00447A29">
        <w:rPr>
          <w:rFonts w:asciiTheme="majorBidi" w:hAnsiTheme="majorBidi" w:cstheme="majorBidi"/>
          <w:sz w:val="30"/>
          <w:szCs w:val="30"/>
          <w:cs/>
        </w:rPr>
        <w:t>และขาดทุนจากการด้อยค่า ผลต่างระหว่างราคาเทียบเท่าเงินสดกับจำนวนเงินทั้งหมดที่ต้องจ่ายชำระบันทึกเป็นต้นทุนทางการเงินตลอดอายุของการจ่ายชำระค่าธรรมเนียมการได้รับใบอนุญาตให้ใช้คลื่นความถี่และประกอบกิจการโทรทัศน์ โดยจะเริ่มตัดจำหน่ายเมื่อพร้อมที่จะให้บริการ</w:t>
      </w:r>
    </w:p>
    <w:p w14:paraId="1B75B475" w14:textId="77777777" w:rsidR="00632E24" w:rsidRPr="00746E45" w:rsidRDefault="00632E24" w:rsidP="0044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9B18484" w14:textId="6F4C0FC5" w:rsidR="00A727DD" w:rsidRDefault="008C238F" w:rsidP="0044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7A29">
        <w:rPr>
          <w:rFonts w:asciiTheme="majorBidi" w:hAnsiTheme="majorBidi" w:cstheme="majorBidi"/>
          <w:sz w:val="30"/>
          <w:szCs w:val="30"/>
          <w:cs/>
        </w:rPr>
        <w:t xml:space="preserve">ค่าตัดจำหน่ายคำนวณโดยวิธีเส้นตรงตามระยะเวลาที่คาดว่าจะได้รับประโยชน์ และรับรู้ในกำไรหรือขาดทุน </w:t>
      </w:r>
      <w:r w:rsidR="006831BE" w:rsidRPr="00447A29">
        <w:rPr>
          <w:rFonts w:asciiTheme="majorBidi" w:hAnsiTheme="majorBidi" w:cstheme="majorBidi"/>
          <w:sz w:val="30"/>
          <w:szCs w:val="30"/>
          <w:cs/>
        </w:rPr>
        <w:t xml:space="preserve">      </w:t>
      </w:r>
      <w:r w:rsidRPr="00447A29">
        <w:rPr>
          <w:rFonts w:asciiTheme="majorBidi" w:hAnsiTheme="majorBidi" w:cstheme="majorBidi"/>
          <w:sz w:val="30"/>
          <w:szCs w:val="30"/>
          <w:cs/>
        </w:rPr>
        <w:t>โดยระยะเวลาที่คาดว่าจะได้รับประโยชน์ของใบอนุญาตให้ใช้คลื่นความถี่และประกอบกิจ</w:t>
      </w:r>
      <w:r w:rsidR="006B430D" w:rsidRPr="00447A29">
        <w:rPr>
          <w:rFonts w:asciiTheme="majorBidi" w:hAnsiTheme="majorBidi" w:cstheme="majorBidi"/>
          <w:sz w:val="30"/>
          <w:szCs w:val="30"/>
          <w:cs/>
        </w:rPr>
        <w:t>ก</w:t>
      </w:r>
      <w:r w:rsidRPr="00447A29">
        <w:rPr>
          <w:rFonts w:asciiTheme="majorBidi" w:hAnsiTheme="majorBidi" w:cstheme="majorBidi"/>
          <w:sz w:val="30"/>
          <w:szCs w:val="30"/>
          <w:cs/>
        </w:rPr>
        <w:t>ารโทรทัศน์</w:t>
      </w:r>
      <w:r w:rsidR="0093705D" w:rsidRPr="00447A29">
        <w:rPr>
          <w:rFonts w:asciiTheme="majorBidi" w:hAnsiTheme="majorBidi" w:cstheme="majorBidi"/>
          <w:sz w:val="30"/>
          <w:szCs w:val="30"/>
          <w:cs/>
        </w:rPr>
        <w:t>มีอายุ</w:t>
      </w:r>
      <w:r w:rsidRPr="00447A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47A29">
        <w:rPr>
          <w:rFonts w:asciiTheme="majorBidi" w:hAnsiTheme="majorBidi" w:cstheme="majorBidi"/>
          <w:sz w:val="30"/>
          <w:szCs w:val="30"/>
        </w:rPr>
        <w:t xml:space="preserve">15 </w:t>
      </w:r>
      <w:r w:rsidRPr="00447A29">
        <w:rPr>
          <w:rFonts w:asciiTheme="majorBidi" w:hAnsiTheme="majorBidi" w:cstheme="majorBidi"/>
          <w:sz w:val="30"/>
          <w:szCs w:val="30"/>
          <w:cs/>
        </w:rPr>
        <w:t>ปี</w:t>
      </w:r>
    </w:p>
    <w:p w14:paraId="5405FD73" w14:textId="77777777" w:rsidR="00C65E5E" w:rsidRPr="00746E45" w:rsidRDefault="00C65E5E" w:rsidP="0044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08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68"/>
        <w:gridCol w:w="1440"/>
      </w:tblGrid>
      <w:tr w:rsidR="00666096" w:rsidRPr="00244701" w14:paraId="193051AD" w14:textId="77777777" w:rsidTr="00EE14B9">
        <w:trPr>
          <w:cantSplit/>
          <w:trHeight w:val="420"/>
        </w:trPr>
        <w:tc>
          <w:tcPr>
            <w:tcW w:w="7668" w:type="dxa"/>
          </w:tcPr>
          <w:p w14:paraId="5D03ADC5" w14:textId="77777777" w:rsidR="00666096" w:rsidRPr="00244701" w:rsidRDefault="00666096" w:rsidP="00EE14B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12E52ED" w14:textId="77777777" w:rsidR="00666096" w:rsidRPr="00244701" w:rsidRDefault="00666096" w:rsidP="00666096">
            <w:pPr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66096" w:rsidRPr="00244701" w14:paraId="4B2C0461" w14:textId="77777777" w:rsidTr="00EE14B9">
        <w:trPr>
          <w:cantSplit/>
          <w:trHeight w:val="420"/>
        </w:trPr>
        <w:tc>
          <w:tcPr>
            <w:tcW w:w="7668" w:type="dxa"/>
          </w:tcPr>
          <w:p w14:paraId="6DBA0BD3" w14:textId="77777777" w:rsidR="00666096" w:rsidRPr="00244701" w:rsidRDefault="00666096" w:rsidP="00EE14B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5647D6A" w14:textId="77777777" w:rsidR="00666096" w:rsidRPr="00244701" w:rsidRDefault="00666096" w:rsidP="00EE14B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6096" w:rsidRPr="00244701" w14:paraId="1468A533" w14:textId="77777777" w:rsidTr="00EE14B9">
        <w:trPr>
          <w:cantSplit/>
          <w:trHeight w:val="420"/>
        </w:trPr>
        <w:tc>
          <w:tcPr>
            <w:tcW w:w="7668" w:type="dxa"/>
          </w:tcPr>
          <w:p w14:paraId="72B0D1E8" w14:textId="77777777" w:rsidR="00666096" w:rsidRPr="00244701" w:rsidRDefault="00666096" w:rsidP="00EE14B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47194DD" w14:textId="77777777" w:rsidR="00666096" w:rsidRPr="00244701" w:rsidRDefault="00666096" w:rsidP="00EE14B9">
            <w:pPr>
              <w:tabs>
                <w:tab w:val="clear" w:pos="907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6096" w:rsidRPr="00244701" w14:paraId="2C5A0A2E" w14:textId="77777777" w:rsidTr="00EE14B9">
        <w:trPr>
          <w:cantSplit/>
          <w:trHeight w:val="420"/>
        </w:trPr>
        <w:tc>
          <w:tcPr>
            <w:tcW w:w="7668" w:type="dxa"/>
          </w:tcPr>
          <w:p w14:paraId="0D9650E0" w14:textId="5550F533" w:rsidR="00666096" w:rsidRPr="00244701" w:rsidRDefault="00666096" w:rsidP="00EE14B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E0F03" w:rsidRPr="0024470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34F9F"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1E0F03" w:rsidRPr="00244701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734F9F" w:rsidRPr="0024470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7064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AA94F74" w14:textId="69489C77" w:rsidR="00666096" w:rsidRPr="00244701" w:rsidRDefault="00597D7B" w:rsidP="00EE14B9">
            <w:pPr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2,429,274</w:t>
            </w:r>
          </w:p>
        </w:tc>
      </w:tr>
      <w:tr w:rsidR="00666096" w:rsidRPr="00244701" w14:paraId="459AC6D3" w14:textId="77777777" w:rsidTr="004D1998">
        <w:trPr>
          <w:cantSplit/>
          <w:trHeight w:val="420"/>
        </w:trPr>
        <w:tc>
          <w:tcPr>
            <w:tcW w:w="7668" w:type="dxa"/>
          </w:tcPr>
          <w:p w14:paraId="4FD8C990" w14:textId="3202B8DC" w:rsidR="00666096" w:rsidRPr="00244701" w:rsidRDefault="00666096" w:rsidP="000623D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E0F03"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1E0F03"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3706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="001E0F03"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1E0F03"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3706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AB9666A" w14:textId="77777777" w:rsidR="00666096" w:rsidRPr="00244701" w:rsidRDefault="00734F9F" w:rsidP="00EE14B9">
            <w:pPr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2,429,274</w:t>
            </w:r>
          </w:p>
        </w:tc>
      </w:tr>
      <w:tr w:rsidR="001E0F03" w:rsidRPr="00244701" w14:paraId="78A0FDCE" w14:textId="77777777" w:rsidTr="004D1998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5DCA7015" w14:textId="3C3BB4B5" w:rsidR="001E0F03" w:rsidRPr="00244701" w:rsidRDefault="001E0F03" w:rsidP="001E0F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3706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A3AB0E4" w14:textId="10E83B0D" w:rsidR="001E0F03" w:rsidRPr="00244701" w:rsidRDefault="00265B62" w:rsidP="001E0F03">
            <w:pPr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5B6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</w:t>
            </w:r>
            <w:r w:rsidRPr="00265B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65B6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429</w:t>
            </w:r>
            <w:r w:rsidRPr="00265B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65B6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274</w:t>
            </w:r>
          </w:p>
        </w:tc>
      </w:tr>
      <w:tr w:rsidR="001E0F03" w:rsidRPr="00746E45" w14:paraId="2FC6D3AE" w14:textId="77777777" w:rsidTr="003E16EC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5335C604" w14:textId="77777777" w:rsidR="001E0F03" w:rsidRPr="00746E45" w:rsidRDefault="001E0F03" w:rsidP="001E0F03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0FA5CCC" w14:textId="77777777" w:rsidR="001E0F03" w:rsidRPr="00746E45" w:rsidRDefault="001E0F03" w:rsidP="001E0F03">
            <w:pPr>
              <w:tabs>
                <w:tab w:val="decimal" w:pos="122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E0F03" w:rsidRPr="00244701" w14:paraId="43106FCA" w14:textId="77777777" w:rsidTr="00370641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79B37E51" w14:textId="77777777" w:rsidR="001E0F03" w:rsidRPr="00244701" w:rsidRDefault="001E0F03" w:rsidP="001E0F0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601EDE5" w14:textId="77777777" w:rsidR="001E0F03" w:rsidRPr="00244701" w:rsidRDefault="001E0F03" w:rsidP="001E0F03">
            <w:pPr>
              <w:tabs>
                <w:tab w:val="decimal" w:pos="122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0641" w:rsidRPr="00244701" w14:paraId="419A3010" w14:textId="77777777" w:rsidTr="00370641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689D6D20" w14:textId="1E716513" w:rsidR="00370641" w:rsidRPr="00244701" w:rsidRDefault="00370641" w:rsidP="0037064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A704F2B" w14:textId="2960A76E" w:rsidR="00370641" w:rsidRPr="00370641" w:rsidRDefault="00370641" w:rsidP="00370641">
            <w:pPr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0641">
              <w:rPr>
                <w:rFonts w:asciiTheme="majorBidi" w:hAnsiTheme="majorBidi" w:cstheme="majorBidi"/>
                <w:sz w:val="30"/>
                <w:szCs w:val="30"/>
              </w:rPr>
              <w:t>1,404,663</w:t>
            </w:r>
          </w:p>
        </w:tc>
      </w:tr>
      <w:tr w:rsidR="00370641" w:rsidRPr="00244701" w14:paraId="25DB3407" w14:textId="77777777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5332B100" w14:textId="77777777" w:rsidR="00370641" w:rsidRPr="00244701" w:rsidRDefault="00370641" w:rsidP="0037064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5ABD2903" w14:textId="3B66E648" w:rsidR="00370641" w:rsidRPr="00244701" w:rsidRDefault="00370641" w:rsidP="00370641">
            <w:pPr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0F1E">
              <w:rPr>
                <w:rFonts w:asciiTheme="majorBidi" w:hAnsiTheme="majorBidi" w:cstheme="majorBidi"/>
                <w:sz w:val="30"/>
                <w:szCs w:val="30"/>
              </w:rPr>
              <w:t>140,038</w:t>
            </w:r>
          </w:p>
        </w:tc>
      </w:tr>
      <w:tr w:rsidR="00370641" w:rsidRPr="00244701" w14:paraId="7DF9EAEC" w14:textId="77777777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6567C582" w14:textId="46BB9FCD" w:rsidR="00370641" w:rsidRPr="00244701" w:rsidRDefault="00370641" w:rsidP="0037064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9110BAE" w14:textId="2A3D9931" w:rsidR="00370641" w:rsidRPr="00244701" w:rsidRDefault="00370641" w:rsidP="00370641">
            <w:pPr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1,544,701</w:t>
            </w:r>
          </w:p>
        </w:tc>
      </w:tr>
      <w:tr w:rsidR="00370641" w:rsidRPr="00244701" w14:paraId="05BA2CC3" w14:textId="77777777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77B66255" w14:textId="77777777" w:rsidR="00370641" w:rsidRPr="00244701" w:rsidRDefault="00370641" w:rsidP="0037064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2AE747CC" w14:textId="340A6EF5" w:rsidR="00370641" w:rsidRPr="00244701" w:rsidRDefault="00BA433D" w:rsidP="00370641">
            <w:pPr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433D">
              <w:rPr>
                <w:rFonts w:asciiTheme="majorBidi" w:hAnsiTheme="majorBidi"/>
                <w:sz w:val="30"/>
                <w:szCs w:val="30"/>
                <w:cs/>
              </w:rPr>
              <w:t>140</w:t>
            </w:r>
            <w:r w:rsidRPr="00BA433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433D">
              <w:rPr>
                <w:rFonts w:asciiTheme="majorBidi" w:hAnsiTheme="majorBidi"/>
                <w:sz w:val="30"/>
                <w:szCs w:val="30"/>
                <w:cs/>
              </w:rPr>
              <w:t>038</w:t>
            </w:r>
          </w:p>
        </w:tc>
      </w:tr>
      <w:tr w:rsidR="00370641" w:rsidRPr="00244701" w14:paraId="5B7C8AC5" w14:textId="77777777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5253EB89" w14:textId="13D9C044" w:rsidR="00370641" w:rsidRPr="00244701" w:rsidRDefault="00370641" w:rsidP="0037064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87FD789" w14:textId="5A24E781" w:rsidR="00370641" w:rsidRPr="00244701" w:rsidRDefault="00746E45" w:rsidP="00370641">
            <w:pPr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1,684,739</w:t>
            </w:r>
          </w:p>
        </w:tc>
      </w:tr>
      <w:tr w:rsidR="00370641" w:rsidRPr="00746E45" w14:paraId="54E0C0F8" w14:textId="77777777" w:rsidTr="004D1998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53E485E6" w14:textId="77777777" w:rsidR="00370641" w:rsidRPr="00746E45" w:rsidRDefault="00370641" w:rsidP="0037064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0F1BCB3" w14:textId="77777777" w:rsidR="00370641" w:rsidRPr="00746E45" w:rsidRDefault="00370641" w:rsidP="00370641">
            <w:pPr>
              <w:tabs>
                <w:tab w:val="decimal" w:pos="122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70641" w:rsidRPr="00244701" w14:paraId="2D4F9CE3" w14:textId="77777777" w:rsidTr="004D1998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4D57CECC" w14:textId="77777777" w:rsidR="00370641" w:rsidRPr="00244701" w:rsidRDefault="00370641" w:rsidP="0037064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CA55235" w14:textId="77777777" w:rsidR="00370641" w:rsidRPr="00244701" w:rsidRDefault="00370641" w:rsidP="00370641">
            <w:pPr>
              <w:tabs>
                <w:tab w:val="decimal" w:pos="122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70641" w:rsidRPr="00244701" w14:paraId="3EFE7A28" w14:textId="77777777" w:rsidTr="004D1998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62427DF0" w14:textId="4FF1715B" w:rsidR="00370641" w:rsidRPr="00244701" w:rsidRDefault="00370641" w:rsidP="0037064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vAlign w:val="bottom"/>
          </w:tcPr>
          <w:p w14:paraId="2BE65959" w14:textId="2C7E7590" w:rsidR="00370641" w:rsidRPr="00244701" w:rsidRDefault="00370641" w:rsidP="00370641">
            <w:pPr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884,573</w:t>
            </w:r>
          </w:p>
        </w:tc>
      </w:tr>
      <w:tr w:rsidR="00370641" w:rsidRPr="00244701" w14:paraId="57A227A7" w14:textId="77777777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43A12DAB" w14:textId="390C4D82" w:rsidR="00370641" w:rsidRPr="00244701" w:rsidRDefault="00370641" w:rsidP="0037064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961CA7F" w14:textId="0E453C70" w:rsidR="00370641" w:rsidRPr="00244701" w:rsidRDefault="00BA433D" w:rsidP="00370641">
            <w:pPr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433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744</w:t>
            </w:r>
            <w:r w:rsidRPr="00BA43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433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53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5</w:t>
            </w:r>
          </w:p>
        </w:tc>
      </w:tr>
    </w:tbl>
    <w:p w14:paraId="496080D1" w14:textId="6DA1A387" w:rsidR="001712FB" w:rsidRPr="00447A29" w:rsidRDefault="001712FB" w:rsidP="00447A29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447A29">
        <w:rPr>
          <w:rFonts w:asciiTheme="majorBidi" w:hAnsiTheme="majorBidi" w:cstheme="majorBidi"/>
          <w:sz w:val="30"/>
          <w:szCs w:val="30"/>
          <w:u w:val="none"/>
          <w:cs/>
        </w:rPr>
        <w:t>ค่าความนิยม</w:t>
      </w:r>
    </w:p>
    <w:p w14:paraId="163AC05F" w14:textId="06FDE370" w:rsidR="001712FB" w:rsidRPr="00244701" w:rsidRDefault="001712FB" w:rsidP="00B900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550AE6B9" w14:textId="39A0B648" w:rsidR="00944537" w:rsidRPr="00447A29" w:rsidRDefault="00944537" w:rsidP="0044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447A29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นโยบายการบัญชี</w:t>
      </w:r>
    </w:p>
    <w:p w14:paraId="4A2B2733" w14:textId="4191A8CE" w:rsidR="00583B9C" w:rsidRPr="00244701" w:rsidRDefault="00583B9C" w:rsidP="0044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</w:t>
      </w:r>
      <w:r w:rsidRPr="00244701">
        <w:rPr>
          <w:rFonts w:asciiTheme="majorBidi" w:hAnsiTheme="majorBidi" w:cstheme="majorBidi"/>
          <w:sz w:val="30"/>
          <w:szCs w:val="30"/>
        </w:rPr>
        <w:t xml:space="preserve">    </w:t>
      </w:r>
      <w:r w:rsidRPr="00244701">
        <w:rPr>
          <w:rFonts w:asciiTheme="majorBidi" w:hAnsiTheme="majorBidi" w:cstheme="majorBidi"/>
          <w:sz w:val="30"/>
          <w:szCs w:val="30"/>
          <w:cs/>
        </w:rPr>
        <w:t>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</w:t>
      </w:r>
      <w:r w:rsidR="00E06AB7" w:rsidRPr="00244701">
        <w:rPr>
          <w:rFonts w:asciiTheme="majorBidi" w:hAnsiTheme="majorBidi" w:cstheme="majorBidi"/>
          <w:sz w:val="30"/>
          <w:szCs w:val="30"/>
          <w:cs/>
        </w:rPr>
        <w:t xml:space="preserve">      </w:t>
      </w:r>
      <w:r w:rsidRPr="00244701">
        <w:rPr>
          <w:rFonts w:asciiTheme="majorBidi" w:hAnsiTheme="majorBidi" w:cstheme="majorBidi"/>
          <w:sz w:val="30"/>
          <w:szCs w:val="30"/>
          <w:cs/>
        </w:rPr>
        <w:t>ที่รับมา</w:t>
      </w:r>
    </w:p>
    <w:p w14:paraId="748BBC3F" w14:textId="77777777" w:rsidR="00583B9C" w:rsidRPr="00244701" w:rsidRDefault="00583B9C" w:rsidP="0044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C1AC3B" w14:textId="798ADB02" w:rsidR="00583B9C" w:rsidRDefault="00583B9C" w:rsidP="0044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</w:t>
      </w:r>
      <w:r w:rsidR="00645177" w:rsidRPr="00244701">
        <w:rPr>
          <w:rFonts w:asciiTheme="majorBidi" w:hAnsiTheme="majorBidi" w:cstheme="majorBidi"/>
          <w:sz w:val="30"/>
          <w:szCs w:val="30"/>
          <w:cs/>
        </w:rPr>
        <w:t xml:space="preserve">     </w:t>
      </w:r>
      <w:r w:rsidRPr="00244701">
        <w:rPr>
          <w:rFonts w:asciiTheme="majorBidi" w:hAnsiTheme="majorBidi" w:cstheme="majorBidi"/>
          <w:sz w:val="30"/>
          <w:szCs w:val="30"/>
          <w:cs/>
        </w:rPr>
        <w:t>ตามวิธีส่วนได้เสียรวมอยู่ในมูลค่าตามบัญชีของเงินลงทุน</w:t>
      </w:r>
      <w:r w:rsidRPr="00244701">
        <w:rPr>
          <w:rFonts w:asciiTheme="majorBidi" w:hAnsiTheme="majorBidi" w:cstheme="majorBidi"/>
          <w:sz w:val="30"/>
          <w:szCs w:val="30"/>
        </w:rPr>
        <w:t xml:space="preserve"> </w:t>
      </w:r>
    </w:p>
    <w:p w14:paraId="6A4931EF" w14:textId="43586BF0" w:rsidR="00632E24" w:rsidRDefault="00632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8D7AD45" w14:textId="190830EA" w:rsidR="00583B9C" w:rsidRPr="00447A29" w:rsidRDefault="00583B9C" w:rsidP="0044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47A29">
        <w:rPr>
          <w:rFonts w:asciiTheme="majorBidi" w:hAnsiTheme="majorBidi" w:cstheme="majorBidi"/>
          <w:i/>
          <w:iCs/>
          <w:sz w:val="30"/>
          <w:szCs w:val="30"/>
          <w:cs/>
        </w:rPr>
        <w:t>ขาดทุนจากการด้อยค่า</w:t>
      </w:r>
    </w:p>
    <w:p w14:paraId="051F3B36" w14:textId="560AC402" w:rsidR="00583B9C" w:rsidRPr="00244701" w:rsidRDefault="00583B9C" w:rsidP="0044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</w:t>
      </w:r>
      <w:r w:rsidR="00645187" w:rsidRPr="00244701">
        <w:rPr>
          <w:rFonts w:asciiTheme="majorBidi" w:hAnsiTheme="majorBidi" w:cstheme="majorBidi"/>
          <w:sz w:val="30"/>
          <w:szCs w:val="30"/>
          <w:cs/>
        </w:rPr>
        <w:t xml:space="preserve">    </w:t>
      </w:r>
      <w:r w:rsidRPr="00244701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</w:t>
      </w:r>
      <w:r w:rsidR="00645187" w:rsidRPr="002447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44701">
        <w:rPr>
          <w:rFonts w:asciiTheme="majorBidi" w:hAnsiTheme="majorBidi" w:cstheme="majorBidi"/>
          <w:sz w:val="30"/>
          <w:szCs w:val="30"/>
          <w:cs/>
        </w:rPr>
        <w:t>กลุ่มบริษัทจะทำการประมาณมูลค่าที่คาดว่าจะได้รับคืน สำหรับค่าความนิยมจะประมาณมูลค่า</w:t>
      </w:r>
      <w:r w:rsidR="00645187" w:rsidRPr="00244701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244701">
        <w:rPr>
          <w:rFonts w:asciiTheme="majorBidi" w:hAnsiTheme="majorBidi" w:cstheme="majorBidi"/>
          <w:sz w:val="30"/>
          <w:szCs w:val="30"/>
          <w:cs/>
        </w:rPr>
        <w:t>ที่คาดว่าจะได้รับคืนทุกปีในช่วงเวลาเดียวกัน 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คาดว่า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</w:t>
      </w:r>
      <w:r w:rsidRPr="00A55692">
        <w:rPr>
          <w:rFonts w:asciiTheme="majorBidi" w:hAnsiTheme="majorBidi" w:cstheme="majorBidi"/>
          <w:spacing w:val="-2"/>
          <w:sz w:val="30"/>
          <w:szCs w:val="30"/>
          <w:cs/>
        </w:rPr>
        <w:t>และมีการด้อยค่าในเวลาต่อมา ในกรณีนี้จะรับรู้ในส่วนของผู้ถือหุ้น สำหรับสินทรัพย์ที่ไม่ก่อให้เกิดกระแสเงินสด</w:t>
      </w:r>
      <w:r w:rsidRPr="00447A29">
        <w:rPr>
          <w:rFonts w:asciiTheme="majorBidi" w:hAnsiTheme="majorBidi" w:cstheme="majorBidi"/>
          <w:sz w:val="30"/>
          <w:szCs w:val="30"/>
          <w:cs/>
        </w:rPr>
        <w:t>รับ</w:t>
      </w:r>
      <w:r w:rsidRPr="00244701">
        <w:rPr>
          <w:rFonts w:asciiTheme="majorBidi" w:hAnsiTheme="majorBidi" w:cstheme="majorBidi"/>
          <w:sz w:val="30"/>
          <w:szCs w:val="30"/>
          <w:cs/>
        </w:rPr>
        <w:t>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</w:t>
      </w:r>
      <w:r w:rsidR="00645187" w:rsidRPr="00244701">
        <w:rPr>
          <w:rFonts w:asciiTheme="majorBidi" w:hAnsiTheme="majorBidi" w:cstheme="majorBidi"/>
          <w:sz w:val="30"/>
          <w:szCs w:val="30"/>
          <w:cs/>
        </w:rPr>
        <w:t xml:space="preserve">               </w:t>
      </w:r>
      <w:r w:rsidRPr="00244701">
        <w:rPr>
          <w:rFonts w:asciiTheme="majorBidi" w:hAnsiTheme="majorBidi" w:cstheme="majorBidi"/>
          <w:sz w:val="30"/>
          <w:szCs w:val="30"/>
          <w:cs/>
        </w:rPr>
        <w:t xml:space="preserve">ที่สินทรัพย์นั้นเกี่ยวข้องด้วย ขาดทุนจากการด้อยค่าที่เคยรับรู้ในงวดก่อนจะถูกกลับรายการหากมีการเปลี่ยนแปลงประมาณการที่ใช้ในการคำนวณมูลค่าที่คาดว่าจะได้รับคืน </w:t>
      </w:r>
      <w:r w:rsidRPr="00244701">
        <w:rPr>
          <w:rFonts w:asciiTheme="majorBidi" w:hAnsiTheme="majorBidi" w:cstheme="majorBidi"/>
          <w:sz w:val="30"/>
          <w:szCs w:val="30"/>
        </w:rPr>
        <w:t>(</w:t>
      </w:r>
      <w:r w:rsidRPr="00244701">
        <w:rPr>
          <w:rFonts w:asciiTheme="majorBidi" w:hAnsiTheme="majorBidi" w:cstheme="majorBidi"/>
          <w:sz w:val="30"/>
          <w:szCs w:val="30"/>
          <w:cs/>
        </w:rPr>
        <w:t>ยกเว้นขาดทุนจากการด้อยค่าของค่าความนิยมจะไม่มีการปรับปรุงกลับรายการ</w:t>
      </w:r>
      <w:r w:rsidRPr="00244701">
        <w:rPr>
          <w:rFonts w:asciiTheme="majorBidi" w:hAnsiTheme="majorBidi" w:cstheme="majorBidi"/>
          <w:sz w:val="30"/>
          <w:szCs w:val="30"/>
        </w:rPr>
        <w:t xml:space="preserve">) </w:t>
      </w:r>
      <w:r w:rsidRPr="00244701">
        <w:rPr>
          <w:rFonts w:asciiTheme="majorBidi" w:hAnsiTheme="majorBidi" w:cstheme="majorBidi"/>
          <w:sz w:val="30"/>
          <w:szCs w:val="30"/>
          <w:cs/>
        </w:rPr>
        <w:t>แต่ไม่เกินกว่ามูลค่าตามบัญชีภายหลังหักค่าเสื่อมราคาเสมือนหนึ่งไม่เคยมีการบันทึกขาดทุนจากการด้อยค่ามาก่อน</w:t>
      </w:r>
      <w:r w:rsidRPr="00244701">
        <w:rPr>
          <w:rFonts w:asciiTheme="majorBidi" w:hAnsiTheme="majorBidi" w:cstheme="majorBidi"/>
          <w:sz w:val="30"/>
          <w:szCs w:val="30"/>
        </w:rPr>
        <w:t xml:space="preserve"> </w:t>
      </w:r>
    </w:p>
    <w:p w14:paraId="1A2F45EF" w14:textId="77777777" w:rsidR="00583B9C" w:rsidRPr="00244701" w:rsidRDefault="00583B9C" w:rsidP="0044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1078D85" w14:textId="20AC494A" w:rsidR="009C7136" w:rsidRPr="00244701" w:rsidRDefault="00583B9C" w:rsidP="0044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4" w:name="_Hlk127285942"/>
      <w:r w:rsidRPr="00244701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bookmarkEnd w:id="4"/>
    <w:p w14:paraId="51EE8898" w14:textId="77777777" w:rsidR="00C9627F" w:rsidRPr="00244701" w:rsidRDefault="00C9627F" w:rsidP="0094453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4359101" w14:textId="77777777" w:rsidR="00933DB1" w:rsidRDefault="00933DB1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990"/>
        <w:gridCol w:w="360"/>
        <w:gridCol w:w="1170"/>
        <w:gridCol w:w="254"/>
        <w:gridCol w:w="1186"/>
      </w:tblGrid>
      <w:tr w:rsidR="001712FB" w:rsidRPr="00244701" w14:paraId="50E2C8BA" w14:textId="77777777" w:rsidTr="00595EC6">
        <w:trPr>
          <w:cantSplit/>
        </w:trPr>
        <w:tc>
          <w:tcPr>
            <w:tcW w:w="5130" w:type="dxa"/>
          </w:tcPr>
          <w:p w14:paraId="66F2CC4F" w14:textId="32319BDF" w:rsidR="001712FB" w:rsidRPr="00244701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B94DDB3" w14:textId="77777777" w:rsidR="001712FB" w:rsidRPr="00244701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6909DE30" w14:textId="77777777" w:rsidR="001712FB" w:rsidRPr="00244701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A9DC030" w14:textId="77777777" w:rsidR="001712FB" w:rsidRPr="00244701" w:rsidRDefault="001712FB" w:rsidP="00595EC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1712FB" w:rsidRPr="00244701" w14:paraId="03B0CBD9" w14:textId="77777777" w:rsidTr="00595EC6">
        <w:trPr>
          <w:cantSplit/>
        </w:trPr>
        <w:tc>
          <w:tcPr>
            <w:tcW w:w="5130" w:type="dxa"/>
          </w:tcPr>
          <w:p w14:paraId="273B78DD" w14:textId="77777777" w:rsidR="001712FB" w:rsidRPr="00244701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F988257" w14:textId="77777777" w:rsidR="001712FB" w:rsidRPr="00244701" w:rsidRDefault="001712FB" w:rsidP="00393810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8CD0519" w14:textId="77777777" w:rsidR="001712FB" w:rsidRPr="00244701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C493A1E" w14:textId="3DD2814D" w:rsidR="001712FB" w:rsidRPr="00244701" w:rsidRDefault="001712FB" w:rsidP="00595EC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20BC3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54" w:type="dxa"/>
          </w:tcPr>
          <w:p w14:paraId="604766EA" w14:textId="77777777" w:rsidR="001712FB" w:rsidRPr="00244701" w:rsidRDefault="001712FB" w:rsidP="00595EC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86" w:type="dxa"/>
          </w:tcPr>
          <w:p w14:paraId="2E440CEE" w14:textId="460188EE" w:rsidR="001712FB" w:rsidRPr="00244701" w:rsidRDefault="001712FB" w:rsidP="00595EC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20BC3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1712FB" w:rsidRPr="00244701" w14:paraId="791CCED4" w14:textId="77777777" w:rsidTr="00595EC6">
        <w:trPr>
          <w:cantSplit/>
        </w:trPr>
        <w:tc>
          <w:tcPr>
            <w:tcW w:w="5130" w:type="dxa"/>
          </w:tcPr>
          <w:p w14:paraId="3088FEF4" w14:textId="77777777" w:rsidR="001712FB" w:rsidRPr="00244701" w:rsidRDefault="001712FB" w:rsidP="00595EC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A9962F" w14:textId="77777777" w:rsidR="001712FB" w:rsidRPr="00244701" w:rsidRDefault="001712FB" w:rsidP="00595EC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EF33DC1" w14:textId="77777777" w:rsidR="001712FB" w:rsidRPr="00244701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494BCD4" w14:textId="77777777" w:rsidR="001712FB" w:rsidRPr="00244701" w:rsidRDefault="001712FB" w:rsidP="00595EC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u w:val="single"/>
                <w:cs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12FB" w:rsidRPr="00244701" w14:paraId="0D626522" w14:textId="77777777" w:rsidTr="00595EC6">
        <w:trPr>
          <w:cantSplit/>
        </w:trPr>
        <w:tc>
          <w:tcPr>
            <w:tcW w:w="5130" w:type="dxa"/>
          </w:tcPr>
          <w:p w14:paraId="61379599" w14:textId="77777777" w:rsidR="001712FB" w:rsidRPr="00244701" w:rsidRDefault="001712FB" w:rsidP="00A5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0" w:type="dxa"/>
          </w:tcPr>
          <w:p w14:paraId="2C72EEB7" w14:textId="77777777" w:rsidR="001712FB" w:rsidRPr="00244701" w:rsidRDefault="001712FB" w:rsidP="00595EC6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503CBE0B" w14:textId="77777777" w:rsidR="001712FB" w:rsidRPr="00244701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553847D" w14:textId="77777777" w:rsidR="001712FB" w:rsidRPr="00244701" w:rsidRDefault="001712FB" w:rsidP="00595EC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</w:tcPr>
          <w:p w14:paraId="300E76BE" w14:textId="77777777" w:rsidR="001712FB" w:rsidRPr="00244701" w:rsidRDefault="001712FB" w:rsidP="00595EC6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35EE2DDE" w14:textId="77777777" w:rsidR="001712FB" w:rsidRPr="00244701" w:rsidRDefault="001712FB" w:rsidP="00595EC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65B62" w:rsidRPr="00244701" w14:paraId="43630F80" w14:textId="77777777" w:rsidTr="001544D7">
        <w:trPr>
          <w:cantSplit/>
        </w:trPr>
        <w:tc>
          <w:tcPr>
            <w:tcW w:w="5130" w:type="dxa"/>
          </w:tcPr>
          <w:p w14:paraId="12CE87C5" w14:textId="77777777" w:rsidR="00265B62" w:rsidRPr="00244701" w:rsidRDefault="00265B62" w:rsidP="00265B62">
            <w:pPr>
              <w:tabs>
                <w:tab w:val="left" w:pos="540"/>
              </w:tabs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183B4FCF" w14:textId="77777777" w:rsidR="00265B62" w:rsidRPr="00244701" w:rsidRDefault="00265B62" w:rsidP="00265B62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3671775D" w14:textId="77777777" w:rsidR="00265B62" w:rsidRPr="00244701" w:rsidRDefault="00265B62" w:rsidP="00265B62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9FD0958" w14:textId="6A53B00D" w:rsidR="00265B62" w:rsidRPr="00244701" w:rsidRDefault="00265B62" w:rsidP="00265B6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189,779</w:t>
            </w:r>
          </w:p>
        </w:tc>
        <w:tc>
          <w:tcPr>
            <w:tcW w:w="254" w:type="dxa"/>
          </w:tcPr>
          <w:p w14:paraId="3B5C57A6" w14:textId="77777777" w:rsidR="00265B62" w:rsidRPr="00244701" w:rsidRDefault="00265B62" w:rsidP="00265B62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609B5D9C" w14:textId="17B06A69" w:rsidR="00265B62" w:rsidRPr="00244701" w:rsidRDefault="00265B62" w:rsidP="00265B6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189,779</w:t>
            </w:r>
          </w:p>
        </w:tc>
      </w:tr>
      <w:tr w:rsidR="00265B62" w:rsidRPr="00244701" w14:paraId="1570F7DA" w14:textId="77777777" w:rsidTr="001544D7">
        <w:trPr>
          <w:cantSplit/>
        </w:trPr>
        <w:tc>
          <w:tcPr>
            <w:tcW w:w="5130" w:type="dxa"/>
          </w:tcPr>
          <w:p w14:paraId="4A567592" w14:textId="77777777" w:rsidR="00265B62" w:rsidRPr="00244701" w:rsidRDefault="00265B62" w:rsidP="00265B62">
            <w:pPr>
              <w:tabs>
                <w:tab w:val="left" w:pos="540"/>
              </w:tabs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71E9343C" w14:textId="77777777" w:rsidR="00265B62" w:rsidRPr="00244701" w:rsidRDefault="00265B62" w:rsidP="00265B62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1A85C59B" w14:textId="77777777" w:rsidR="00265B62" w:rsidRPr="00244701" w:rsidRDefault="00265B62" w:rsidP="00265B62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FA7CB0" w14:textId="2795C973" w:rsidR="00265B62" w:rsidRPr="00244701" w:rsidRDefault="00265B62" w:rsidP="00265B6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189,779</w:t>
            </w:r>
          </w:p>
        </w:tc>
        <w:tc>
          <w:tcPr>
            <w:tcW w:w="254" w:type="dxa"/>
          </w:tcPr>
          <w:p w14:paraId="5C8E3A50" w14:textId="77777777" w:rsidR="00265B62" w:rsidRPr="00244701" w:rsidRDefault="00265B62" w:rsidP="00265B62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575FE8C0" w14:textId="19A9FE98" w:rsidR="00265B62" w:rsidRPr="00244701" w:rsidRDefault="00265B62" w:rsidP="00265B6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189,779</w:t>
            </w:r>
          </w:p>
        </w:tc>
      </w:tr>
      <w:tr w:rsidR="00265B62" w:rsidRPr="00244701" w14:paraId="0E745A1C" w14:textId="77777777" w:rsidTr="001544D7">
        <w:trPr>
          <w:cantSplit/>
        </w:trPr>
        <w:tc>
          <w:tcPr>
            <w:tcW w:w="5130" w:type="dxa"/>
          </w:tcPr>
          <w:p w14:paraId="29E12177" w14:textId="77777777" w:rsidR="00265B62" w:rsidRPr="00244701" w:rsidRDefault="00265B62" w:rsidP="0026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CCD9FB5" w14:textId="77777777" w:rsidR="00265B62" w:rsidRPr="00244701" w:rsidRDefault="00265B62" w:rsidP="00265B62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3774B58D" w14:textId="77777777" w:rsidR="00265B62" w:rsidRPr="00244701" w:rsidRDefault="00265B62" w:rsidP="00265B62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365B10D" w14:textId="77777777" w:rsidR="00265B62" w:rsidRPr="00244701" w:rsidRDefault="00265B62" w:rsidP="00265B6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</w:tcPr>
          <w:p w14:paraId="3F45F67F" w14:textId="77777777" w:rsidR="00265B62" w:rsidRPr="00244701" w:rsidRDefault="00265B62" w:rsidP="00265B62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7A0E3781" w14:textId="77777777" w:rsidR="00265B62" w:rsidRPr="00244701" w:rsidRDefault="00265B62" w:rsidP="00265B6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65B62" w:rsidRPr="00244701" w14:paraId="5186156E" w14:textId="77777777" w:rsidTr="001544D7">
        <w:trPr>
          <w:cantSplit/>
        </w:trPr>
        <w:tc>
          <w:tcPr>
            <w:tcW w:w="5130" w:type="dxa"/>
          </w:tcPr>
          <w:p w14:paraId="20B19C98" w14:textId="77777777" w:rsidR="00265B62" w:rsidRPr="00244701" w:rsidRDefault="00265B62" w:rsidP="0026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90" w:type="dxa"/>
          </w:tcPr>
          <w:p w14:paraId="58D14471" w14:textId="77777777" w:rsidR="00265B62" w:rsidRPr="00244701" w:rsidRDefault="00265B62" w:rsidP="00265B62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6F3B78FE" w14:textId="77777777" w:rsidR="00265B62" w:rsidRPr="00244701" w:rsidRDefault="00265B62" w:rsidP="00265B62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79D8F39" w14:textId="77777777" w:rsidR="00265B62" w:rsidRPr="00244701" w:rsidRDefault="00265B62" w:rsidP="00265B6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14:paraId="528C6DB9" w14:textId="77777777" w:rsidR="00265B62" w:rsidRPr="00244701" w:rsidRDefault="00265B62" w:rsidP="00265B62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705A4140" w14:textId="77777777" w:rsidR="00265B62" w:rsidRPr="00244701" w:rsidRDefault="00265B62" w:rsidP="00265B6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65B62" w:rsidRPr="00244701" w14:paraId="5D29B130" w14:textId="77777777" w:rsidTr="001544D7">
        <w:trPr>
          <w:cantSplit/>
        </w:trPr>
        <w:tc>
          <w:tcPr>
            <w:tcW w:w="5130" w:type="dxa"/>
          </w:tcPr>
          <w:p w14:paraId="1FF10D6E" w14:textId="77777777" w:rsidR="00265B62" w:rsidRPr="00244701" w:rsidRDefault="00265B62" w:rsidP="0026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7D9D0116" w14:textId="77777777" w:rsidR="00265B62" w:rsidRPr="00244701" w:rsidRDefault="00265B62" w:rsidP="00265B62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0B3F97D1" w14:textId="77777777" w:rsidR="00265B62" w:rsidRPr="00244701" w:rsidRDefault="00265B62" w:rsidP="00265B62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1AFD2EB" w14:textId="385E1BBE" w:rsidR="00265B62" w:rsidRPr="00244701" w:rsidRDefault="00265B62" w:rsidP="00265B6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189,779</w:t>
            </w:r>
          </w:p>
        </w:tc>
        <w:tc>
          <w:tcPr>
            <w:tcW w:w="254" w:type="dxa"/>
          </w:tcPr>
          <w:p w14:paraId="713B385E" w14:textId="77777777" w:rsidR="00265B62" w:rsidRPr="00244701" w:rsidRDefault="00265B62" w:rsidP="00265B62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</w:tcPr>
          <w:p w14:paraId="07EE546E" w14:textId="64A3B8A5" w:rsidR="00265B62" w:rsidRPr="00244701" w:rsidRDefault="00265B62" w:rsidP="00265B6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189,779</w:t>
            </w:r>
          </w:p>
        </w:tc>
      </w:tr>
      <w:tr w:rsidR="00265B62" w:rsidRPr="00244701" w14:paraId="272B9BCB" w14:textId="77777777" w:rsidTr="001544D7">
        <w:trPr>
          <w:cantSplit/>
        </w:trPr>
        <w:tc>
          <w:tcPr>
            <w:tcW w:w="5130" w:type="dxa"/>
          </w:tcPr>
          <w:p w14:paraId="237F653E" w14:textId="77777777" w:rsidR="00265B62" w:rsidRPr="00244701" w:rsidRDefault="00265B62" w:rsidP="0026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90" w:type="dxa"/>
          </w:tcPr>
          <w:p w14:paraId="695BB717" w14:textId="77777777" w:rsidR="00265B62" w:rsidRPr="00244701" w:rsidRDefault="00265B62" w:rsidP="00265B62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7E8BD6B3" w14:textId="77777777" w:rsidR="00265B62" w:rsidRPr="00244701" w:rsidRDefault="00265B62" w:rsidP="00265B62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55B8A011" w14:textId="0D5B0F22" w:rsidR="00265B62" w:rsidRPr="00244701" w:rsidRDefault="00265B62" w:rsidP="00265B6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189,779</w:t>
            </w:r>
          </w:p>
        </w:tc>
        <w:tc>
          <w:tcPr>
            <w:tcW w:w="254" w:type="dxa"/>
          </w:tcPr>
          <w:p w14:paraId="26E17C93" w14:textId="77777777" w:rsidR="00265B62" w:rsidRPr="00244701" w:rsidRDefault="00265B62" w:rsidP="00265B62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double" w:sz="4" w:space="0" w:color="auto"/>
              <w:bottom w:val="double" w:sz="4" w:space="0" w:color="auto"/>
            </w:tcBorders>
          </w:tcPr>
          <w:p w14:paraId="3374E96C" w14:textId="3887D800" w:rsidR="00265B62" w:rsidRPr="00244701" w:rsidRDefault="00265B62" w:rsidP="00265B6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189,779</w:t>
            </w:r>
          </w:p>
        </w:tc>
      </w:tr>
    </w:tbl>
    <w:p w14:paraId="4F048021" w14:textId="7D53449A" w:rsidR="00CB4BE8" w:rsidRPr="00244701" w:rsidRDefault="00CB4BE8" w:rsidP="00233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7AB45377" w14:textId="49C99FBE" w:rsidR="0023342A" w:rsidRPr="00A55692" w:rsidRDefault="0023342A" w:rsidP="00A5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55692">
        <w:rPr>
          <w:rFonts w:asciiTheme="majorBidi" w:hAnsiTheme="majorBidi" w:cstheme="majorBidi"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14:paraId="72F3087E" w14:textId="77777777" w:rsidR="0023342A" w:rsidRPr="00A55692" w:rsidRDefault="0023342A" w:rsidP="00A5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99CB2C" w14:textId="77777777" w:rsidR="000B42CA" w:rsidRPr="00447A29" w:rsidRDefault="000B42CA" w:rsidP="0044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7A29">
        <w:rPr>
          <w:rFonts w:asciiTheme="majorBidi" w:hAnsiTheme="majorBidi" w:cstheme="majorBidi"/>
          <w:sz w:val="30"/>
          <w:szCs w:val="30"/>
          <w:cs/>
        </w:rPr>
        <w:t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        กลุ่มบริษัท (แผนกที่มีการดำเนินงาน) ดังต่อไปนี้</w:t>
      </w:r>
    </w:p>
    <w:p w14:paraId="57144B7F" w14:textId="77777777" w:rsidR="000B42CA" w:rsidRPr="00244701" w:rsidRDefault="000B42CA" w:rsidP="000B4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182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310"/>
        <w:gridCol w:w="270"/>
        <w:gridCol w:w="1170"/>
        <w:gridCol w:w="270"/>
        <w:gridCol w:w="1162"/>
      </w:tblGrid>
      <w:tr w:rsidR="000F042B" w:rsidRPr="00244701" w14:paraId="77C1EAD1" w14:textId="77777777" w:rsidTr="000F042B">
        <w:tc>
          <w:tcPr>
            <w:tcW w:w="3436" w:type="pct"/>
          </w:tcPr>
          <w:p w14:paraId="5E4CDF87" w14:textId="77777777" w:rsidR="000F042B" w:rsidRPr="00244701" w:rsidRDefault="000F042B" w:rsidP="001B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628157C" w14:textId="77777777" w:rsidR="000F042B" w:rsidRPr="00244701" w:rsidRDefault="000F042B" w:rsidP="001B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pct"/>
            <w:gridSpan w:val="3"/>
          </w:tcPr>
          <w:p w14:paraId="0ACD0EEA" w14:textId="77777777" w:rsidR="000F042B" w:rsidRPr="00244701" w:rsidRDefault="000F042B" w:rsidP="001B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0F042B" w:rsidRPr="00244701" w14:paraId="3E9C7532" w14:textId="77777777" w:rsidTr="000F042B">
        <w:trPr>
          <w:trHeight w:val="197"/>
        </w:trPr>
        <w:tc>
          <w:tcPr>
            <w:tcW w:w="3436" w:type="pct"/>
          </w:tcPr>
          <w:p w14:paraId="3BA34368" w14:textId="77777777" w:rsidR="000F042B" w:rsidRPr="00244701" w:rsidRDefault="000F042B" w:rsidP="001B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15DC008" w14:textId="77777777" w:rsidR="000F042B" w:rsidRPr="00244701" w:rsidRDefault="000F042B" w:rsidP="001B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049C9ED1" w14:textId="3195D265" w:rsidR="000F042B" w:rsidRPr="00244701" w:rsidRDefault="000F042B" w:rsidP="001B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20BC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07857C57" w14:textId="77777777" w:rsidR="000F042B" w:rsidRPr="00244701" w:rsidRDefault="000F042B" w:rsidP="001B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26FFCE5C" w14:textId="535CECB7" w:rsidR="000F042B" w:rsidRPr="00244701" w:rsidRDefault="000F042B" w:rsidP="001B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D4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20BC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0B42CA" w:rsidRPr="00244701" w14:paraId="3DFAB3C1" w14:textId="77777777" w:rsidTr="00D87EEF">
        <w:tc>
          <w:tcPr>
            <w:tcW w:w="3436" w:type="pct"/>
          </w:tcPr>
          <w:p w14:paraId="1348E00D" w14:textId="77777777" w:rsidR="000B42CA" w:rsidRPr="00244701" w:rsidRDefault="000B42CA" w:rsidP="001B60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6DC800E0" w14:textId="77777777" w:rsidR="000B42CA" w:rsidRPr="00244701" w:rsidRDefault="000B42CA" w:rsidP="001B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pct"/>
            <w:gridSpan w:val="3"/>
            <w:shd w:val="clear" w:color="auto" w:fill="auto"/>
            <w:vAlign w:val="bottom"/>
          </w:tcPr>
          <w:p w14:paraId="2CD68D62" w14:textId="77777777" w:rsidR="000B42CA" w:rsidRPr="00244701" w:rsidRDefault="000B42CA" w:rsidP="001B60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65B62" w:rsidRPr="00244701" w14:paraId="4C2096E1" w14:textId="77777777" w:rsidTr="00D87EEF">
        <w:tc>
          <w:tcPr>
            <w:tcW w:w="3436" w:type="pct"/>
          </w:tcPr>
          <w:p w14:paraId="55CED412" w14:textId="77777777" w:rsidR="00265B62" w:rsidRPr="00244701" w:rsidRDefault="00265B62" w:rsidP="00265B6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ค่าความนิยมจากการรวมธุรกิจ </w:t>
            </w:r>
            <w:r w:rsidRPr="002447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อมรินทร์ บุ๊ค เซ็นเตอร์</w:t>
            </w:r>
          </w:p>
        </w:tc>
        <w:tc>
          <w:tcPr>
            <w:tcW w:w="147" w:type="pct"/>
            <w:shd w:val="clear" w:color="auto" w:fill="auto"/>
          </w:tcPr>
          <w:p w14:paraId="7AAA9206" w14:textId="77777777" w:rsidR="00265B62" w:rsidRPr="00244701" w:rsidRDefault="00265B62" w:rsidP="0026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B0E810" w14:textId="43402DD4" w:rsidR="00265B62" w:rsidRPr="00244701" w:rsidRDefault="00265B62" w:rsidP="00265B6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189,779</w:t>
            </w:r>
          </w:p>
        </w:tc>
        <w:tc>
          <w:tcPr>
            <w:tcW w:w="147" w:type="pct"/>
            <w:shd w:val="clear" w:color="auto" w:fill="auto"/>
          </w:tcPr>
          <w:p w14:paraId="29C39FA1" w14:textId="77777777" w:rsidR="00265B62" w:rsidRPr="00244701" w:rsidRDefault="00265B62" w:rsidP="0026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CFBA08" w14:textId="7470CA7C" w:rsidR="00265B62" w:rsidRPr="00244701" w:rsidRDefault="00265B62" w:rsidP="00265B6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189,779</w:t>
            </w:r>
          </w:p>
        </w:tc>
      </w:tr>
    </w:tbl>
    <w:p w14:paraId="194904A4" w14:textId="77777777" w:rsidR="000B42CA" w:rsidRPr="00244701" w:rsidRDefault="000B42CA" w:rsidP="000B4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143C552" w14:textId="77777777" w:rsidR="0001113D" w:rsidRPr="00447A29" w:rsidRDefault="0001113D" w:rsidP="0044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87EEF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มาจากมูลค่ายุติธรรมหักต้นทุนในการจำหน่ายโดย</w:t>
      </w:r>
      <w:r w:rsidRPr="00447A29">
        <w:rPr>
          <w:rFonts w:asciiTheme="majorBidi" w:hAnsiTheme="majorBidi" w:cstheme="majorBidi"/>
          <w:sz w:val="30"/>
          <w:szCs w:val="30"/>
          <w:cs/>
        </w:rPr>
        <w:t xml:space="preserve">การประมาณการคิดลดกระแสเงินสด การวัดมูลค่ายุติธรรมจัดประเภทเป็นมูลค่ายุติธรรมระดับ </w:t>
      </w:r>
      <w:r w:rsidRPr="00447A29">
        <w:rPr>
          <w:rFonts w:asciiTheme="majorBidi" w:hAnsiTheme="majorBidi" w:cstheme="majorBidi"/>
          <w:sz w:val="30"/>
          <w:szCs w:val="30"/>
        </w:rPr>
        <w:t xml:space="preserve">3 </w:t>
      </w:r>
    </w:p>
    <w:p w14:paraId="3FF5A80A" w14:textId="77777777" w:rsidR="0001113D" w:rsidRPr="00447A29" w:rsidRDefault="0001113D" w:rsidP="0044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6FF22AC" w14:textId="77777777" w:rsidR="00E27EA7" w:rsidRDefault="00E27E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E3C6BE3" w14:textId="11D01696" w:rsidR="0023342A" w:rsidRPr="00447A29" w:rsidRDefault="0001113D" w:rsidP="0044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7A29">
        <w:rPr>
          <w:rFonts w:asciiTheme="majorBidi" w:hAnsiTheme="majorBidi" w:cstheme="majorBidi"/>
          <w:sz w:val="30"/>
          <w:szCs w:val="30"/>
          <w:cs/>
        </w:rPr>
        <w:t>ข้อสมมติที่สำคัญที่ใช้ในการประมาณมูลค่าที่คาดว่าจะได้รับคืนแสดงในตารางต่อไป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</w:p>
    <w:p w14:paraId="117DB72F" w14:textId="5ACAF9E1" w:rsidR="004E0F97" w:rsidRPr="00244701" w:rsidRDefault="004E0F9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440"/>
        <w:gridCol w:w="1350"/>
      </w:tblGrid>
      <w:tr w:rsidR="0001113D" w:rsidRPr="00244701" w14:paraId="27CC81C6" w14:textId="77777777" w:rsidTr="00A55692">
        <w:trPr>
          <w:tblHeader/>
        </w:trPr>
        <w:tc>
          <w:tcPr>
            <w:tcW w:w="6390" w:type="dxa"/>
          </w:tcPr>
          <w:p w14:paraId="4DB5E8AE" w14:textId="153FDD32" w:rsidR="0001113D" w:rsidRPr="00244701" w:rsidRDefault="0001113D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2"/>
            <w:vAlign w:val="center"/>
          </w:tcPr>
          <w:p w14:paraId="56AC3726" w14:textId="77777777" w:rsidR="0001113D" w:rsidRPr="00244701" w:rsidRDefault="0001113D" w:rsidP="00011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1113D" w:rsidRPr="00244701" w14:paraId="58C3EF6B" w14:textId="77777777" w:rsidTr="00A55692">
        <w:trPr>
          <w:tblHeader/>
        </w:trPr>
        <w:tc>
          <w:tcPr>
            <w:tcW w:w="6390" w:type="dxa"/>
          </w:tcPr>
          <w:p w14:paraId="6B9B6204" w14:textId="77777777" w:rsidR="0001113D" w:rsidRPr="00244701" w:rsidRDefault="0001113D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430C3288" w14:textId="6F27E484" w:rsidR="0001113D" w:rsidRPr="00244701" w:rsidRDefault="0001113D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20BC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0" w:type="dxa"/>
            <w:vAlign w:val="center"/>
          </w:tcPr>
          <w:p w14:paraId="45FB67A5" w14:textId="2931DDA1" w:rsidR="0001113D" w:rsidRPr="00244701" w:rsidRDefault="0001113D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20BC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01113D" w:rsidRPr="00244701" w14:paraId="6BC93BF0" w14:textId="77777777" w:rsidTr="00A55692">
        <w:tc>
          <w:tcPr>
            <w:tcW w:w="6390" w:type="dxa"/>
            <w:shd w:val="clear" w:color="auto" w:fill="auto"/>
          </w:tcPr>
          <w:p w14:paraId="6FC4CAD6" w14:textId="77777777" w:rsidR="0001113D" w:rsidRPr="00244701" w:rsidRDefault="0001113D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6BA67451" w14:textId="77777777" w:rsidR="0001113D" w:rsidRPr="00244701" w:rsidRDefault="0001113D" w:rsidP="00FF058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120BC3" w:rsidRPr="00244701" w14:paraId="5FA90CD1" w14:textId="77777777" w:rsidTr="00EC33E7">
        <w:tc>
          <w:tcPr>
            <w:tcW w:w="6390" w:type="dxa"/>
            <w:shd w:val="clear" w:color="auto" w:fill="auto"/>
          </w:tcPr>
          <w:p w14:paraId="220D5169" w14:textId="77777777" w:rsidR="00120BC3" w:rsidRPr="00244701" w:rsidRDefault="00120BC3" w:rsidP="0012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F90049" w14:textId="45CDE78F" w:rsidR="00120BC3" w:rsidRPr="00535922" w:rsidRDefault="00EC33E7" w:rsidP="00120BC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359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15.22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8CD3E0" w14:textId="0868FCEE" w:rsidR="00120BC3" w:rsidRPr="00244701" w:rsidRDefault="00120BC3" w:rsidP="00120BC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2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12.67</w:t>
            </w:r>
          </w:p>
        </w:tc>
      </w:tr>
      <w:tr w:rsidR="00120BC3" w:rsidRPr="00244701" w14:paraId="6CD69BE7" w14:textId="77777777" w:rsidTr="008948E2">
        <w:tc>
          <w:tcPr>
            <w:tcW w:w="6390" w:type="dxa"/>
            <w:shd w:val="clear" w:color="auto" w:fill="auto"/>
          </w:tcPr>
          <w:p w14:paraId="735DA2F6" w14:textId="78C1408C" w:rsidR="00120BC3" w:rsidRPr="00244701" w:rsidRDefault="00120BC3" w:rsidP="0012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อัตราการเติบโตสุดท้าย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41ACED" w14:textId="7DCF7D33" w:rsidR="00120BC3" w:rsidRPr="00632E24" w:rsidRDefault="00111156" w:rsidP="00120BC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940026" w14:textId="499A52E7" w:rsidR="00120BC3" w:rsidRPr="00244701" w:rsidRDefault="00120BC3" w:rsidP="00120BC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2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0.00</w:t>
            </w:r>
          </w:p>
        </w:tc>
      </w:tr>
    </w:tbl>
    <w:p w14:paraId="0027CE8E" w14:textId="77777777" w:rsidR="0001113D" w:rsidRPr="00244701" w:rsidRDefault="0001113D" w:rsidP="00B25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Theme="majorBidi" w:hAnsiTheme="majorBidi" w:cstheme="majorBidi"/>
          <w:sz w:val="30"/>
          <w:szCs w:val="30"/>
        </w:rPr>
      </w:pPr>
    </w:p>
    <w:p w14:paraId="3428B9B2" w14:textId="65046CBF" w:rsidR="00B25B60" w:rsidRPr="00D87EEF" w:rsidRDefault="00B25B60" w:rsidP="00D8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87EEF">
        <w:rPr>
          <w:rFonts w:asciiTheme="majorBidi" w:hAnsiTheme="majorBidi" w:cstheme="majorBidi"/>
          <w:sz w:val="30"/>
          <w:szCs w:val="30"/>
          <w:cs/>
        </w:rPr>
        <w:t>อัตราคิดลดที่ใช้เป็นอัตราโดยประมาณ</w:t>
      </w:r>
      <w:r w:rsidR="002669AC" w:rsidRPr="00D87EEF">
        <w:rPr>
          <w:rFonts w:asciiTheme="majorBidi" w:hAnsiTheme="majorBidi" w:cstheme="majorBidi"/>
          <w:sz w:val="30"/>
          <w:szCs w:val="30"/>
          <w:cs/>
        </w:rPr>
        <w:t>ก่อน</w:t>
      </w:r>
      <w:r w:rsidRPr="00D87EEF">
        <w:rPr>
          <w:rFonts w:asciiTheme="majorBidi" w:hAnsiTheme="majorBidi" w:cstheme="majorBidi"/>
          <w:sz w:val="30"/>
          <w:szCs w:val="30"/>
          <w:cs/>
        </w:rPr>
        <w:t>หักภาษีเงินได้ที่อ้างอิง</w:t>
      </w:r>
      <w:r w:rsidR="000B6D18" w:rsidRPr="00D87EEF">
        <w:rPr>
          <w:rFonts w:asciiTheme="majorBidi" w:hAnsiTheme="majorBidi" w:cstheme="majorBidi"/>
          <w:sz w:val="30"/>
          <w:szCs w:val="30"/>
          <w:cs/>
        </w:rPr>
        <w:t>จากอัตราดอกเบี้ยพันธบัตรรัฐบาล</w:t>
      </w:r>
      <w:r w:rsidR="00EC1985" w:rsidRPr="00D87EEF">
        <w:rPr>
          <w:rFonts w:asciiTheme="majorBidi" w:hAnsiTheme="majorBidi" w:cstheme="majorBidi"/>
          <w:sz w:val="30"/>
          <w:szCs w:val="30"/>
          <w:cs/>
        </w:rPr>
        <w:t xml:space="preserve">อายุ </w:t>
      </w:r>
      <w:r w:rsidR="00EC1985" w:rsidRPr="00D87EEF">
        <w:rPr>
          <w:rFonts w:asciiTheme="majorBidi" w:hAnsiTheme="majorBidi" w:cstheme="majorBidi"/>
          <w:sz w:val="30"/>
          <w:szCs w:val="30"/>
        </w:rPr>
        <w:t xml:space="preserve">5 </w:t>
      </w:r>
      <w:r w:rsidR="00EC1985" w:rsidRPr="00D87EEF">
        <w:rPr>
          <w:rFonts w:asciiTheme="majorBidi" w:hAnsiTheme="majorBidi" w:cstheme="majorBidi"/>
          <w:sz w:val="30"/>
          <w:szCs w:val="30"/>
          <w:cs/>
        </w:rPr>
        <w:t>ปี</w:t>
      </w:r>
      <w:r w:rsidR="000A1CCA" w:rsidRPr="00D87EE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7EEF">
        <w:rPr>
          <w:rFonts w:asciiTheme="majorBidi" w:hAnsiTheme="majorBidi" w:cstheme="majorBidi"/>
          <w:sz w:val="30"/>
          <w:szCs w:val="30"/>
        </w:rPr>
        <w:br/>
      </w:r>
      <w:r w:rsidR="000B6D18" w:rsidRPr="00A55692">
        <w:rPr>
          <w:rFonts w:asciiTheme="majorBidi" w:hAnsiTheme="majorBidi" w:cstheme="majorBidi"/>
          <w:spacing w:val="-4"/>
          <w:sz w:val="30"/>
          <w:szCs w:val="30"/>
          <w:cs/>
        </w:rPr>
        <w:t>ซึ่งออกโดยรัฐบาลในตลาดที่เกี่ยวเนื่องกันและมีกระแสเงินสดที่เป็นสกุลเงินเดียวกัน ปรับปรุงด้วยความเสี่ยงส่วน</w:t>
      </w:r>
      <w:r w:rsidR="000B6D18" w:rsidRPr="00D87EEF">
        <w:rPr>
          <w:rFonts w:asciiTheme="majorBidi" w:hAnsiTheme="majorBidi" w:cstheme="majorBidi"/>
          <w:sz w:val="30"/>
          <w:szCs w:val="30"/>
          <w:cs/>
        </w:rPr>
        <w:t>เพิ่มที่สะท้อนการเพิ่มขึ้นของความเสี่ยงของการลงทุนในตราสารทุนทั่วไปและความเสี่ยงที่เฉพาะเจาะจงของหน่วยสินทรัพย์ที่ก่อให้เกิดเงินสด</w:t>
      </w:r>
    </w:p>
    <w:p w14:paraId="5768D41F" w14:textId="77777777" w:rsidR="000B6D18" w:rsidRPr="00D87EEF" w:rsidRDefault="000B6D18" w:rsidP="00D8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968BABD" w14:textId="77777777" w:rsidR="00B25B60" w:rsidRPr="00D87EEF" w:rsidRDefault="00B25B60" w:rsidP="00D8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87EEF">
        <w:rPr>
          <w:rFonts w:asciiTheme="majorBidi" w:hAnsiTheme="majorBidi" w:cstheme="majorBidi"/>
          <w:sz w:val="30"/>
          <w:szCs w:val="30"/>
          <w:cs/>
        </w:rPr>
        <w:t xml:space="preserve">ประมาณการกระแสเงินสดเป็นการประมาณการสำหรับ </w:t>
      </w:r>
      <w:r w:rsidRPr="00D87EEF">
        <w:rPr>
          <w:rFonts w:asciiTheme="majorBidi" w:hAnsiTheme="majorBidi" w:cstheme="majorBidi"/>
          <w:sz w:val="30"/>
          <w:szCs w:val="30"/>
        </w:rPr>
        <w:t xml:space="preserve">5 </w:t>
      </w:r>
      <w:r w:rsidRPr="00D87EEF">
        <w:rPr>
          <w:rFonts w:asciiTheme="majorBidi" w:hAnsiTheme="majorBidi" w:cstheme="majorBidi"/>
          <w:sz w:val="30"/>
          <w:szCs w:val="30"/>
          <w:cs/>
        </w:rPr>
        <w:t xml:space="preserve">ปีข้างหน้าและอัตราการเติบโตหลังจากนั้น ซึ่งอัตราการเติบโตกำหนดจากการประมาณการในระยะยาวของผู้บริหารเกี่ยวกับอัตราการเติบโตของกำไร </w:t>
      </w:r>
      <w:r w:rsidRPr="00D87EEF">
        <w:rPr>
          <w:rFonts w:asciiTheme="majorBidi" w:hAnsiTheme="majorBidi" w:cstheme="majorBidi"/>
          <w:sz w:val="30"/>
          <w:szCs w:val="30"/>
        </w:rPr>
        <w:t xml:space="preserve">EBITDA </w:t>
      </w:r>
      <w:r w:rsidRPr="00D87EEF">
        <w:rPr>
          <w:rFonts w:asciiTheme="majorBidi" w:hAnsiTheme="majorBidi" w:cstheme="majorBidi"/>
          <w:sz w:val="30"/>
          <w:szCs w:val="30"/>
          <w:cs/>
        </w:rPr>
        <w:t>ประจำปี</w:t>
      </w:r>
      <w:r w:rsidRPr="00D87EEF">
        <w:rPr>
          <w:rFonts w:asciiTheme="majorBidi" w:hAnsiTheme="majorBidi" w:cstheme="majorBidi"/>
          <w:sz w:val="30"/>
          <w:szCs w:val="30"/>
        </w:rPr>
        <w:t xml:space="preserve">         </w:t>
      </w:r>
      <w:r w:rsidRPr="00D87EEF">
        <w:rPr>
          <w:rFonts w:asciiTheme="majorBidi" w:hAnsiTheme="majorBidi" w:cstheme="majorBidi"/>
          <w:sz w:val="30"/>
          <w:szCs w:val="30"/>
          <w:cs/>
        </w:rPr>
        <w:t>ที่สอดคล้องกับข้อสมมติที่ว่าผู้เข้าร่วมตลาดจะสามารถทำได้</w:t>
      </w:r>
    </w:p>
    <w:p w14:paraId="2878DA14" w14:textId="23796AE0" w:rsidR="000939EC" w:rsidRPr="00244701" w:rsidRDefault="000939EC" w:rsidP="00396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1B6BFCC0" w14:textId="2B77C77A" w:rsidR="00396562" w:rsidRPr="00D87EEF" w:rsidRDefault="00396562" w:rsidP="00D8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87EEF">
        <w:rPr>
          <w:rFonts w:asciiTheme="majorBidi" w:hAnsiTheme="majorBidi" w:cstheme="majorBidi"/>
          <w:sz w:val="30"/>
          <w:szCs w:val="30"/>
          <w:cs/>
        </w:rPr>
        <w:t xml:space="preserve">ประมาณการกำไร </w:t>
      </w:r>
      <w:r w:rsidRPr="00D87EEF">
        <w:rPr>
          <w:rFonts w:asciiTheme="majorBidi" w:hAnsiTheme="majorBidi" w:cstheme="majorBidi"/>
          <w:sz w:val="30"/>
          <w:szCs w:val="30"/>
        </w:rPr>
        <w:t xml:space="preserve">EBITDA </w:t>
      </w:r>
      <w:r w:rsidRPr="00D87EEF">
        <w:rPr>
          <w:rFonts w:asciiTheme="majorBidi" w:hAnsiTheme="majorBidi" w:cstheme="majorBidi"/>
          <w:sz w:val="30"/>
          <w:szCs w:val="30"/>
          <w:cs/>
        </w:rPr>
        <w:t xml:space="preserve">อ้างอิงจากประสบการณ์ในอดีตปรับปรุงด้วยรายการต่อไปนี้ </w:t>
      </w:r>
    </w:p>
    <w:p w14:paraId="18CC1184" w14:textId="77777777" w:rsidR="00396562" w:rsidRPr="00244701" w:rsidRDefault="00396562" w:rsidP="00D8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27" w:hanging="45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sz w:val="30"/>
          <w:szCs w:val="30"/>
          <w:lang w:val="en-GB"/>
        </w:rPr>
        <w:t xml:space="preserve">- </w:t>
      </w:r>
      <w:r w:rsidRPr="00244701">
        <w:rPr>
          <w:rFonts w:asciiTheme="majorBidi" w:hAnsiTheme="majorBidi" w:cstheme="majorBidi"/>
          <w:sz w:val="30"/>
          <w:szCs w:val="30"/>
          <w:lang w:val="en-GB"/>
        </w:rPr>
        <w:tab/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อัตราการเพิ่มขึ้นของรายได้ประมาณมาจากอัตราการเติบโตถัวเฉลี่ย </w:t>
      </w:r>
      <w:r w:rsidRPr="00244701">
        <w:rPr>
          <w:rFonts w:asciiTheme="majorBidi" w:hAnsiTheme="majorBidi" w:cstheme="majorBidi"/>
          <w:sz w:val="30"/>
          <w:szCs w:val="30"/>
          <w:lang w:val="en-GB"/>
        </w:rPr>
        <w:t>5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 ปีย้อนหลังและประมาณปริมาณการขายและการเพิ่มขึ้นของราคาขายในอีก </w:t>
      </w:r>
      <w:r w:rsidRPr="00244701">
        <w:rPr>
          <w:rFonts w:asciiTheme="majorBidi" w:hAnsiTheme="majorBidi" w:cstheme="majorBidi"/>
          <w:sz w:val="30"/>
          <w:szCs w:val="30"/>
          <w:lang w:val="en-GB"/>
        </w:rPr>
        <w:t>5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 ปีข้างหน้า โดยมีข้อสมมติว่าราคาขายสามารถเพิ่มขึ้นสอดคล้องกับประมาณการเงินเฟ้อในอีก </w:t>
      </w:r>
      <w:r w:rsidRPr="00244701">
        <w:rPr>
          <w:rFonts w:asciiTheme="majorBidi" w:hAnsiTheme="majorBidi" w:cstheme="majorBidi"/>
          <w:sz w:val="30"/>
          <w:szCs w:val="30"/>
          <w:lang w:val="en-GB"/>
        </w:rPr>
        <w:t>5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 ปีข้างหน้า</w:t>
      </w:r>
    </w:p>
    <w:p w14:paraId="67C8BE88" w14:textId="77777777" w:rsidR="00396562" w:rsidRPr="00244701" w:rsidRDefault="00396562" w:rsidP="00D8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27" w:hanging="45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sz w:val="30"/>
          <w:szCs w:val="30"/>
          <w:lang w:val="en-GB"/>
        </w:rPr>
        <w:t>-</w:t>
      </w:r>
      <w:r w:rsidRPr="00244701">
        <w:rPr>
          <w:rFonts w:asciiTheme="majorBidi" w:hAnsiTheme="majorBidi" w:cstheme="majorBidi"/>
          <w:sz w:val="30"/>
          <w:szCs w:val="30"/>
          <w:lang w:val="en-GB"/>
        </w:rPr>
        <w:tab/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ต้นทุนเกี่ยวกับสภาพแวดล้อมที่มีนัยสำคัญเป็นปัจจัยหนึ่งในการประมาณการกำไร </w:t>
      </w:r>
      <w:r w:rsidRPr="00244701">
        <w:rPr>
          <w:rFonts w:asciiTheme="majorBidi" w:hAnsiTheme="majorBidi" w:cstheme="majorBidi"/>
          <w:sz w:val="30"/>
          <w:szCs w:val="30"/>
          <w:lang w:val="en-GB"/>
        </w:rPr>
        <w:t xml:space="preserve">EBITDA 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>โดยมีข้อสมมติว่าเพิ่มขึ้นสอดคล้องกับเงินเฟ้อทุกปี</w:t>
      </w:r>
    </w:p>
    <w:p w14:paraId="59F006FC" w14:textId="77777777" w:rsidR="00396562" w:rsidRPr="00244701" w:rsidRDefault="00396562" w:rsidP="00396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848E190" w14:textId="0D9BC308" w:rsidR="00B25B60" w:rsidRPr="00D87EEF" w:rsidRDefault="00396562" w:rsidP="00D8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87EE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244701">
        <w:rPr>
          <w:rFonts w:asciiTheme="majorBidi" w:hAnsiTheme="majorBidi" w:cstheme="majorBidi"/>
          <w:sz w:val="30"/>
          <w:szCs w:val="30"/>
        </w:rPr>
        <w:t xml:space="preserve">31 </w:t>
      </w:r>
      <w:r w:rsidRPr="00D87EE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D87EEF">
        <w:rPr>
          <w:rFonts w:asciiTheme="majorBidi" w:hAnsiTheme="majorBidi" w:cstheme="majorBidi"/>
          <w:sz w:val="30"/>
          <w:szCs w:val="30"/>
        </w:rPr>
        <w:t>256</w:t>
      </w:r>
      <w:r w:rsidR="00120BC3">
        <w:rPr>
          <w:rFonts w:asciiTheme="majorBidi" w:hAnsiTheme="majorBidi" w:cstheme="majorBidi"/>
          <w:sz w:val="30"/>
          <w:szCs w:val="30"/>
        </w:rPr>
        <w:t>6</w:t>
      </w:r>
      <w:r w:rsidRPr="00D87EEF">
        <w:rPr>
          <w:rFonts w:asciiTheme="majorBidi" w:hAnsiTheme="majorBidi" w:cstheme="majorBidi"/>
          <w:sz w:val="30"/>
          <w:szCs w:val="30"/>
        </w:rPr>
        <w:t xml:space="preserve"> </w:t>
      </w:r>
      <w:r w:rsidRPr="00D87EE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D87EEF">
        <w:rPr>
          <w:rFonts w:asciiTheme="majorBidi" w:hAnsiTheme="majorBidi" w:cstheme="majorBidi"/>
          <w:sz w:val="30"/>
          <w:szCs w:val="30"/>
        </w:rPr>
        <w:t>256</w:t>
      </w:r>
      <w:r w:rsidR="00120BC3">
        <w:rPr>
          <w:rFonts w:asciiTheme="majorBidi" w:hAnsiTheme="majorBidi" w:cstheme="majorBidi"/>
          <w:sz w:val="30"/>
          <w:szCs w:val="30"/>
        </w:rPr>
        <w:t>5</w:t>
      </w:r>
      <w:r w:rsidRPr="00D87EEF">
        <w:rPr>
          <w:rFonts w:asciiTheme="majorBidi" w:hAnsiTheme="majorBidi" w:cstheme="majorBidi"/>
          <w:sz w:val="30"/>
          <w:szCs w:val="30"/>
        </w:rPr>
        <w:t xml:space="preserve"> </w:t>
      </w:r>
      <w:r w:rsidRPr="00D87EEF">
        <w:rPr>
          <w:rFonts w:asciiTheme="majorBidi" w:hAnsiTheme="majorBidi" w:cstheme="majorBidi"/>
          <w:sz w:val="30"/>
          <w:szCs w:val="30"/>
          <w:cs/>
        </w:rPr>
        <w:t>บริษัทไม่มีขาดทุนจากการด้อยค่า เนื่องจากประมาณการมูลค่าที่คาดว่าจะได้รับคืนของหน่วยสินทรัพย์ที่ก่อให้เกิดเงินสดสูงกว่ามูลค่าตามบัญชี</w:t>
      </w:r>
    </w:p>
    <w:p w14:paraId="2E10C8B1" w14:textId="77777777" w:rsidR="00781397" w:rsidRPr="00A55692" w:rsidRDefault="00781397" w:rsidP="00482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2909C4B" w14:textId="77777777" w:rsidR="00C025D9" w:rsidRDefault="00C02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5F5EB48" w14:textId="29E35DC2" w:rsidR="00482624" w:rsidRPr="00A55692" w:rsidRDefault="00482624" w:rsidP="00A55692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A55692">
        <w:rPr>
          <w:rFonts w:asciiTheme="majorBidi" w:hAnsiTheme="majorBidi" w:cstheme="majorBidi"/>
          <w:sz w:val="30"/>
          <w:szCs w:val="30"/>
          <w:u w:val="none"/>
          <w:cs/>
        </w:rPr>
        <w:t>ประมาณการหนี้สิน</w:t>
      </w:r>
      <w:r w:rsidR="00820DE7" w:rsidRPr="00A55692">
        <w:rPr>
          <w:rFonts w:asciiTheme="majorBidi" w:hAnsiTheme="majorBidi" w:cstheme="majorBidi"/>
          <w:sz w:val="30"/>
          <w:szCs w:val="30"/>
          <w:u w:val="none"/>
          <w:cs/>
        </w:rPr>
        <w:t>ไม่หมุนเวียน</w:t>
      </w:r>
      <w:r w:rsidRPr="00A55692">
        <w:rPr>
          <w:rFonts w:asciiTheme="majorBidi" w:hAnsiTheme="majorBidi" w:cstheme="majorBidi"/>
          <w:sz w:val="30"/>
          <w:szCs w:val="30"/>
          <w:u w:val="none"/>
          <w:cs/>
        </w:rPr>
        <w:t>สำหรับผลประโยชน์พนักงาน</w:t>
      </w:r>
    </w:p>
    <w:p w14:paraId="302FAF16" w14:textId="305CA726" w:rsidR="000643D1" w:rsidRPr="00A55692" w:rsidRDefault="000643D1" w:rsidP="000643D1">
      <w:pPr>
        <w:pStyle w:val="block"/>
        <w:spacing w:after="0" w:line="240" w:lineRule="auto"/>
        <w:jc w:val="both"/>
        <w:rPr>
          <w:rFonts w:asciiTheme="majorBidi" w:hAnsiTheme="majorBidi" w:cstheme="majorBidi"/>
          <w:spacing w:val="-4"/>
          <w:sz w:val="30"/>
          <w:szCs w:val="30"/>
          <w:lang w:val="en-US"/>
        </w:rPr>
      </w:pPr>
    </w:p>
    <w:p w14:paraId="146C87A6" w14:textId="77777777" w:rsidR="00A55692" w:rsidRPr="00A55692" w:rsidRDefault="00A55692" w:rsidP="00A5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A5569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นโยบายการบัญชี</w:t>
      </w:r>
    </w:p>
    <w:p w14:paraId="15133C45" w14:textId="13C0C81E" w:rsidR="00526F95" w:rsidRPr="00A55692" w:rsidRDefault="00526F95" w:rsidP="00A5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55692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1DFBCE9A" w14:textId="0EB9A4CC" w:rsidR="00526F95" w:rsidRPr="00A55692" w:rsidRDefault="00526F95" w:rsidP="00632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5692">
        <w:rPr>
          <w:rFonts w:asciiTheme="majorBidi" w:hAnsiTheme="majorBidi" w:cstheme="majorBidi"/>
          <w:sz w:val="30"/>
          <w:szCs w:val="30"/>
          <w:cs/>
        </w:rPr>
        <w:t xml:space="preserve"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14:paraId="6031B1E0" w14:textId="77777777" w:rsidR="00526F95" w:rsidRPr="00E06DDE" w:rsidRDefault="00526F95" w:rsidP="00A5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6D81C699" w14:textId="77777777" w:rsidR="00526F95" w:rsidRPr="00A55692" w:rsidRDefault="00526F95" w:rsidP="00A5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55692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4E873637" w14:textId="3C1E8F5B" w:rsidR="00526F95" w:rsidRPr="00A55692" w:rsidRDefault="00526F95" w:rsidP="00A5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5692">
        <w:rPr>
          <w:rFonts w:asciiTheme="majorBidi" w:hAnsiTheme="majorBidi" w:cstheme="majorBidi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  ในอนาคตที่เกิดจากการทำงานของพนักงานในงวดปัจจุบันและงวดก่อนๆ  ผลประโยชน์ดังกล่าวได้มีการคิดลด</w:t>
      </w:r>
      <w:r w:rsidR="00EC33E7">
        <w:rPr>
          <w:rFonts w:asciiTheme="majorBidi" w:hAnsiTheme="majorBidi" w:cstheme="majorBidi"/>
          <w:sz w:val="30"/>
          <w:szCs w:val="30"/>
        </w:rPr>
        <w:br/>
      </w:r>
      <w:r w:rsidRPr="00A55692">
        <w:rPr>
          <w:rFonts w:asciiTheme="majorBidi" w:hAnsiTheme="majorBidi" w:cstheme="majorBidi"/>
          <w:sz w:val="30"/>
          <w:szCs w:val="30"/>
          <w:cs/>
        </w:rPr>
        <w:t>กระแสเงินสดเพื่อให้เป็นมูลค่าปัจจุบันซึ่งจัดทำโดยนักคณิตศาสตร์ประกันภัยที่ได้รับอนุญาตโดยวิธีคิดลด</w:t>
      </w:r>
      <w:r w:rsidR="00E06DDE">
        <w:rPr>
          <w:rFonts w:asciiTheme="majorBidi" w:hAnsiTheme="majorBidi" w:cstheme="majorBidi"/>
          <w:sz w:val="30"/>
          <w:szCs w:val="30"/>
        </w:rPr>
        <w:br/>
      </w:r>
      <w:r w:rsidRPr="00A55692">
        <w:rPr>
          <w:rFonts w:asciiTheme="majorBidi" w:hAnsiTheme="majorBidi" w:cstheme="majorBidi"/>
          <w:sz w:val="30"/>
          <w:szCs w:val="30"/>
          <w:cs/>
        </w:rPr>
        <w:t xml:space="preserve">แต่ละหน่วยที่ประมาณการไว้ </w:t>
      </w:r>
    </w:p>
    <w:p w14:paraId="576A9FEB" w14:textId="2AEEC1A7" w:rsidR="00781397" w:rsidRPr="00E06DDE" w:rsidRDefault="00781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6"/>
          <w:szCs w:val="26"/>
          <w:cs/>
        </w:rPr>
      </w:pPr>
    </w:p>
    <w:p w14:paraId="57E82F3A" w14:textId="5C755F72" w:rsidR="00526F95" w:rsidRPr="00A55692" w:rsidRDefault="00526F95" w:rsidP="00A5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5692">
        <w:rPr>
          <w:rFonts w:asciiTheme="majorBidi" w:hAnsiTheme="majorBidi" w:cstheme="majorBidi"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           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377188" w:rsidRPr="00A5569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55692">
        <w:rPr>
          <w:rFonts w:asciiTheme="majorBidi" w:hAnsiTheme="majorBidi" w:cstheme="majorBidi"/>
          <w:sz w:val="30"/>
          <w:szCs w:val="30"/>
          <w:cs/>
        </w:rPr>
        <w:t xml:space="preserve">ๆ ที่เกี่ยวข้องกับโครงการผลประโยชน์รับรู้รายการในกำไรหรือขาดทุน </w:t>
      </w:r>
    </w:p>
    <w:p w14:paraId="0168B25E" w14:textId="77777777" w:rsidR="00526F95" w:rsidRPr="00E06DDE" w:rsidRDefault="00526F95" w:rsidP="00A5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88F8203" w14:textId="4AA6CE3C" w:rsidR="00526F95" w:rsidRPr="00A55692" w:rsidRDefault="00526F95" w:rsidP="00A5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5692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         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</w:t>
      </w:r>
      <w:r w:rsidR="00A55692">
        <w:rPr>
          <w:rFonts w:asciiTheme="majorBidi" w:hAnsiTheme="majorBidi" w:cstheme="majorBidi"/>
          <w:sz w:val="30"/>
          <w:szCs w:val="30"/>
        </w:rPr>
        <w:br/>
      </w:r>
      <w:r w:rsidRPr="00A55692">
        <w:rPr>
          <w:rFonts w:asciiTheme="majorBidi" w:hAnsiTheme="majorBidi" w:cstheme="majorBidi"/>
          <w:sz w:val="30"/>
          <w:szCs w:val="30"/>
          <w:cs/>
        </w:rPr>
        <w:t>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7B24E0CD" w14:textId="77777777" w:rsidR="00526F95" w:rsidRPr="00E06DDE" w:rsidRDefault="00526F95" w:rsidP="00A5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50D11963" w14:textId="77777777" w:rsidR="00526F95" w:rsidRPr="00A55692" w:rsidRDefault="00526F95" w:rsidP="00A5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5692">
        <w:rPr>
          <w:rFonts w:asciiTheme="majorBidi" w:hAnsiTheme="majorBidi" w:cstheme="majorBidi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00C7C568" w14:textId="77777777" w:rsidR="00526F95" w:rsidRPr="00E06DDE" w:rsidRDefault="00526F95" w:rsidP="00A5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0AECE37A" w14:textId="61205051" w:rsidR="00526F95" w:rsidRPr="00A55692" w:rsidRDefault="00526F95" w:rsidP="00A5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5692">
        <w:rPr>
          <w:rFonts w:asciiTheme="majorBidi" w:hAnsiTheme="majorBidi" w:cstheme="majorBidi"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</w:t>
      </w:r>
      <w:r w:rsidRPr="00A55692">
        <w:rPr>
          <w:rFonts w:asciiTheme="majorBidi" w:hAnsiTheme="majorBidi" w:cstheme="majorBidi"/>
          <w:sz w:val="30"/>
          <w:szCs w:val="30"/>
        </w:rPr>
        <w:t xml:space="preserve">          </w:t>
      </w:r>
      <w:r w:rsidRPr="00A55692">
        <w:rPr>
          <w:rFonts w:asciiTheme="majorBidi" w:hAnsiTheme="majorBidi" w:cstheme="majorBidi"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A55692">
        <w:rPr>
          <w:rFonts w:asciiTheme="majorBidi" w:hAnsiTheme="majorBidi" w:cstheme="majorBidi"/>
          <w:sz w:val="30"/>
          <w:szCs w:val="30"/>
        </w:rPr>
        <w:t xml:space="preserve">12 </w:t>
      </w:r>
      <w:r w:rsidRPr="00A55692">
        <w:rPr>
          <w:rFonts w:asciiTheme="majorBidi" w:hAnsiTheme="majorBidi" w:cstheme="majorBidi"/>
          <w:sz w:val="30"/>
          <w:szCs w:val="30"/>
          <w:cs/>
        </w:rPr>
        <w:t>เดือน นับจากวันสิ้นรอบระยะเวลารายงาน ผลประโยชน์เมื่อเลิกจ้างจะถูกคิดลดกระแสเงินสด</w:t>
      </w:r>
    </w:p>
    <w:p w14:paraId="640190BF" w14:textId="77777777" w:rsidR="00526F95" w:rsidRPr="00A55692" w:rsidRDefault="00526F95" w:rsidP="00A5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5692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105D12AB" w14:textId="50C8A14B" w:rsidR="00933DB1" w:rsidRPr="00BB5537" w:rsidRDefault="00933DB1">
      <w:pPr>
        <w:rPr>
          <w:rFonts w:asciiTheme="majorBidi" w:hAnsiTheme="majorBidi" w:cstheme="majorBidi"/>
          <w:sz w:val="28"/>
          <w:szCs w:val="28"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3850"/>
        <w:gridCol w:w="1133"/>
        <w:gridCol w:w="238"/>
        <w:gridCol w:w="1134"/>
        <w:gridCol w:w="237"/>
        <w:gridCol w:w="1134"/>
        <w:gridCol w:w="237"/>
        <w:gridCol w:w="1132"/>
      </w:tblGrid>
      <w:tr w:rsidR="00F663D9" w:rsidRPr="00244701" w14:paraId="773AE270" w14:textId="77777777" w:rsidTr="00F663D9">
        <w:trPr>
          <w:trHeight w:val="420"/>
        </w:trPr>
        <w:tc>
          <w:tcPr>
            <w:tcW w:w="3850" w:type="dxa"/>
          </w:tcPr>
          <w:p w14:paraId="24F794AD" w14:textId="2487FF62" w:rsidR="00F663D9" w:rsidRPr="00244701" w:rsidRDefault="00F663D9" w:rsidP="00EE14B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05" w:type="dxa"/>
            <w:gridSpan w:val="3"/>
          </w:tcPr>
          <w:p w14:paraId="490F6D9D" w14:textId="77777777" w:rsidR="00F663D9" w:rsidRPr="00244701" w:rsidRDefault="00F663D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14:paraId="6FED05C9" w14:textId="77777777" w:rsidR="00F663D9" w:rsidRPr="00244701" w:rsidRDefault="00F663D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3" w:type="dxa"/>
            <w:gridSpan w:val="3"/>
          </w:tcPr>
          <w:p w14:paraId="7303E37B" w14:textId="77777777" w:rsidR="00F663D9" w:rsidRPr="00244701" w:rsidRDefault="00F663D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678A3" w:rsidRPr="00244701" w14:paraId="264E315F" w14:textId="77777777" w:rsidTr="00F663D9">
        <w:trPr>
          <w:trHeight w:val="420"/>
        </w:trPr>
        <w:tc>
          <w:tcPr>
            <w:tcW w:w="3850" w:type="dxa"/>
          </w:tcPr>
          <w:p w14:paraId="290DCD2A" w14:textId="4CED74F7" w:rsidR="008678A3" w:rsidRPr="00244701" w:rsidRDefault="00BE76B3" w:rsidP="008678A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3" w:type="dxa"/>
          </w:tcPr>
          <w:p w14:paraId="11847C15" w14:textId="2D386BA0" w:rsidR="008678A3" w:rsidRPr="00244701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20BC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2298F178" w14:textId="77777777" w:rsidR="008678A3" w:rsidRPr="00244701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0745924" w14:textId="697ABE91" w:rsidR="008678A3" w:rsidRPr="00244701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20BC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7" w:type="dxa"/>
          </w:tcPr>
          <w:p w14:paraId="6A8C9E08" w14:textId="77777777" w:rsidR="008678A3" w:rsidRPr="00244701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F977E96" w14:textId="032D0B39" w:rsidR="008678A3" w:rsidRPr="00244701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20BC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7" w:type="dxa"/>
          </w:tcPr>
          <w:p w14:paraId="61E006A0" w14:textId="77777777" w:rsidR="008678A3" w:rsidRPr="00244701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</w:tcPr>
          <w:p w14:paraId="6A6B0290" w14:textId="0FE04A35" w:rsidR="008678A3" w:rsidRPr="00244701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20BC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678A3" w:rsidRPr="00244701" w14:paraId="26E2054E" w14:textId="77777777" w:rsidTr="00F663D9">
        <w:trPr>
          <w:trHeight w:val="420"/>
        </w:trPr>
        <w:tc>
          <w:tcPr>
            <w:tcW w:w="3850" w:type="dxa"/>
            <w:vAlign w:val="bottom"/>
          </w:tcPr>
          <w:p w14:paraId="20C8C1EF" w14:textId="77777777" w:rsidR="008678A3" w:rsidRPr="00244701" w:rsidRDefault="008678A3" w:rsidP="008678A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7"/>
            <w:vAlign w:val="bottom"/>
          </w:tcPr>
          <w:p w14:paraId="50C4BF0C" w14:textId="77777777" w:rsidR="008678A3" w:rsidRPr="00244701" w:rsidRDefault="008678A3" w:rsidP="008678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0BC3" w:rsidRPr="00244701" w14:paraId="47ABB96E" w14:textId="77777777" w:rsidTr="00700016">
        <w:trPr>
          <w:trHeight w:val="420"/>
        </w:trPr>
        <w:tc>
          <w:tcPr>
            <w:tcW w:w="3850" w:type="dxa"/>
          </w:tcPr>
          <w:p w14:paraId="47F241ED" w14:textId="77777777" w:rsidR="00120BC3" w:rsidRPr="00244701" w:rsidRDefault="00120BC3" w:rsidP="00120BC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33" w:type="dxa"/>
          </w:tcPr>
          <w:p w14:paraId="33D7EA9A" w14:textId="4BC634E1" w:rsidR="00120BC3" w:rsidRPr="00244701" w:rsidRDefault="008F7685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7685">
              <w:rPr>
                <w:rFonts w:asciiTheme="majorBidi" w:hAnsiTheme="majorBidi" w:cstheme="majorBidi"/>
                <w:sz w:val="30"/>
                <w:szCs w:val="30"/>
              </w:rPr>
              <w:t>181,847</w:t>
            </w:r>
          </w:p>
        </w:tc>
        <w:tc>
          <w:tcPr>
            <w:tcW w:w="238" w:type="dxa"/>
          </w:tcPr>
          <w:p w14:paraId="7D4FF70D" w14:textId="77777777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FC59725" w14:textId="5166D53F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582A">
              <w:rPr>
                <w:rFonts w:asciiTheme="majorBidi" w:hAnsiTheme="majorBidi" w:cstheme="majorBidi"/>
                <w:sz w:val="30"/>
                <w:szCs w:val="30"/>
              </w:rPr>
              <w:t>189,10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7" w:type="dxa"/>
          </w:tcPr>
          <w:p w14:paraId="5A445629" w14:textId="77777777" w:rsidR="00120BC3" w:rsidRPr="00244701" w:rsidRDefault="00120BC3" w:rsidP="0012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AAA3625" w14:textId="70CE3206" w:rsidR="00120BC3" w:rsidRPr="00244701" w:rsidRDefault="00265B62" w:rsidP="0012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65B62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101</w:t>
            </w:r>
            <w:r w:rsidRPr="00265B6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65B62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805</w:t>
            </w:r>
          </w:p>
        </w:tc>
        <w:tc>
          <w:tcPr>
            <w:tcW w:w="237" w:type="dxa"/>
          </w:tcPr>
          <w:p w14:paraId="3EEBD55A" w14:textId="77777777" w:rsidR="00120BC3" w:rsidRPr="00244701" w:rsidRDefault="00120BC3" w:rsidP="0012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14:paraId="7864A21A" w14:textId="223DA716" w:rsidR="00120BC3" w:rsidRPr="00244701" w:rsidRDefault="00120BC3" w:rsidP="0012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C77D23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118</w:t>
            </w:r>
            <w:r w:rsidRPr="00C77D2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77D23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41</w:t>
            </w:r>
            <w:r>
              <w:rPr>
                <w:rFonts w:asciiTheme="majorBidi" w:hAnsiTheme="majorBidi"/>
                <w:color w:val="000000"/>
                <w:sz w:val="30"/>
                <w:szCs w:val="30"/>
              </w:rPr>
              <w:t>1</w:t>
            </w:r>
          </w:p>
        </w:tc>
      </w:tr>
      <w:tr w:rsidR="00120BC3" w:rsidRPr="00244701" w14:paraId="78707D79" w14:textId="77777777" w:rsidTr="00700016">
        <w:trPr>
          <w:trHeight w:val="420"/>
        </w:trPr>
        <w:tc>
          <w:tcPr>
            <w:tcW w:w="3850" w:type="dxa"/>
          </w:tcPr>
          <w:p w14:paraId="21F57FB6" w14:textId="77777777" w:rsidR="00120BC3" w:rsidRPr="00244701" w:rsidRDefault="00120BC3" w:rsidP="00120BC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62313F48" w14:textId="2812DA14" w:rsidR="00120BC3" w:rsidRPr="00244701" w:rsidRDefault="008F7685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7685">
              <w:rPr>
                <w:rFonts w:asciiTheme="majorBidi" w:hAnsiTheme="majorBidi" w:cstheme="majorBidi"/>
                <w:sz w:val="30"/>
                <w:szCs w:val="30"/>
              </w:rPr>
              <w:t>53,478</w:t>
            </w:r>
          </w:p>
        </w:tc>
        <w:tc>
          <w:tcPr>
            <w:tcW w:w="238" w:type="dxa"/>
          </w:tcPr>
          <w:p w14:paraId="1655A904" w14:textId="77777777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F41BB98" w14:textId="518F5757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82A">
              <w:rPr>
                <w:rFonts w:asciiTheme="majorBidi" w:hAnsiTheme="majorBidi" w:cstheme="majorBidi"/>
                <w:sz w:val="30"/>
                <w:szCs w:val="30"/>
              </w:rPr>
              <w:t>51,460</w:t>
            </w:r>
          </w:p>
        </w:tc>
        <w:tc>
          <w:tcPr>
            <w:tcW w:w="237" w:type="dxa"/>
          </w:tcPr>
          <w:p w14:paraId="47C69873" w14:textId="77777777" w:rsidR="00120BC3" w:rsidRPr="00244701" w:rsidRDefault="00120BC3" w:rsidP="0012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8D352B7" w14:textId="5EBD8754" w:rsidR="00120BC3" w:rsidRPr="00265B62" w:rsidRDefault="00265B62" w:rsidP="0012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65B62">
              <w:rPr>
                <w:rFonts w:asciiTheme="majorBidi" w:hAnsiTheme="majorBidi"/>
                <w:color w:val="000000"/>
                <w:sz w:val="30"/>
                <w:szCs w:val="30"/>
                <w:cs/>
                <w:lang w:val="en-GB"/>
              </w:rPr>
              <w:t>25</w:t>
            </w:r>
            <w:r w:rsidRPr="00265B62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,</w:t>
            </w:r>
            <w:r w:rsidRPr="00265B62">
              <w:rPr>
                <w:rFonts w:asciiTheme="majorBidi" w:hAnsiTheme="majorBidi"/>
                <w:color w:val="000000"/>
                <w:sz w:val="30"/>
                <w:szCs w:val="30"/>
                <w:cs/>
                <w:lang w:val="en-GB"/>
              </w:rPr>
              <w:t>26</w:t>
            </w:r>
            <w:r>
              <w:rPr>
                <w:rFonts w:asciiTheme="majorBidi" w:hAnsiTheme="majorBidi"/>
                <w:color w:val="000000"/>
                <w:sz w:val="30"/>
                <w:szCs w:val="30"/>
                <w:lang w:val="en-GB"/>
              </w:rPr>
              <w:t>9</w:t>
            </w:r>
          </w:p>
        </w:tc>
        <w:tc>
          <w:tcPr>
            <w:tcW w:w="237" w:type="dxa"/>
          </w:tcPr>
          <w:p w14:paraId="4E18EF47" w14:textId="77777777" w:rsidR="00120BC3" w:rsidRPr="00244701" w:rsidRDefault="00120BC3" w:rsidP="0012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2DA0447F" w14:textId="4AF356CB" w:rsidR="00120BC3" w:rsidRPr="00244701" w:rsidRDefault="00120BC3" w:rsidP="0012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C77D2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26,125</w:t>
            </w:r>
          </w:p>
        </w:tc>
      </w:tr>
      <w:tr w:rsidR="00120BC3" w:rsidRPr="00244701" w14:paraId="69C26CE9" w14:textId="77777777" w:rsidTr="003E487F">
        <w:trPr>
          <w:trHeight w:val="370"/>
        </w:trPr>
        <w:tc>
          <w:tcPr>
            <w:tcW w:w="3850" w:type="dxa"/>
          </w:tcPr>
          <w:p w14:paraId="0E8A73C9" w14:textId="77777777" w:rsidR="00120BC3" w:rsidRPr="00244701" w:rsidRDefault="00120BC3" w:rsidP="00120BC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70889DFD" w14:textId="063E0A70" w:rsidR="00120BC3" w:rsidRPr="00244701" w:rsidRDefault="008F7685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76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235,325</w:t>
            </w:r>
          </w:p>
        </w:tc>
        <w:tc>
          <w:tcPr>
            <w:tcW w:w="238" w:type="dxa"/>
          </w:tcPr>
          <w:p w14:paraId="4421E70D" w14:textId="77777777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3A9A62D" w14:textId="0F892476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1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240,561</w:t>
            </w:r>
          </w:p>
        </w:tc>
        <w:tc>
          <w:tcPr>
            <w:tcW w:w="237" w:type="dxa"/>
          </w:tcPr>
          <w:p w14:paraId="7E58FEFC" w14:textId="77777777" w:rsidR="00120BC3" w:rsidRPr="00244701" w:rsidRDefault="00120BC3" w:rsidP="0012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73B064E" w14:textId="1D093975" w:rsidR="00120BC3" w:rsidRPr="00244701" w:rsidRDefault="00265B62" w:rsidP="0012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65B6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127,07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237" w:type="dxa"/>
          </w:tcPr>
          <w:p w14:paraId="6E6DA271" w14:textId="77777777" w:rsidR="00120BC3" w:rsidRPr="00244701" w:rsidRDefault="00120BC3" w:rsidP="0012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7EFDCD85" w14:textId="0F1E51D0" w:rsidR="00120BC3" w:rsidRPr="00244701" w:rsidRDefault="00120BC3" w:rsidP="0012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C77D2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144,536</w:t>
            </w:r>
          </w:p>
        </w:tc>
      </w:tr>
    </w:tbl>
    <w:p w14:paraId="28A92500" w14:textId="77777777" w:rsidR="00526F95" w:rsidRPr="00BB5537" w:rsidRDefault="00526F95" w:rsidP="00F35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3EF0AD4C" w14:textId="1DD01DD5" w:rsidR="00A40D8B" w:rsidRPr="00244701" w:rsidRDefault="00A40D8B" w:rsidP="00F35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โครงการผลประโยชน์ที่กำหนดไว้</w:t>
      </w:r>
    </w:p>
    <w:p w14:paraId="323521B0" w14:textId="77777777" w:rsidR="00A40D8B" w:rsidRPr="00BB5537" w:rsidRDefault="00A40D8B" w:rsidP="00F35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3B5A380D" w14:textId="156C3B11" w:rsidR="00F35517" w:rsidRPr="00E008DA" w:rsidRDefault="00F35517" w:rsidP="00E00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008DA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1E0F03" w:rsidRPr="00E008DA">
        <w:rPr>
          <w:rFonts w:asciiTheme="majorBidi" w:hAnsiTheme="majorBidi" w:cstheme="majorBidi"/>
          <w:sz w:val="30"/>
          <w:szCs w:val="30"/>
        </w:rPr>
        <w:t>2541</w:t>
      </w:r>
      <w:r w:rsidRPr="00E008DA">
        <w:rPr>
          <w:rFonts w:asciiTheme="majorBidi" w:hAnsiTheme="majorBidi" w:cstheme="majorBidi"/>
          <w:sz w:val="30"/>
          <w:szCs w:val="30"/>
          <w:cs/>
        </w:rPr>
        <w:t xml:space="preserve"> ในการให้ผลประโยชน์เมื่อเกษียณแก่พนักงานตามสิทธิและอายุงาน</w:t>
      </w:r>
      <w:r w:rsidR="0037161D" w:rsidRPr="00E008DA">
        <w:rPr>
          <w:rFonts w:asciiTheme="majorBidi" w:hAnsiTheme="majorBidi" w:cstheme="majorBidi"/>
          <w:sz w:val="30"/>
          <w:szCs w:val="30"/>
        </w:rPr>
        <w:t xml:space="preserve"> </w:t>
      </w:r>
      <w:r w:rsidRPr="00E008DA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</w:t>
      </w:r>
      <w:r w:rsidR="0037161D" w:rsidRPr="00E008DA">
        <w:rPr>
          <w:rFonts w:asciiTheme="majorBidi" w:hAnsiTheme="majorBidi" w:cstheme="majorBidi"/>
          <w:sz w:val="30"/>
          <w:szCs w:val="30"/>
        </w:rPr>
        <w:t xml:space="preserve">   </w:t>
      </w:r>
      <w:r w:rsidRPr="00E008DA">
        <w:rPr>
          <w:rFonts w:asciiTheme="majorBidi" w:hAnsiTheme="majorBidi" w:cstheme="majorBidi"/>
          <w:sz w:val="30"/>
          <w:szCs w:val="30"/>
          <w:cs/>
        </w:rPr>
        <w:t>มีความเสี่ยงจากการประมาณการตามหลักคณิตศาสตร์ประกันภัย ได้แก่</w:t>
      </w:r>
      <w:r w:rsidR="0037161D" w:rsidRPr="00E008DA">
        <w:rPr>
          <w:rFonts w:asciiTheme="majorBidi" w:hAnsiTheme="majorBidi" w:cstheme="majorBidi"/>
          <w:sz w:val="30"/>
          <w:szCs w:val="30"/>
        </w:rPr>
        <w:t xml:space="preserve"> </w:t>
      </w:r>
      <w:r w:rsidRPr="00E008DA">
        <w:rPr>
          <w:rFonts w:asciiTheme="majorBidi" w:hAnsiTheme="majorBidi" w:cstheme="majorBidi"/>
          <w:sz w:val="30"/>
          <w:szCs w:val="30"/>
          <w:cs/>
        </w:rPr>
        <w:t>ความเสี่ยงของช่วงชีวิต</w:t>
      </w:r>
      <w:r w:rsidR="00A40D8B" w:rsidRPr="00E008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008DA">
        <w:rPr>
          <w:rFonts w:asciiTheme="majorBidi" w:hAnsiTheme="majorBidi" w:cstheme="majorBidi"/>
          <w:sz w:val="30"/>
          <w:szCs w:val="30"/>
          <w:cs/>
        </w:rPr>
        <w:t>ความเสี่ยงจากอัตราดอกเบี้ยและความเสี่ยงจากตลาด</w:t>
      </w:r>
      <w:r w:rsidR="00A40D8B" w:rsidRPr="00E008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008DA">
        <w:rPr>
          <w:rFonts w:asciiTheme="majorBidi" w:hAnsiTheme="majorBidi" w:cstheme="majorBidi"/>
          <w:sz w:val="30"/>
          <w:szCs w:val="30"/>
          <w:cs/>
        </w:rPr>
        <w:t>(เงินลงทุน)</w:t>
      </w:r>
    </w:p>
    <w:p w14:paraId="0F251FC5" w14:textId="77777777" w:rsidR="007A2930" w:rsidRPr="00BB5537" w:rsidRDefault="007A2930" w:rsidP="00F35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tbl>
      <w:tblPr>
        <w:tblW w:w="90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45"/>
        <w:gridCol w:w="324"/>
        <w:gridCol w:w="1080"/>
        <w:gridCol w:w="238"/>
        <w:gridCol w:w="1167"/>
        <w:gridCol w:w="237"/>
        <w:gridCol w:w="1149"/>
        <w:gridCol w:w="237"/>
        <w:gridCol w:w="1122"/>
      </w:tblGrid>
      <w:tr w:rsidR="00C32225" w:rsidRPr="00244701" w14:paraId="4DC8906C" w14:textId="77777777" w:rsidTr="00C025D9">
        <w:trPr>
          <w:trHeight w:val="420"/>
          <w:tblHeader/>
        </w:trPr>
        <w:tc>
          <w:tcPr>
            <w:tcW w:w="3545" w:type="dxa"/>
          </w:tcPr>
          <w:p w14:paraId="1E408243" w14:textId="77777777" w:rsidR="00C32225" w:rsidRPr="00244701" w:rsidRDefault="00DC6961" w:rsidP="00E008DA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324" w:type="dxa"/>
          </w:tcPr>
          <w:p w14:paraId="2BD218EF" w14:textId="77777777" w:rsidR="00C32225" w:rsidRPr="00244701" w:rsidRDefault="00C32225" w:rsidP="00C32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-110" w:firstLine="6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85" w:type="dxa"/>
            <w:gridSpan w:val="3"/>
          </w:tcPr>
          <w:p w14:paraId="36136570" w14:textId="77777777" w:rsidR="00C32225" w:rsidRPr="00244701" w:rsidRDefault="00C322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14:paraId="212740A6" w14:textId="77777777" w:rsidR="00C32225" w:rsidRPr="00244701" w:rsidRDefault="00C322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8" w:type="dxa"/>
            <w:gridSpan w:val="3"/>
          </w:tcPr>
          <w:p w14:paraId="79E7D44D" w14:textId="77777777" w:rsidR="00C32225" w:rsidRPr="00244701" w:rsidRDefault="00C322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45A43" w:rsidRPr="00244701" w14:paraId="74728CF3" w14:textId="77777777" w:rsidTr="00C025D9">
        <w:trPr>
          <w:trHeight w:val="420"/>
          <w:tblHeader/>
        </w:trPr>
        <w:tc>
          <w:tcPr>
            <w:tcW w:w="3545" w:type="dxa"/>
          </w:tcPr>
          <w:p w14:paraId="22596237" w14:textId="77777777" w:rsidR="00845A43" w:rsidRPr="00244701" w:rsidRDefault="00845A43" w:rsidP="00E008DA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324" w:type="dxa"/>
          </w:tcPr>
          <w:p w14:paraId="5A19AFCC" w14:textId="77777777" w:rsidR="00845A43" w:rsidRPr="00244701" w:rsidRDefault="00845A43" w:rsidP="00845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8" w:right="-108" w:firstLine="6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79FA74" w14:textId="3F39204C" w:rsidR="00845A43" w:rsidRPr="00244701" w:rsidRDefault="00845A43" w:rsidP="00845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20BC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308A09B6" w14:textId="77777777" w:rsidR="00845A43" w:rsidRPr="00244701" w:rsidRDefault="00845A43" w:rsidP="00845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3AA34F3A" w14:textId="3C8E3549" w:rsidR="00845A43" w:rsidRPr="00244701" w:rsidRDefault="00845A43" w:rsidP="00845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20BC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7" w:type="dxa"/>
          </w:tcPr>
          <w:p w14:paraId="2623422F" w14:textId="77777777" w:rsidR="00845A43" w:rsidRPr="00244701" w:rsidRDefault="00845A43" w:rsidP="00845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31AEBDF2" w14:textId="0EA338AD" w:rsidR="00845A43" w:rsidRPr="00244701" w:rsidRDefault="00845A43" w:rsidP="00845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20BC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7" w:type="dxa"/>
          </w:tcPr>
          <w:p w14:paraId="17B9C196" w14:textId="77777777" w:rsidR="00845A43" w:rsidRPr="00244701" w:rsidRDefault="00845A43" w:rsidP="00845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</w:tcPr>
          <w:p w14:paraId="4C4454B5" w14:textId="7943C6A0" w:rsidR="00845A43" w:rsidRPr="00244701" w:rsidRDefault="00845A43" w:rsidP="00845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20BC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45A43" w:rsidRPr="00244701" w14:paraId="3E67E054" w14:textId="77777777" w:rsidTr="00C025D9">
        <w:trPr>
          <w:trHeight w:val="420"/>
          <w:tblHeader/>
        </w:trPr>
        <w:tc>
          <w:tcPr>
            <w:tcW w:w="3545" w:type="dxa"/>
            <w:vAlign w:val="bottom"/>
          </w:tcPr>
          <w:p w14:paraId="69964760" w14:textId="77777777" w:rsidR="00845A43" w:rsidRPr="00244701" w:rsidRDefault="00845A43" w:rsidP="00E008D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" w:type="dxa"/>
          </w:tcPr>
          <w:p w14:paraId="453D2CE1" w14:textId="77777777" w:rsidR="00845A43" w:rsidRPr="00244701" w:rsidRDefault="00845A43" w:rsidP="00845A4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718" w:right="-45" w:firstLine="610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30" w:type="dxa"/>
            <w:gridSpan w:val="7"/>
            <w:vAlign w:val="bottom"/>
          </w:tcPr>
          <w:p w14:paraId="56EF8901" w14:textId="77777777" w:rsidR="00845A43" w:rsidRPr="00244701" w:rsidRDefault="00845A43" w:rsidP="00845A4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0BC3" w:rsidRPr="00244701" w14:paraId="2A2BB598" w14:textId="77777777" w:rsidTr="00C025D9">
        <w:trPr>
          <w:trHeight w:val="420"/>
        </w:trPr>
        <w:tc>
          <w:tcPr>
            <w:tcW w:w="3545" w:type="dxa"/>
            <w:tcBorders>
              <w:bottom w:val="nil"/>
            </w:tcBorders>
          </w:tcPr>
          <w:p w14:paraId="3215BEBF" w14:textId="77777777" w:rsidR="00120BC3" w:rsidRPr="00244701" w:rsidRDefault="00120BC3" w:rsidP="00120BC3">
            <w:pPr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 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324" w:type="dxa"/>
          </w:tcPr>
          <w:p w14:paraId="07438320" w14:textId="77777777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0A1F04" w14:textId="18776F0B" w:rsidR="00120BC3" w:rsidRPr="008E582A" w:rsidRDefault="008F7685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8F7685">
              <w:rPr>
                <w:rFonts w:asciiTheme="majorBidi" w:hAnsiTheme="majorBidi"/>
                <w:sz w:val="30"/>
                <w:szCs w:val="30"/>
                <w:cs/>
              </w:rPr>
              <w:t>240</w:t>
            </w:r>
            <w:r w:rsidRPr="008F7685">
              <w:rPr>
                <w:rFonts w:asciiTheme="majorBidi" w:hAnsiTheme="majorBidi"/>
                <w:sz w:val="30"/>
                <w:szCs w:val="30"/>
              </w:rPr>
              <w:t>,</w:t>
            </w:r>
            <w:r w:rsidRPr="008F7685">
              <w:rPr>
                <w:rFonts w:asciiTheme="majorBidi" w:hAnsiTheme="majorBidi"/>
                <w:sz w:val="30"/>
                <w:szCs w:val="30"/>
                <w:cs/>
              </w:rPr>
              <w:t>561</w:t>
            </w:r>
          </w:p>
        </w:tc>
        <w:tc>
          <w:tcPr>
            <w:tcW w:w="238" w:type="dxa"/>
          </w:tcPr>
          <w:p w14:paraId="5354C5BA" w14:textId="77777777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6325246" w14:textId="35ED0009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8E582A">
              <w:rPr>
                <w:rFonts w:asciiTheme="majorBidi" w:hAnsiTheme="majorBidi" w:cstheme="majorBidi"/>
                <w:sz w:val="30"/>
                <w:szCs w:val="30"/>
              </w:rPr>
              <w:t>220,864</w:t>
            </w:r>
          </w:p>
        </w:tc>
        <w:tc>
          <w:tcPr>
            <w:tcW w:w="237" w:type="dxa"/>
          </w:tcPr>
          <w:p w14:paraId="038B423E" w14:textId="77777777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1078ECEA" w14:textId="3BF64DE9" w:rsidR="00120BC3" w:rsidRPr="00244701" w:rsidRDefault="00EF5245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5245">
              <w:rPr>
                <w:rFonts w:asciiTheme="majorBidi" w:hAnsiTheme="majorBidi" w:cstheme="majorBidi"/>
                <w:sz w:val="30"/>
                <w:szCs w:val="30"/>
              </w:rPr>
              <w:t>144,536</w:t>
            </w:r>
          </w:p>
        </w:tc>
        <w:tc>
          <w:tcPr>
            <w:tcW w:w="237" w:type="dxa"/>
          </w:tcPr>
          <w:p w14:paraId="0A257CD1" w14:textId="77777777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</w:tcPr>
          <w:p w14:paraId="5B320D0E" w14:textId="6336447E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77D23">
              <w:rPr>
                <w:rFonts w:asciiTheme="majorBidi" w:hAnsiTheme="majorBidi" w:cstheme="majorBidi"/>
                <w:sz w:val="30"/>
                <w:szCs w:val="30"/>
              </w:rPr>
              <w:t>137,773</w:t>
            </w:r>
          </w:p>
        </w:tc>
      </w:tr>
      <w:tr w:rsidR="00120BC3" w:rsidRPr="00244701" w14:paraId="5235AA22" w14:textId="77777777" w:rsidTr="00C025D9">
        <w:trPr>
          <w:trHeight w:hRule="exact" w:val="362"/>
        </w:trPr>
        <w:tc>
          <w:tcPr>
            <w:tcW w:w="3545" w:type="dxa"/>
            <w:tcBorders>
              <w:bottom w:val="nil"/>
            </w:tcBorders>
          </w:tcPr>
          <w:p w14:paraId="69E24416" w14:textId="77777777" w:rsidR="00120BC3" w:rsidRPr="00C025D9" w:rsidRDefault="00120BC3" w:rsidP="00120BC3">
            <w:pPr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324" w:type="dxa"/>
          </w:tcPr>
          <w:p w14:paraId="285ADEDA" w14:textId="77777777" w:rsidR="00120BC3" w:rsidRPr="00C025D9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firstLine="6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242963" w14:textId="77777777" w:rsidR="00120BC3" w:rsidRPr="00C025D9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3548CCA" w14:textId="77777777" w:rsidR="00120BC3" w:rsidRPr="00C025D9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DA9E258" w14:textId="77777777" w:rsidR="00120BC3" w:rsidRPr="00C025D9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95D3650" w14:textId="77777777" w:rsidR="00120BC3" w:rsidRPr="00C025D9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07F98E15" w14:textId="77777777" w:rsidR="00120BC3" w:rsidRPr="00C025D9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BCC6837" w14:textId="77777777" w:rsidR="00120BC3" w:rsidRPr="00C025D9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</w:tcPr>
          <w:p w14:paraId="3BC6BC61" w14:textId="77777777" w:rsidR="00120BC3" w:rsidRPr="00C025D9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0BC3" w:rsidRPr="00244701" w14:paraId="002BA7EE" w14:textId="77777777" w:rsidTr="00C025D9">
        <w:trPr>
          <w:trHeight w:val="420"/>
        </w:trPr>
        <w:tc>
          <w:tcPr>
            <w:tcW w:w="3545" w:type="dxa"/>
            <w:tcBorders>
              <w:bottom w:val="nil"/>
            </w:tcBorders>
          </w:tcPr>
          <w:p w14:paraId="6FCCAC78" w14:textId="77777777" w:rsidR="00120BC3" w:rsidRPr="00244701" w:rsidRDefault="00120BC3" w:rsidP="00120BC3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324" w:type="dxa"/>
          </w:tcPr>
          <w:p w14:paraId="1A017ACC" w14:textId="77777777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firstLine="6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D099AF" w14:textId="77777777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EA4A38A" w14:textId="77777777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3D22E496" w14:textId="77777777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EA82747" w14:textId="77777777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13F7D85D" w14:textId="77777777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6342E25" w14:textId="77777777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</w:tcPr>
          <w:p w14:paraId="3ADB0A6C" w14:textId="77777777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0BC3" w:rsidRPr="00244701" w14:paraId="4419698A" w14:textId="77777777" w:rsidTr="00C025D9">
        <w:trPr>
          <w:trHeight w:val="420"/>
        </w:trPr>
        <w:tc>
          <w:tcPr>
            <w:tcW w:w="3545" w:type="dxa"/>
          </w:tcPr>
          <w:p w14:paraId="25D60F02" w14:textId="77777777" w:rsidR="00120BC3" w:rsidRPr="00244701" w:rsidRDefault="00120BC3" w:rsidP="00120BC3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</w:t>
            </w:r>
            <w:r w:rsidRPr="00E008D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บริการ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324" w:type="dxa"/>
          </w:tcPr>
          <w:p w14:paraId="200A8663" w14:textId="77777777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D250D7" w14:textId="51B341AD" w:rsidR="00120BC3" w:rsidRPr="00244701" w:rsidRDefault="008F7685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8F7685">
              <w:rPr>
                <w:rFonts w:asciiTheme="majorBidi" w:hAnsiTheme="majorBidi" w:cstheme="majorBidi"/>
                <w:sz w:val="30"/>
                <w:szCs w:val="30"/>
              </w:rPr>
              <w:t>35,755</w:t>
            </w:r>
          </w:p>
        </w:tc>
        <w:tc>
          <w:tcPr>
            <w:tcW w:w="238" w:type="dxa"/>
          </w:tcPr>
          <w:p w14:paraId="75742FE1" w14:textId="77777777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055DBA89" w14:textId="5E25813B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8E582A">
              <w:rPr>
                <w:rFonts w:asciiTheme="majorBidi" w:hAnsiTheme="majorBidi" w:cstheme="majorBidi"/>
                <w:sz w:val="30"/>
                <w:szCs w:val="30"/>
              </w:rPr>
              <w:t>43,32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77C9CD8B" w14:textId="77777777" w:rsidR="00120BC3" w:rsidRPr="00244701" w:rsidRDefault="00120BC3" w:rsidP="0012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</w:tcPr>
          <w:p w14:paraId="13DF3B0B" w14:textId="697A109A" w:rsidR="00120BC3" w:rsidRPr="00244701" w:rsidRDefault="005C625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6253">
              <w:rPr>
                <w:rFonts w:asciiTheme="majorBidi" w:hAnsiTheme="majorBidi" w:cstheme="majorBidi"/>
                <w:sz w:val="30"/>
                <w:szCs w:val="30"/>
              </w:rPr>
              <w:t>17,742</w:t>
            </w:r>
          </w:p>
        </w:tc>
        <w:tc>
          <w:tcPr>
            <w:tcW w:w="237" w:type="dxa"/>
          </w:tcPr>
          <w:p w14:paraId="75E8DE0C" w14:textId="77777777" w:rsidR="00120BC3" w:rsidRPr="00244701" w:rsidRDefault="00120BC3" w:rsidP="0012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</w:tcPr>
          <w:p w14:paraId="019B7663" w14:textId="2D21C0C7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7D23">
              <w:rPr>
                <w:rFonts w:asciiTheme="majorBidi" w:hAnsiTheme="majorBidi" w:cstheme="majorBidi"/>
                <w:sz w:val="30"/>
                <w:szCs w:val="30"/>
              </w:rPr>
              <w:t>25,04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120BC3" w:rsidRPr="00244701" w14:paraId="00FE4E05" w14:textId="77777777" w:rsidTr="00C025D9">
        <w:trPr>
          <w:trHeight w:val="420"/>
        </w:trPr>
        <w:tc>
          <w:tcPr>
            <w:tcW w:w="3545" w:type="dxa"/>
          </w:tcPr>
          <w:p w14:paraId="1DF2A81B" w14:textId="77777777" w:rsidR="00120BC3" w:rsidRPr="00244701" w:rsidRDefault="00120BC3" w:rsidP="00120BC3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</w:t>
            </w:r>
            <w:r w:rsidRPr="00E008D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ภาระ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ผูกพัน</w:t>
            </w:r>
          </w:p>
        </w:tc>
        <w:tc>
          <w:tcPr>
            <w:tcW w:w="324" w:type="dxa"/>
          </w:tcPr>
          <w:p w14:paraId="0127D201" w14:textId="77777777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B01AB2" w14:textId="49460458" w:rsidR="00120BC3" w:rsidRPr="00244701" w:rsidRDefault="008F7685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8F7685">
              <w:rPr>
                <w:rFonts w:asciiTheme="majorBidi" w:hAnsiTheme="majorBidi" w:cstheme="majorBidi"/>
                <w:sz w:val="30"/>
                <w:szCs w:val="30"/>
              </w:rPr>
              <w:t>4,186</w:t>
            </w:r>
          </w:p>
        </w:tc>
        <w:tc>
          <w:tcPr>
            <w:tcW w:w="238" w:type="dxa"/>
          </w:tcPr>
          <w:p w14:paraId="51FD108E" w14:textId="77777777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471008F" w14:textId="64667F0E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8E582A">
              <w:rPr>
                <w:rFonts w:asciiTheme="majorBidi" w:hAnsiTheme="majorBidi" w:cstheme="majorBidi"/>
                <w:sz w:val="30"/>
                <w:szCs w:val="30"/>
              </w:rPr>
              <w:t>3,5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7" w:type="dxa"/>
          </w:tcPr>
          <w:p w14:paraId="2E2F5A26" w14:textId="77777777" w:rsidR="00120BC3" w:rsidRPr="00244701" w:rsidRDefault="00120BC3" w:rsidP="0012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</w:tcPr>
          <w:p w14:paraId="69A2225E" w14:textId="66517E07" w:rsidR="00120BC3" w:rsidRPr="00244701" w:rsidRDefault="00A36AE9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36AE9">
              <w:rPr>
                <w:rFonts w:asciiTheme="majorBidi" w:hAnsiTheme="majorBidi" w:cstheme="majorBidi"/>
                <w:sz w:val="30"/>
                <w:szCs w:val="30"/>
              </w:rPr>
              <w:t>2,735</w:t>
            </w:r>
          </w:p>
        </w:tc>
        <w:tc>
          <w:tcPr>
            <w:tcW w:w="237" w:type="dxa"/>
          </w:tcPr>
          <w:p w14:paraId="0C0D63B1" w14:textId="77777777" w:rsidR="00120BC3" w:rsidRPr="00244701" w:rsidRDefault="00120BC3" w:rsidP="0012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</w:tcPr>
          <w:p w14:paraId="78B63438" w14:textId="15F5C341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77D23">
              <w:rPr>
                <w:rFonts w:asciiTheme="majorBidi" w:hAnsiTheme="majorBidi" w:cstheme="majorBidi"/>
                <w:sz w:val="30"/>
                <w:szCs w:val="30"/>
              </w:rPr>
              <w:t>2,359</w:t>
            </w:r>
          </w:p>
        </w:tc>
      </w:tr>
      <w:tr w:rsidR="00120BC3" w:rsidRPr="00244701" w14:paraId="5840BAF6" w14:textId="77777777" w:rsidTr="003D5B99">
        <w:trPr>
          <w:trHeight w:val="420"/>
        </w:trPr>
        <w:tc>
          <w:tcPr>
            <w:tcW w:w="3545" w:type="dxa"/>
          </w:tcPr>
          <w:p w14:paraId="3703CB17" w14:textId="77777777" w:rsidR="00120BC3" w:rsidRPr="00244701" w:rsidRDefault="00120BC3" w:rsidP="00120BC3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กำไรจากการประมาณตามหลัก</w:t>
            </w:r>
          </w:p>
        </w:tc>
        <w:tc>
          <w:tcPr>
            <w:tcW w:w="324" w:type="dxa"/>
          </w:tcPr>
          <w:p w14:paraId="279310D1" w14:textId="77777777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F8F09A" w14:textId="77777777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C331326" w14:textId="77777777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6E724C0E" w14:textId="77777777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1DC9838" w14:textId="77777777" w:rsidR="00120BC3" w:rsidRPr="00244701" w:rsidRDefault="00120BC3" w:rsidP="0012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</w:tcPr>
          <w:p w14:paraId="76C85BCE" w14:textId="77777777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F76E844" w14:textId="77777777" w:rsidR="00120BC3" w:rsidRPr="00244701" w:rsidRDefault="00120BC3" w:rsidP="0012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</w:tcPr>
          <w:p w14:paraId="0FB9716A" w14:textId="77777777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5B99" w:rsidRPr="00244701" w14:paraId="7C68453B" w14:textId="77777777" w:rsidTr="003D5B99">
        <w:trPr>
          <w:trHeight w:val="420"/>
        </w:trPr>
        <w:tc>
          <w:tcPr>
            <w:tcW w:w="3545" w:type="dxa"/>
          </w:tcPr>
          <w:p w14:paraId="3ACF542F" w14:textId="3D96BA80" w:rsidR="003D5B99" w:rsidRPr="00244701" w:rsidRDefault="003D5B99" w:rsidP="00120BC3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คณิตศาสตร์ประกันภัย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</w:t>
            </w:r>
          </w:p>
        </w:tc>
        <w:tc>
          <w:tcPr>
            <w:tcW w:w="324" w:type="dxa"/>
          </w:tcPr>
          <w:p w14:paraId="3EDD597A" w14:textId="77777777" w:rsidR="003D5B99" w:rsidRPr="00244701" w:rsidRDefault="003D5B99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718" w:right="-81" w:firstLine="6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BE8552" w14:textId="77777777" w:rsidR="003D5B99" w:rsidRPr="008F7685" w:rsidRDefault="003D5B99" w:rsidP="008F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40D7920" w14:textId="77777777" w:rsidR="003D5B99" w:rsidRPr="00244701" w:rsidRDefault="003D5B99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3EC8E66" w14:textId="77777777" w:rsidR="003D5B99" w:rsidRDefault="003D5B99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51FCDBA" w14:textId="77777777" w:rsidR="003D5B99" w:rsidRPr="00244701" w:rsidRDefault="003D5B99" w:rsidP="0012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</w:tcPr>
          <w:p w14:paraId="202416EA" w14:textId="77777777" w:rsidR="003D5B99" w:rsidRPr="005C6253" w:rsidRDefault="003D5B99" w:rsidP="00EF5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38FC748" w14:textId="77777777" w:rsidR="003D5B99" w:rsidRPr="00244701" w:rsidRDefault="003D5B99" w:rsidP="0012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</w:tcPr>
          <w:p w14:paraId="5DDCD871" w14:textId="77777777" w:rsidR="003D5B99" w:rsidRDefault="003D5B99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0BC3" w:rsidRPr="00244701" w14:paraId="60EC48E6" w14:textId="77777777" w:rsidTr="003D5B99">
        <w:trPr>
          <w:trHeight w:val="420"/>
        </w:trPr>
        <w:tc>
          <w:tcPr>
            <w:tcW w:w="3545" w:type="dxa"/>
          </w:tcPr>
          <w:p w14:paraId="465145D6" w14:textId="4D61D78A" w:rsidR="00120BC3" w:rsidRPr="00244701" w:rsidRDefault="00120BC3" w:rsidP="00120BC3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3D5B99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324" w:type="dxa"/>
          </w:tcPr>
          <w:p w14:paraId="36F0EDBF" w14:textId="77777777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718" w:right="-81" w:firstLine="6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DD8B68" w14:textId="2D9A10B1" w:rsidR="00120BC3" w:rsidRPr="00244701" w:rsidRDefault="008F7685" w:rsidP="008F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8F7685">
              <w:rPr>
                <w:rFonts w:asciiTheme="majorBidi" w:hAnsiTheme="majorBidi" w:cstheme="majorBidi"/>
                <w:sz w:val="30"/>
                <w:szCs w:val="30"/>
              </w:rPr>
              <w:t>(2,051)</w:t>
            </w:r>
          </w:p>
        </w:tc>
        <w:tc>
          <w:tcPr>
            <w:tcW w:w="238" w:type="dxa"/>
          </w:tcPr>
          <w:p w14:paraId="7539F882" w14:textId="77777777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4BFF8A5D" w14:textId="71F05747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256BE46F" w14:textId="77777777" w:rsidR="00120BC3" w:rsidRPr="00244701" w:rsidRDefault="00120BC3" w:rsidP="0012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37273737" w14:textId="30613614" w:rsidR="00120BC3" w:rsidRPr="00244701" w:rsidRDefault="005C6253" w:rsidP="00EF5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C6253">
              <w:rPr>
                <w:rFonts w:asciiTheme="majorBidi" w:hAnsiTheme="majorBidi" w:cstheme="majorBidi"/>
                <w:sz w:val="30"/>
                <w:szCs w:val="30"/>
              </w:rPr>
              <w:t>(2,155)</w:t>
            </w:r>
          </w:p>
        </w:tc>
        <w:tc>
          <w:tcPr>
            <w:tcW w:w="237" w:type="dxa"/>
          </w:tcPr>
          <w:p w14:paraId="767DF7FE" w14:textId="77777777" w:rsidR="00120BC3" w:rsidRPr="00244701" w:rsidRDefault="00120BC3" w:rsidP="0012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599FC242" w14:textId="050DAD39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20BC3" w:rsidRPr="00244701" w14:paraId="30585D39" w14:textId="77777777" w:rsidTr="009C731F">
        <w:trPr>
          <w:trHeight w:val="420"/>
        </w:trPr>
        <w:tc>
          <w:tcPr>
            <w:tcW w:w="3545" w:type="dxa"/>
          </w:tcPr>
          <w:p w14:paraId="3BC83ABB" w14:textId="77777777" w:rsidR="00120BC3" w:rsidRPr="00244701" w:rsidRDefault="00120BC3" w:rsidP="00120BC3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" w:type="dxa"/>
          </w:tcPr>
          <w:p w14:paraId="0B81F8BF" w14:textId="77777777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718" w:right="-81" w:firstLine="6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305E94" w14:textId="562991BF" w:rsidR="00120BC3" w:rsidRPr="0016463B" w:rsidRDefault="00DC631E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37,890</w:t>
            </w:r>
          </w:p>
        </w:tc>
        <w:tc>
          <w:tcPr>
            <w:tcW w:w="238" w:type="dxa"/>
          </w:tcPr>
          <w:p w14:paraId="1EA9072B" w14:textId="77777777" w:rsidR="00120BC3" w:rsidRPr="0016463B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5584C753" w14:textId="3C331AB9" w:rsidR="00120BC3" w:rsidRPr="0016463B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46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46,857</w:t>
            </w:r>
          </w:p>
        </w:tc>
        <w:tc>
          <w:tcPr>
            <w:tcW w:w="237" w:type="dxa"/>
          </w:tcPr>
          <w:p w14:paraId="61DF98A9" w14:textId="77777777" w:rsidR="00120BC3" w:rsidRPr="0016463B" w:rsidRDefault="00120BC3" w:rsidP="0012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59F07F9B" w14:textId="18419CA4" w:rsidR="00120BC3" w:rsidRPr="0016463B" w:rsidRDefault="005C625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18,322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237" w:type="dxa"/>
          </w:tcPr>
          <w:p w14:paraId="7A5C52F1" w14:textId="77777777" w:rsidR="00120BC3" w:rsidRPr="0016463B" w:rsidRDefault="00120BC3" w:rsidP="0012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42E6EE7F" w14:textId="3AA53CDF" w:rsidR="00120BC3" w:rsidRPr="0016463B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46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27,407</w:t>
            </w:r>
          </w:p>
        </w:tc>
      </w:tr>
      <w:tr w:rsidR="009C731F" w:rsidRPr="00244701" w14:paraId="55EF0DE0" w14:textId="77777777" w:rsidTr="009C731F">
        <w:trPr>
          <w:trHeight w:val="420"/>
        </w:trPr>
        <w:tc>
          <w:tcPr>
            <w:tcW w:w="3545" w:type="dxa"/>
          </w:tcPr>
          <w:p w14:paraId="12403E46" w14:textId="77777777" w:rsidR="009C731F" w:rsidRPr="00244701" w:rsidRDefault="009C731F" w:rsidP="00120BC3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" w:type="dxa"/>
          </w:tcPr>
          <w:p w14:paraId="45A1C6A4" w14:textId="77777777" w:rsidR="009C731F" w:rsidRPr="00244701" w:rsidRDefault="009C731F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718" w:right="-81" w:firstLine="6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4E58CB" w14:textId="77777777" w:rsidR="009C731F" w:rsidRDefault="009C731F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5AB14E11" w14:textId="77777777" w:rsidR="009C731F" w:rsidRPr="0016463B" w:rsidRDefault="009C731F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5F0CD8B6" w14:textId="77777777" w:rsidR="009C731F" w:rsidRPr="0016463B" w:rsidRDefault="009C731F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AE2A599" w14:textId="77777777" w:rsidR="009C731F" w:rsidRPr="0016463B" w:rsidRDefault="009C731F" w:rsidP="0012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</w:tcPr>
          <w:p w14:paraId="33F78C24" w14:textId="77777777" w:rsidR="009C731F" w:rsidRDefault="009C731F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3AC80557" w14:textId="77777777" w:rsidR="009C731F" w:rsidRPr="0016463B" w:rsidRDefault="009C731F" w:rsidP="0012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</w:tcPr>
          <w:p w14:paraId="2681A04A" w14:textId="77777777" w:rsidR="009C731F" w:rsidRPr="0016463B" w:rsidRDefault="009C731F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20BC3" w:rsidRPr="00244701" w14:paraId="67B4FDE2" w14:textId="77777777" w:rsidTr="00C025D9">
        <w:trPr>
          <w:trHeight w:val="164"/>
        </w:trPr>
        <w:tc>
          <w:tcPr>
            <w:tcW w:w="3545" w:type="dxa"/>
          </w:tcPr>
          <w:p w14:paraId="46F818DA" w14:textId="77777777" w:rsidR="00120BC3" w:rsidRPr="00244701" w:rsidRDefault="00120BC3" w:rsidP="00120BC3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</w:t>
            </w:r>
            <w:r w:rsidRPr="00E008D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กำไร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324" w:type="dxa"/>
          </w:tcPr>
          <w:p w14:paraId="36DE3ED5" w14:textId="77777777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1D50D7" w14:textId="77777777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AB30B52" w14:textId="77777777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11C5F9A5" w14:textId="77777777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306F2E6" w14:textId="77777777" w:rsidR="00120BC3" w:rsidRPr="00244701" w:rsidRDefault="00120BC3" w:rsidP="0012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</w:tcPr>
          <w:p w14:paraId="6CA15817" w14:textId="77777777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4BD51FC" w14:textId="77777777" w:rsidR="00120BC3" w:rsidRPr="00244701" w:rsidRDefault="00120BC3" w:rsidP="0012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</w:tcPr>
          <w:p w14:paraId="6DFEEC1D" w14:textId="77777777" w:rsidR="00120BC3" w:rsidRPr="00244701" w:rsidRDefault="00120BC3" w:rsidP="0012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120BC3" w:rsidRPr="00244701" w14:paraId="4821DCD2" w14:textId="77777777" w:rsidTr="00C025D9">
        <w:trPr>
          <w:trHeight w:val="420"/>
        </w:trPr>
        <w:tc>
          <w:tcPr>
            <w:tcW w:w="3545" w:type="dxa"/>
            <w:tcBorders>
              <w:bottom w:val="nil"/>
            </w:tcBorders>
          </w:tcPr>
          <w:p w14:paraId="257CAFEE" w14:textId="63F85D8C" w:rsidR="00120BC3" w:rsidRPr="00244701" w:rsidRDefault="00120BC3" w:rsidP="00120BC3">
            <w:pPr>
              <w:tabs>
                <w:tab w:val="clear" w:pos="3515"/>
                <w:tab w:val="left" w:pos="3130"/>
              </w:tabs>
              <w:spacing w:line="240" w:lineRule="auto"/>
              <w:ind w:left="-18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) 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ขาดทุนจากการประมาณตามหลัก</w:t>
            </w:r>
          </w:p>
          <w:p w14:paraId="3B75F55C" w14:textId="77777777" w:rsidR="00120BC3" w:rsidRPr="00244701" w:rsidRDefault="00120BC3" w:rsidP="00120BC3">
            <w:pPr>
              <w:tabs>
                <w:tab w:val="clear" w:pos="3515"/>
                <w:tab w:val="left" w:pos="3130"/>
              </w:tabs>
              <w:spacing w:line="240" w:lineRule="auto"/>
              <w:ind w:left="-18" w:right="-11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324" w:type="dxa"/>
          </w:tcPr>
          <w:p w14:paraId="3752913B" w14:textId="77777777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9A50DC" w14:textId="77777777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C1CEC40" w14:textId="77777777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3CA0357B" w14:textId="77777777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9308E8A" w14:textId="77777777" w:rsidR="00120BC3" w:rsidRPr="00244701" w:rsidRDefault="00120BC3" w:rsidP="0012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</w:tcPr>
          <w:p w14:paraId="06D942B1" w14:textId="77777777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7E02BC2" w14:textId="77777777" w:rsidR="00120BC3" w:rsidRPr="00244701" w:rsidRDefault="00120BC3" w:rsidP="0012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</w:tcPr>
          <w:p w14:paraId="4DFB98CD" w14:textId="77777777" w:rsidR="00120BC3" w:rsidRPr="00244701" w:rsidRDefault="00120BC3" w:rsidP="0012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120BC3" w:rsidRPr="00244701" w14:paraId="2E34ED89" w14:textId="77777777" w:rsidTr="00C025D9">
        <w:trPr>
          <w:trHeight w:val="420"/>
        </w:trPr>
        <w:tc>
          <w:tcPr>
            <w:tcW w:w="3545" w:type="dxa"/>
            <w:tcBorders>
              <w:top w:val="nil"/>
              <w:bottom w:val="nil"/>
            </w:tcBorders>
          </w:tcPr>
          <w:p w14:paraId="562130CA" w14:textId="77777777" w:rsidR="00120BC3" w:rsidRPr="00244701" w:rsidRDefault="00120BC3" w:rsidP="00120BC3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- 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324" w:type="dxa"/>
          </w:tcPr>
          <w:p w14:paraId="5259A0AE" w14:textId="77777777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718" w:right="-81" w:firstLine="6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76113F" w14:textId="633846BC" w:rsidR="00120BC3" w:rsidRPr="00244701" w:rsidRDefault="009F11E0" w:rsidP="009F1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F11E0">
              <w:rPr>
                <w:rFonts w:asciiTheme="majorBidi" w:hAnsiTheme="majorBidi" w:cstheme="majorBidi"/>
                <w:sz w:val="30"/>
                <w:szCs w:val="30"/>
              </w:rPr>
              <w:t>(3,531)</w:t>
            </w:r>
          </w:p>
        </w:tc>
        <w:tc>
          <w:tcPr>
            <w:tcW w:w="238" w:type="dxa"/>
          </w:tcPr>
          <w:p w14:paraId="73807626" w14:textId="77777777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22418EF6" w14:textId="5F11086F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8163049" w14:textId="77777777" w:rsidR="00120BC3" w:rsidRPr="00244701" w:rsidRDefault="00120BC3" w:rsidP="0012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</w:tcPr>
          <w:p w14:paraId="16472DD9" w14:textId="517E3C98" w:rsidR="00120BC3" w:rsidRPr="00244701" w:rsidRDefault="00EF5245" w:rsidP="00EF5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(3,261)</w:t>
            </w:r>
          </w:p>
        </w:tc>
        <w:tc>
          <w:tcPr>
            <w:tcW w:w="237" w:type="dxa"/>
          </w:tcPr>
          <w:p w14:paraId="43B6A2B1" w14:textId="77777777" w:rsidR="00120BC3" w:rsidRPr="00244701" w:rsidRDefault="00120BC3" w:rsidP="0012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</w:tcPr>
          <w:p w14:paraId="508C375E" w14:textId="5206E277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20BC3" w:rsidRPr="00244701" w14:paraId="217285B0" w14:textId="77777777" w:rsidTr="00C025D9">
        <w:trPr>
          <w:trHeight w:val="420"/>
        </w:trPr>
        <w:tc>
          <w:tcPr>
            <w:tcW w:w="3545" w:type="dxa"/>
            <w:tcBorders>
              <w:top w:val="nil"/>
              <w:bottom w:val="nil"/>
            </w:tcBorders>
          </w:tcPr>
          <w:p w14:paraId="3F89792F" w14:textId="77777777" w:rsidR="00120BC3" w:rsidRPr="00244701" w:rsidRDefault="00120BC3" w:rsidP="00120BC3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- 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324" w:type="dxa"/>
          </w:tcPr>
          <w:p w14:paraId="17FAE6CE" w14:textId="77777777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718" w:right="-81" w:firstLine="6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752170" w14:textId="1B39CF83" w:rsidR="00120BC3" w:rsidRPr="00244701" w:rsidRDefault="009F11E0" w:rsidP="009F1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F11E0">
              <w:rPr>
                <w:rFonts w:asciiTheme="majorBidi" w:hAnsiTheme="majorBidi" w:cstheme="majorBidi"/>
                <w:sz w:val="30"/>
                <w:szCs w:val="30"/>
              </w:rPr>
              <w:t>(1,649)</w:t>
            </w:r>
          </w:p>
        </w:tc>
        <w:tc>
          <w:tcPr>
            <w:tcW w:w="238" w:type="dxa"/>
          </w:tcPr>
          <w:p w14:paraId="1B908CCC" w14:textId="77777777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1376300D" w14:textId="201CAA6F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81E1034" w14:textId="77777777" w:rsidR="00120BC3" w:rsidRPr="00244701" w:rsidRDefault="00120BC3" w:rsidP="0012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</w:tcPr>
          <w:p w14:paraId="74607E8B" w14:textId="7E9DC68D" w:rsidR="00120BC3" w:rsidRPr="00244701" w:rsidRDefault="00EF5245" w:rsidP="00EF5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812</w:t>
            </w:r>
          </w:p>
        </w:tc>
        <w:tc>
          <w:tcPr>
            <w:tcW w:w="237" w:type="dxa"/>
          </w:tcPr>
          <w:p w14:paraId="34E38AAA" w14:textId="77777777" w:rsidR="00120BC3" w:rsidRPr="00244701" w:rsidRDefault="00120BC3" w:rsidP="0012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</w:tcPr>
          <w:p w14:paraId="184B7274" w14:textId="64EF8666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20BC3" w:rsidRPr="00244701" w14:paraId="62CBC623" w14:textId="77777777" w:rsidTr="00C025D9">
        <w:trPr>
          <w:trHeight w:val="420"/>
        </w:trPr>
        <w:tc>
          <w:tcPr>
            <w:tcW w:w="3545" w:type="dxa"/>
            <w:tcBorders>
              <w:top w:val="nil"/>
              <w:bottom w:val="nil"/>
            </w:tcBorders>
          </w:tcPr>
          <w:p w14:paraId="417F7798" w14:textId="77777777" w:rsidR="00120BC3" w:rsidRPr="00244701" w:rsidRDefault="00120BC3" w:rsidP="00120BC3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- 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324" w:type="dxa"/>
          </w:tcPr>
          <w:p w14:paraId="521BE712" w14:textId="77777777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718" w:right="-81" w:firstLine="6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7C8A1D" w14:textId="5854CE8E" w:rsidR="00120BC3" w:rsidRPr="00244701" w:rsidRDefault="009F11E0" w:rsidP="009F1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F11E0">
              <w:rPr>
                <w:rFonts w:asciiTheme="majorBidi" w:hAnsiTheme="majorBidi" w:cstheme="majorBidi"/>
                <w:sz w:val="30"/>
                <w:szCs w:val="30"/>
              </w:rPr>
              <w:t>(13,592)</w:t>
            </w:r>
          </w:p>
        </w:tc>
        <w:tc>
          <w:tcPr>
            <w:tcW w:w="238" w:type="dxa"/>
          </w:tcPr>
          <w:p w14:paraId="2BCB3595" w14:textId="77777777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2DD34DB4" w14:textId="3611FD95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E58AB30" w14:textId="77777777" w:rsidR="00120BC3" w:rsidRPr="00244701" w:rsidRDefault="00120BC3" w:rsidP="0012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4AAC1E23" w14:textId="29022D20" w:rsidR="00120BC3" w:rsidRPr="00244701" w:rsidRDefault="005C6253" w:rsidP="00EF5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C6253">
              <w:rPr>
                <w:rFonts w:asciiTheme="majorBidi" w:hAnsiTheme="majorBidi" w:cstheme="majorBidi"/>
                <w:sz w:val="30"/>
                <w:szCs w:val="30"/>
              </w:rPr>
              <w:t>(12,325)</w:t>
            </w:r>
          </w:p>
        </w:tc>
        <w:tc>
          <w:tcPr>
            <w:tcW w:w="237" w:type="dxa"/>
          </w:tcPr>
          <w:p w14:paraId="480D0C6A" w14:textId="77777777" w:rsidR="00120BC3" w:rsidRPr="00244701" w:rsidRDefault="00120BC3" w:rsidP="0012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37A22755" w14:textId="17863277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20BC3" w:rsidRPr="00244701" w14:paraId="2DBB0502" w14:textId="77777777" w:rsidTr="00026F21">
        <w:trPr>
          <w:trHeight w:val="420"/>
        </w:trPr>
        <w:tc>
          <w:tcPr>
            <w:tcW w:w="3545" w:type="dxa"/>
            <w:tcBorders>
              <w:top w:val="nil"/>
              <w:bottom w:val="nil"/>
            </w:tcBorders>
          </w:tcPr>
          <w:p w14:paraId="2CA6507C" w14:textId="77777777" w:rsidR="00120BC3" w:rsidRPr="00244701" w:rsidRDefault="00120BC3" w:rsidP="00120BC3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24" w:type="dxa"/>
          </w:tcPr>
          <w:p w14:paraId="036A7E37" w14:textId="77777777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718" w:right="-81" w:firstLine="6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78BD4D" w14:textId="36206B89" w:rsidR="00120BC3" w:rsidRPr="0016463B" w:rsidRDefault="008F7685" w:rsidP="008F7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76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(18,772)</w:t>
            </w:r>
          </w:p>
        </w:tc>
        <w:tc>
          <w:tcPr>
            <w:tcW w:w="238" w:type="dxa"/>
          </w:tcPr>
          <w:p w14:paraId="5E030B16" w14:textId="77777777" w:rsidR="00120BC3" w:rsidRPr="0016463B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35CD3C36" w14:textId="58770740" w:rsidR="00120BC3" w:rsidRPr="00120BC3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20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D8BA8B4" w14:textId="77777777" w:rsidR="00120BC3" w:rsidRPr="0016463B" w:rsidRDefault="00120BC3" w:rsidP="0012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11D3C701" w14:textId="01081042" w:rsidR="00120BC3" w:rsidRPr="0016463B" w:rsidRDefault="007D5FD1" w:rsidP="00EF5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5FD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(14</w:t>
            </w:r>
            <w:r w:rsidRPr="007D5F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D5FD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774)</w:t>
            </w:r>
          </w:p>
        </w:tc>
        <w:tc>
          <w:tcPr>
            <w:tcW w:w="237" w:type="dxa"/>
          </w:tcPr>
          <w:p w14:paraId="04861B07" w14:textId="77777777" w:rsidR="00120BC3" w:rsidRPr="0016463B" w:rsidRDefault="00120BC3" w:rsidP="0012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27C78EB9" w14:textId="321717FA" w:rsidR="00120BC3" w:rsidRPr="0016463B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46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20BC3" w:rsidRPr="00244701" w14:paraId="205895EF" w14:textId="77777777" w:rsidTr="00026F21">
        <w:trPr>
          <w:trHeight w:val="420"/>
        </w:trPr>
        <w:tc>
          <w:tcPr>
            <w:tcW w:w="3545" w:type="dxa"/>
            <w:tcBorders>
              <w:top w:val="nil"/>
              <w:bottom w:val="nil"/>
            </w:tcBorders>
          </w:tcPr>
          <w:p w14:paraId="03B92E57" w14:textId="77777777" w:rsidR="00120BC3" w:rsidRPr="00244701" w:rsidRDefault="00120BC3" w:rsidP="00120BC3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24" w:type="dxa"/>
          </w:tcPr>
          <w:p w14:paraId="72336B23" w14:textId="77777777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718" w:right="-81" w:firstLine="6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A20C03" w14:textId="77777777" w:rsidR="00120BC3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8B390F4" w14:textId="77777777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3BCCAD85" w14:textId="77777777" w:rsidR="00120BC3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62988BB" w14:textId="77777777" w:rsidR="00120BC3" w:rsidRPr="00244701" w:rsidRDefault="00120BC3" w:rsidP="0012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</w:tcPr>
          <w:p w14:paraId="726F375C" w14:textId="77777777" w:rsidR="00120BC3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FABC4ED" w14:textId="77777777" w:rsidR="00120BC3" w:rsidRPr="00244701" w:rsidRDefault="00120BC3" w:rsidP="0012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</w:tcPr>
          <w:p w14:paraId="6BAE7F5A" w14:textId="77777777" w:rsidR="00120BC3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0BC3" w:rsidRPr="00244701" w14:paraId="3EABEC6F" w14:textId="77777777" w:rsidTr="00C025D9">
        <w:trPr>
          <w:trHeight w:val="146"/>
        </w:trPr>
        <w:tc>
          <w:tcPr>
            <w:tcW w:w="3545" w:type="dxa"/>
            <w:tcBorders>
              <w:bottom w:val="nil"/>
            </w:tcBorders>
          </w:tcPr>
          <w:p w14:paraId="65B38EE0" w14:textId="77777777" w:rsidR="00120BC3" w:rsidRPr="00244701" w:rsidRDefault="00120BC3" w:rsidP="00120BC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ผลประโยชน์จ่าย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24" w:type="dxa"/>
          </w:tcPr>
          <w:p w14:paraId="347D0E67" w14:textId="77777777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718" w:right="-68" w:firstLine="6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9E55E4" w14:textId="37E3F3E7" w:rsidR="00120BC3" w:rsidRPr="00244701" w:rsidRDefault="008F7685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8F7685">
              <w:rPr>
                <w:rFonts w:asciiTheme="majorBidi" w:hAnsiTheme="majorBidi" w:cstheme="majorBidi"/>
                <w:sz w:val="30"/>
                <w:szCs w:val="30"/>
              </w:rPr>
              <w:t>(24,354)</w:t>
            </w:r>
          </w:p>
        </w:tc>
        <w:tc>
          <w:tcPr>
            <w:tcW w:w="238" w:type="dxa"/>
          </w:tcPr>
          <w:p w14:paraId="2151E8D1" w14:textId="77777777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5E5D5D5C" w14:textId="74057230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8E582A">
              <w:rPr>
                <w:rFonts w:asciiTheme="majorBidi" w:hAnsiTheme="majorBidi" w:cstheme="majorBidi"/>
                <w:sz w:val="30"/>
                <w:szCs w:val="30"/>
              </w:rPr>
              <w:t>(27,1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8E582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3ED37E8B" w14:textId="77777777" w:rsidR="00120BC3" w:rsidRPr="00244701" w:rsidRDefault="00120BC3" w:rsidP="0012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52AA7875" w14:textId="38B46093" w:rsidR="00120BC3" w:rsidRPr="00244701" w:rsidRDefault="00EF5245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5245">
              <w:rPr>
                <w:rFonts w:asciiTheme="majorBidi" w:hAnsiTheme="majorBidi" w:cstheme="majorBidi"/>
                <w:sz w:val="30"/>
                <w:szCs w:val="30"/>
              </w:rPr>
              <w:t>(21,010)</w:t>
            </w:r>
          </w:p>
        </w:tc>
        <w:tc>
          <w:tcPr>
            <w:tcW w:w="237" w:type="dxa"/>
          </w:tcPr>
          <w:p w14:paraId="70DBF1CC" w14:textId="77777777" w:rsidR="00120BC3" w:rsidRPr="00244701" w:rsidRDefault="00120BC3" w:rsidP="0012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40D82262" w14:textId="2C082DA1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77D23">
              <w:rPr>
                <w:rFonts w:asciiTheme="majorBidi" w:hAnsiTheme="majorBidi" w:cstheme="majorBidi"/>
                <w:sz w:val="30"/>
                <w:szCs w:val="30"/>
              </w:rPr>
              <w:t>(20,64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4)</w:t>
            </w:r>
          </w:p>
        </w:tc>
      </w:tr>
      <w:tr w:rsidR="00120BC3" w:rsidRPr="00244701" w14:paraId="52B86AD8" w14:textId="77777777" w:rsidTr="00C025D9">
        <w:trPr>
          <w:trHeight w:val="209"/>
        </w:trPr>
        <w:tc>
          <w:tcPr>
            <w:tcW w:w="3545" w:type="dxa"/>
            <w:tcBorders>
              <w:top w:val="nil"/>
              <w:bottom w:val="nil"/>
            </w:tcBorders>
          </w:tcPr>
          <w:p w14:paraId="446B23C1" w14:textId="77777777" w:rsidR="00120BC3" w:rsidRPr="00244701" w:rsidRDefault="00120BC3" w:rsidP="00120BC3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24470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24" w:type="dxa"/>
          </w:tcPr>
          <w:p w14:paraId="5D4786D7" w14:textId="77777777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0CDD3E" w14:textId="2AD5C7FA" w:rsidR="00120BC3" w:rsidRPr="00244701" w:rsidRDefault="008F7685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76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235,325</w:t>
            </w:r>
          </w:p>
        </w:tc>
        <w:tc>
          <w:tcPr>
            <w:tcW w:w="238" w:type="dxa"/>
          </w:tcPr>
          <w:p w14:paraId="34906605" w14:textId="77777777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22A6A722" w14:textId="23A76AEC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5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240,561</w:t>
            </w:r>
          </w:p>
        </w:tc>
        <w:tc>
          <w:tcPr>
            <w:tcW w:w="237" w:type="dxa"/>
          </w:tcPr>
          <w:p w14:paraId="6E668A9B" w14:textId="77777777" w:rsidR="00120BC3" w:rsidRPr="00244701" w:rsidRDefault="00120BC3" w:rsidP="0012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14:paraId="6EE0528B" w14:textId="43C3F348" w:rsidR="00120BC3" w:rsidRPr="00244701" w:rsidRDefault="00EF5245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2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127,07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7" w:type="dxa"/>
          </w:tcPr>
          <w:p w14:paraId="2ECB909D" w14:textId="77777777" w:rsidR="00120BC3" w:rsidRPr="00244701" w:rsidRDefault="00120BC3" w:rsidP="0012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14:paraId="5277A316" w14:textId="471069AF" w:rsidR="00120BC3" w:rsidRPr="00244701" w:rsidRDefault="00120BC3" w:rsidP="0012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7D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144,536</w:t>
            </w:r>
          </w:p>
        </w:tc>
      </w:tr>
    </w:tbl>
    <w:p w14:paraId="75035E19" w14:textId="77777777" w:rsidR="00C025D9" w:rsidRPr="00C025D9" w:rsidRDefault="00C025D9" w:rsidP="00C025D9">
      <w:pPr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38"/>
        <w:gridCol w:w="1112"/>
        <w:gridCol w:w="262"/>
        <w:gridCol w:w="1134"/>
        <w:gridCol w:w="237"/>
        <w:gridCol w:w="1137"/>
      </w:tblGrid>
      <w:tr w:rsidR="00CA3F06" w:rsidRPr="00244701" w14:paraId="6A1285ED" w14:textId="77777777" w:rsidTr="008F513E">
        <w:trPr>
          <w:trHeight w:val="420"/>
        </w:trPr>
        <w:tc>
          <w:tcPr>
            <w:tcW w:w="3780" w:type="dxa"/>
          </w:tcPr>
          <w:p w14:paraId="5E790AAA" w14:textId="4AE8EB41" w:rsidR="00CA3F06" w:rsidRPr="00244701" w:rsidRDefault="0037161D" w:rsidP="00E008DA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2520" w:type="dxa"/>
            <w:gridSpan w:val="3"/>
          </w:tcPr>
          <w:p w14:paraId="649B09AD" w14:textId="77777777" w:rsidR="00CA3F06" w:rsidRPr="00244701" w:rsidRDefault="00CA3F06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2" w:type="dxa"/>
          </w:tcPr>
          <w:p w14:paraId="2ACF1D99" w14:textId="77777777" w:rsidR="00CA3F06" w:rsidRPr="00244701" w:rsidRDefault="00CA3F06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8" w:type="dxa"/>
            <w:gridSpan w:val="3"/>
          </w:tcPr>
          <w:p w14:paraId="66AF31B3" w14:textId="77777777" w:rsidR="00CA3F06" w:rsidRPr="00244701" w:rsidRDefault="00CA3F06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678A3" w:rsidRPr="00244701" w14:paraId="0FC53E9E" w14:textId="77777777" w:rsidTr="008F513E">
        <w:trPr>
          <w:trHeight w:val="420"/>
        </w:trPr>
        <w:tc>
          <w:tcPr>
            <w:tcW w:w="3780" w:type="dxa"/>
          </w:tcPr>
          <w:p w14:paraId="63A8D67F" w14:textId="77777777" w:rsidR="008678A3" w:rsidRPr="00244701" w:rsidRDefault="0037161D" w:rsidP="00E008DA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1170" w:type="dxa"/>
          </w:tcPr>
          <w:p w14:paraId="5F39BA93" w14:textId="3F4F71F9" w:rsidR="008678A3" w:rsidRPr="00244701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22CC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44B77D95" w14:textId="77777777" w:rsidR="008678A3" w:rsidRPr="00244701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E599159" w14:textId="16D08D83" w:rsidR="008678A3" w:rsidRPr="00244701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22CC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2" w:type="dxa"/>
          </w:tcPr>
          <w:p w14:paraId="5D29E377" w14:textId="77777777" w:rsidR="008678A3" w:rsidRPr="00244701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B0827CB" w14:textId="58CAE242" w:rsidR="008678A3" w:rsidRPr="00244701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22CC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7" w:type="dxa"/>
          </w:tcPr>
          <w:p w14:paraId="72EB6F3C" w14:textId="77777777" w:rsidR="008678A3" w:rsidRPr="00244701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4D173E7E" w14:textId="72CFE581" w:rsidR="008678A3" w:rsidRPr="00244701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22CC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678A3" w:rsidRPr="00244701" w14:paraId="2CC4A38F" w14:textId="77777777" w:rsidTr="008F7685">
        <w:trPr>
          <w:trHeight w:val="420"/>
        </w:trPr>
        <w:tc>
          <w:tcPr>
            <w:tcW w:w="3780" w:type="dxa"/>
            <w:vAlign w:val="bottom"/>
          </w:tcPr>
          <w:p w14:paraId="1CFFFAE2" w14:textId="77777777" w:rsidR="008678A3" w:rsidRPr="00244701" w:rsidRDefault="008678A3" w:rsidP="00E008D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90" w:type="dxa"/>
            <w:gridSpan w:val="7"/>
            <w:vAlign w:val="bottom"/>
          </w:tcPr>
          <w:p w14:paraId="23486E85" w14:textId="7E3B508C" w:rsidR="008678A3" w:rsidRPr="00244701" w:rsidRDefault="008678A3" w:rsidP="008678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</w:t>
            </w:r>
            <w:r w:rsidR="001D63FF" w:rsidRPr="001D63FF">
              <w:rPr>
                <w:rFonts w:asciiTheme="majorBidi" w:hAnsiTheme="majorBidi" w:cs="Angsana New"/>
                <w:b w:val="0"/>
                <w:bCs w:val="0"/>
                <w:i/>
                <w:iCs/>
                <w:sz w:val="30"/>
                <w:szCs w:val="30"/>
                <w:cs/>
              </w:rPr>
              <w:t>ร้อยละ</w:t>
            </w:r>
            <w:r w:rsidRPr="00244701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9211C9" w:rsidRPr="00244701" w14:paraId="22097BB7" w14:textId="77777777" w:rsidTr="008F513E">
        <w:trPr>
          <w:trHeight w:val="420"/>
        </w:trPr>
        <w:tc>
          <w:tcPr>
            <w:tcW w:w="3780" w:type="dxa"/>
          </w:tcPr>
          <w:p w14:paraId="0EC3641E" w14:textId="77777777" w:rsidR="009211C9" w:rsidRPr="00244701" w:rsidRDefault="009211C9" w:rsidP="009211C9">
            <w:pPr>
              <w:ind w:left="-1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170" w:type="dxa"/>
          </w:tcPr>
          <w:p w14:paraId="78E48B17" w14:textId="13177D33" w:rsidR="009211C9" w:rsidRPr="00244701" w:rsidRDefault="008F7685" w:rsidP="009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8F7685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1.66 - 2.70</w:t>
            </w:r>
          </w:p>
        </w:tc>
        <w:tc>
          <w:tcPr>
            <w:tcW w:w="238" w:type="dxa"/>
          </w:tcPr>
          <w:p w14:paraId="72B8FA66" w14:textId="77777777" w:rsidR="009211C9" w:rsidRPr="00244701" w:rsidRDefault="009211C9" w:rsidP="00921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3D6AFD70" w14:textId="1FFDC107" w:rsidR="009211C9" w:rsidRPr="00244701" w:rsidRDefault="009211C9" w:rsidP="009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0.82 - 1.66</w:t>
            </w:r>
          </w:p>
        </w:tc>
        <w:tc>
          <w:tcPr>
            <w:tcW w:w="262" w:type="dxa"/>
          </w:tcPr>
          <w:p w14:paraId="4C897832" w14:textId="77777777" w:rsidR="009211C9" w:rsidRPr="00244701" w:rsidRDefault="009211C9" w:rsidP="009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0D4ED15" w14:textId="1993100D" w:rsidR="009211C9" w:rsidRPr="00244701" w:rsidRDefault="00445590" w:rsidP="009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2.22</w:t>
            </w:r>
          </w:p>
        </w:tc>
        <w:tc>
          <w:tcPr>
            <w:tcW w:w="237" w:type="dxa"/>
          </w:tcPr>
          <w:p w14:paraId="13980D15" w14:textId="77777777" w:rsidR="009211C9" w:rsidRPr="00244701" w:rsidRDefault="009211C9" w:rsidP="009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7" w:type="dxa"/>
          </w:tcPr>
          <w:p w14:paraId="4B3A98EC" w14:textId="36C99042" w:rsidR="009211C9" w:rsidRPr="00244701" w:rsidRDefault="009211C9" w:rsidP="009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1.45</w:t>
            </w:r>
          </w:p>
        </w:tc>
      </w:tr>
      <w:tr w:rsidR="009211C9" w:rsidRPr="00244701" w14:paraId="6406A2B0" w14:textId="77777777" w:rsidTr="008F513E">
        <w:trPr>
          <w:trHeight w:val="420"/>
        </w:trPr>
        <w:tc>
          <w:tcPr>
            <w:tcW w:w="3780" w:type="dxa"/>
          </w:tcPr>
          <w:p w14:paraId="60DBD71F" w14:textId="77777777" w:rsidR="009211C9" w:rsidRPr="00244701" w:rsidRDefault="009211C9" w:rsidP="009211C9">
            <w:pPr>
              <w:ind w:left="-18"/>
              <w:rPr>
                <w:rFonts w:asciiTheme="majorBidi" w:hAnsiTheme="majorBidi" w:cstheme="majorBidi"/>
                <w:sz w:val="30"/>
                <w:szCs w:val="30"/>
                <w:rtl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70" w:type="dxa"/>
          </w:tcPr>
          <w:p w14:paraId="6CD8B094" w14:textId="1C8CBFE6" w:rsidR="009211C9" w:rsidRPr="00244701" w:rsidRDefault="008F7685" w:rsidP="009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8F7685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.00</w:t>
            </w:r>
            <w:r w:rsidRPr="008F7685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 - 5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.00</w:t>
            </w:r>
          </w:p>
        </w:tc>
        <w:tc>
          <w:tcPr>
            <w:tcW w:w="238" w:type="dxa"/>
          </w:tcPr>
          <w:p w14:paraId="4FFB0252" w14:textId="77777777" w:rsidR="009211C9" w:rsidRPr="00244701" w:rsidRDefault="009211C9" w:rsidP="00921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6B94D4A2" w14:textId="6DE9DEA0" w:rsidR="009211C9" w:rsidRPr="00244701" w:rsidRDefault="009211C9" w:rsidP="009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ab/>
              <w:t>3.00 - 5.00</w:t>
            </w:r>
          </w:p>
        </w:tc>
        <w:tc>
          <w:tcPr>
            <w:tcW w:w="262" w:type="dxa"/>
          </w:tcPr>
          <w:p w14:paraId="47AE4AAE" w14:textId="77777777" w:rsidR="009211C9" w:rsidRPr="00244701" w:rsidRDefault="009211C9" w:rsidP="009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473CA8F" w14:textId="2C0352F5" w:rsidR="009211C9" w:rsidRPr="00244701" w:rsidRDefault="00445590" w:rsidP="009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3.00</w:t>
            </w:r>
          </w:p>
        </w:tc>
        <w:tc>
          <w:tcPr>
            <w:tcW w:w="237" w:type="dxa"/>
          </w:tcPr>
          <w:p w14:paraId="692E7F27" w14:textId="77777777" w:rsidR="009211C9" w:rsidRPr="00244701" w:rsidRDefault="009211C9" w:rsidP="009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7" w:type="dxa"/>
          </w:tcPr>
          <w:p w14:paraId="37D0E5A4" w14:textId="13D89614" w:rsidR="009211C9" w:rsidRPr="00244701" w:rsidRDefault="009211C9" w:rsidP="009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3.00</w:t>
            </w:r>
          </w:p>
        </w:tc>
      </w:tr>
      <w:tr w:rsidR="009211C9" w:rsidRPr="00244701" w14:paraId="5AA88E88" w14:textId="77777777" w:rsidTr="008F513E">
        <w:trPr>
          <w:trHeight w:val="420"/>
        </w:trPr>
        <w:tc>
          <w:tcPr>
            <w:tcW w:w="3780" w:type="dxa"/>
          </w:tcPr>
          <w:p w14:paraId="6D9C192B" w14:textId="77777777" w:rsidR="009211C9" w:rsidRPr="00244701" w:rsidRDefault="009211C9" w:rsidP="009211C9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170" w:type="dxa"/>
          </w:tcPr>
          <w:p w14:paraId="187E81A8" w14:textId="6C086DAE" w:rsidR="009211C9" w:rsidRPr="00244701" w:rsidRDefault="008F7685" w:rsidP="009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8F7685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0.00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 </w:t>
            </w:r>
            <w:r w:rsidRPr="008F7685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-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 </w:t>
            </w:r>
            <w:r w:rsidRPr="008F7685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38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.00</w:t>
            </w:r>
          </w:p>
        </w:tc>
        <w:tc>
          <w:tcPr>
            <w:tcW w:w="238" w:type="dxa"/>
          </w:tcPr>
          <w:p w14:paraId="4840C766" w14:textId="77777777" w:rsidR="009211C9" w:rsidRPr="00244701" w:rsidRDefault="009211C9" w:rsidP="00921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782E64D3" w14:textId="08DC6E4A" w:rsidR="009211C9" w:rsidRPr="00244701" w:rsidRDefault="009211C9" w:rsidP="009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0.00 - 38.00</w:t>
            </w:r>
          </w:p>
        </w:tc>
        <w:tc>
          <w:tcPr>
            <w:tcW w:w="262" w:type="dxa"/>
          </w:tcPr>
          <w:p w14:paraId="26DEEB83" w14:textId="77777777" w:rsidR="009211C9" w:rsidRPr="00244701" w:rsidRDefault="009211C9" w:rsidP="009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0FDD9FB" w14:textId="62C7186B" w:rsidR="009211C9" w:rsidRPr="00244701" w:rsidRDefault="00445590" w:rsidP="009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0.00 - 18.00</w:t>
            </w:r>
          </w:p>
        </w:tc>
        <w:tc>
          <w:tcPr>
            <w:tcW w:w="237" w:type="dxa"/>
          </w:tcPr>
          <w:p w14:paraId="35A04069" w14:textId="77777777" w:rsidR="009211C9" w:rsidRPr="00244701" w:rsidRDefault="009211C9" w:rsidP="009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7" w:type="dxa"/>
          </w:tcPr>
          <w:p w14:paraId="5FD3C7E5" w14:textId="2AF4F09C" w:rsidR="009211C9" w:rsidRPr="00244701" w:rsidRDefault="009211C9" w:rsidP="009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0.00 - 28.00</w:t>
            </w:r>
          </w:p>
        </w:tc>
      </w:tr>
    </w:tbl>
    <w:p w14:paraId="0F70D84B" w14:textId="77777777" w:rsidR="00DC0517" w:rsidRPr="00244701" w:rsidRDefault="00DC0517" w:rsidP="00CA3F06">
      <w:pPr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77266366" w14:textId="77777777" w:rsidR="00CA3F06" w:rsidRPr="00E008DA" w:rsidRDefault="00CA3F06" w:rsidP="00E00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008DA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6C03C10" w14:textId="77777777" w:rsidR="00383BCF" w:rsidRPr="00244701" w:rsidRDefault="00383BCF" w:rsidP="00CA3F06">
      <w:pPr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7CCFCF7" w14:textId="2AF56E7B" w:rsidR="00A40D8B" w:rsidRPr="00244701" w:rsidRDefault="00A40D8B" w:rsidP="00E008DA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ณ วันที่ </w:t>
      </w:r>
      <w:r w:rsidRPr="00244701">
        <w:rPr>
          <w:rFonts w:asciiTheme="majorBidi" w:hAnsiTheme="majorBidi" w:cstheme="majorBidi"/>
          <w:spacing w:val="-6"/>
          <w:sz w:val="30"/>
          <w:szCs w:val="30"/>
          <w:lang w:val="en-GB"/>
        </w:rPr>
        <w:t xml:space="preserve">31 </w:t>
      </w:r>
      <w:r w:rsidRPr="00244701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ธันวาคม </w:t>
      </w:r>
      <w:r w:rsidRPr="00244701">
        <w:rPr>
          <w:rFonts w:asciiTheme="majorBidi" w:hAnsiTheme="majorBidi" w:cstheme="majorBidi"/>
          <w:spacing w:val="-6"/>
          <w:sz w:val="30"/>
          <w:szCs w:val="30"/>
          <w:lang w:val="en-GB"/>
        </w:rPr>
        <w:t>256</w:t>
      </w:r>
      <w:r w:rsidR="00522CCA">
        <w:rPr>
          <w:rFonts w:asciiTheme="majorBidi" w:hAnsiTheme="majorBidi" w:cstheme="majorBidi"/>
          <w:spacing w:val="-6"/>
          <w:sz w:val="30"/>
          <w:szCs w:val="30"/>
          <w:lang w:val="en-GB"/>
        </w:rPr>
        <w:t>6</w:t>
      </w:r>
      <w:r w:rsidR="00A21A34" w:rsidRPr="00244701">
        <w:rPr>
          <w:rFonts w:asciiTheme="majorBidi" w:hAnsiTheme="majorBidi" w:cstheme="majorBidi"/>
          <w:spacing w:val="-6"/>
          <w:sz w:val="30"/>
          <w:szCs w:val="30"/>
          <w:lang w:val="en-GB"/>
        </w:rPr>
        <w:t xml:space="preserve"> </w:t>
      </w:r>
      <w:r w:rsidRPr="00244701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ระยะเวลาถัวเฉลี่ยถ่วงน้ำหนักของภาระผูกพันผลประโยชน์ที่กำหนดไว้เป็น</w:t>
      </w:r>
      <w:r w:rsidR="008F768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8F7685" w:rsidRPr="008F7685">
        <w:rPr>
          <w:rFonts w:asciiTheme="majorBidi" w:hAnsiTheme="majorBidi" w:cstheme="majorBidi"/>
          <w:sz w:val="30"/>
          <w:szCs w:val="30"/>
          <w:lang w:val="en-GB"/>
        </w:rPr>
        <w:t>5.82 - 8.64</w:t>
      </w:r>
      <w:r w:rsidR="00146475" w:rsidRPr="00244701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DC64FD" w:rsidRPr="00244701">
        <w:rPr>
          <w:rFonts w:asciiTheme="majorBidi" w:hAnsiTheme="majorBidi" w:cstheme="majorBidi"/>
          <w:spacing w:val="-6"/>
          <w:sz w:val="30"/>
          <w:szCs w:val="30"/>
          <w:cs/>
        </w:rPr>
        <w:t>ปี</w:t>
      </w:r>
      <w:r w:rsidR="00DC64FD" w:rsidRPr="002447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C64FD" w:rsidRPr="00244701">
        <w:rPr>
          <w:rFonts w:asciiTheme="majorBidi" w:hAnsiTheme="majorBidi" w:cstheme="majorBidi"/>
          <w:i/>
          <w:iCs/>
          <w:sz w:val="30"/>
          <w:szCs w:val="30"/>
        </w:rPr>
        <w:t>(25</w:t>
      </w:r>
      <w:r w:rsidR="008177C7" w:rsidRPr="00244701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522CCA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DC64FD" w:rsidRPr="00244701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477760" w:rsidRPr="00244701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r w:rsidR="00B51349" w:rsidRPr="00244701">
        <w:rPr>
          <w:rFonts w:asciiTheme="majorBidi" w:hAnsiTheme="majorBidi" w:cstheme="majorBidi"/>
          <w:i/>
          <w:iCs/>
          <w:sz w:val="30"/>
          <w:szCs w:val="30"/>
          <w:lang w:val="en-GB"/>
        </w:rPr>
        <w:t>6</w:t>
      </w:r>
      <w:r w:rsidR="00477760" w:rsidRPr="00244701">
        <w:rPr>
          <w:rFonts w:asciiTheme="majorBidi" w:hAnsiTheme="majorBidi" w:cstheme="majorBidi"/>
          <w:i/>
          <w:iCs/>
          <w:sz w:val="30"/>
          <w:szCs w:val="30"/>
          <w:lang w:val="en-GB"/>
        </w:rPr>
        <w:t>.</w:t>
      </w:r>
      <w:r w:rsidR="00FA00F3">
        <w:rPr>
          <w:rFonts w:asciiTheme="majorBidi" w:hAnsiTheme="majorBidi" w:cstheme="majorBidi"/>
          <w:i/>
          <w:iCs/>
          <w:sz w:val="30"/>
          <w:szCs w:val="30"/>
          <w:lang w:val="en-GB"/>
        </w:rPr>
        <w:t>8</w:t>
      </w:r>
      <w:r w:rsidR="00B51349" w:rsidRPr="00244701">
        <w:rPr>
          <w:rFonts w:asciiTheme="majorBidi" w:hAnsiTheme="majorBidi" w:cstheme="majorBidi"/>
          <w:i/>
          <w:iCs/>
          <w:sz w:val="30"/>
          <w:szCs w:val="30"/>
          <w:lang w:val="en-GB"/>
        </w:rPr>
        <w:t>2</w:t>
      </w:r>
      <w:r w:rsidR="008678A3" w:rsidRPr="00244701">
        <w:rPr>
          <w:rFonts w:asciiTheme="majorBidi" w:hAnsiTheme="majorBidi" w:cstheme="majorBidi"/>
          <w:i/>
          <w:iCs/>
          <w:sz w:val="30"/>
          <w:szCs w:val="30"/>
          <w:lang w:val="en-GB"/>
        </w:rPr>
        <w:t>-</w:t>
      </w:r>
      <w:r w:rsidR="00B51349" w:rsidRPr="00244701">
        <w:rPr>
          <w:rFonts w:asciiTheme="majorBidi" w:hAnsiTheme="majorBidi" w:cstheme="majorBidi"/>
          <w:i/>
          <w:iCs/>
          <w:sz w:val="30"/>
          <w:szCs w:val="30"/>
          <w:lang w:val="en-GB"/>
        </w:rPr>
        <w:t>8</w:t>
      </w:r>
      <w:r w:rsidR="008678A3" w:rsidRPr="00244701">
        <w:rPr>
          <w:rFonts w:asciiTheme="majorBidi" w:hAnsiTheme="majorBidi" w:cstheme="majorBidi"/>
          <w:i/>
          <w:iCs/>
          <w:sz w:val="30"/>
          <w:szCs w:val="30"/>
          <w:lang w:val="en-GB"/>
        </w:rPr>
        <w:t>.</w:t>
      </w:r>
      <w:r w:rsidR="00B51349" w:rsidRPr="00244701">
        <w:rPr>
          <w:rFonts w:asciiTheme="majorBidi" w:hAnsiTheme="majorBidi" w:cstheme="majorBidi"/>
          <w:i/>
          <w:iCs/>
          <w:sz w:val="30"/>
          <w:szCs w:val="30"/>
          <w:lang w:val="en-GB"/>
        </w:rPr>
        <w:t>64</w:t>
      </w:r>
      <w:r w:rsidR="00DC64FD" w:rsidRPr="00244701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DC64FD" w:rsidRPr="00244701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ปี</w:t>
      </w:r>
      <w:r w:rsidR="00DC64FD" w:rsidRPr="00244701">
        <w:rPr>
          <w:rFonts w:asciiTheme="majorBidi" w:hAnsiTheme="majorBidi" w:cstheme="majorBidi"/>
          <w:i/>
          <w:iCs/>
          <w:sz w:val="30"/>
          <w:szCs w:val="30"/>
          <w:lang w:val="en-GB"/>
        </w:rPr>
        <w:t>)</w:t>
      </w:r>
      <w:r w:rsidR="00DC64FD" w:rsidRPr="00244701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</w:p>
    <w:p w14:paraId="643DCD05" w14:textId="77777777" w:rsidR="00526F95" w:rsidRPr="00244701" w:rsidRDefault="00526F95" w:rsidP="00921C5D">
      <w:pPr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E1CEB6D" w14:textId="77777777" w:rsidR="00921C5D" w:rsidRPr="00244701" w:rsidRDefault="00921C5D" w:rsidP="00E008DA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44701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</w:p>
    <w:p w14:paraId="1F957134" w14:textId="0CC00C8C" w:rsidR="006D5594" w:rsidRPr="00244701" w:rsidRDefault="00E87044" w:rsidP="00E00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A421D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44701">
        <w:rPr>
          <w:rFonts w:asciiTheme="majorBidi" w:hAnsiTheme="majorBidi" w:cstheme="majorBidi"/>
          <w:sz w:val="30"/>
          <w:szCs w:val="30"/>
          <w:cs/>
        </w:rPr>
        <w:t>ๆ คงที่</w:t>
      </w:r>
    </w:p>
    <w:p w14:paraId="422FAA05" w14:textId="7270C5D2" w:rsidR="00781397" w:rsidRDefault="00781397" w:rsidP="00781397">
      <w:pPr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38"/>
        <w:gridCol w:w="1022"/>
        <w:gridCol w:w="237"/>
        <w:gridCol w:w="1023"/>
        <w:gridCol w:w="237"/>
        <w:gridCol w:w="1023"/>
      </w:tblGrid>
      <w:tr w:rsidR="004A4307" w:rsidRPr="00244701" w14:paraId="5A152005" w14:textId="77777777" w:rsidTr="004A4307">
        <w:trPr>
          <w:trHeight w:val="420"/>
        </w:trPr>
        <w:tc>
          <w:tcPr>
            <w:tcW w:w="4320" w:type="dxa"/>
          </w:tcPr>
          <w:p w14:paraId="4E339D27" w14:textId="50DBE964" w:rsidR="004A4307" w:rsidRPr="00244701" w:rsidRDefault="004A4307" w:rsidP="004A4307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2D20B038" w14:textId="77777777" w:rsidR="004A4307" w:rsidRPr="00244701" w:rsidRDefault="004A4307" w:rsidP="00FF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A4307" w:rsidRPr="00244701" w14:paraId="3054D55A" w14:textId="77777777" w:rsidTr="00FF058D">
        <w:trPr>
          <w:trHeight w:val="420"/>
        </w:trPr>
        <w:tc>
          <w:tcPr>
            <w:tcW w:w="4320" w:type="dxa"/>
          </w:tcPr>
          <w:p w14:paraId="777A4B30" w14:textId="77777777" w:rsidR="004A4307" w:rsidRPr="00244701" w:rsidRDefault="004A4307" w:rsidP="00E008DA">
            <w:pPr>
              <w:spacing w:line="240" w:lineRule="auto"/>
              <w:ind w:left="-1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29A35571" w14:textId="77777777" w:rsidR="004A4307" w:rsidRPr="00244701" w:rsidRDefault="004A4307" w:rsidP="004A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A11A431" w14:textId="77777777" w:rsidR="004A4307" w:rsidRPr="00244701" w:rsidRDefault="004A4307" w:rsidP="004A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3" w:type="dxa"/>
            <w:gridSpan w:val="3"/>
            <w:shd w:val="clear" w:color="auto" w:fill="auto"/>
            <w:vAlign w:val="bottom"/>
          </w:tcPr>
          <w:p w14:paraId="11D4EB55" w14:textId="77777777" w:rsidR="004A4307" w:rsidRPr="00244701" w:rsidRDefault="004A4307" w:rsidP="004A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ข้อสมมติลดลงร้อยละ 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87044" w:rsidRPr="00244701" w14:paraId="077E8DA6" w14:textId="77777777" w:rsidTr="004A4307">
        <w:trPr>
          <w:trHeight w:val="420"/>
        </w:trPr>
        <w:tc>
          <w:tcPr>
            <w:tcW w:w="4320" w:type="dxa"/>
          </w:tcPr>
          <w:p w14:paraId="41899D62" w14:textId="77777777" w:rsidR="00E87044" w:rsidRPr="00244701" w:rsidRDefault="004A4307" w:rsidP="00E008DA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67A193" w14:textId="31132891" w:rsidR="00E87044" w:rsidRPr="00244701" w:rsidRDefault="004A4307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22CC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DAE7099" w14:textId="77777777" w:rsidR="00E87044" w:rsidRPr="00244701" w:rsidRDefault="00E87044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8228282" w14:textId="1A1BA995" w:rsidR="00E87044" w:rsidRPr="00244701" w:rsidRDefault="004A4307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22CC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EF5A8C5" w14:textId="77777777" w:rsidR="00E87044" w:rsidRPr="00244701" w:rsidRDefault="00E87044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158447E" w14:textId="2B89D1D0" w:rsidR="00E87044" w:rsidRPr="00244701" w:rsidRDefault="004A4307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22CC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7" w:type="dxa"/>
            <w:vAlign w:val="bottom"/>
          </w:tcPr>
          <w:p w14:paraId="32484EB8" w14:textId="77777777" w:rsidR="00E87044" w:rsidRPr="00244701" w:rsidRDefault="00E87044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1B00C47C" w14:textId="5B7AA337" w:rsidR="00E87044" w:rsidRPr="00244701" w:rsidRDefault="004A4307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22CC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87044" w:rsidRPr="00244701" w14:paraId="68FDF08C" w14:textId="77777777" w:rsidTr="004A4307">
        <w:trPr>
          <w:trHeight w:val="420"/>
        </w:trPr>
        <w:tc>
          <w:tcPr>
            <w:tcW w:w="4320" w:type="dxa"/>
            <w:vAlign w:val="bottom"/>
          </w:tcPr>
          <w:p w14:paraId="1D0CC4CE" w14:textId="77777777" w:rsidR="00E87044" w:rsidRPr="00244701" w:rsidRDefault="00E87044" w:rsidP="00E008D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0DE6C41B" w14:textId="77777777" w:rsidR="00E87044" w:rsidRPr="00244701" w:rsidRDefault="00E87044" w:rsidP="00FF05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2CCA" w:rsidRPr="00244701" w14:paraId="61006AA9" w14:textId="77777777" w:rsidTr="006B5227">
        <w:trPr>
          <w:trHeight w:val="420"/>
        </w:trPr>
        <w:tc>
          <w:tcPr>
            <w:tcW w:w="4320" w:type="dxa"/>
          </w:tcPr>
          <w:p w14:paraId="71021DE9" w14:textId="77777777" w:rsidR="00522CCA" w:rsidRPr="00244701" w:rsidRDefault="00522CCA" w:rsidP="0052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425D24" w14:textId="60489714" w:rsidR="00522CCA" w:rsidRPr="00244701" w:rsidRDefault="008F7685" w:rsidP="00522CC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76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(13,952)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1FC24B2" w14:textId="77777777" w:rsidR="00522CCA" w:rsidRPr="00244701" w:rsidRDefault="00522CCA" w:rsidP="0052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1186275" w14:textId="476B8E9F" w:rsidR="00522CCA" w:rsidRPr="00244701" w:rsidRDefault="00522CCA" w:rsidP="00522CC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211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(16,97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9211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F85F946" w14:textId="77777777" w:rsidR="00522CCA" w:rsidRPr="00244701" w:rsidRDefault="00522CCA" w:rsidP="0052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1B8C9F2" w14:textId="6E7CE455" w:rsidR="00522CCA" w:rsidRPr="00244701" w:rsidRDefault="008F7685" w:rsidP="00522CC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76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15,530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92828C0" w14:textId="77777777" w:rsidR="00522CCA" w:rsidRPr="00244701" w:rsidRDefault="00522CCA" w:rsidP="0052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4B00D71" w14:textId="17BB13EF" w:rsidR="00522CCA" w:rsidRPr="00244701" w:rsidRDefault="00522CCA" w:rsidP="00522CC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1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18,696</w:t>
            </w:r>
          </w:p>
        </w:tc>
      </w:tr>
      <w:tr w:rsidR="008F7685" w:rsidRPr="00244701" w14:paraId="301F85A1" w14:textId="77777777" w:rsidTr="006B5227">
        <w:trPr>
          <w:trHeight w:val="420"/>
        </w:trPr>
        <w:tc>
          <w:tcPr>
            <w:tcW w:w="4320" w:type="dxa"/>
          </w:tcPr>
          <w:p w14:paraId="6808C197" w14:textId="77777777" w:rsidR="008F7685" w:rsidRPr="00244701" w:rsidRDefault="008F7685" w:rsidP="008F7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F7A2C9" w14:textId="18D628BD" w:rsidR="008F7685" w:rsidRPr="00244701" w:rsidRDefault="008F7685" w:rsidP="008F768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F76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13,420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12CC632" w14:textId="77777777" w:rsidR="008F7685" w:rsidRPr="00244701" w:rsidRDefault="008F7685" w:rsidP="008F7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0DBC4974" w14:textId="1CDA07E5" w:rsidR="008F7685" w:rsidRPr="00244701" w:rsidRDefault="008F7685" w:rsidP="008F768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11C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18,33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B5AA017" w14:textId="77777777" w:rsidR="008F7685" w:rsidRPr="00244701" w:rsidRDefault="008F7685" w:rsidP="008F7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EBC47A2" w14:textId="229E2CAB" w:rsidR="008F7685" w:rsidRPr="00244701" w:rsidRDefault="008F7685" w:rsidP="008F768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76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(12,143)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814CAF3" w14:textId="77777777" w:rsidR="008F7685" w:rsidRPr="00244701" w:rsidRDefault="008F7685" w:rsidP="008F7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0BA8F7E" w14:textId="58B7CCAB" w:rsidR="008F7685" w:rsidRPr="00244701" w:rsidRDefault="008F7685" w:rsidP="008F768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1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(16,402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8F7685" w:rsidRPr="00244701" w14:paraId="4A1FC728" w14:textId="77777777" w:rsidTr="004A4307">
        <w:trPr>
          <w:trHeight w:val="420"/>
        </w:trPr>
        <w:tc>
          <w:tcPr>
            <w:tcW w:w="4320" w:type="dxa"/>
          </w:tcPr>
          <w:p w14:paraId="44563573" w14:textId="77777777" w:rsidR="008F7685" w:rsidRPr="00244701" w:rsidRDefault="008F7685" w:rsidP="008F7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  <w:vAlign w:val="bottom"/>
          </w:tcPr>
          <w:p w14:paraId="3A4D4CF4" w14:textId="6AE5A9EF" w:rsidR="008F7685" w:rsidRPr="00244701" w:rsidRDefault="008F7685" w:rsidP="008F768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F76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(15,309)</w:t>
            </w:r>
          </w:p>
        </w:tc>
        <w:tc>
          <w:tcPr>
            <w:tcW w:w="238" w:type="dxa"/>
            <w:vAlign w:val="bottom"/>
          </w:tcPr>
          <w:p w14:paraId="428DEDC1" w14:textId="77777777" w:rsidR="008F7685" w:rsidRPr="00244701" w:rsidRDefault="008F7685" w:rsidP="008F7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59E6D908" w14:textId="3BCD92E3" w:rsidR="008F7685" w:rsidRPr="00244701" w:rsidRDefault="008F7685" w:rsidP="008F768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211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(18,4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  <w:r w:rsidRPr="009211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  <w:vAlign w:val="bottom"/>
          </w:tcPr>
          <w:p w14:paraId="0820F288" w14:textId="77777777" w:rsidR="008F7685" w:rsidRPr="00244701" w:rsidRDefault="008F7685" w:rsidP="008F7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73051116" w14:textId="2924646E" w:rsidR="008F7685" w:rsidRPr="00244701" w:rsidRDefault="008F7685" w:rsidP="008F768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F76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9,402</w:t>
            </w:r>
          </w:p>
        </w:tc>
        <w:tc>
          <w:tcPr>
            <w:tcW w:w="237" w:type="dxa"/>
            <w:vAlign w:val="bottom"/>
          </w:tcPr>
          <w:p w14:paraId="246D7659" w14:textId="77777777" w:rsidR="008F7685" w:rsidRPr="00244701" w:rsidRDefault="008F7685" w:rsidP="008F7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166209D4" w14:textId="5FA8B1CE" w:rsidR="008F7685" w:rsidRPr="00244701" w:rsidRDefault="008F7685" w:rsidP="008F768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211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12,044</w:t>
            </w:r>
          </w:p>
        </w:tc>
      </w:tr>
    </w:tbl>
    <w:p w14:paraId="40282BC3" w14:textId="77777777" w:rsidR="00E87044" w:rsidRPr="00E86634" w:rsidRDefault="00E87044" w:rsidP="00E87044">
      <w:pPr>
        <w:spacing w:line="240" w:lineRule="auto"/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38"/>
        <w:gridCol w:w="1022"/>
        <w:gridCol w:w="237"/>
        <w:gridCol w:w="1023"/>
        <w:gridCol w:w="237"/>
        <w:gridCol w:w="1023"/>
      </w:tblGrid>
      <w:tr w:rsidR="00824DDA" w:rsidRPr="00244701" w14:paraId="7F483B29" w14:textId="77777777" w:rsidTr="00FF058D">
        <w:trPr>
          <w:trHeight w:val="420"/>
        </w:trPr>
        <w:tc>
          <w:tcPr>
            <w:tcW w:w="4320" w:type="dxa"/>
          </w:tcPr>
          <w:p w14:paraId="6023B6B3" w14:textId="77777777" w:rsidR="00824DDA" w:rsidRPr="00244701" w:rsidRDefault="00824DDA" w:rsidP="00FF058D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5524C938" w14:textId="77777777" w:rsidR="00824DDA" w:rsidRPr="00244701" w:rsidRDefault="00824DDA" w:rsidP="00FF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4DDA" w:rsidRPr="00244701" w14:paraId="1E1904CF" w14:textId="77777777" w:rsidTr="00FF058D">
        <w:trPr>
          <w:trHeight w:val="420"/>
        </w:trPr>
        <w:tc>
          <w:tcPr>
            <w:tcW w:w="4320" w:type="dxa"/>
          </w:tcPr>
          <w:p w14:paraId="1112A196" w14:textId="77777777" w:rsidR="00824DDA" w:rsidRPr="00244701" w:rsidRDefault="00824DDA" w:rsidP="00FF058D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12CDBD8E" w14:textId="77777777" w:rsidR="00824DDA" w:rsidRPr="00244701" w:rsidRDefault="00824DDA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9ED9DB1" w14:textId="77777777" w:rsidR="00824DDA" w:rsidRPr="00244701" w:rsidRDefault="00824DDA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3" w:type="dxa"/>
            <w:gridSpan w:val="3"/>
            <w:shd w:val="clear" w:color="auto" w:fill="auto"/>
            <w:vAlign w:val="bottom"/>
          </w:tcPr>
          <w:p w14:paraId="2BC7767B" w14:textId="77777777" w:rsidR="00824DDA" w:rsidRPr="00244701" w:rsidRDefault="00824DDA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ข้อสมมติลดลงร้อยละ 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B51349" w:rsidRPr="00244701" w14:paraId="293005EA" w14:textId="77777777" w:rsidTr="00FF058D">
        <w:trPr>
          <w:trHeight w:val="420"/>
        </w:trPr>
        <w:tc>
          <w:tcPr>
            <w:tcW w:w="4320" w:type="dxa"/>
          </w:tcPr>
          <w:p w14:paraId="40DA2E8C" w14:textId="77777777" w:rsidR="00B51349" w:rsidRPr="00244701" w:rsidRDefault="00B51349" w:rsidP="00B5134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38974A" w14:textId="10E0DB4B" w:rsidR="00B51349" w:rsidRPr="00244701" w:rsidRDefault="00B51349" w:rsidP="00B5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22CC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F10B0F9" w14:textId="77777777" w:rsidR="00B51349" w:rsidRPr="00244701" w:rsidRDefault="00B51349" w:rsidP="00B5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E62180C" w14:textId="2A958CC6" w:rsidR="00B51349" w:rsidRPr="00244701" w:rsidRDefault="00B51349" w:rsidP="00B5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22CC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4416B2A" w14:textId="77777777" w:rsidR="00B51349" w:rsidRPr="00244701" w:rsidRDefault="00B51349" w:rsidP="00B5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CB8E5D3" w14:textId="12307620" w:rsidR="00B51349" w:rsidRPr="00244701" w:rsidRDefault="00B51349" w:rsidP="00B5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22CC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7" w:type="dxa"/>
            <w:vAlign w:val="bottom"/>
          </w:tcPr>
          <w:p w14:paraId="5C55B900" w14:textId="77777777" w:rsidR="00B51349" w:rsidRPr="00244701" w:rsidRDefault="00B51349" w:rsidP="00B5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5FA71DD3" w14:textId="2333F753" w:rsidR="00B51349" w:rsidRPr="00244701" w:rsidRDefault="00B51349" w:rsidP="00B5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22CC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51349" w:rsidRPr="00244701" w14:paraId="0AB82F07" w14:textId="77777777" w:rsidTr="00FF058D">
        <w:trPr>
          <w:trHeight w:val="420"/>
        </w:trPr>
        <w:tc>
          <w:tcPr>
            <w:tcW w:w="4320" w:type="dxa"/>
            <w:vAlign w:val="bottom"/>
          </w:tcPr>
          <w:p w14:paraId="325FA8D1" w14:textId="77777777" w:rsidR="00B51349" w:rsidRPr="00244701" w:rsidRDefault="00B51349" w:rsidP="00B5134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1ADC265B" w14:textId="77777777" w:rsidR="00B51349" w:rsidRPr="00244701" w:rsidRDefault="00B51349" w:rsidP="00B5134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2CCA" w:rsidRPr="00244701" w14:paraId="55905620" w14:textId="77777777" w:rsidTr="0011794D">
        <w:trPr>
          <w:trHeight w:val="420"/>
        </w:trPr>
        <w:tc>
          <w:tcPr>
            <w:tcW w:w="4320" w:type="dxa"/>
          </w:tcPr>
          <w:p w14:paraId="56F0DB56" w14:textId="77777777" w:rsidR="00522CCA" w:rsidRPr="00244701" w:rsidRDefault="00522CCA" w:rsidP="0052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1B4A21" w14:textId="44C32DF4" w:rsidR="00522CCA" w:rsidRPr="00244701" w:rsidRDefault="008F7685" w:rsidP="00522CC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F76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(8,017)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EF7D6AA" w14:textId="77777777" w:rsidR="00522CCA" w:rsidRPr="00244701" w:rsidRDefault="00522CCA" w:rsidP="0052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4F30934" w14:textId="7DF784BC" w:rsidR="00522CCA" w:rsidRPr="00244701" w:rsidRDefault="00522CCA" w:rsidP="00522CC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77D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(10,926)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AB4FABD" w14:textId="77777777" w:rsidR="00522CCA" w:rsidRPr="00244701" w:rsidRDefault="00522CCA" w:rsidP="0052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C03FF40" w14:textId="6E44AC3D" w:rsidR="00522CCA" w:rsidRPr="00244701" w:rsidRDefault="008F7685" w:rsidP="00522CC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76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8,897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06404E1" w14:textId="77777777" w:rsidR="00522CCA" w:rsidRPr="00244701" w:rsidRDefault="00522CCA" w:rsidP="0052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281C0248" w14:textId="5A138911" w:rsidR="00522CCA" w:rsidRPr="00244701" w:rsidRDefault="00522CCA" w:rsidP="00522CC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7D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</w:tr>
      <w:tr w:rsidR="00522CCA" w:rsidRPr="00244701" w14:paraId="3017159C" w14:textId="77777777" w:rsidTr="0011794D">
        <w:trPr>
          <w:trHeight w:val="420"/>
        </w:trPr>
        <w:tc>
          <w:tcPr>
            <w:tcW w:w="4320" w:type="dxa"/>
          </w:tcPr>
          <w:p w14:paraId="1D44FEE4" w14:textId="77777777" w:rsidR="00522CCA" w:rsidRPr="00244701" w:rsidRDefault="00522CCA" w:rsidP="0052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F32E91" w14:textId="32C08039" w:rsidR="00522CCA" w:rsidRPr="00244701" w:rsidRDefault="008F7685" w:rsidP="00522CC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76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7,185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E4E644A" w14:textId="77777777" w:rsidR="00522CCA" w:rsidRPr="00244701" w:rsidRDefault="00522CCA" w:rsidP="0052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006A4F37" w14:textId="17B4CE10" w:rsidR="00522CCA" w:rsidRPr="00244701" w:rsidRDefault="00522CCA" w:rsidP="00522CC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7D2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11,99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6DACC7" w14:textId="77777777" w:rsidR="00522CCA" w:rsidRPr="00244701" w:rsidRDefault="00522CCA" w:rsidP="0052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F89FFD2" w14:textId="002A7BAB" w:rsidR="00522CCA" w:rsidRPr="00244701" w:rsidRDefault="008F7685" w:rsidP="00522CC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76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(6,575)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C280319" w14:textId="77777777" w:rsidR="00522CCA" w:rsidRPr="00244701" w:rsidRDefault="00522CCA" w:rsidP="0052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260BDC81" w14:textId="4B276E68" w:rsidR="00522CCA" w:rsidRPr="00244701" w:rsidRDefault="00522CCA" w:rsidP="00522CC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7D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(10,72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C77D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522CCA" w:rsidRPr="00244701" w14:paraId="524BA504" w14:textId="77777777" w:rsidTr="00FF058D">
        <w:trPr>
          <w:trHeight w:val="420"/>
        </w:trPr>
        <w:tc>
          <w:tcPr>
            <w:tcW w:w="4320" w:type="dxa"/>
          </w:tcPr>
          <w:p w14:paraId="00A4C5DC" w14:textId="77777777" w:rsidR="00522CCA" w:rsidRPr="00244701" w:rsidRDefault="00522CCA" w:rsidP="0052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  <w:vAlign w:val="bottom"/>
          </w:tcPr>
          <w:p w14:paraId="4C4747A3" w14:textId="2E96BE00" w:rsidR="00522CCA" w:rsidRPr="00244701" w:rsidRDefault="008F7685" w:rsidP="00522CC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76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(8,692)</w:t>
            </w:r>
          </w:p>
        </w:tc>
        <w:tc>
          <w:tcPr>
            <w:tcW w:w="238" w:type="dxa"/>
            <w:vAlign w:val="bottom"/>
          </w:tcPr>
          <w:p w14:paraId="65941354" w14:textId="77777777" w:rsidR="00522CCA" w:rsidRPr="00244701" w:rsidRDefault="00522CCA" w:rsidP="0052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7CB65E05" w14:textId="5BD9850C" w:rsidR="00522CCA" w:rsidRPr="00244701" w:rsidRDefault="00522CCA" w:rsidP="00522CC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7D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(11,72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C77D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  <w:vAlign w:val="bottom"/>
          </w:tcPr>
          <w:p w14:paraId="7B41E438" w14:textId="77777777" w:rsidR="00522CCA" w:rsidRPr="00244701" w:rsidRDefault="00522CCA" w:rsidP="0052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29DD22AB" w14:textId="221655F7" w:rsidR="00522CCA" w:rsidRPr="00244701" w:rsidRDefault="008F7685" w:rsidP="00522CC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F76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5,033</w:t>
            </w:r>
          </w:p>
        </w:tc>
        <w:tc>
          <w:tcPr>
            <w:tcW w:w="237" w:type="dxa"/>
            <w:vAlign w:val="bottom"/>
          </w:tcPr>
          <w:p w14:paraId="2387CA5F" w14:textId="77777777" w:rsidR="00522CCA" w:rsidRPr="00244701" w:rsidRDefault="00522CCA" w:rsidP="00522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2B6B6698" w14:textId="26D044C7" w:rsidR="00522CCA" w:rsidRPr="00244701" w:rsidRDefault="00522CCA" w:rsidP="00522CC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77D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7,55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</w:tbl>
    <w:p w14:paraId="4EC55E72" w14:textId="77777777" w:rsidR="00E008DA" w:rsidRPr="00E86634" w:rsidRDefault="00E008DA" w:rsidP="002E7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01D4A54E" w14:textId="447A7877" w:rsidR="002E7B59" w:rsidRPr="00E008DA" w:rsidRDefault="002E7B59" w:rsidP="00E008DA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  <w:cs/>
        </w:rPr>
      </w:pPr>
      <w:r w:rsidRPr="00E008DA">
        <w:rPr>
          <w:rFonts w:asciiTheme="majorBidi" w:hAnsiTheme="majorBidi" w:cstheme="majorBidi"/>
          <w:sz w:val="30"/>
          <w:szCs w:val="30"/>
          <w:u w:val="none"/>
          <w:cs/>
        </w:rPr>
        <w:t>สำรอง</w:t>
      </w:r>
      <w:r w:rsidR="001715C3" w:rsidRPr="00E008DA">
        <w:rPr>
          <w:rFonts w:asciiTheme="majorBidi" w:hAnsiTheme="majorBidi" w:cstheme="majorBidi"/>
          <w:sz w:val="30"/>
          <w:szCs w:val="30"/>
          <w:u w:val="none"/>
          <w:cs/>
        </w:rPr>
        <w:t>ตามกฎหมาย</w:t>
      </w:r>
    </w:p>
    <w:p w14:paraId="22BDF594" w14:textId="77777777" w:rsidR="004A1251" w:rsidRPr="00E86634" w:rsidRDefault="004A1251" w:rsidP="004A1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6C82FA84" w14:textId="77777777" w:rsidR="004A1251" w:rsidRPr="00E008DA" w:rsidRDefault="004A1251" w:rsidP="00E00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008DA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E008DA">
        <w:rPr>
          <w:rFonts w:asciiTheme="majorBidi" w:hAnsiTheme="majorBidi" w:cstheme="majorBidi"/>
          <w:sz w:val="30"/>
          <w:szCs w:val="30"/>
        </w:rPr>
        <w:t>2535</w:t>
      </w:r>
      <w:r w:rsidRPr="00E008DA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E008DA">
        <w:rPr>
          <w:rFonts w:asciiTheme="majorBidi" w:hAnsiTheme="majorBidi" w:cstheme="majorBidi"/>
          <w:sz w:val="30"/>
          <w:szCs w:val="30"/>
        </w:rPr>
        <w:t>116</w:t>
      </w:r>
      <w:r w:rsidRPr="00E008DA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E008DA">
        <w:rPr>
          <w:rFonts w:asciiTheme="majorBidi" w:hAnsiTheme="majorBidi" w:cstheme="majorBidi"/>
          <w:sz w:val="30"/>
          <w:szCs w:val="30"/>
        </w:rPr>
        <w:t>“</w:t>
      </w:r>
      <w:r w:rsidRPr="00E008DA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E008DA">
        <w:rPr>
          <w:rFonts w:asciiTheme="majorBidi" w:hAnsiTheme="majorBidi" w:cstheme="majorBidi"/>
          <w:sz w:val="30"/>
          <w:szCs w:val="30"/>
        </w:rPr>
        <w:t>”</w:t>
      </w:r>
      <w:r w:rsidRPr="00E008DA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E008DA">
        <w:rPr>
          <w:rFonts w:asciiTheme="majorBidi" w:hAnsiTheme="majorBidi" w:cstheme="majorBidi"/>
          <w:sz w:val="30"/>
          <w:szCs w:val="30"/>
        </w:rPr>
        <w:t xml:space="preserve">5 </w:t>
      </w:r>
      <w:r w:rsidRPr="00E008DA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E008DA">
        <w:rPr>
          <w:rFonts w:asciiTheme="majorBidi" w:hAnsiTheme="majorBidi" w:cstheme="majorBidi"/>
          <w:sz w:val="30"/>
          <w:szCs w:val="30"/>
        </w:rPr>
        <w:t xml:space="preserve">10 </w:t>
      </w:r>
      <w:r w:rsidRPr="00E008DA">
        <w:rPr>
          <w:rFonts w:asciiTheme="majorBidi" w:hAnsiTheme="majorBidi" w:cstheme="majorBidi"/>
          <w:sz w:val="30"/>
          <w:szCs w:val="30"/>
          <w:cs/>
        </w:rPr>
        <w:t>ของทุนจดทะเบียน</w:t>
      </w:r>
      <w:r w:rsidR="00FF52CE" w:rsidRPr="00E008DA">
        <w:rPr>
          <w:rFonts w:asciiTheme="majorBidi" w:hAnsiTheme="majorBidi" w:cstheme="majorBidi"/>
          <w:sz w:val="30"/>
          <w:szCs w:val="30"/>
        </w:rPr>
        <w:t xml:space="preserve"> </w:t>
      </w:r>
      <w:r w:rsidRPr="00E008DA">
        <w:rPr>
          <w:rFonts w:asciiTheme="majorBidi" w:hAnsiTheme="majorBidi" w:cstheme="majorBidi"/>
          <w:sz w:val="30"/>
          <w:szCs w:val="30"/>
          <w:cs/>
        </w:rPr>
        <w:t>เงินสำรองนี้จะนำไปจ่ายเป็นเงินปันผลไม่ได้</w:t>
      </w:r>
    </w:p>
    <w:p w14:paraId="77D18C4A" w14:textId="77777777" w:rsidR="004A1251" w:rsidRPr="00E86634" w:rsidRDefault="004A1251" w:rsidP="004A12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Theme="majorBidi" w:hAnsiTheme="majorBidi" w:cstheme="majorBidi"/>
          <w:sz w:val="24"/>
          <w:szCs w:val="24"/>
          <w:lang w:val="en-GB"/>
        </w:rPr>
      </w:pPr>
    </w:p>
    <w:p w14:paraId="3CFFFA47" w14:textId="192C0ADE" w:rsidR="00DC64FD" w:rsidRPr="00E008DA" w:rsidRDefault="00DC64FD" w:rsidP="00E00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008DA">
        <w:rPr>
          <w:rFonts w:asciiTheme="majorBidi" w:hAnsiTheme="majorBidi" w:cstheme="majorBidi"/>
          <w:sz w:val="30"/>
          <w:szCs w:val="30"/>
          <w:cs/>
        </w:rPr>
        <w:t xml:space="preserve">ในระหว่างปีสิ้นสุดวันที่ </w:t>
      </w:r>
      <w:r w:rsidRPr="00E008DA">
        <w:rPr>
          <w:rFonts w:asciiTheme="majorBidi" w:hAnsiTheme="majorBidi" w:cstheme="majorBidi"/>
          <w:sz w:val="30"/>
          <w:szCs w:val="30"/>
        </w:rPr>
        <w:t xml:space="preserve">31 </w:t>
      </w:r>
      <w:r w:rsidRPr="00E008D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13C52" w:rsidRPr="00E008DA">
        <w:rPr>
          <w:rFonts w:asciiTheme="majorBidi" w:hAnsiTheme="majorBidi" w:cstheme="majorBidi"/>
          <w:sz w:val="30"/>
          <w:szCs w:val="30"/>
        </w:rPr>
        <w:t>256</w:t>
      </w:r>
      <w:r w:rsidR="00522CCA">
        <w:rPr>
          <w:rFonts w:asciiTheme="majorBidi" w:hAnsiTheme="majorBidi" w:cstheme="majorBidi"/>
          <w:sz w:val="30"/>
          <w:szCs w:val="30"/>
        </w:rPr>
        <w:t>6</w:t>
      </w:r>
      <w:r w:rsidRPr="00E008DA">
        <w:rPr>
          <w:rFonts w:asciiTheme="majorBidi" w:hAnsiTheme="majorBidi" w:cstheme="majorBidi"/>
          <w:sz w:val="30"/>
          <w:szCs w:val="30"/>
        </w:rPr>
        <w:t xml:space="preserve"> </w:t>
      </w:r>
      <w:r w:rsidRPr="00E008DA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กลุ่มบริษัทและบริษัทได้จัดสรรทุนสำรองตามกฎหมายเป็นจำนวนเงิน</w:t>
      </w:r>
      <w:r w:rsidR="00491013" w:rsidRPr="00E008DA">
        <w:rPr>
          <w:rFonts w:asciiTheme="majorBidi" w:hAnsiTheme="majorBidi" w:cstheme="majorBidi"/>
          <w:sz w:val="30"/>
          <w:szCs w:val="30"/>
        </w:rPr>
        <w:t xml:space="preserve"> </w:t>
      </w:r>
      <w:r w:rsidR="00E00F43">
        <w:rPr>
          <w:rFonts w:asciiTheme="majorBidi" w:hAnsiTheme="majorBidi" w:cstheme="majorBidi"/>
          <w:sz w:val="30"/>
          <w:szCs w:val="30"/>
        </w:rPr>
        <w:t xml:space="preserve">10.00 </w:t>
      </w:r>
      <w:r w:rsidR="00624F36" w:rsidRPr="00E008D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624F36" w:rsidRPr="00E008D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624F36" w:rsidRPr="00E008D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522CCA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624F36" w:rsidRPr="00E008D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522CCA">
        <w:rPr>
          <w:rFonts w:asciiTheme="majorBidi" w:hAnsiTheme="majorBidi" w:cstheme="majorBidi"/>
          <w:i/>
          <w:iCs/>
          <w:sz w:val="30"/>
          <w:szCs w:val="30"/>
        </w:rPr>
        <w:t>10.00</w:t>
      </w:r>
      <w:r w:rsidRPr="00E008D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008DA">
        <w:rPr>
          <w:rFonts w:asciiTheme="majorBidi" w:hAnsiTheme="majorBidi" w:cstheme="majorBidi"/>
          <w:i/>
          <w:iCs/>
          <w:sz w:val="30"/>
          <w:szCs w:val="30"/>
          <w:cs/>
        </w:rPr>
        <w:t>ล้านบา</w:t>
      </w:r>
      <w:r w:rsidR="00491013" w:rsidRPr="00E008DA">
        <w:rPr>
          <w:rFonts w:asciiTheme="majorBidi" w:hAnsiTheme="majorBidi" w:cstheme="majorBidi"/>
          <w:i/>
          <w:iCs/>
          <w:sz w:val="30"/>
          <w:szCs w:val="30"/>
          <w:cs/>
        </w:rPr>
        <w:t>ท</w:t>
      </w:r>
      <w:r w:rsidR="00624F36" w:rsidRPr="00E008DA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3DF4C27" w14:textId="77777777" w:rsidR="004B04D0" w:rsidRPr="00E86634" w:rsidRDefault="004B04D0" w:rsidP="004A12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Theme="majorBidi" w:hAnsiTheme="majorBidi" w:cstheme="majorBidi"/>
          <w:sz w:val="24"/>
          <w:szCs w:val="24"/>
        </w:rPr>
      </w:pPr>
    </w:p>
    <w:p w14:paraId="0B1CA864" w14:textId="44F2B284" w:rsidR="004A1251" w:rsidRPr="00E008DA" w:rsidRDefault="004A1251" w:rsidP="00E008DA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  <w:cs/>
        </w:rPr>
      </w:pPr>
      <w:r w:rsidRPr="00E008DA">
        <w:rPr>
          <w:rFonts w:asciiTheme="majorBidi" w:hAnsiTheme="majorBidi" w:cstheme="majorBidi"/>
          <w:sz w:val="30"/>
          <w:szCs w:val="30"/>
          <w:u w:val="none"/>
          <w:cs/>
        </w:rPr>
        <w:t>ส่วนงานดำเนินงาน</w:t>
      </w:r>
      <w:r w:rsidR="00340885" w:rsidRPr="00E008DA">
        <w:rPr>
          <w:rFonts w:asciiTheme="majorBidi" w:hAnsiTheme="majorBidi" w:cstheme="majorBidi"/>
          <w:sz w:val="30"/>
          <w:szCs w:val="30"/>
          <w:u w:val="none"/>
          <w:cs/>
        </w:rPr>
        <w:t>และการจำแนกรายได้</w:t>
      </w:r>
    </w:p>
    <w:p w14:paraId="6574B148" w14:textId="60BC4828" w:rsidR="00256AC3" w:rsidRPr="00E86634" w:rsidRDefault="00256AC3" w:rsidP="00256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3D3DB2A7" w14:textId="6A161EED" w:rsidR="00B57E05" w:rsidRPr="00244701" w:rsidRDefault="00B57E05" w:rsidP="00B57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นโยบายการบัญชี</w:t>
      </w:r>
    </w:p>
    <w:p w14:paraId="05D55C39" w14:textId="3623148D" w:rsidR="00B57E05" w:rsidRPr="00244701" w:rsidRDefault="00B57E05" w:rsidP="00BA4A3C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244701">
        <w:rPr>
          <w:rFonts w:asciiTheme="majorBidi" w:hAnsiTheme="majorBidi" w:cstheme="majorBidi"/>
          <w:b/>
          <w:i/>
          <w:iCs/>
          <w:sz w:val="30"/>
          <w:szCs w:val="30"/>
          <w:cs/>
        </w:rPr>
        <w:t>การรับรู้รายได้</w:t>
      </w:r>
    </w:p>
    <w:p w14:paraId="653FAC35" w14:textId="1B5F5131" w:rsidR="00B57E05" w:rsidRPr="00FA00F3" w:rsidRDefault="00B57E05" w:rsidP="00FA0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FA00F3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E008DA" w:rsidRPr="00FA00F3">
        <w:rPr>
          <w:rFonts w:asciiTheme="majorBidi" w:hAnsiTheme="majorBidi" w:cstheme="majorBidi"/>
          <w:sz w:val="30"/>
          <w:szCs w:val="30"/>
        </w:rPr>
        <w:br/>
      </w:r>
      <w:r w:rsidRPr="00FA00F3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</w:t>
      </w:r>
      <w:r w:rsidR="00D712E3" w:rsidRPr="00FA00F3">
        <w:rPr>
          <w:rFonts w:asciiTheme="majorBidi" w:hAnsiTheme="majorBidi" w:cstheme="majorBidi"/>
          <w:sz w:val="30"/>
          <w:szCs w:val="30"/>
          <w:cs/>
        </w:rPr>
        <w:t>ภ</w:t>
      </w:r>
      <w:r w:rsidRPr="00FA00F3">
        <w:rPr>
          <w:rFonts w:asciiTheme="majorBidi" w:hAnsiTheme="majorBidi" w:cstheme="majorBidi"/>
          <w:sz w:val="30"/>
          <w:szCs w:val="30"/>
          <w:cs/>
        </w:rPr>
        <w:t>าษีมูลค่าเพิ่มและแสดงสุทธิจากส่วนลดการค้า และส่วนลดตามปริมาณ</w:t>
      </w:r>
    </w:p>
    <w:p w14:paraId="5E66261C" w14:textId="12C5B533" w:rsidR="00B57E05" w:rsidRPr="00244701" w:rsidRDefault="00B57E05" w:rsidP="00BA4A3C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44701">
        <w:rPr>
          <w:rFonts w:asciiTheme="majorBidi" w:hAnsiTheme="majorBidi" w:cstheme="majorBidi"/>
          <w:b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 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</w:t>
      </w:r>
      <w:r w:rsidR="00CB1BCF" w:rsidRPr="00CB1BCF">
        <w:rPr>
          <w:rFonts w:asciiTheme="majorBidi" w:hAnsiTheme="majorBidi"/>
          <w:b/>
          <w:sz w:val="30"/>
          <w:szCs w:val="30"/>
          <w:cs/>
        </w:rPr>
        <w:t>รายได้และต้นทุนขายสำหรับสินค้าที่คาดว่าจะได้รับคืน</w:t>
      </w:r>
    </w:p>
    <w:p w14:paraId="0FD0D73E" w14:textId="77777777" w:rsidR="00B57E05" w:rsidRPr="009C731F" w:rsidRDefault="00B57E05" w:rsidP="00BA4A3C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59DE1B8C" w14:textId="77777777" w:rsidR="00B57E05" w:rsidRPr="00244701" w:rsidRDefault="00B57E05" w:rsidP="00BA4A3C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44701">
        <w:rPr>
          <w:rFonts w:asciiTheme="majorBidi" w:hAnsiTheme="majorBidi" w:cstheme="majorBidi"/>
          <w:b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</w:t>
      </w:r>
    </w:p>
    <w:p w14:paraId="7850065D" w14:textId="77777777" w:rsidR="001E0F03" w:rsidRPr="009C731F" w:rsidRDefault="001E0F03" w:rsidP="00BA4A3C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sz w:val="22"/>
          <w:szCs w:val="22"/>
        </w:rPr>
      </w:pPr>
      <w:bookmarkStart w:id="5" w:name="_Hlk33187006"/>
    </w:p>
    <w:p w14:paraId="31111DB0" w14:textId="454C1745" w:rsidR="001E0F03" w:rsidRPr="00244701" w:rsidRDefault="001E0F03" w:rsidP="00E008DA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44701">
        <w:rPr>
          <w:rFonts w:asciiTheme="majorBidi" w:hAnsiTheme="majorBidi" w:cstheme="majorBidi"/>
          <w:b/>
          <w:sz w:val="30"/>
          <w:szCs w:val="30"/>
          <w:cs/>
        </w:rPr>
        <w:t>รายได้จากรายการโทรทัศน์รับรู้ตลอดช่วงเวลาหนึ่งหรือ ณ เวลาใดเวลาหนึ่งเมื่อได้ให้บริการ ต้นทุนที่</w:t>
      </w:r>
      <w:r w:rsidR="00E008DA">
        <w:rPr>
          <w:rFonts w:asciiTheme="majorBidi" w:hAnsiTheme="majorBidi" w:cstheme="majorBidi"/>
          <w:b/>
          <w:sz w:val="30"/>
          <w:szCs w:val="30"/>
        </w:rPr>
        <w:br/>
      </w:r>
      <w:r w:rsidRPr="00244701">
        <w:rPr>
          <w:rFonts w:asciiTheme="majorBidi" w:hAnsiTheme="majorBidi" w:cstheme="majorBidi"/>
          <w:b/>
          <w:sz w:val="30"/>
          <w:szCs w:val="30"/>
          <w:cs/>
        </w:rPr>
        <w:t>เกี่ยวข้องรับรู้ในกำไรหรือขาดทุนเมื่อเกิดขึ้น ซึ่งรายได้จากรายการโทรทัศน์ประกอบด้วย</w:t>
      </w:r>
    </w:p>
    <w:p w14:paraId="78ACC52C" w14:textId="77777777" w:rsidR="001E0F03" w:rsidRPr="00244701" w:rsidRDefault="001E0F03" w:rsidP="00E008DA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35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รายได้จากรายการโทรทัศน์เกิดจากรายได้จากการบริการโฆษณาและค่าเช่าเวลาออกอากาศ ซึ่งรับรู้เมื่อให้บริการออกอากาศทางโทรทัศน์แล้ว และ</w:t>
      </w:r>
    </w:p>
    <w:p w14:paraId="171519D4" w14:textId="4FEBD8C3" w:rsidR="001E0F03" w:rsidRDefault="001E0F03" w:rsidP="00E008DA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35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รายได้จากการรับจ้างผลิตรายการโทรทัศน์รับรู้เมื่อผลิตเสร็จ และส่งมอบให้ลูกค้า</w:t>
      </w:r>
    </w:p>
    <w:p w14:paraId="25E79253" w14:textId="77777777" w:rsidR="003E4841" w:rsidRPr="009C731F" w:rsidRDefault="003E4841" w:rsidP="003E484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350"/>
        <w:jc w:val="thaiDistribute"/>
        <w:rPr>
          <w:rFonts w:asciiTheme="majorBidi" w:hAnsiTheme="majorBidi" w:cstheme="majorBidi"/>
          <w:sz w:val="22"/>
        </w:rPr>
      </w:pPr>
    </w:p>
    <w:bookmarkEnd w:id="5"/>
    <w:p w14:paraId="2A053E28" w14:textId="19F93EC7" w:rsidR="00B57E05" w:rsidRPr="00244701" w:rsidRDefault="00B57E05" w:rsidP="00E008DA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44701">
        <w:rPr>
          <w:rFonts w:asciiTheme="majorBidi" w:hAnsiTheme="majorBidi" w:cstheme="majorBidi"/>
          <w:b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</w:t>
      </w:r>
      <w:r w:rsidR="00E008DA">
        <w:rPr>
          <w:rFonts w:asciiTheme="majorBidi" w:hAnsiTheme="majorBidi" w:cstheme="majorBidi"/>
          <w:b/>
          <w:sz w:val="30"/>
          <w:szCs w:val="30"/>
        </w:rPr>
        <w:br/>
      </w:r>
      <w:r w:rsidRPr="00244701">
        <w:rPr>
          <w:rFonts w:asciiTheme="majorBidi" w:hAnsiTheme="majorBidi" w:cstheme="majorBidi"/>
          <w:b/>
          <w:sz w:val="30"/>
          <w:szCs w:val="30"/>
          <w:cs/>
        </w:rPr>
        <w:t>การให้บริการแยกจากกัน หากสามารถแยกสินค้าหรือบริการดังกล่าวออกจากกันได้และลูกค้าได้รับประโยชน์</w:t>
      </w:r>
      <w:r w:rsidRPr="00E008DA">
        <w:rPr>
          <w:rFonts w:asciiTheme="majorBidi" w:hAnsiTheme="majorBidi" w:cstheme="majorBidi"/>
          <w:b/>
          <w:spacing w:val="-4"/>
          <w:sz w:val="30"/>
          <w:szCs w:val="30"/>
          <w:cs/>
        </w:rPr>
        <w:t>จากสินค้าหรือบริการนั้น หรือมีการให้บริการหลายๆ ประเภทในรอบระยะเวลารายงานที่แตกต่างกัน สิ่งตอบ</w:t>
      </w:r>
      <w:r w:rsidRPr="00E008DA">
        <w:rPr>
          <w:rFonts w:asciiTheme="majorBidi" w:hAnsiTheme="majorBidi" w:cstheme="majorBidi"/>
          <w:b/>
          <w:sz w:val="30"/>
          <w:szCs w:val="30"/>
          <w:cs/>
        </w:rPr>
        <w:t>แทน</w:t>
      </w:r>
      <w:r w:rsidRPr="00244701">
        <w:rPr>
          <w:rFonts w:asciiTheme="majorBidi" w:hAnsiTheme="majorBidi" w:cstheme="majorBidi"/>
          <w:b/>
          <w:sz w:val="30"/>
          <w:szCs w:val="30"/>
          <w:cs/>
        </w:rPr>
        <w:t xml:space="preserve">       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7F08D5BE" w14:textId="77777777" w:rsidR="00B600AF" w:rsidRPr="009C731F" w:rsidRDefault="00B600AF" w:rsidP="00E008DA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7100CC31" w14:textId="7A89C3AC" w:rsidR="00B57E05" w:rsidRPr="00244701" w:rsidRDefault="00B57E05" w:rsidP="00E008DA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44701">
        <w:rPr>
          <w:rFonts w:asciiTheme="majorBidi" w:hAnsiTheme="majorBidi" w:cstheme="majorBidi"/>
          <w:b/>
          <w:sz w:val="30"/>
          <w:szCs w:val="30"/>
          <w:cs/>
        </w:rPr>
        <w:t>สำหรับโปรแกรมสิทธิพิเศษที่กลุ่มบริษัทมีให้ลูกค้า สิ่งตอบแทนที่ได้รับจะปันส่วนตามสัดส่วนของราคาขาย</w:t>
      </w:r>
      <w:r w:rsidR="00E008DA">
        <w:rPr>
          <w:rFonts w:asciiTheme="majorBidi" w:hAnsiTheme="majorBidi" w:cstheme="majorBidi"/>
          <w:b/>
          <w:sz w:val="30"/>
          <w:szCs w:val="30"/>
        </w:rPr>
        <w:br/>
      </w:r>
      <w:r w:rsidRPr="00244701">
        <w:rPr>
          <w:rFonts w:asciiTheme="majorBidi" w:hAnsiTheme="majorBidi" w:cstheme="majorBidi"/>
          <w:b/>
          <w:sz w:val="30"/>
          <w:szCs w:val="30"/>
          <w:cs/>
        </w:rPr>
        <w:t xml:space="preserve">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</w:t>
      </w:r>
      <w:r w:rsidR="00E008DA">
        <w:rPr>
          <w:rFonts w:asciiTheme="majorBidi" w:hAnsiTheme="majorBidi" w:cstheme="majorBidi"/>
          <w:b/>
          <w:sz w:val="30"/>
          <w:szCs w:val="30"/>
        </w:rPr>
        <w:br/>
      </w:r>
      <w:r w:rsidRPr="00244701">
        <w:rPr>
          <w:rFonts w:asciiTheme="majorBidi" w:hAnsiTheme="majorBidi" w:cstheme="majorBidi"/>
          <w:b/>
          <w:sz w:val="30"/>
          <w:szCs w:val="30"/>
          <w:cs/>
        </w:rPr>
        <w:t xml:space="preserve">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 ทั้งนี้ ราคาขายที่เป็นเอกเทศของคะแนนประมาณการโดยอ้างอิงกับส่วนลดที่ให้แก่ลูกค้าและ         ความน่าจะเป็นที่ลูกค้าจะใช้สิทธิแลกคะแนน และจะได้รับการทบทวนการประมาณการดังกล่าว                        </w:t>
      </w:r>
      <w:r w:rsidR="00E008DA">
        <w:rPr>
          <w:rFonts w:asciiTheme="majorBidi" w:hAnsiTheme="majorBidi" w:cstheme="majorBidi"/>
          <w:b/>
          <w:sz w:val="30"/>
          <w:szCs w:val="30"/>
        </w:rPr>
        <w:br/>
      </w:r>
      <w:r w:rsidRPr="00244701">
        <w:rPr>
          <w:rFonts w:asciiTheme="majorBidi" w:hAnsiTheme="majorBidi" w:cstheme="majorBidi"/>
          <w:b/>
          <w:sz w:val="30"/>
          <w:szCs w:val="30"/>
          <w:cs/>
        </w:rPr>
        <w:t>ณ วันสิ้นรอบระยะเวลารายงาน</w:t>
      </w:r>
    </w:p>
    <w:p w14:paraId="05054F2D" w14:textId="77777777" w:rsidR="00CF029B" w:rsidRPr="009C731F" w:rsidRDefault="00CF029B" w:rsidP="00E008DA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25C9EC2D" w14:textId="5C6D284D" w:rsidR="00B57E05" w:rsidRDefault="00B57E05" w:rsidP="00E008DA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758CF">
        <w:rPr>
          <w:rFonts w:asciiTheme="majorBidi" w:hAnsiTheme="majorBidi" w:cstheme="majorBidi"/>
          <w:b/>
          <w:sz w:val="30"/>
          <w:szCs w:val="30"/>
          <w:cs/>
        </w:rPr>
        <w:t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 กลุ่มบริษัทดำเนินการในลักษณะการเป็นตัวแทนและรับรู้ผลตอบแทนสุทธิของสัญญาดังกล่าวเป็นรายได้จากค่านายหน้า</w:t>
      </w:r>
      <w:r w:rsidR="00CB1BCF" w:rsidRPr="009758CF">
        <w:rPr>
          <w:rFonts w:asciiTheme="majorBidi" w:hAnsiTheme="majorBidi"/>
          <w:b/>
          <w:sz w:val="30"/>
          <w:szCs w:val="30"/>
          <w:cs/>
        </w:rPr>
        <w:t>เมื่อภาระผูกพันในการจัดหาสินค้าหรือบริการที่กำหนดไว้เสร็จสิ้น</w:t>
      </w:r>
      <w:r w:rsidRPr="00244701">
        <w:rPr>
          <w:rFonts w:asciiTheme="majorBidi" w:hAnsiTheme="majorBidi" w:cstheme="majorBidi"/>
          <w:b/>
          <w:sz w:val="30"/>
          <w:szCs w:val="30"/>
          <w:cs/>
        </w:rPr>
        <w:t xml:space="preserve">  </w:t>
      </w:r>
    </w:p>
    <w:p w14:paraId="62B00848" w14:textId="77777777" w:rsidR="009C731F" w:rsidRPr="009C731F" w:rsidRDefault="009C731F" w:rsidP="00E008DA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2FFB74C3" w14:textId="17DABE90" w:rsidR="00B57E05" w:rsidRPr="00CB1BCF" w:rsidRDefault="00B57E05" w:rsidP="00CB1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B1BCF">
        <w:rPr>
          <w:rFonts w:asciiTheme="majorBidi" w:hAnsiTheme="majorBidi" w:cstheme="majorBidi"/>
          <w:sz w:val="30"/>
          <w:szCs w:val="30"/>
          <w:cs/>
        </w:rPr>
        <w:t>รายได้จากการแลกเปลี่ยนสินค้าและบริการวัดมูลค่าโดยใช้มูลค่ายุติธรรมของสิ่งตอบแทนที่ได้รับหรือค้างรับ        เว้นแต่รายการแลกเปลี่ยนเกี่ยวกับการบริการโฆษณาจะวัดมูลค่าโดยใช้มูลค่ายุติธรรมของบริการโฆษณาที่ให้ในรายการแลกเปลี่ยน</w:t>
      </w:r>
    </w:p>
    <w:p w14:paraId="10A15743" w14:textId="5DB35C8F" w:rsidR="00B57E05" w:rsidRPr="00244701" w:rsidRDefault="00B57E05" w:rsidP="00BA4A3C">
      <w:pPr>
        <w:tabs>
          <w:tab w:val="clear" w:pos="227"/>
          <w:tab w:val="clear" w:pos="454"/>
          <w:tab w:val="clear" w:pos="680"/>
          <w:tab w:val="clear" w:pos="907"/>
          <w:tab w:val="left" w:pos="1080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244701">
        <w:rPr>
          <w:rFonts w:asciiTheme="majorBidi" w:hAnsiTheme="majorBidi" w:cstheme="majorBidi"/>
          <w:bCs/>
          <w:i/>
          <w:iCs/>
          <w:sz w:val="30"/>
          <w:szCs w:val="30"/>
        </w:rPr>
        <w:t>(</w:t>
      </w:r>
      <w:r w:rsidR="00E86634">
        <w:rPr>
          <w:rFonts w:asciiTheme="majorBidi" w:hAnsiTheme="majorBidi" w:cstheme="majorBidi"/>
          <w:bCs/>
          <w:i/>
          <w:iCs/>
          <w:sz w:val="30"/>
          <w:szCs w:val="30"/>
        </w:rPr>
        <w:t>2</w:t>
      </w:r>
      <w:r w:rsidRPr="00244701">
        <w:rPr>
          <w:rFonts w:asciiTheme="majorBidi" w:hAnsiTheme="majorBidi" w:cstheme="majorBidi"/>
          <w:bCs/>
          <w:i/>
          <w:iCs/>
          <w:sz w:val="30"/>
          <w:szCs w:val="30"/>
        </w:rPr>
        <w:t>)</w:t>
      </w:r>
      <w:r w:rsidRPr="00244701">
        <w:rPr>
          <w:rFonts w:asciiTheme="majorBidi" w:hAnsiTheme="majorBidi" w:cstheme="majorBidi"/>
          <w:b/>
          <w:i/>
          <w:iCs/>
          <w:sz w:val="30"/>
          <w:szCs w:val="30"/>
        </w:rPr>
        <w:tab/>
      </w:r>
      <w:r w:rsidRPr="00244701">
        <w:rPr>
          <w:rFonts w:asciiTheme="majorBidi" w:hAnsiTheme="majorBidi" w:cstheme="majorBidi"/>
          <w:b/>
          <w:i/>
          <w:iCs/>
          <w:sz w:val="30"/>
          <w:szCs w:val="30"/>
          <w:cs/>
        </w:rPr>
        <w:t>ยอดคงเหลือของสัญญา</w:t>
      </w:r>
    </w:p>
    <w:p w14:paraId="6A3C5AE0" w14:textId="2833E720" w:rsidR="00B57E05" w:rsidRPr="00CB1BCF" w:rsidRDefault="00B57E05" w:rsidP="00CB1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B1BCF">
        <w:rPr>
          <w:rFonts w:asciiTheme="majorBidi" w:hAnsiTheme="majorBidi" w:cstheme="majorBidi"/>
          <w:sz w:val="30"/>
          <w:szCs w:val="30"/>
          <w:cs/>
        </w:rPr>
        <w:t xml:space="preserve"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           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         </w:t>
      </w:r>
      <w:r w:rsidR="00EF3795" w:rsidRPr="00CB1BCF">
        <w:rPr>
          <w:rFonts w:asciiTheme="majorBidi" w:hAnsiTheme="majorBidi" w:cstheme="majorBidi"/>
          <w:sz w:val="30"/>
          <w:szCs w:val="30"/>
        </w:rPr>
        <w:br/>
      </w:r>
      <w:r w:rsidRPr="00CB1BCF">
        <w:rPr>
          <w:rFonts w:asciiTheme="majorBidi" w:hAnsiTheme="majorBidi" w:cstheme="majorBidi"/>
          <w:sz w:val="30"/>
          <w:szCs w:val="30"/>
          <w:cs/>
        </w:rPr>
        <w:t>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28773C50" w14:textId="77777777" w:rsidR="00B57E05" w:rsidRPr="009758CF" w:rsidRDefault="00B57E05" w:rsidP="00CB1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00"/>
        <w:jc w:val="thaiDistribute"/>
        <w:rPr>
          <w:rFonts w:asciiTheme="majorBidi" w:hAnsiTheme="majorBidi" w:cstheme="majorBidi"/>
          <w:sz w:val="21"/>
          <w:szCs w:val="21"/>
        </w:rPr>
      </w:pPr>
    </w:p>
    <w:p w14:paraId="015182FC" w14:textId="6C88FF0B" w:rsidR="00B57E05" w:rsidRDefault="00B57E05" w:rsidP="00CB1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00"/>
        <w:jc w:val="thaiDistribute"/>
        <w:rPr>
          <w:rFonts w:asciiTheme="majorBidi" w:hAnsiTheme="majorBidi"/>
          <w:sz w:val="30"/>
          <w:szCs w:val="30"/>
        </w:rPr>
      </w:pPr>
      <w:bookmarkStart w:id="6" w:name="_Hlk127287005"/>
      <w:r w:rsidRPr="00CB1BCF">
        <w:rPr>
          <w:rFonts w:asciiTheme="majorBidi" w:hAnsiTheme="majorBidi" w:cstheme="majorBidi"/>
          <w:sz w:val="30"/>
          <w:szCs w:val="30"/>
          <w:cs/>
        </w:rPr>
        <w:t>ห</w:t>
      </w:r>
      <w:r w:rsidRPr="00CB1BCF">
        <w:rPr>
          <w:rFonts w:asciiTheme="majorBidi" w:hAnsiTheme="majorBidi" w:cstheme="majorBidi"/>
          <w:spacing w:val="-2"/>
          <w:sz w:val="30"/>
          <w:szCs w:val="30"/>
          <w:cs/>
        </w:rPr>
        <w:t>นี้สินที่เกิดจากสัญญา</w:t>
      </w:r>
      <w:r w:rsidR="00CB1BCF" w:rsidRPr="00CB1BCF">
        <w:rPr>
          <w:rFonts w:asciiTheme="majorBidi" w:hAnsiTheme="majorBidi"/>
          <w:spacing w:val="-2"/>
          <w:sz w:val="30"/>
          <w:szCs w:val="30"/>
          <w:cs/>
        </w:rPr>
        <w:t>รวมถึงเงินรับล่วงหน้าจากลูกค้า</w:t>
      </w:r>
      <w:r w:rsidRPr="00CB1BCF">
        <w:rPr>
          <w:rFonts w:asciiTheme="majorBidi" w:hAnsiTheme="majorBidi" w:cstheme="majorBidi"/>
          <w:spacing w:val="-2"/>
          <w:sz w:val="30"/>
          <w:szCs w:val="30"/>
          <w:cs/>
        </w:rPr>
        <w:t>เป็นภาระผูกพันที่จะต้องโอนสินค้าหรือบริการให้กับ</w:t>
      </w:r>
      <w:r w:rsidRPr="00CB1BCF">
        <w:rPr>
          <w:rFonts w:asciiTheme="majorBidi" w:hAnsiTheme="majorBidi" w:cstheme="majorBidi"/>
          <w:sz w:val="30"/>
          <w:szCs w:val="30"/>
          <w:cs/>
        </w:rPr>
        <w:t>ลูกค้า หนี้สินที่เกิดจากสัญญา</w:t>
      </w:r>
      <w:r w:rsidR="00CB1BCF" w:rsidRPr="00CB1BCF">
        <w:rPr>
          <w:rFonts w:asciiTheme="majorBidi" w:hAnsiTheme="majorBidi"/>
          <w:sz w:val="30"/>
          <w:szCs w:val="30"/>
          <w:cs/>
        </w:rPr>
        <w:t>รวมถึงเงินรับล่วงหน้าจากลูกค้า</w:t>
      </w:r>
      <w:r w:rsidRPr="00CB1BCF">
        <w:rPr>
          <w:rFonts w:asciiTheme="majorBidi" w:hAnsiTheme="majorBidi" w:cstheme="majorBidi"/>
          <w:sz w:val="30"/>
          <w:szCs w:val="30"/>
          <w:cs/>
        </w:rPr>
        <w:t>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  <w:bookmarkEnd w:id="6"/>
      <w:r w:rsidRPr="00CB1BC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B1BCF" w:rsidRPr="009758CF">
        <w:rPr>
          <w:rFonts w:asciiTheme="majorBidi" w:hAnsiTheme="majorBidi"/>
          <w:sz w:val="30"/>
          <w:szCs w:val="30"/>
          <w:cs/>
        </w:rPr>
        <w:t xml:space="preserve">หากเงินรับล่วงหน้าดังกล่าวมีองค์ประกอบเกี่ยวกับการจัดหาเงินที่มีนัยสำคัญ รายการดังกล่าวจะมีดอกเบี้ยจ่ายที่บันทึกกับหนี้สินตามสัญญาโดยใช้วิธีดอกเบี้ยที่แท้จริง กลุ่มบริษัทใช้ข้อผ่อนปรนในทางปฏิบัติที่ไม่ปรับปรุง                 สิ่งตอบแทนด้วยผลกระทบที่เกิดจากการมีองค์ประกอบของการจัดหาเงินที่มีนัยสำคัญสำหรับสัญญาที่มีระยะเวลาน้อยกว่าหรือเท่ากับ </w:t>
      </w:r>
      <w:r w:rsidR="00CB1BCF" w:rsidRPr="009758CF">
        <w:rPr>
          <w:rFonts w:asciiTheme="majorBidi" w:hAnsiTheme="majorBidi"/>
          <w:sz w:val="30"/>
          <w:szCs w:val="30"/>
        </w:rPr>
        <w:t>12</w:t>
      </w:r>
      <w:r w:rsidR="00CB1BCF" w:rsidRPr="009758CF">
        <w:rPr>
          <w:rFonts w:asciiTheme="majorBidi" w:hAnsiTheme="majorBidi"/>
          <w:sz w:val="30"/>
          <w:szCs w:val="30"/>
          <w:cs/>
        </w:rPr>
        <w:t xml:space="preserve"> เดือน</w:t>
      </w:r>
    </w:p>
    <w:p w14:paraId="5EAD27B4" w14:textId="77777777" w:rsidR="004A1D23" w:rsidRPr="00CB1BCF" w:rsidRDefault="004A1D23" w:rsidP="00CB1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8466A1" w14:textId="4595A3AC" w:rsidR="00494C11" w:rsidRPr="00CF0D65" w:rsidRDefault="00494C11" w:rsidP="00F401F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44701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ส่วนงานดำเนินงาน</w:t>
      </w:r>
    </w:p>
    <w:p w14:paraId="78C887DB" w14:textId="77777777" w:rsidR="00BB5537" w:rsidRPr="00FA00F3" w:rsidRDefault="00BB5537" w:rsidP="00E86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0F3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จะแสดงถึงรายการ</w:t>
      </w:r>
      <w:r w:rsidRPr="00FA00F3">
        <w:rPr>
          <w:rFonts w:asciiTheme="majorBidi" w:hAnsiTheme="majorBidi" w:cstheme="majorBidi"/>
          <w:sz w:val="30"/>
          <w:szCs w:val="30"/>
        </w:rPr>
        <w:br/>
      </w:r>
      <w:r w:rsidRPr="00FA00F3">
        <w:rPr>
          <w:rFonts w:asciiTheme="majorBidi" w:hAnsiTheme="majorBidi" w:cstheme="majorBidi"/>
          <w:sz w:val="30"/>
          <w:szCs w:val="30"/>
          <w:cs/>
        </w:rPr>
        <w:t xml:space="preserve">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18B4D7A0" w14:textId="77777777" w:rsidR="00CF0D65" w:rsidRPr="00244701" w:rsidRDefault="00CF0D65" w:rsidP="00CF0D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8C216C2" w14:textId="504EB6B7" w:rsidR="00DC64FD" w:rsidRPr="00EF3795" w:rsidRDefault="006B586D" w:rsidP="00EF37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3795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 </w:t>
      </w:r>
      <w:r w:rsidR="00256AC3" w:rsidRPr="00EF3795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 </w:t>
      </w:r>
      <w:r w:rsidR="00256AC3" w:rsidRPr="00EF3795">
        <w:rPr>
          <w:rFonts w:asciiTheme="majorBidi" w:hAnsiTheme="majorBidi" w:cstheme="majorBidi"/>
          <w:sz w:val="30"/>
          <w:szCs w:val="30"/>
        </w:rPr>
        <w:t xml:space="preserve">3 </w:t>
      </w:r>
      <w:r w:rsidR="00256AC3" w:rsidRPr="00EF3795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</w:t>
      </w:r>
      <w:r w:rsidRPr="00EF3795">
        <w:rPr>
          <w:rFonts w:asciiTheme="majorBidi" w:hAnsiTheme="majorBidi" w:cstheme="majorBidi"/>
          <w:sz w:val="30"/>
          <w:szCs w:val="30"/>
          <w:cs/>
        </w:rPr>
        <w:t>ที่มี</w:t>
      </w:r>
      <w:r w:rsidR="00256AC3" w:rsidRPr="00EF3795">
        <w:rPr>
          <w:rFonts w:asciiTheme="majorBidi" w:hAnsiTheme="majorBidi" w:cstheme="majorBidi"/>
          <w:sz w:val="30"/>
          <w:szCs w:val="30"/>
          <w:cs/>
        </w:rPr>
        <w:t>สินค้าและ</w:t>
      </w:r>
      <w:r w:rsidR="00B352B3" w:rsidRPr="00EF3795">
        <w:rPr>
          <w:rFonts w:asciiTheme="majorBidi" w:hAnsiTheme="majorBidi" w:cstheme="majorBidi"/>
          <w:sz w:val="30"/>
          <w:szCs w:val="30"/>
          <w:cs/>
        </w:rPr>
        <w:t xml:space="preserve">      การ</w:t>
      </w:r>
      <w:r w:rsidR="00256AC3" w:rsidRPr="00EF3795">
        <w:rPr>
          <w:rFonts w:asciiTheme="majorBidi" w:hAnsiTheme="majorBidi" w:cstheme="majorBidi"/>
          <w:sz w:val="30"/>
          <w:szCs w:val="30"/>
          <w:cs/>
        </w:rPr>
        <w:t>บริการที่แตกต่างกัน และมีการบริหารจัดการแยกต่างหาก เนื่องจากใช้เทคโนโลยีและ</w:t>
      </w:r>
      <w:r w:rsidR="00DC64FD" w:rsidRPr="00EF3795">
        <w:rPr>
          <w:rFonts w:asciiTheme="majorBidi" w:hAnsiTheme="majorBidi" w:cstheme="majorBidi"/>
          <w:sz w:val="30"/>
          <w:szCs w:val="30"/>
          <w:cs/>
        </w:rPr>
        <w:t>กลยุทธ์ทางการตลาด</w:t>
      </w:r>
      <w:r w:rsidR="00EF3795">
        <w:rPr>
          <w:rFonts w:asciiTheme="majorBidi" w:hAnsiTheme="majorBidi" w:cstheme="majorBidi"/>
          <w:sz w:val="30"/>
          <w:szCs w:val="30"/>
        </w:rPr>
        <w:br/>
      </w:r>
      <w:r w:rsidR="00DC64FD" w:rsidRPr="00EF3795">
        <w:rPr>
          <w:rFonts w:asciiTheme="majorBidi" w:hAnsiTheme="majorBidi" w:cstheme="majorBidi"/>
          <w:sz w:val="30"/>
          <w:szCs w:val="30"/>
          <w:cs/>
        </w:rPr>
        <w:t>ที่แตกต่างกั</w:t>
      </w:r>
      <w:r w:rsidR="00B352B3" w:rsidRPr="00EF3795">
        <w:rPr>
          <w:rFonts w:asciiTheme="majorBidi" w:hAnsiTheme="majorBidi" w:cstheme="majorBidi"/>
          <w:sz w:val="30"/>
          <w:szCs w:val="30"/>
          <w:cs/>
        </w:rPr>
        <w:t xml:space="preserve">น </w:t>
      </w:r>
      <w:r w:rsidR="00256AC3" w:rsidRPr="00EF3795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58EFF721" w14:textId="77777777" w:rsidR="00256AC3" w:rsidRPr="00244701" w:rsidRDefault="00256AC3" w:rsidP="00DC6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44701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</w:t>
      </w:r>
    </w:p>
    <w:p w14:paraId="08E880FD" w14:textId="005CF320" w:rsidR="00256AC3" w:rsidRPr="00244701" w:rsidRDefault="00DC64FD" w:rsidP="00F401FF">
      <w:pPr>
        <w:pStyle w:val="ListParagraph"/>
        <w:numPr>
          <w:ilvl w:val="0"/>
          <w:numId w:val="19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ส่วนง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าน </w:t>
      </w:r>
      <w:r w:rsidRPr="00244701">
        <w:rPr>
          <w:rFonts w:asciiTheme="majorBidi" w:hAnsiTheme="majorBidi" w:cstheme="majorBidi"/>
          <w:sz w:val="30"/>
          <w:szCs w:val="30"/>
          <w:lang w:val="en-GB"/>
        </w:rPr>
        <w:t xml:space="preserve">1 </w:t>
      </w:r>
      <w:r w:rsidR="00CE1D79" w:rsidRPr="00244701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2568C5" w:rsidRPr="00244701">
        <w:rPr>
          <w:rFonts w:asciiTheme="majorBidi" w:hAnsiTheme="majorBidi" w:cstheme="majorBidi"/>
          <w:sz w:val="30"/>
          <w:szCs w:val="30"/>
          <w:cs/>
          <w:lang w:val="en-GB"/>
        </w:rPr>
        <w:t>ผลิต</w:t>
      </w:r>
      <w:r w:rsidR="00B55880" w:rsidRPr="00244701">
        <w:rPr>
          <w:rFonts w:asciiTheme="majorBidi" w:hAnsiTheme="majorBidi" w:cstheme="majorBidi"/>
          <w:sz w:val="30"/>
          <w:szCs w:val="30"/>
          <w:cs/>
          <w:lang w:val="en-GB"/>
        </w:rPr>
        <w:t>งานพิมพ์และ</w:t>
      </w:r>
      <w:r w:rsidR="00256AC3" w:rsidRPr="00244701">
        <w:rPr>
          <w:rFonts w:asciiTheme="majorBidi" w:hAnsiTheme="majorBidi" w:cstheme="majorBidi"/>
          <w:sz w:val="30"/>
          <w:szCs w:val="30"/>
          <w:cs/>
          <w:lang w:val="en-GB"/>
        </w:rPr>
        <w:t>จำหน่ายหนังสือ</w:t>
      </w:r>
      <w:r w:rsidR="002568C5" w:rsidRPr="00244701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</w:p>
    <w:p w14:paraId="5AA90EC6" w14:textId="175834EF" w:rsidR="00256AC3" w:rsidRPr="00244701" w:rsidRDefault="00256AC3" w:rsidP="00F401FF">
      <w:pPr>
        <w:pStyle w:val="ListParagraph"/>
        <w:numPr>
          <w:ilvl w:val="0"/>
          <w:numId w:val="19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ส่วนงาน </w:t>
      </w:r>
      <w:r w:rsidRPr="00244701">
        <w:rPr>
          <w:rFonts w:asciiTheme="majorBidi" w:hAnsiTheme="majorBidi" w:cstheme="majorBidi"/>
          <w:sz w:val="30"/>
          <w:szCs w:val="30"/>
          <w:lang w:val="en-GB"/>
        </w:rPr>
        <w:t>2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CE1D79" w:rsidRPr="00244701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2568C5" w:rsidRPr="00244701">
        <w:rPr>
          <w:rFonts w:asciiTheme="majorBidi" w:hAnsiTheme="majorBidi" w:cstheme="majorBidi"/>
          <w:sz w:val="30"/>
          <w:szCs w:val="30"/>
          <w:cs/>
          <w:lang w:val="en-GB"/>
        </w:rPr>
        <w:t>จัดงานแสดง ผลิตและให้บริการ</w:t>
      </w:r>
      <w:r w:rsidR="00D103A6" w:rsidRPr="00244701">
        <w:rPr>
          <w:rFonts w:asciiTheme="majorBidi" w:hAnsiTheme="majorBidi" w:cstheme="majorBidi"/>
          <w:sz w:val="30"/>
          <w:szCs w:val="30"/>
          <w:cs/>
          <w:lang w:val="en-GB"/>
        </w:rPr>
        <w:t>โฆษณา</w:t>
      </w:r>
      <w:r w:rsidR="002568C5" w:rsidRPr="00244701">
        <w:rPr>
          <w:rFonts w:asciiTheme="majorBidi" w:hAnsiTheme="majorBidi" w:cstheme="majorBidi"/>
          <w:sz w:val="30"/>
          <w:szCs w:val="30"/>
          <w:cs/>
          <w:lang w:val="en-GB"/>
        </w:rPr>
        <w:t>ผ่าน</w:t>
      </w:r>
      <w:r w:rsidR="00B55880" w:rsidRPr="00244701">
        <w:rPr>
          <w:rFonts w:asciiTheme="majorBidi" w:hAnsiTheme="majorBidi" w:cstheme="majorBidi"/>
          <w:sz w:val="30"/>
          <w:szCs w:val="30"/>
          <w:cs/>
          <w:lang w:val="en-GB"/>
        </w:rPr>
        <w:t>สื่อสิ่งพิมพ์และ</w:t>
      </w:r>
      <w:r w:rsidR="002568C5" w:rsidRPr="00244701">
        <w:rPr>
          <w:rFonts w:asciiTheme="majorBidi" w:hAnsiTheme="majorBidi" w:cstheme="majorBidi"/>
          <w:sz w:val="30"/>
          <w:szCs w:val="30"/>
          <w:cs/>
          <w:lang w:val="en-GB"/>
        </w:rPr>
        <w:t>สื่อออนไลน์</w:t>
      </w:r>
    </w:p>
    <w:p w14:paraId="22A8A9DB" w14:textId="2B62CC25" w:rsidR="00DC0517" w:rsidRPr="00244701" w:rsidRDefault="00256AC3" w:rsidP="00F401FF">
      <w:pPr>
        <w:pStyle w:val="ListParagraph"/>
        <w:numPr>
          <w:ilvl w:val="0"/>
          <w:numId w:val="19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16"/>
          <w:szCs w:val="16"/>
        </w:rPr>
      </w:pP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ส่วนงาน </w:t>
      </w:r>
      <w:r w:rsidRPr="00244701">
        <w:rPr>
          <w:rFonts w:asciiTheme="majorBidi" w:hAnsiTheme="majorBidi" w:cstheme="majorBidi"/>
          <w:sz w:val="30"/>
          <w:szCs w:val="30"/>
          <w:lang w:val="en-GB"/>
        </w:rPr>
        <w:t>3</w:t>
      </w:r>
      <w:r w:rsidR="00CE1D79" w:rsidRPr="00244701">
        <w:rPr>
          <w:rFonts w:asciiTheme="majorBidi" w:hAnsiTheme="majorBidi" w:cstheme="majorBidi"/>
          <w:sz w:val="30"/>
          <w:szCs w:val="30"/>
          <w:lang w:val="en-GB"/>
        </w:rPr>
        <w:t xml:space="preserve">  </w:t>
      </w:r>
      <w:r w:rsidR="002568C5" w:rsidRPr="00244701">
        <w:rPr>
          <w:rFonts w:asciiTheme="majorBidi" w:hAnsiTheme="majorBidi" w:cstheme="majorBidi"/>
          <w:sz w:val="30"/>
          <w:szCs w:val="30"/>
          <w:cs/>
          <w:lang w:val="en-GB"/>
        </w:rPr>
        <w:t>ผลิตและให้บริการผ่านสื่อโทรทัศน์</w:t>
      </w:r>
    </w:p>
    <w:p w14:paraId="3B890DED" w14:textId="77777777" w:rsidR="00DC64FD" w:rsidRPr="00244701" w:rsidRDefault="00DC64FD" w:rsidP="00DC64FD">
      <w:pPr>
        <w:pStyle w:val="ListParagraph"/>
        <w:tabs>
          <w:tab w:val="clear" w:pos="680"/>
          <w:tab w:val="clear" w:pos="907"/>
          <w:tab w:val="left" w:pos="900"/>
          <w:tab w:val="num" w:pos="108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E5E6E6" w14:textId="0EA55A0B" w:rsidR="00D20B94" w:rsidRPr="00244701" w:rsidRDefault="00324C37" w:rsidP="004A1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8"/>
          <w:sz w:val="30"/>
          <w:szCs w:val="30"/>
          <w:lang w:val="en-GB"/>
        </w:rPr>
      </w:pPr>
      <w:r w:rsidRPr="00EF3795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</w:t>
      </w:r>
      <w:r w:rsidR="00EF3795">
        <w:rPr>
          <w:rFonts w:asciiTheme="majorBidi" w:hAnsiTheme="majorBidi" w:cstheme="majorBidi"/>
          <w:sz w:val="30"/>
          <w:szCs w:val="30"/>
        </w:rPr>
        <w:br/>
      </w:r>
      <w:r w:rsidRPr="00EF3795">
        <w:rPr>
          <w:rFonts w:asciiTheme="majorBidi" w:hAnsiTheme="majorBidi" w:cstheme="majorBidi"/>
          <w:sz w:val="30"/>
          <w:szCs w:val="30"/>
          <w:cs/>
        </w:rPr>
        <w:t>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6B586D" w:rsidRPr="00EF3795">
        <w:rPr>
          <w:rFonts w:asciiTheme="majorBidi" w:hAnsiTheme="majorBidi" w:cstheme="majorBidi"/>
          <w:sz w:val="30"/>
          <w:szCs w:val="30"/>
          <w:cs/>
        </w:rPr>
        <w:t xml:space="preserve"> ทั้งนี้การกำหนดราคาระหว่างส่วนงาน</w:t>
      </w:r>
      <w:r w:rsidR="00EF3795">
        <w:rPr>
          <w:rFonts w:asciiTheme="majorBidi" w:hAnsiTheme="majorBidi" w:cstheme="majorBidi"/>
          <w:sz w:val="30"/>
          <w:szCs w:val="30"/>
        </w:rPr>
        <w:br/>
      </w:r>
      <w:r w:rsidR="006B586D" w:rsidRPr="00EF3795">
        <w:rPr>
          <w:rFonts w:asciiTheme="majorBidi" w:hAnsiTheme="majorBidi" w:cstheme="majorBidi"/>
          <w:sz w:val="30"/>
          <w:szCs w:val="30"/>
          <w:cs/>
        </w:rPr>
        <w:t>เป็นไปตามการซื้อขายตามปกติธุรกิจ</w:t>
      </w:r>
    </w:p>
    <w:p w14:paraId="55D7F8CB" w14:textId="77777777" w:rsidR="00D20B94" w:rsidRPr="00244701" w:rsidRDefault="00D20B94" w:rsidP="00324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sectPr w:rsidR="00D20B94" w:rsidRPr="00244701" w:rsidSect="004A5662">
          <w:headerReference w:type="default" r:id="rId17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52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66"/>
        <w:gridCol w:w="992"/>
        <w:gridCol w:w="179"/>
        <w:gridCol w:w="990"/>
        <w:gridCol w:w="180"/>
        <w:gridCol w:w="990"/>
        <w:gridCol w:w="180"/>
        <w:gridCol w:w="990"/>
        <w:gridCol w:w="184"/>
        <w:gridCol w:w="988"/>
        <w:gridCol w:w="182"/>
        <w:gridCol w:w="995"/>
        <w:gridCol w:w="181"/>
        <w:gridCol w:w="6"/>
        <w:gridCol w:w="994"/>
        <w:gridCol w:w="180"/>
        <w:gridCol w:w="984"/>
        <w:gridCol w:w="6"/>
        <w:gridCol w:w="180"/>
        <w:gridCol w:w="6"/>
        <w:gridCol w:w="990"/>
        <w:gridCol w:w="180"/>
        <w:gridCol w:w="992"/>
        <w:gridCol w:w="6"/>
      </w:tblGrid>
      <w:tr w:rsidR="00D20B94" w:rsidRPr="00244701" w14:paraId="40C58918" w14:textId="77777777" w:rsidTr="00CF0D65">
        <w:trPr>
          <w:gridAfter w:val="1"/>
          <w:wAfter w:w="6" w:type="dxa"/>
          <w:cantSplit/>
          <w:tblHeader/>
        </w:trPr>
        <w:tc>
          <w:tcPr>
            <w:tcW w:w="2966" w:type="dxa"/>
            <w:vAlign w:val="bottom"/>
          </w:tcPr>
          <w:p w14:paraId="59706BAC" w14:textId="77777777" w:rsidR="00D20B94" w:rsidRPr="00244701" w:rsidRDefault="00D20B94" w:rsidP="00E635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460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549" w:type="dxa"/>
            <w:gridSpan w:val="22"/>
          </w:tcPr>
          <w:p w14:paraId="48DF7CDA" w14:textId="77777777" w:rsidR="00D20B94" w:rsidRPr="00244701" w:rsidRDefault="00D20B94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244701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D20B94" w:rsidRPr="00244701" w14:paraId="2EEAEF0D" w14:textId="77777777" w:rsidTr="00857834">
        <w:trPr>
          <w:cantSplit/>
          <w:tblHeader/>
        </w:trPr>
        <w:tc>
          <w:tcPr>
            <w:tcW w:w="2966" w:type="dxa"/>
            <w:vAlign w:val="bottom"/>
          </w:tcPr>
          <w:p w14:paraId="752925A6" w14:textId="77777777" w:rsidR="00D20B94" w:rsidRPr="00244701" w:rsidRDefault="00D20B94" w:rsidP="00E635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61" w:type="dxa"/>
            <w:gridSpan w:val="3"/>
          </w:tcPr>
          <w:p w14:paraId="1BA18A20" w14:textId="77777777" w:rsidR="00A730FA" w:rsidRPr="00244701" w:rsidRDefault="00A730FA" w:rsidP="0054701C">
            <w:pPr>
              <w:pStyle w:val="acctmergecolhdg"/>
              <w:shd w:val="clear" w:color="auto" w:fill="FFFFFF"/>
              <w:spacing w:line="240" w:lineRule="atLeast"/>
              <w:ind w:left="-8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  <w:p w14:paraId="36FFEB15" w14:textId="62D83621" w:rsidR="007429E8" w:rsidRPr="00244701" w:rsidRDefault="00D20B94" w:rsidP="0054701C">
            <w:pPr>
              <w:pStyle w:val="acctmergecolhdg"/>
              <w:shd w:val="clear" w:color="auto" w:fill="FFFFFF"/>
              <w:spacing w:line="240" w:lineRule="atLeast"/>
              <w:ind w:left="-8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244701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ธุรกิจผลิต</w:t>
            </w:r>
            <w:r w:rsidR="00E175C0" w:rsidRPr="00244701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งานพิมพ์</w:t>
            </w:r>
            <w:r w:rsidR="007429E8" w:rsidRPr="00244701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3E0408CE" w14:textId="22B71DC0" w:rsidR="00D20B94" w:rsidRPr="00244701" w:rsidRDefault="00D20B94" w:rsidP="0054701C">
            <w:pPr>
              <w:pStyle w:val="acctmergecolhdg"/>
              <w:shd w:val="clear" w:color="auto" w:fill="FFFFFF"/>
              <w:spacing w:line="240" w:lineRule="atLeast"/>
              <w:ind w:left="-8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244701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จำหน่าย</w:t>
            </w:r>
            <w:r w:rsidR="00E175C0" w:rsidRPr="00244701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หนังสือ</w:t>
            </w:r>
          </w:p>
        </w:tc>
        <w:tc>
          <w:tcPr>
            <w:tcW w:w="180" w:type="dxa"/>
          </w:tcPr>
          <w:p w14:paraId="3BD28C25" w14:textId="77777777" w:rsidR="00D20B94" w:rsidRPr="00244701" w:rsidRDefault="00D20B94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</w:tcPr>
          <w:p w14:paraId="175741F5" w14:textId="77777777" w:rsidR="00D20B94" w:rsidRPr="00244701" w:rsidRDefault="00D20B94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244701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ธุรกิจจัดงานแสดง ผลิต</w:t>
            </w:r>
          </w:p>
          <w:p w14:paraId="11BAAF6D" w14:textId="4FD6B9CA" w:rsidR="00D20B94" w:rsidRPr="00244701" w:rsidRDefault="00D20B94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244701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และให้บริการโฆษณาผ่าน</w:t>
            </w:r>
            <w:r w:rsidR="00EC33E7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br/>
            </w:r>
            <w:r w:rsidRPr="00244701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สื่อ</w:t>
            </w:r>
            <w:r w:rsidR="00E175C0" w:rsidRPr="00244701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สิ่งพิมพ์และสื่อ</w:t>
            </w:r>
            <w:r w:rsidRPr="00244701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ออนไลน์</w:t>
            </w:r>
          </w:p>
        </w:tc>
        <w:tc>
          <w:tcPr>
            <w:tcW w:w="184" w:type="dxa"/>
          </w:tcPr>
          <w:p w14:paraId="41E893D5" w14:textId="77777777" w:rsidR="00D20B94" w:rsidRPr="00244701" w:rsidRDefault="00D20B94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165" w:type="dxa"/>
            <w:gridSpan w:val="3"/>
          </w:tcPr>
          <w:p w14:paraId="127C24CE" w14:textId="77777777" w:rsidR="00D20B94" w:rsidRPr="00244701" w:rsidRDefault="00D20B94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lang w:bidi="th-TH"/>
              </w:rPr>
            </w:pPr>
            <w:r w:rsidRPr="00244701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bidi="th-TH"/>
              </w:rPr>
              <w:t>ธุรกิจผลิต</w:t>
            </w:r>
          </w:p>
          <w:p w14:paraId="3F9C9ED2" w14:textId="5D666E39" w:rsidR="00D20B94" w:rsidRPr="00244701" w:rsidRDefault="00D20B94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lang w:bidi="th-TH"/>
              </w:rPr>
            </w:pPr>
            <w:r w:rsidRPr="00244701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bidi="th-TH"/>
              </w:rPr>
              <w:t>และให้บริการ</w:t>
            </w:r>
          </w:p>
          <w:p w14:paraId="7685A9AA" w14:textId="77777777" w:rsidR="00D20B94" w:rsidRPr="00244701" w:rsidRDefault="00D20B94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244701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bidi="th-TH"/>
              </w:rPr>
              <w:t>ผ่านสื่อโทรทัศน์</w:t>
            </w:r>
          </w:p>
        </w:tc>
        <w:tc>
          <w:tcPr>
            <w:tcW w:w="181" w:type="dxa"/>
          </w:tcPr>
          <w:p w14:paraId="00CAD4A0" w14:textId="77777777" w:rsidR="00D20B94" w:rsidRPr="00244701" w:rsidRDefault="00D20B94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164" w:type="dxa"/>
            <w:gridSpan w:val="4"/>
          </w:tcPr>
          <w:p w14:paraId="004BA6F7" w14:textId="77777777" w:rsidR="00D20B94" w:rsidRPr="00244701" w:rsidRDefault="00D20B94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lang w:bidi="th-TH"/>
              </w:rPr>
            </w:pPr>
            <w:r w:rsidRPr="00244701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</w:p>
          <w:p w14:paraId="715104FB" w14:textId="77777777" w:rsidR="00D20B94" w:rsidRPr="00244701" w:rsidRDefault="00D20B94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lang w:bidi="th-TH"/>
              </w:rPr>
            </w:pPr>
            <w:r w:rsidRPr="00244701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6" w:type="dxa"/>
            <w:gridSpan w:val="2"/>
          </w:tcPr>
          <w:p w14:paraId="4C38FFD0" w14:textId="77777777" w:rsidR="00D20B94" w:rsidRPr="00244701" w:rsidRDefault="00D20B94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2174" w:type="dxa"/>
            <w:gridSpan w:val="5"/>
          </w:tcPr>
          <w:p w14:paraId="41BAAED8" w14:textId="77777777" w:rsidR="00D20B94" w:rsidRPr="00244701" w:rsidRDefault="00D20B94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  <w:p w14:paraId="31D27DF8" w14:textId="77777777" w:rsidR="00D20B94" w:rsidRPr="00244701" w:rsidRDefault="00D20B94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  <w:p w14:paraId="73376357" w14:textId="77777777" w:rsidR="00D20B94" w:rsidRPr="00244701" w:rsidRDefault="00D20B94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44701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รวม</w:t>
            </w:r>
            <w:r w:rsidRPr="00244701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</w:t>
            </w:r>
          </w:p>
        </w:tc>
      </w:tr>
      <w:tr w:rsidR="00EE33AC" w:rsidRPr="00244701" w14:paraId="3BCBBB68" w14:textId="77777777" w:rsidTr="00857834">
        <w:trPr>
          <w:cantSplit/>
          <w:tblHeader/>
        </w:trPr>
        <w:tc>
          <w:tcPr>
            <w:tcW w:w="2966" w:type="dxa"/>
          </w:tcPr>
          <w:p w14:paraId="05E195AD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 xml:space="preserve"> สำหรับปีสิ้นสุดวันที่ 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US" w:bidi="th-TH"/>
              </w:rPr>
              <w:t xml:space="preserve">31 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992" w:type="dxa"/>
            <w:shd w:val="clear" w:color="auto" w:fill="auto"/>
          </w:tcPr>
          <w:p w14:paraId="3A37BA0E" w14:textId="3FA99BE3" w:rsidR="00EE33AC" w:rsidRPr="00244701" w:rsidRDefault="00EE33AC" w:rsidP="005470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244701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256</w:t>
            </w:r>
            <w:r w:rsidR="00AF1C39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79" w:type="dxa"/>
          </w:tcPr>
          <w:p w14:paraId="06E98B5F" w14:textId="77777777" w:rsidR="00EE33AC" w:rsidRPr="00244701" w:rsidRDefault="00EE33AC" w:rsidP="005470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8947EA6" w14:textId="4A228A32" w:rsidR="00EE33AC" w:rsidRPr="00244701" w:rsidRDefault="00EE33AC" w:rsidP="005470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244701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256</w:t>
            </w:r>
            <w:r w:rsidR="00AF1C39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</w:tcPr>
          <w:p w14:paraId="03CB768F" w14:textId="77777777" w:rsidR="00EE33AC" w:rsidRPr="00244701" w:rsidRDefault="00EE33AC" w:rsidP="0054701C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F8FEDAB" w14:textId="21A3C87C" w:rsidR="00EE33AC" w:rsidRPr="00244701" w:rsidRDefault="00EE33AC" w:rsidP="005470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244701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256</w:t>
            </w:r>
            <w:r w:rsidR="00AF1C39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80" w:type="dxa"/>
          </w:tcPr>
          <w:p w14:paraId="3F9D88EC" w14:textId="77777777" w:rsidR="00EE33AC" w:rsidRPr="00244701" w:rsidRDefault="00EE33AC" w:rsidP="005470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99A8A5F" w14:textId="2A73280E" w:rsidR="00EE33AC" w:rsidRPr="00244701" w:rsidRDefault="00EE33AC" w:rsidP="005470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244701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256</w:t>
            </w:r>
            <w:r w:rsidR="00AF1C39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84" w:type="dxa"/>
          </w:tcPr>
          <w:p w14:paraId="58BB20AC" w14:textId="77777777" w:rsidR="00EE33AC" w:rsidRPr="00244701" w:rsidRDefault="00EE33AC" w:rsidP="0054701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88" w:type="dxa"/>
          </w:tcPr>
          <w:p w14:paraId="1DE14F3D" w14:textId="55CAC6CF" w:rsidR="00EE33AC" w:rsidRPr="00244701" w:rsidRDefault="00EE33AC" w:rsidP="005470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244701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256</w:t>
            </w:r>
            <w:r w:rsidR="00AF1C39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82" w:type="dxa"/>
          </w:tcPr>
          <w:p w14:paraId="67A98816" w14:textId="77777777" w:rsidR="00EE33AC" w:rsidRPr="00244701" w:rsidRDefault="00EE33AC" w:rsidP="005470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95" w:type="dxa"/>
          </w:tcPr>
          <w:p w14:paraId="6DD6A548" w14:textId="46289991" w:rsidR="00EE33AC" w:rsidRPr="00244701" w:rsidRDefault="00EE33AC" w:rsidP="005470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244701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256</w:t>
            </w:r>
            <w:r w:rsidR="00AF1C39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87" w:type="dxa"/>
            <w:gridSpan w:val="2"/>
          </w:tcPr>
          <w:p w14:paraId="5E8FAD92" w14:textId="77777777" w:rsidR="00EE33AC" w:rsidRPr="00244701" w:rsidRDefault="00EE33AC" w:rsidP="0054701C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</w:tcPr>
          <w:p w14:paraId="4902A1F7" w14:textId="4C8F14DE" w:rsidR="00EE33AC" w:rsidRPr="00244701" w:rsidRDefault="00EE33AC" w:rsidP="005470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244701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256</w:t>
            </w:r>
            <w:r w:rsidR="00AF1C39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80" w:type="dxa"/>
          </w:tcPr>
          <w:p w14:paraId="050C581A" w14:textId="77777777" w:rsidR="00EE33AC" w:rsidRPr="00244701" w:rsidRDefault="00EE33AC" w:rsidP="005470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459C88FB" w14:textId="001B484F" w:rsidR="00EE33AC" w:rsidRPr="00244701" w:rsidRDefault="00EE33AC" w:rsidP="005470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244701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256</w:t>
            </w:r>
            <w:r w:rsidR="00AF1C39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86" w:type="dxa"/>
            <w:gridSpan w:val="2"/>
          </w:tcPr>
          <w:p w14:paraId="213FCD1E" w14:textId="77777777" w:rsidR="00EE33AC" w:rsidRPr="00244701" w:rsidRDefault="00EE33AC" w:rsidP="0054701C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27ACB9C3" w14:textId="05BA604E" w:rsidR="00EE33AC" w:rsidRPr="00244701" w:rsidRDefault="00EE33AC" w:rsidP="005470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244701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256</w:t>
            </w:r>
            <w:r w:rsidR="00AF1C39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80" w:type="dxa"/>
          </w:tcPr>
          <w:p w14:paraId="285F3AB8" w14:textId="77777777" w:rsidR="00EE33AC" w:rsidRPr="00244701" w:rsidRDefault="00EE33AC" w:rsidP="005470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98" w:type="dxa"/>
            <w:gridSpan w:val="2"/>
          </w:tcPr>
          <w:p w14:paraId="685C6641" w14:textId="4ADB09A1" w:rsidR="00EE33AC" w:rsidRPr="00244701" w:rsidRDefault="00EE33AC" w:rsidP="005470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244701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256</w:t>
            </w:r>
            <w:r w:rsidR="00AF1C39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5</w:t>
            </w:r>
          </w:p>
        </w:tc>
      </w:tr>
      <w:tr w:rsidR="00EE33AC" w:rsidRPr="00244701" w14:paraId="2F5DE247" w14:textId="77777777" w:rsidTr="00CF0D65">
        <w:trPr>
          <w:cantSplit/>
          <w:tblHeader/>
        </w:trPr>
        <w:tc>
          <w:tcPr>
            <w:tcW w:w="2966" w:type="dxa"/>
          </w:tcPr>
          <w:p w14:paraId="11E15EEC" w14:textId="77777777" w:rsidR="00EE33AC" w:rsidRPr="00244701" w:rsidRDefault="00EE33AC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55" w:type="dxa"/>
            <w:gridSpan w:val="23"/>
          </w:tcPr>
          <w:p w14:paraId="0E034AEB" w14:textId="77777777" w:rsidR="00EE33AC" w:rsidRPr="00244701" w:rsidRDefault="00EE33AC" w:rsidP="0054701C">
            <w:pPr>
              <w:pStyle w:val="acctfourfigures"/>
              <w:shd w:val="clear" w:color="auto" w:fill="FFFFFF"/>
              <w:tabs>
                <w:tab w:val="clear" w:pos="765"/>
                <w:tab w:val="left" w:pos="6253"/>
                <w:tab w:val="left" w:pos="6343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24470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EE33AC" w:rsidRPr="00244701" w14:paraId="096F693D" w14:textId="77777777" w:rsidTr="00857834">
        <w:trPr>
          <w:cantSplit/>
          <w:trHeight w:val="245"/>
        </w:trPr>
        <w:tc>
          <w:tcPr>
            <w:tcW w:w="2966" w:type="dxa"/>
          </w:tcPr>
          <w:p w14:paraId="3FBE8D84" w14:textId="77777777" w:rsidR="00EE33AC" w:rsidRPr="00244701" w:rsidRDefault="00EE33AC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992" w:type="dxa"/>
            <w:vAlign w:val="bottom"/>
          </w:tcPr>
          <w:p w14:paraId="0C47E4FC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3D285DD5" w14:textId="77777777" w:rsidR="00EE33AC" w:rsidRPr="00244701" w:rsidRDefault="00EE33AC" w:rsidP="00E635F8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0A47664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05EB524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C58059C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7DC2237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3196B14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512DA299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5EC3BA98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15DA5275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vAlign w:val="bottom"/>
          </w:tcPr>
          <w:p w14:paraId="739A01EE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7" w:type="dxa"/>
            <w:gridSpan w:val="2"/>
            <w:vAlign w:val="bottom"/>
          </w:tcPr>
          <w:p w14:paraId="764906D6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6A9837DA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55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CA386A0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8709F8F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55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" w:type="dxa"/>
            <w:gridSpan w:val="2"/>
            <w:vAlign w:val="bottom"/>
          </w:tcPr>
          <w:p w14:paraId="73A61F77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712155C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BCA5173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vAlign w:val="bottom"/>
          </w:tcPr>
          <w:p w14:paraId="3BA37940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F1C39" w:rsidRPr="00244701" w14:paraId="1DD3E2CE" w14:textId="77777777" w:rsidTr="00857834">
        <w:trPr>
          <w:cantSplit/>
          <w:trHeight w:val="60"/>
        </w:trPr>
        <w:tc>
          <w:tcPr>
            <w:tcW w:w="2966" w:type="dxa"/>
          </w:tcPr>
          <w:p w14:paraId="12250C99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2" w:type="dxa"/>
          </w:tcPr>
          <w:p w14:paraId="32610F57" w14:textId="5A8F9E56" w:rsidR="00AF1C39" w:rsidRPr="00244701" w:rsidRDefault="00857834" w:rsidP="00AF1C3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7834">
              <w:rPr>
                <w:rFonts w:asciiTheme="majorBidi" w:hAnsiTheme="majorBidi" w:cstheme="majorBidi"/>
                <w:sz w:val="26"/>
                <w:szCs w:val="26"/>
              </w:rPr>
              <w:t>2,385,387</w:t>
            </w:r>
          </w:p>
        </w:tc>
        <w:tc>
          <w:tcPr>
            <w:tcW w:w="179" w:type="dxa"/>
            <w:vAlign w:val="bottom"/>
          </w:tcPr>
          <w:p w14:paraId="50965A91" w14:textId="77777777" w:rsidR="00AF1C39" w:rsidRPr="00244701" w:rsidRDefault="00AF1C39" w:rsidP="00AF1C3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31D3DF9" w14:textId="1A24B386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433A">
              <w:rPr>
                <w:rFonts w:asciiTheme="majorBidi" w:hAnsiTheme="majorBidi" w:cstheme="majorBidi"/>
                <w:sz w:val="26"/>
                <w:szCs w:val="26"/>
              </w:rPr>
              <w:t>2,129,288</w:t>
            </w:r>
          </w:p>
        </w:tc>
        <w:tc>
          <w:tcPr>
            <w:tcW w:w="180" w:type="dxa"/>
            <w:vAlign w:val="bottom"/>
          </w:tcPr>
          <w:p w14:paraId="03DF565F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0136FB" w14:textId="109B32C7" w:rsidR="00AF1C39" w:rsidRPr="00244701" w:rsidRDefault="00153D0C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53D0C">
              <w:rPr>
                <w:rFonts w:asciiTheme="majorBidi" w:eastAsia="MS Mincho" w:hAnsiTheme="majorBidi" w:cstheme="majorBidi"/>
                <w:sz w:val="26"/>
                <w:szCs w:val="26"/>
              </w:rPr>
              <w:t>710,061</w:t>
            </w:r>
          </w:p>
        </w:tc>
        <w:tc>
          <w:tcPr>
            <w:tcW w:w="180" w:type="dxa"/>
            <w:vAlign w:val="bottom"/>
          </w:tcPr>
          <w:p w14:paraId="0BA70511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17A1466" w14:textId="69FB0840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433A">
              <w:rPr>
                <w:rFonts w:asciiTheme="majorBidi" w:eastAsia="MS Mincho" w:hAnsiTheme="majorBidi" w:cstheme="majorBidi"/>
                <w:sz w:val="26"/>
                <w:szCs w:val="26"/>
              </w:rPr>
              <w:t>670,620</w:t>
            </w:r>
          </w:p>
        </w:tc>
        <w:tc>
          <w:tcPr>
            <w:tcW w:w="184" w:type="dxa"/>
            <w:vAlign w:val="bottom"/>
          </w:tcPr>
          <w:p w14:paraId="636D61DF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</w:tcPr>
          <w:p w14:paraId="76509986" w14:textId="6AA04567" w:rsidR="00AF1C39" w:rsidRPr="00244701" w:rsidRDefault="003E0AC4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3E0AC4">
              <w:rPr>
                <w:rFonts w:asciiTheme="majorBidi" w:eastAsia="MS Mincho" w:hAnsiTheme="majorBidi" w:cstheme="majorBidi"/>
                <w:sz w:val="26"/>
                <w:szCs w:val="26"/>
              </w:rPr>
              <w:t>1,023,422</w:t>
            </w:r>
          </w:p>
        </w:tc>
        <w:tc>
          <w:tcPr>
            <w:tcW w:w="182" w:type="dxa"/>
            <w:vAlign w:val="bottom"/>
          </w:tcPr>
          <w:p w14:paraId="0D1EB101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</w:tcPr>
          <w:p w14:paraId="6D7928A3" w14:textId="6EC77C6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9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1433A">
              <w:rPr>
                <w:rFonts w:asciiTheme="majorBidi" w:eastAsia="MS Mincho" w:hAnsiTheme="majorBidi" w:cstheme="majorBidi"/>
                <w:sz w:val="26"/>
                <w:szCs w:val="26"/>
              </w:rPr>
              <w:t>1,287,334</w:t>
            </w:r>
          </w:p>
        </w:tc>
        <w:tc>
          <w:tcPr>
            <w:tcW w:w="187" w:type="dxa"/>
            <w:gridSpan w:val="2"/>
            <w:vAlign w:val="bottom"/>
          </w:tcPr>
          <w:p w14:paraId="5C18D4AC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</w:tcPr>
          <w:p w14:paraId="3FA3B435" w14:textId="0F1ED0AF" w:rsidR="00AF1C39" w:rsidRPr="00244701" w:rsidRDefault="003E0AC4" w:rsidP="00AF1C39">
            <w:pPr>
              <w:pStyle w:val="acctfourfigures"/>
              <w:shd w:val="clear" w:color="auto" w:fill="FFFFFF"/>
              <w:tabs>
                <w:tab w:val="clear" w:pos="765"/>
                <w:tab w:val="left" w:pos="655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6453A69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8DE89DD" w14:textId="5184B2D2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55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6" w:type="dxa"/>
            <w:gridSpan w:val="2"/>
            <w:vAlign w:val="bottom"/>
          </w:tcPr>
          <w:p w14:paraId="7C5BB434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51D35AF" w14:textId="6E8D5153" w:rsidR="00AF1C39" w:rsidRPr="00244701" w:rsidRDefault="003E0AC4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AC4">
              <w:rPr>
                <w:rFonts w:asciiTheme="majorBidi" w:hAnsiTheme="majorBidi" w:cstheme="majorBidi"/>
                <w:sz w:val="26"/>
                <w:szCs w:val="26"/>
              </w:rPr>
              <w:t>4,118,870</w:t>
            </w:r>
          </w:p>
        </w:tc>
        <w:tc>
          <w:tcPr>
            <w:tcW w:w="180" w:type="dxa"/>
            <w:vAlign w:val="bottom"/>
          </w:tcPr>
          <w:p w14:paraId="2CA17216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vAlign w:val="bottom"/>
          </w:tcPr>
          <w:p w14:paraId="48A284F7" w14:textId="467F7CBE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433A">
              <w:rPr>
                <w:rFonts w:asciiTheme="majorBidi" w:hAnsiTheme="majorBidi" w:cstheme="majorBidi"/>
                <w:sz w:val="26"/>
                <w:szCs w:val="26"/>
              </w:rPr>
              <w:t>4,087,242</w:t>
            </w:r>
          </w:p>
        </w:tc>
      </w:tr>
      <w:tr w:rsidR="00AF1C39" w:rsidRPr="00244701" w14:paraId="6D0D7486" w14:textId="77777777" w:rsidTr="00857834">
        <w:trPr>
          <w:cantSplit/>
        </w:trPr>
        <w:tc>
          <w:tcPr>
            <w:tcW w:w="2966" w:type="dxa"/>
          </w:tcPr>
          <w:p w14:paraId="64B0C1F7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92" w:type="dxa"/>
          </w:tcPr>
          <w:p w14:paraId="6C0E055B" w14:textId="4396AB4E" w:rsidR="00AF1C39" w:rsidRPr="00244701" w:rsidRDefault="003E0AC4" w:rsidP="00AF1C3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AC4">
              <w:rPr>
                <w:rFonts w:asciiTheme="majorBidi" w:hAnsiTheme="majorBidi" w:cstheme="majorBidi"/>
                <w:sz w:val="26"/>
                <w:szCs w:val="26"/>
              </w:rPr>
              <w:t>422,522</w:t>
            </w:r>
          </w:p>
        </w:tc>
        <w:tc>
          <w:tcPr>
            <w:tcW w:w="179" w:type="dxa"/>
            <w:vAlign w:val="bottom"/>
          </w:tcPr>
          <w:p w14:paraId="70F07216" w14:textId="77777777" w:rsidR="00AF1C39" w:rsidRPr="00244701" w:rsidRDefault="00AF1C39" w:rsidP="00AF1C3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355A3E9" w14:textId="187410C9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433A">
              <w:rPr>
                <w:rFonts w:asciiTheme="majorBidi" w:hAnsiTheme="majorBidi" w:cstheme="majorBidi"/>
                <w:sz w:val="26"/>
                <w:szCs w:val="26"/>
              </w:rPr>
              <w:t>350,994</w:t>
            </w:r>
          </w:p>
        </w:tc>
        <w:tc>
          <w:tcPr>
            <w:tcW w:w="180" w:type="dxa"/>
            <w:vAlign w:val="bottom"/>
          </w:tcPr>
          <w:p w14:paraId="177E0D78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9D776AE" w14:textId="223E73C9" w:rsidR="00AF1C39" w:rsidRPr="00244701" w:rsidRDefault="003E0AC4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3E0AC4">
              <w:rPr>
                <w:rFonts w:asciiTheme="majorBidi" w:eastAsia="MS Mincho" w:hAnsiTheme="majorBidi" w:cstheme="majorBidi"/>
                <w:sz w:val="26"/>
                <w:szCs w:val="26"/>
              </w:rPr>
              <w:t>33,846</w:t>
            </w:r>
          </w:p>
        </w:tc>
        <w:tc>
          <w:tcPr>
            <w:tcW w:w="180" w:type="dxa"/>
            <w:vAlign w:val="bottom"/>
          </w:tcPr>
          <w:p w14:paraId="39F0D2FE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DB35AF" w14:textId="7DDB87DB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433A">
              <w:rPr>
                <w:rFonts w:asciiTheme="majorBidi" w:eastAsia="MS Mincho" w:hAnsiTheme="majorBidi" w:cstheme="majorBidi"/>
                <w:sz w:val="26"/>
                <w:szCs w:val="26"/>
              </w:rPr>
              <w:t>267,590</w:t>
            </w:r>
          </w:p>
        </w:tc>
        <w:tc>
          <w:tcPr>
            <w:tcW w:w="184" w:type="dxa"/>
            <w:vAlign w:val="bottom"/>
          </w:tcPr>
          <w:p w14:paraId="02A76B7F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</w:tcPr>
          <w:p w14:paraId="6BD39058" w14:textId="7F6F8FA9" w:rsidR="00AF1C39" w:rsidRPr="00244701" w:rsidRDefault="003E0AC4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3E0AC4">
              <w:rPr>
                <w:rFonts w:asciiTheme="majorBidi" w:eastAsia="MS Mincho" w:hAnsiTheme="majorBidi" w:cstheme="majorBidi"/>
                <w:sz w:val="26"/>
                <w:szCs w:val="26"/>
              </w:rPr>
              <w:t>124,248</w:t>
            </w:r>
          </w:p>
        </w:tc>
        <w:tc>
          <w:tcPr>
            <w:tcW w:w="182" w:type="dxa"/>
            <w:vAlign w:val="bottom"/>
          </w:tcPr>
          <w:p w14:paraId="2E557C6E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</w:tcPr>
          <w:p w14:paraId="20934721" w14:textId="7A5A3B7D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9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1433A">
              <w:rPr>
                <w:rFonts w:asciiTheme="majorBidi" w:eastAsia="MS Mincho" w:hAnsiTheme="majorBidi" w:cstheme="majorBidi"/>
                <w:sz w:val="26"/>
                <w:szCs w:val="26"/>
              </w:rPr>
              <w:t>141,010</w:t>
            </w:r>
          </w:p>
        </w:tc>
        <w:tc>
          <w:tcPr>
            <w:tcW w:w="187" w:type="dxa"/>
            <w:gridSpan w:val="2"/>
            <w:vAlign w:val="bottom"/>
          </w:tcPr>
          <w:p w14:paraId="4D1C752F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</w:tcPr>
          <w:p w14:paraId="57C86EC1" w14:textId="409AD65F" w:rsidR="00AF1C39" w:rsidRPr="00244701" w:rsidRDefault="003E0AC4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AC4">
              <w:rPr>
                <w:rFonts w:asciiTheme="majorBidi" w:hAnsiTheme="majorBidi" w:cstheme="majorBidi"/>
                <w:sz w:val="26"/>
                <w:szCs w:val="26"/>
              </w:rPr>
              <w:t>(580,616)</w:t>
            </w:r>
          </w:p>
        </w:tc>
        <w:tc>
          <w:tcPr>
            <w:tcW w:w="180" w:type="dxa"/>
            <w:vAlign w:val="bottom"/>
          </w:tcPr>
          <w:p w14:paraId="3F4DC46B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257522B3" w14:textId="02D332D4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433A">
              <w:rPr>
                <w:rFonts w:asciiTheme="majorBidi" w:hAnsiTheme="majorBidi" w:cstheme="majorBidi"/>
                <w:sz w:val="26"/>
                <w:szCs w:val="26"/>
              </w:rPr>
              <w:t>(759,59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71433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6" w:type="dxa"/>
            <w:gridSpan w:val="2"/>
            <w:vAlign w:val="bottom"/>
          </w:tcPr>
          <w:p w14:paraId="19C10119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53EE48" w14:textId="2E7B1334" w:rsidR="00AF1C39" w:rsidRPr="00244701" w:rsidRDefault="003E0AC4" w:rsidP="00AF1C39">
            <w:pPr>
              <w:pStyle w:val="acctfourfigures"/>
              <w:shd w:val="clear" w:color="auto" w:fill="FFFFFF"/>
              <w:tabs>
                <w:tab w:val="clear" w:pos="765"/>
                <w:tab w:val="left" w:pos="655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AE8FD99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  <w:vAlign w:val="bottom"/>
          </w:tcPr>
          <w:p w14:paraId="3755AE53" w14:textId="3DE0D58A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55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F1C39" w:rsidRPr="00244701" w14:paraId="034F5C50" w14:textId="77777777" w:rsidTr="00857834">
        <w:trPr>
          <w:cantSplit/>
        </w:trPr>
        <w:tc>
          <w:tcPr>
            <w:tcW w:w="2966" w:type="dxa"/>
          </w:tcPr>
          <w:p w14:paraId="383C38BC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959481B" w14:textId="3E1DFE01" w:rsidR="00AF1C39" w:rsidRPr="00244701" w:rsidRDefault="00153D0C" w:rsidP="00AF1C3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3D0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2,807,909</w:t>
            </w:r>
          </w:p>
        </w:tc>
        <w:tc>
          <w:tcPr>
            <w:tcW w:w="179" w:type="dxa"/>
            <w:vAlign w:val="bottom"/>
          </w:tcPr>
          <w:p w14:paraId="71301C68" w14:textId="77777777" w:rsidR="00AF1C39" w:rsidRPr="00244701" w:rsidRDefault="00AF1C39" w:rsidP="00AF1C3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DBEB17F" w14:textId="6C3880E3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43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2,480,282</w:t>
            </w:r>
          </w:p>
        </w:tc>
        <w:tc>
          <w:tcPr>
            <w:tcW w:w="180" w:type="dxa"/>
            <w:vAlign w:val="bottom"/>
          </w:tcPr>
          <w:p w14:paraId="77AC4EBE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855C7A9" w14:textId="3CF339E9" w:rsidR="00AF1C39" w:rsidRPr="00244701" w:rsidRDefault="00153D0C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153D0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743,907</w:t>
            </w:r>
          </w:p>
        </w:tc>
        <w:tc>
          <w:tcPr>
            <w:tcW w:w="180" w:type="dxa"/>
            <w:vAlign w:val="bottom"/>
          </w:tcPr>
          <w:p w14:paraId="7DD962F3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7B60C33" w14:textId="4F158A49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433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938,210</w:t>
            </w:r>
          </w:p>
        </w:tc>
        <w:tc>
          <w:tcPr>
            <w:tcW w:w="184" w:type="dxa"/>
            <w:vAlign w:val="bottom"/>
          </w:tcPr>
          <w:p w14:paraId="3DFEC72F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22C3AED" w14:textId="6765B92E" w:rsidR="00AF1C39" w:rsidRPr="00244701" w:rsidRDefault="003E0AC4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A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1,147,670</w:t>
            </w:r>
          </w:p>
        </w:tc>
        <w:tc>
          <w:tcPr>
            <w:tcW w:w="182" w:type="dxa"/>
            <w:vAlign w:val="bottom"/>
          </w:tcPr>
          <w:p w14:paraId="25DD82AC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EABB9A" w14:textId="472A74BC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43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1,428,344</w:t>
            </w:r>
          </w:p>
        </w:tc>
        <w:tc>
          <w:tcPr>
            <w:tcW w:w="187" w:type="dxa"/>
            <w:gridSpan w:val="2"/>
            <w:vAlign w:val="bottom"/>
          </w:tcPr>
          <w:p w14:paraId="712BE8D8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90A7DF" w14:textId="1854119F" w:rsidR="00AF1C39" w:rsidRPr="00244701" w:rsidRDefault="003E0AC4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A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(580,616)</w:t>
            </w:r>
          </w:p>
        </w:tc>
        <w:tc>
          <w:tcPr>
            <w:tcW w:w="180" w:type="dxa"/>
            <w:vAlign w:val="bottom"/>
          </w:tcPr>
          <w:p w14:paraId="1484E42A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1E40B" w14:textId="389E8450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43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(759,59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7143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6" w:type="dxa"/>
            <w:gridSpan w:val="2"/>
            <w:vAlign w:val="bottom"/>
          </w:tcPr>
          <w:p w14:paraId="1A064A19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555B39" w14:textId="64305D60" w:rsidR="00AF1C39" w:rsidRPr="00244701" w:rsidRDefault="003E0AC4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A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4,118,870</w:t>
            </w:r>
          </w:p>
        </w:tc>
        <w:tc>
          <w:tcPr>
            <w:tcW w:w="180" w:type="dxa"/>
            <w:vAlign w:val="bottom"/>
          </w:tcPr>
          <w:p w14:paraId="2B99981D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  <w:vAlign w:val="bottom"/>
          </w:tcPr>
          <w:p w14:paraId="3E6D547F" w14:textId="602BC4D2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43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4,087,242</w:t>
            </w:r>
          </w:p>
        </w:tc>
      </w:tr>
      <w:tr w:rsidR="00AF1C39" w:rsidRPr="00244701" w14:paraId="4ED19B34" w14:textId="77777777" w:rsidTr="00857834">
        <w:trPr>
          <w:cantSplit/>
        </w:trPr>
        <w:tc>
          <w:tcPr>
            <w:tcW w:w="2966" w:type="dxa"/>
          </w:tcPr>
          <w:p w14:paraId="16952A2E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737FD444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09FF3655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ED417A6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99BFAB2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FED4BC3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D807485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402F5BF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109A7BA7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vAlign w:val="bottom"/>
          </w:tcPr>
          <w:p w14:paraId="1186724A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  <w:tab w:val="decimal" w:pos="820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6DDB3255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double" w:sz="4" w:space="0" w:color="auto"/>
            </w:tcBorders>
            <w:vAlign w:val="bottom"/>
          </w:tcPr>
          <w:p w14:paraId="0D26E297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  <w:tab w:val="decimal" w:pos="820"/>
              </w:tabs>
              <w:spacing w:line="240" w:lineRule="atLeast"/>
              <w:ind w:right="-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7" w:type="dxa"/>
            <w:gridSpan w:val="2"/>
            <w:vAlign w:val="bottom"/>
          </w:tcPr>
          <w:p w14:paraId="27CF6A23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  <w:vAlign w:val="bottom"/>
          </w:tcPr>
          <w:p w14:paraId="5B278BCB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72AC4BD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5ECA3FE7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gridSpan w:val="2"/>
            <w:vAlign w:val="bottom"/>
          </w:tcPr>
          <w:p w14:paraId="1002786F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9D2E2EF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A58D5E6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tcBorders>
              <w:top w:val="double" w:sz="4" w:space="0" w:color="auto"/>
            </w:tcBorders>
            <w:vAlign w:val="bottom"/>
          </w:tcPr>
          <w:p w14:paraId="7D12A1AE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F1C39" w:rsidRPr="00244701" w14:paraId="2A3E43B7" w14:textId="77777777" w:rsidTr="00857834">
        <w:trPr>
          <w:cantSplit/>
        </w:trPr>
        <w:tc>
          <w:tcPr>
            <w:tcW w:w="2966" w:type="dxa"/>
          </w:tcPr>
          <w:p w14:paraId="5A3BF1A1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การจำแนกรายได้</w:t>
            </w:r>
          </w:p>
        </w:tc>
        <w:tc>
          <w:tcPr>
            <w:tcW w:w="992" w:type="dxa"/>
            <w:vAlign w:val="bottom"/>
          </w:tcPr>
          <w:p w14:paraId="48B1A23A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61A964C2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A8B5093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D9EF90A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6C49BBF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-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F97C12E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BDAF6E6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-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7A3EB2B0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525A01AC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  <w:tab w:val="decimal" w:pos="8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61FF0783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vAlign w:val="bottom"/>
          </w:tcPr>
          <w:p w14:paraId="0FD0193D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  <w:tab w:val="decimal" w:pos="820"/>
              </w:tabs>
              <w:spacing w:line="240" w:lineRule="atLeast"/>
              <w:ind w:right="-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7" w:type="dxa"/>
            <w:gridSpan w:val="2"/>
            <w:vAlign w:val="bottom"/>
          </w:tcPr>
          <w:p w14:paraId="3D64FB2C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6604A1CC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ABFEEA4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032FA20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" w:type="dxa"/>
            <w:gridSpan w:val="2"/>
            <w:vAlign w:val="bottom"/>
          </w:tcPr>
          <w:p w14:paraId="0EB24A5C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8DB6FC1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55B3221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vAlign w:val="bottom"/>
          </w:tcPr>
          <w:p w14:paraId="569EEEDC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F1C39" w:rsidRPr="00244701" w14:paraId="7B13D9F5" w14:textId="77777777" w:rsidTr="00857834">
        <w:trPr>
          <w:cantSplit/>
        </w:trPr>
        <w:tc>
          <w:tcPr>
            <w:tcW w:w="2966" w:type="dxa"/>
          </w:tcPr>
          <w:p w14:paraId="31B89C7F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4470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992" w:type="dxa"/>
            <w:vAlign w:val="bottom"/>
          </w:tcPr>
          <w:p w14:paraId="125885E3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69150F75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7FEEBF8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9AF7B96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C24F1F3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062C38E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7F4F4FA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0B670539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0A400C7D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562BD467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vAlign w:val="bottom"/>
          </w:tcPr>
          <w:p w14:paraId="6A8047B6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7" w:type="dxa"/>
            <w:gridSpan w:val="2"/>
            <w:vAlign w:val="bottom"/>
          </w:tcPr>
          <w:p w14:paraId="564BF838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3B7E53C9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8611EE2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0EAAE46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" w:type="dxa"/>
            <w:gridSpan w:val="2"/>
            <w:vAlign w:val="bottom"/>
          </w:tcPr>
          <w:p w14:paraId="062C9C1C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86D8821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D0C4F67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vAlign w:val="bottom"/>
          </w:tcPr>
          <w:p w14:paraId="7C4EEE2B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F1C39" w:rsidRPr="00244701" w14:paraId="4F108089" w14:textId="77777777" w:rsidTr="00857834">
        <w:trPr>
          <w:cantSplit/>
        </w:trPr>
        <w:tc>
          <w:tcPr>
            <w:tcW w:w="2966" w:type="dxa"/>
          </w:tcPr>
          <w:p w14:paraId="439D9366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ณ</w:t>
            </w:r>
            <w:r w:rsidRPr="00244701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 </w:t>
            </w:r>
            <w:r w:rsidRPr="00244701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เวลาใดเวลาหนึ่ง</w:t>
            </w:r>
          </w:p>
        </w:tc>
        <w:tc>
          <w:tcPr>
            <w:tcW w:w="992" w:type="dxa"/>
            <w:vAlign w:val="bottom"/>
          </w:tcPr>
          <w:p w14:paraId="0F2C9297" w14:textId="3B37C162" w:rsidR="00AF1C39" w:rsidRPr="00244701" w:rsidRDefault="00153D0C" w:rsidP="00AF1C3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3D0C">
              <w:rPr>
                <w:rFonts w:asciiTheme="majorBidi" w:hAnsiTheme="majorBidi" w:cstheme="majorBidi"/>
                <w:sz w:val="26"/>
                <w:szCs w:val="26"/>
              </w:rPr>
              <w:t>2,803,153</w:t>
            </w:r>
          </w:p>
        </w:tc>
        <w:tc>
          <w:tcPr>
            <w:tcW w:w="179" w:type="dxa"/>
            <w:vAlign w:val="bottom"/>
          </w:tcPr>
          <w:p w14:paraId="3C0058DD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45DDDFD" w14:textId="1DF7FFB0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481A">
              <w:rPr>
                <w:rFonts w:asciiTheme="majorBidi" w:hAnsiTheme="majorBidi" w:cstheme="majorBidi"/>
                <w:sz w:val="26"/>
                <w:szCs w:val="26"/>
              </w:rPr>
              <w:t>2,304,443</w:t>
            </w:r>
          </w:p>
        </w:tc>
        <w:tc>
          <w:tcPr>
            <w:tcW w:w="180" w:type="dxa"/>
            <w:vAlign w:val="bottom"/>
          </w:tcPr>
          <w:p w14:paraId="501A2C98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72D9C76" w14:textId="75148BE8" w:rsidR="00AF1C39" w:rsidRPr="00244701" w:rsidRDefault="00153D0C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3D0C">
              <w:rPr>
                <w:rFonts w:asciiTheme="majorBidi" w:hAnsiTheme="majorBidi" w:cstheme="majorBidi"/>
                <w:sz w:val="26"/>
                <w:szCs w:val="26"/>
              </w:rPr>
              <w:t>666,219</w:t>
            </w:r>
          </w:p>
        </w:tc>
        <w:tc>
          <w:tcPr>
            <w:tcW w:w="180" w:type="dxa"/>
            <w:vAlign w:val="bottom"/>
          </w:tcPr>
          <w:p w14:paraId="4BD81B28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C96A187" w14:textId="5C2EB18D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433A">
              <w:rPr>
                <w:rFonts w:asciiTheme="majorBidi" w:hAnsiTheme="majorBidi" w:cstheme="majorBidi"/>
                <w:sz w:val="26"/>
                <w:szCs w:val="26"/>
              </w:rPr>
              <w:t>909,2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184" w:type="dxa"/>
            <w:vAlign w:val="bottom"/>
          </w:tcPr>
          <w:p w14:paraId="79BF8345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431BD5FE" w14:textId="005C808D" w:rsidR="00AF1C39" w:rsidRPr="00244701" w:rsidRDefault="00857834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57834">
              <w:rPr>
                <w:rFonts w:asciiTheme="majorBidi" w:hAnsiTheme="majorBidi" w:cstheme="majorBidi"/>
                <w:sz w:val="26"/>
                <w:szCs w:val="26"/>
              </w:rPr>
              <w:t>886,514</w:t>
            </w:r>
          </w:p>
        </w:tc>
        <w:tc>
          <w:tcPr>
            <w:tcW w:w="182" w:type="dxa"/>
            <w:vAlign w:val="bottom"/>
          </w:tcPr>
          <w:p w14:paraId="1DED48B8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vAlign w:val="bottom"/>
          </w:tcPr>
          <w:p w14:paraId="330B6D59" w14:textId="120870E0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9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81C0F">
              <w:rPr>
                <w:rFonts w:asciiTheme="majorBidi" w:hAnsiTheme="majorBidi" w:cstheme="majorBidi"/>
                <w:sz w:val="26"/>
                <w:szCs w:val="26"/>
              </w:rPr>
              <w:t>1,130,195</w:t>
            </w:r>
          </w:p>
        </w:tc>
        <w:tc>
          <w:tcPr>
            <w:tcW w:w="187" w:type="dxa"/>
            <w:gridSpan w:val="2"/>
            <w:vAlign w:val="bottom"/>
          </w:tcPr>
          <w:p w14:paraId="586EB324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29DB54AE" w14:textId="2F34E545" w:rsidR="00AF1C39" w:rsidRPr="00244701" w:rsidRDefault="003E0AC4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AC4">
              <w:rPr>
                <w:rFonts w:asciiTheme="majorBidi" w:hAnsiTheme="majorBidi" w:cstheme="majorBidi"/>
                <w:sz w:val="26"/>
                <w:szCs w:val="26"/>
              </w:rPr>
              <w:t>(470,414)</w:t>
            </w:r>
          </w:p>
        </w:tc>
        <w:tc>
          <w:tcPr>
            <w:tcW w:w="180" w:type="dxa"/>
            <w:vAlign w:val="bottom"/>
          </w:tcPr>
          <w:p w14:paraId="5E4C6090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3216DD9" w14:textId="29FDE4E0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269E5">
              <w:rPr>
                <w:rFonts w:asciiTheme="majorBidi" w:hAnsiTheme="majorBidi" w:cstheme="majorBidi"/>
                <w:sz w:val="26"/>
                <w:szCs w:val="26"/>
              </w:rPr>
              <w:t>(631,61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1269E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6" w:type="dxa"/>
            <w:gridSpan w:val="2"/>
            <w:vAlign w:val="bottom"/>
          </w:tcPr>
          <w:p w14:paraId="247FE923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A1FAC3F" w14:textId="31BAFB6B" w:rsidR="00AF1C39" w:rsidRPr="00244701" w:rsidRDefault="00857834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7834">
              <w:rPr>
                <w:rFonts w:asciiTheme="majorBidi" w:hAnsiTheme="majorBidi" w:cstheme="majorBidi"/>
                <w:sz w:val="26"/>
                <w:szCs w:val="26"/>
              </w:rPr>
              <w:t>3,885,472</w:t>
            </w:r>
          </w:p>
        </w:tc>
        <w:tc>
          <w:tcPr>
            <w:tcW w:w="180" w:type="dxa"/>
            <w:vAlign w:val="bottom"/>
          </w:tcPr>
          <w:p w14:paraId="0C1FC023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vAlign w:val="bottom"/>
          </w:tcPr>
          <w:p w14:paraId="391AAAA0" w14:textId="1017E9E8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481A">
              <w:rPr>
                <w:rFonts w:asciiTheme="majorBidi" w:hAnsiTheme="majorBidi" w:cstheme="majorBidi"/>
                <w:sz w:val="26"/>
                <w:szCs w:val="26"/>
              </w:rPr>
              <w:t>3,712,275</w:t>
            </w:r>
          </w:p>
        </w:tc>
      </w:tr>
      <w:tr w:rsidR="00AF1C39" w:rsidRPr="00244701" w14:paraId="0E525115" w14:textId="77777777" w:rsidTr="00857834">
        <w:trPr>
          <w:cantSplit/>
        </w:trPr>
        <w:tc>
          <w:tcPr>
            <w:tcW w:w="2966" w:type="dxa"/>
          </w:tcPr>
          <w:p w14:paraId="471FDB64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ตลอดช่วงเวลาหนึ่ง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C305A14" w14:textId="1B068651" w:rsidR="00AF1C39" w:rsidRPr="00244701" w:rsidRDefault="003E0AC4" w:rsidP="00AF1C3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AC4">
              <w:rPr>
                <w:rFonts w:asciiTheme="majorBidi" w:hAnsiTheme="majorBidi" w:cstheme="majorBidi"/>
                <w:sz w:val="26"/>
                <w:szCs w:val="26"/>
              </w:rPr>
              <w:t>4,756</w:t>
            </w:r>
          </w:p>
        </w:tc>
        <w:tc>
          <w:tcPr>
            <w:tcW w:w="179" w:type="dxa"/>
          </w:tcPr>
          <w:p w14:paraId="55FC876F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E482D1" w14:textId="2A865180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481A">
              <w:rPr>
                <w:rFonts w:asciiTheme="majorBidi" w:hAnsiTheme="majorBidi" w:cstheme="majorBidi"/>
                <w:sz w:val="26"/>
                <w:szCs w:val="26"/>
              </w:rPr>
              <w:t>175,839</w:t>
            </w:r>
          </w:p>
        </w:tc>
        <w:tc>
          <w:tcPr>
            <w:tcW w:w="180" w:type="dxa"/>
          </w:tcPr>
          <w:p w14:paraId="007B6F6F" w14:textId="49EE7145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A6EB132" w14:textId="12FF8E8A" w:rsidR="00AF1C39" w:rsidRPr="00244701" w:rsidRDefault="003E0AC4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AC4">
              <w:rPr>
                <w:rFonts w:asciiTheme="majorBidi" w:hAnsiTheme="majorBidi" w:cstheme="majorBidi"/>
                <w:sz w:val="26"/>
                <w:szCs w:val="26"/>
              </w:rPr>
              <w:t>77,688</w:t>
            </w:r>
          </w:p>
        </w:tc>
        <w:tc>
          <w:tcPr>
            <w:tcW w:w="180" w:type="dxa"/>
          </w:tcPr>
          <w:p w14:paraId="239083AA" w14:textId="0B6A2C95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A17CE15" w14:textId="3EAACB75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433A">
              <w:rPr>
                <w:rFonts w:asciiTheme="majorBidi" w:hAnsiTheme="majorBidi" w:cstheme="majorBidi"/>
                <w:sz w:val="26"/>
                <w:szCs w:val="26"/>
              </w:rPr>
              <w:t>28,961</w:t>
            </w:r>
          </w:p>
        </w:tc>
        <w:tc>
          <w:tcPr>
            <w:tcW w:w="184" w:type="dxa"/>
          </w:tcPr>
          <w:p w14:paraId="7E4A0275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784D50A4" w14:textId="0BB6E35D" w:rsidR="00AF1C39" w:rsidRPr="00081C0F" w:rsidRDefault="00857834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85783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261,156</w:t>
            </w:r>
          </w:p>
        </w:tc>
        <w:tc>
          <w:tcPr>
            <w:tcW w:w="182" w:type="dxa"/>
          </w:tcPr>
          <w:p w14:paraId="491B9372" w14:textId="699D9483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41F45D99" w14:textId="5C3D7824" w:rsidR="00AF1C39" w:rsidRPr="00081C0F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9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081C0F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298,149</w:t>
            </w:r>
          </w:p>
        </w:tc>
        <w:tc>
          <w:tcPr>
            <w:tcW w:w="187" w:type="dxa"/>
            <w:gridSpan w:val="2"/>
          </w:tcPr>
          <w:p w14:paraId="56B7809C" w14:textId="3A0CAFCB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58CDCC31" w14:textId="111CE69C" w:rsidR="00AF1C39" w:rsidRPr="00244701" w:rsidRDefault="003E0AC4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AC4">
              <w:rPr>
                <w:rFonts w:asciiTheme="majorBidi" w:hAnsiTheme="majorBidi" w:cstheme="majorBidi"/>
                <w:sz w:val="26"/>
                <w:szCs w:val="26"/>
              </w:rPr>
              <w:t>(110,202)</w:t>
            </w:r>
          </w:p>
        </w:tc>
        <w:tc>
          <w:tcPr>
            <w:tcW w:w="180" w:type="dxa"/>
          </w:tcPr>
          <w:p w14:paraId="6A1F66BD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51B552ED" w14:textId="52BC919F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433A">
              <w:rPr>
                <w:rFonts w:asciiTheme="majorBidi" w:hAnsiTheme="majorBidi" w:cstheme="majorBidi"/>
                <w:sz w:val="26"/>
                <w:szCs w:val="26"/>
              </w:rPr>
              <w:t>(127,982)</w:t>
            </w:r>
          </w:p>
        </w:tc>
        <w:tc>
          <w:tcPr>
            <w:tcW w:w="186" w:type="dxa"/>
            <w:gridSpan w:val="2"/>
          </w:tcPr>
          <w:p w14:paraId="343B2803" w14:textId="22EBA88D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C7AD3BB" w14:textId="1CF57131" w:rsidR="00AF1C39" w:rsidRPr="00244701" w:rsidRDefault="00857834" w:rsidP="00AF1C39">
            <w:pPr>
              <w:pStyle w:val="acctfourfigures"/>
              <w:shd w:val="clear" w:color="auto" w:fill="FFFFFF"/>
              <w:tabs>
                <w:tab w:val="clear" w:pos="765"/>
                <w:tab w:val="left" w:pos="276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7834">
              <w:rPr>
                <w:rFonts w:asciiTheme="majorBidi" w:hAnsiTheme="majorBidi" w:cstheme="majorBidi"/>
                <w:sz w:val="26"/>
                <w:szCs w:val="26"/>
              </w:rPr>
              <w:t>233,398</w:t>
            </w:r>
          </w:p>
        </w:tc>
        <w:tc>
          <w:tcPr>
            <w:tcW w:w="180" w:type="dxa"/>
          </w:tcPr>
          <w:p w14:paraId="6F198233" w14:textId="2BC44083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</w:tcPr>
          <w:p w14:paraId="40A4D37E" w14:textId="548C198F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276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481A">
              <w:rPr>
                <w:rFonts w:asciiTheme="majorBidi" w:hAnsiTheme="majorBidi" w:cstheme="majorBidi"/>
                <w:sz w:val="26"/>
                <w:szCs w:val="26"/>
              </w:rPr>
              <w:t>374,967</w:t>
            </w:r>
          </w:p>
        </w:tc>
      </w:tr>
      <w:tr w:rsidR="00AF1C39" w:rsidRPr="00244701" w14:paraId="03C19F1B" w14:textId="77777777" w:rsidTr="00857834">
        <w:trPr>
          <w:cantSplit/>
        </w:trPr>
        <w:tc>
          <w:tcPr>
            <w:tcW w:w="2966" w:type="dxa"/>
          </w:tcPr>
          <w:p w14:paraId="06FD50F9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4470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1818BB" w14:textId="67CF3F9F" w:rsidR="00AF1C39" w:rsidRPr="00244701" w:rsidRDefault="00153D0C" w:rsidP="00AF1C3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3D0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2,807,909</w:t>
            </w:r>
          </w:p>
        </w:tc>
        <w:tc>
          <w:tcPr>
            <w:tcW w:w="179" w:type="dxa"/>
            <w:vAlign w:val="bottom"/>
          </w:tcPr>
          <w:p w14:paraId="1A798139" w14:textId="77777777" w:rsidR="00AF1C39" w:rsidRPr="00244701" w:rsidRDefault="00AF1C39" w:rsidP="00AF1C3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5F1F87" w14:textId="0566BA01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43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2,480,282</w:t>
            </w:r>
          </w:p>
        </w:tc>
        <w:tc>
          <w:tcPr>
            <w:tcW w:w="180" w:type="dxa"/>
            <w:vAlign w:val="bottom"/>
          </w:tcPr>
          <w:p w14:paraId="5649643E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97956F" w14:textId="66AD4768" w:rsidR="00AF1C39" w:rsidRPr="00244701" w:rsidRDefault="00153D0C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3D0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743,907</w:t>
            </w:r>
          </w:p>
        </w:tc>
        <w:tc>
          <w:tcPr>
            <w:tcW w:w="180" w:type="dxa"/>
            <w:vAlign w:val="bottom"/>
          </w:tcPr>
          <w:p w14:paraId="4A4CA747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BA3478" w14:textId="1D117F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43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938,21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84" w:type="dxa"/>
            <w:vAlign w:val="bottom"/>
          </w:tcPr>
          <w:p w14:paraId="777BCC16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168CB" w14:textId="6AB5FFA1" w:rsidR="00AF1C39" w:rsidRPr="00244701" w:rsidRDefault="003E0AC4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A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1,147,670</w:t>
            </w:r>
          </w:p>
        </w:tc>
        <w:tc>
          <w:tcPr>
            <w:tcW w:w="182" w:type="dxa"/>
            <w:vAlign w:val="bottom"/>
          </w:tcPr>
          <w:p w14:paraId="452E16E0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307521" w14:textId="7EF47CA9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43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1,428,34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87" w:type="dxa"/>
            <w:gridSpan w:val="2"/>
            <w:vAlign w:val="bottom"/>
          </w:tcPr>
          <w:p w14:paraId="220A4017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4988AB" w14:textId="4D6CAB15" w:rsidR="00AF1C39" w:rsidRPr="00244701" w:rsidRDefault="003E0AC4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A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(580,616)</w:t>
            </w:r>
          </w:p>
        </w:tc>
        <w:tc>
          <w:tcPr>
            <w:tcW w:w="180" w:type="dxa"/>
            <w:vAlign w:val="bottom"/>
          </w:tcPr>
          <w:p w14:paraId="660D11EA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751959" w14:textId="5EC701F0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43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(759,59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7143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6" w:type="dxa"/>
            <w:gridSpan w:val="2"/>
            <w:vAlign w:val="bottom"/>
          </w:tcPr>
          <w:p w14:paraId="0D5A2EEC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C6C111" w14:textId="61712991" w:rsidR="00AF1C39" w:rsidRPr="00244701" w:rsidRDefault="003E0AC4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A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4,118,870</w:t>
            </w:r>
          </w:p>
        </w:tc>
        <w:tc>
          <w:tcPr>
            <w:tcW w:w="180" w:type="dxa"/>
            <w:vAlign w:val="bottom"/>
          </w:tcPr>
          <w:p w14:paraId="7EE97EE4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B5E93D" w14:textId="0A5F7F08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43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4,087,242</w:t>
            </w:r>
          </w:p>
        </w:tc>
      </w:tr>
      <w:tr w:rsidR="00AF1C39" w:rsidRPr="00244701" w14:paraId="7F972741" w14:textId="77777777" w:rsidTr="00857834">
        <w:trPr>
          <w:cantSplit/>
        </w:trPr>
        <w:tc>
          <w:tcPr>
            <w:tcW w:w="2966" w:type="dxa"/>
          </w:tcPr>
          <w:p w14:paraId="09601C3C" w14:textId="4FDEEA02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27D897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5EACF02F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871CA2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62395B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3F5557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0B9B90E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FD2EBF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EF71501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7ED8303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DC7ADAE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05ED0C4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407BBFE7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67DCC72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190EDB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35B8813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19803AAA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575C9A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D887FC7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189AA420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AF1C39" w:rsidRPr="00244701" w14:paraId="3A71B0A3" w14:textId="77777777" w:rsidTr="00857834">
        <w:trPr>
          <w:cantSplit/>
        </w:trPr>
        <w:tc>
          <w:tcPr>
            <w:tcW w:w="2966" w:type="dxa"/>
          </w:tcPr>
          <w:p w14:paraId="293341BF" w14:textId="3D4DF263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E6DFC14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4C6C4DE0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F47692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A75A3F8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202E59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9ECA39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C0C7E6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7C17834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42D3ED5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6D01FFC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967DFA4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40FB48EE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329AEB4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11FD381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D01EAD5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7D9ADE98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5A58BE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A0B3DAC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7C49E8B7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AF1C39" w:rsidRPr="00244701" w14:paraId="348ABF5D" w14:textId="77777777" w:rsidTr="00857834">
        <w:trPr>
          <w:cantSplit/>
        </w:trPr>
        <w:tc>
          <w:tcPr>
            <w:tcW w:w="2966" w:type="dxa"/>
          </w:tcPr>
          <w:p w14:paraId="4CCC6E82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9B85913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103E24AB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1163C7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2D90DA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1AC094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5ACF3E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CD89CB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B2BE56C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E0D2E4F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AB670E0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4153BF4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6DAA0622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EBA485B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B76843B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CBB959D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53677B21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EB8BB0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5AAB97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377592BA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AF1C39" w:rsidRPr="00244701" w14:paraId="0C659CDE" w14:textId="77777777" w:rsidTr="00857834">
        <w:trPr>
          <w:cantSplit/>
        </w:trPr>
        <w:tc>
          <w:tcPr>
            <w:tcW w:w="2966" w:type="dxa"/>
          </w:tcPr>
          <w:p w14:paraId="4C081BCB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1F0CB7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3837BDBE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770634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A35CD1C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0A8B4E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8F0AE7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A1F20B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9CF7DB1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815C625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65F40ED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F4A8282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687DC131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B695A54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BB2713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DD6E695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4858C46F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74BC28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62F83C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14DA0E5C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AF1C39" w:rsidRPr="00244701" w14:paraId="37ED0E8A" w14:textId="77777777" w:rsidTr="00857834">
        <w:trPr>
          <w:cantSplit/>
        </w:trPr>
        <w:tc>
          <w:tcPr>
            <w:tcW w:w="2966" w:type="dxa"/>
          </w:tcPr>
          <w:p w14:paraId="4910F02B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9DA814E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3E9F6574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03DDFF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6844B9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2132D0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A74BF2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1982D0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4BC682A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AF4DDD0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EEE4423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5B8C8CE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4CFC7BB9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D234FD6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EBA803D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3D6602D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02348B26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CADA64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52900E6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71146ED6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AF1C39" w:rsidRPr="00244701" w14:paraId="451D4C94" w14:textId="77777777" w:rsidTr="00857834">
        <w:trPr>
          <w:cantSplit/>
          <w:trHeight w:val="216"/>
        </w:trPr>
        <w:tc>
          <w:tcPr>
            <w:tcW w:w="2966" w:type="dxa"/>
          </w:tcPr>
          <w:p w14:paraId="5F652F66" w14:textId="5188F492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กำไรตามส่วนงาน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ก่อนหัก</w:t>
            </w:r>
          </w:p>
          <w:p w14:paraId="47D84DDF" w14:textId="5AAC8216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ภาษีเงินได้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0303A7A" w14:textId="05AE7BDD" w:rsidR="00AF1C39" w:rsidRPr="00244701" w:rsidRDefault="006D3347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D3347">
              <w:rPr>
                <w:rFonts w:asciiTheme="majorBidi" w:eastAsia="MS Mincho" w:hAnsiTheme="majorBidi" w:cstheme="majorBidi"/>
                <w:sz w:val="26"/>
                <w:szCs w:val="26"/>
              </w:rPr>
              <w:t>73,186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65404BAF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A471F5" w14:textId="67F023E6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2C2461">
              <w:rPr>
                <w:rFonts w:asciiTheme="majorBidi" w:eastAsia="MS Mincho" w:hAnsiTheme="majorBidi" w:cstheme="majorBidi"/>
                <w:sz w:val="26"/>
                <w:szCs w:val="26"/>
              </w:rPr>
              <w:t>51,591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B4A7BC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93A824" w14:textId="50065934" w:rsidR="00AF1C39" w:rsidRPr="00244701" w:rsidRDefault="006D3347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D3347">
              <w:rPr>
                <w:rFonts w:asciiTheme="majorBidi" w:eastAsia="MS Mincho" w:hAnsiTheme="majorBidi" w:cstheme="majorBidi"/>
                <w:sz w:val="26"/>
                <w:szCs w:val="26"/>
              </w:rPr>
              <w:t>92,457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A66CE8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ACD5A0" w14:textId="18715C92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2C2461">
              <w:rPr>
                <w:rFonts w:asciiTheme="majorBidi" w:eastAsia="MS Mincho" w:hAnsiTheme="majorBidi" w:cstheme="majorBidi"/>
                <w:sz w:val="26"/>
                <w:szCs w:val="26"/>
              </w:rPr>
              <w:t>98,857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98C30B1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234E0C7" w14:textId="62D73755" w:rsidR="00AF1C39" w:rsidRPr="00244701" w:rsidRDefault="006D3347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D3347">
              <w:rPr>
                <w:rFonts w:asciiTheme="majorBidi" w:eastAsia="MS Mincho" w:hAnsiTheme="majorBidi" w:cstheme="majorBidi"/>
                <w:sz w:val="26"/>
                <w:szCs w:val="26"/>
              </w:rPr>
              <w:t>166,419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19FEA1E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EE540BD" w14:textId="1662BE9B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2C2461">
              <w:rPr>
                <w:rFonts w:asciiTheme="majorBidi" w:eastAsia="MS Mincho" w:hAnsiTheme="majorBidi" w:cstheme="majorBidi"/>
                <w:sz w:val="26"/>
                <w:szCs w:val="26"/>
              </w:rPr>
              <w:t>333,104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7BF16334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677CC35" w14:textId="63F9449B" w:rsidR="00AF1C39" w:rsidRPr="00244701" w:rsidRDefault="00502344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02344">
              <w:rPr>
                <w:rFonts w:asciiTheme="majorBidi" w:eastAsia="MS Mincho" w:hAnsiTheme="majorBidi" w:cstheme="majorBidi"/>
                <w:sz w:val="26"/>
                <w:szCs w:val="26"/>
              </w:rPr>
              <w:t>(2,646)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E1F314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33740C6" w14:textId="667BAB01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340" w:lineRule="exact"/>
              <w:ind w:left="-129" w:right="-8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2C2461">
              <w:rPr>
                <w:rFonts w:asciiTheme="majorBidi" w:eastAsia="MS Mincho" w:hAnsiTheme="majorBidi" w:cstheme="majorBidi"/>
                <w:sz w:val="26"/>
                <w:szCs w:val="26"/>
              </w:rPr>
              <w:t>772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69BCC52B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E4E947" w14:textId="517D3BCE" w:rsidR="00AF1C39" w:rsidRPr="00244701" w:rsidRDefault="006D3347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D3347">
              <w:rPr>
                <w:rFonts w:asciiTheme="majorBidi" w:eastAsia="MS Mincho" w:hAnsiTheme="majorBidi" w:cstheme="majorBidi"/>
                <w:sz w:val="26"/>
                <w:szCs w:val="26"/>
              </w:rPr>
              <w:t>329,416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D5F66D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045B7ED4" w14:textId="4F5C6D20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129" w:right="-8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2C2461">
              <w:rPr>
                <w:rFonts w:asciiTheme="majorBidi" w:eastAsia="MS Mincho" w:hAnsiTheme="majorBidi" w:cstheme="majorBidi"/>
                <w:sz w:val="26"/>
                <w:szCs w:val="26"/>
              </w:rPr>
              <w:t>484,324</w:t>
            </w:r>
          </w:p>
        </w:tc>
      </w:tr>
      <w:tr w:rsidR="00AF1C39" w:rsidRPr="00244701" w14:paraId="3E7693C1" w14:textId="77777777" w:rsidTr="00857834">
        <w:trPr>
          <w:cantSplit/>
          <w:trHeight w:val="216"/>
        </w:trPr>
        <w:tc>
          <w:tcPr>
            <w:tcW w:w="2966" w:type="dxa"/>
          </w:tcPr>
          <w:p w14:paraId="5A2F06C8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9241BB1" w14:textId="060867B1" w:rsidR="00AF1C39" w:rsidRPr="00244701" w:rsidRDefault="006D3347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D3347">
              <w:rPr>
                <w:rFonts w:asciiTheme="majorBidi" w:eastAsia="MS Mincho" w:hAnsiTheme="majorBidi" w:cstheme="majorBidi"/>
                <w:sz w:val="26"/>
                <w:szCs w:val="26"/>
              </w:rPr>
              <w:t>(5,365)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59474ADD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0FD9E7" w14:textId="71CD61D6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2C2461">
              <w:rPr>
                <w:rFonts w:asciiTheme="majorBidi" w:eastAsia="MS Mincho" w:hAnsiTheme="majorBidi" w:cstheme="majorBidi"/>
                <w:sz w:val="26"/>
                <w:szCs w:val="26"/>
              </w:rPr>
              <w:t>(3,044)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272FAF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5D3255" w14:textId="5A722C98" w:rsidR="00AF1C39" w:rsidRPr="00244701" w:rsidRDefault="006D3347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D3347">
              <w:rPr>
                <w:rFonts w:asciiTheme="majorBidi" w:eastAsia="MS Mincho" w:hAnsiTheme="majorBidi" w:cstheme="majorBidi"/>
                <w:sz w:val="26"/>
                <w:szCs w:val="26"/>
              </w:rPr>
              <w:t>(1,777)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608D9F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25BCB8" w14:textId="1342E8AC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2C2461">
              <w:rPr>
                <w:rFonts w:asciiTheme="majorBidi" w:eastAsia="MS Mincho" w:hAnsiTheme="majorBidi" w:cstheme="majorBidi"/>
                <w:sz w:val="26"/>
                <w:szCs w:val="26"/>
              </w:rPr>
              <w:t>(245)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BC5AA47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9224420" w14:textId="588A30CB" w:rsidR="00AF1C39" w:rsidRPr="00244701" w:rsidRDefault="006D3347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D3347">
              <w:rPr>
                <w:rFonts w:asciiTheme="majorBidi" w:eastAsia="MS Mincho" w:hAnsiTheme="majorBidi" w:cstheme="majorBidi"/>
                <w:sz w:val="26"/>
                <w:szCs w:val="26"/>
              </w:rPr>
              <w:t>(3,871)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29C73C4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711EEA9" w14:textId="74187988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2C2461">
              <w:rPr>
                <w:rFonts w:asciiTheme="majorBidi" w:eastAsia="MS Mincho" w:hAnsiTheme="majorBidi" w:cstheme="majorBidi"/>
                <w:sz w:val="26"/>
                <w:szCs w:val="26"/>
              </w:rPr>
              <w:t>(2,872)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45FD95AC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C63BDE1" w14:textId="4B316D73" w:rsidR="00AF1C39" w:rsidRPr="00244701" w:rsidRDefault="003E0AC4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3E0AC4">
              <w:rPr>
                <w:rFonts w:asciiTheme="majorBidi" w:eastAsia="MS Mincho" w:hAnsiTheme="majorBidi" w:cstheme="majorBidi"/>
                <w:sz w:val="26"/>
                <w:szCs w:val="26"/>
              </w:rPr>
              <w:t>5,979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7824C7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1279712" w14:textId="006860A5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2C2461">
              <w:rPr>
                <w:rFonts w:asciiTheme="majorBidi" w:eastAsia="MS Mincho" w:hAnsiTheme="majorBidi" w:cstheme="majorBidi"/>
                <w:sz w:val="26"/>
                <w:szCs w:val="26"/>
              </w:rPr>
              <w:t>2,524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46DB70E5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86D57C" w14:textId="69DCB380" w:rsidR="00AF1C39" w:rsidRPr="00244701" w:rsidRDefault="003E0AC4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3E0AC4">
              <w:rPr>
                <w:rFonts w:asciiTheme="majorBidi" w:eastAsia="MS Mincho" w:hAnsiTheme="majorBidi" w:cstheme="majorBidi"/>
                <w:sz w:val="26"/>
                <w:szCs w:val="26"/>
              </w:rPr>
              <w:t>(5,034)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B8DD26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0508D240" w14:textId="37E81FD5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/>
                <w:sz w:val="26"/>
                <w:szCs w:val="26"/>
              </w:rPr>
              <w:t>(</w:t>
            </w:r>
            <w:r w:rsidRPr="008D2CF1">
              <w:rPr>
                <w:rFonts w:asciiTheme="majorBidi" w:eastAsia="MS Mincho" w:hAnsiTheme="majorBidi"/>
                <w:sz w:val="26"/>
                <w:szCs w:val="26"/>
                <w:cs/>
              </w:rPr>
              <w:t>3</w:t>
            </w:r>
            <w:r w:rsidRPr="008D2CF1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8D2CF1">
              <w:rPr>
                <w:rFonts w:asciiTheme="majorBidi" w:eastAsia="MS Mincho" w:hAnsiTheme="majorBidi"/>
                <w:sz w:val="26"/>
                <w:szCs w:val="26"/>
                <w:cs/>
              </w:rPr>
              <w:t>63</w:t>
            </w:r>
            <w:r>
              <w:rPr>
                <w:rFonts w:asciiTheme="majorBidi" w:eastAsia="MS Mincho" w:hAnsiTheme="majorBidi"/>
                <w:sz w:val="26"/>
                <w:szCs w:val="26"/>
              </w:rPr>
              <w:t>7)</w:t>
            </w:r>
          </w:p>
        </w:tc>
      </w:tr>
      <w:tr w:rsidR="00AF1C39" w:rsidRPr="00244701" w14:paraId="0C48F014" w14:textId="77777777" w:rsidTr="00857834">
        <w:trPr>
          <w:cantSplit/>
          <w:trHeight w:val="216"/>
        </w:trPr>
        <w:tc>
          <w:tcPr>
            <w:tcW w:w="2966" w:type="dxa"/>
          </w:tcPr>
          <w:p w14:paraId="660F16EC" w14:textId="77777777" w:rsidR="00AF1C39" w:rsidRPr="00F453F2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453F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BEF4455" w14:textId="7BE89914" w:rsidR="00AF1C39" w:rsidRPr="0078572C" w:rsidRDefault="00F31D8F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78572C">
              <w:rPr>
                <w:rFonts w:asciiTheme="majorBidi" w:eastAsia="MS Mincho" w:hAnsiTheme="majorBidi" w:cstheme="majorBidi"/>
                <w:sz w:val="26"/>
                <w:szCs w:val="26"/>
              </w:rPr>
              <w:t>(245,12</w:t>
            </w:r>
            <w:r w:rsidR="009C731F" w:rsidRPr="0078572C">
              <w:rPr>
                <w:rFonts w:asciiTheme="majorBidi" w:eastAsia="MS Mincho" w:hAnsiTheme="majorBidi" w:cstheme="majorBidi"/>
                <w:sz w:val="26"/>
                <w:szCs w:val="26"/>
              </w:rPr>
              <w:t>6</w:t>
            </w:r>
            <w:r w:rsidRPr="0078572C">
              <w:rPr>
                <w:rFonts w:asciiTheme="majorBidi" w:eastAsia="MS Mincho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551D6099" w14:textId="77777777" w:rsidR="00AF1C39" w:rsidRPr="0078572C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0FA0D3" w14:textId="2102DBC9" w:rsidR="00AF1C39" w:rsidRPr="0078572C" w:rsidRDefault="0078572C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8572C">
              <w:rPr>
                <w:rFonts w:asciiTheme="majorBidi" w:eastAsia="MS Mincho" w:hAnsiTheme="majorBidi" w:cstheme="majorBidi"/>
                <w:sz w:val="26"/>
                <w:szCs w:val="26"/>
              </w:rPr>
              <w:t>(239,959)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99B749" w14:textId="77777777" w:rsidR="00AF1C39" w:rsidRPr="0078572C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19564B" w14:textId="14378946" w:rsidR="00AF1C39" w:rsidRPr="0078572C" w:rsidRDefault="00F453F2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78572C">
              <w:rPr>
                <w:rFonts w:asciiTheme="majorBidi" w:eastAsia="MS Mincho" w:hAnsiTheme="majorBidi" w:cstheme="majorBidi"/>
                <w:sz w:val="26"/>
                <w:szCs w:val="26"/>
              </w:rPr>
              <w:t>(17,287)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104EDD" w14:textId="77777777" w:rsidR="00AF1C39" w:rsidRPr="0078572C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AE6966" w14:textId="7D02EB1B" w:rsidR="00AF1C39" w:rsidRPr="0078572C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8572C">
              <w:rPr>
                <w:rFonts w:asciiTheme="majorBidi" w:eastAsia="MS Mincho" w:hAnsiTheme="majorBidi" w:cstheme="majorBidi"/>
                <w:sz w:val="26"/>
                <w:szCs w:val="26"/>
              </w:rPr>
              <w:t>(22,112)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60E444C" w14:textId="77777777" w:rsidR="00AF1C39" w:rsidRPr="0078572C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C5EF412" w14:textId="791D4EC6" w:rsidR="00AF1C39" w:rsidRPr="0078572C" w:rsidRDefault="00F31D8F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8572C">
              <w:rPr>
                <w:rFonts w:asciiTheme="majorBidi" w:eastAsia="MS Mincho" w:hAnsiTheme="majorBidi" w:cstheme="majorBidi"/>
                <w:sz w:val="26"/>
                <w:szCs w:val="26"/>
              </w:rPr>
              <w:t>(188,249)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1C635EC" w14:textId="77777777" w:rsidR="00AF1C39" w:rsidRPr="0078572C" w:rsidRDefault="00AF1C39" w:rsidP="00AF1C3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C0F8157" w14:textId="516B37D6" w:rsidR="00AF1C39" w:rsidRPr="0078572C" w:rsidRDefault="0078572C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8572C">
              <w:rPr>
                <w:rFonts w:asciiTheme="majorBidi" w:eastAsia="MS Mincho" w:hAnsiTheme="majorBidi" w:cstheme="majorBidi"/>
                <w:sz w:val="26"/>
                <w:szCs w:val="26"/>
              </w:rPr>
              <w:t>(134,861)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59E1C1F1" w14:textId="77777777" w:rsidR="00AF1C39" w:rsidRPr="004A1D23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4DA2480" w14:textId="7C871F65" w:rsidR="00AF1C39" w:rsidRPr="004A1D23" w:rsidRDefault="00F453F2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F453F2">
              <w:rPr>
                <w:rFonts w:asciiTheme="majorBidi" w:eastAsia="MS Mincho" w:hAnsiTheme="majorBidi" w:cstheme="majorBidi"/>
                <w:sz w:val="26"/>
                <w:szCs w:val="26"/>
              </w:rPr>
              <w:t>1,106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B71631" w14:textId="77777777" w:rsidR="00AF1C39" w:rsidRPr="004A1D23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DDB51E2" w14:textId="33FF8C1A" w:rsidR="00AF1C39" w:rsidRPr="004A1D23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A1D23">
              <w:rPr>
                <w:rFonts w:asciiTheme="majorBidi" w:eastAsia="MS Mincho" w:hAnsiTheme="majorBidi" w:cstheme="majorBidi"/>
                <w:sz w:val="26"/>
                <w:szCs w:val="26"/>
              </w:rPr>
              <w:t>1,106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51E11D26" w14:textId="77777777" w:rsidR="00AF1C39" w:rsidRPr="004A1D23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2810AC" w14:textId="5EC85513" w:rsidR="00AF1C39" w:rsidRPr="004A1D23" w:rsidRDefault="00F453F2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F453F2">
              <w:rPr>
                <w:rFonts w:asciiTheme="majorBidi" w:eastAsia="MS Mincho" w:hAnsiTheme="majorBidi" w:cstheme="majorBidi"/>
                <w:sz w:val="26"/>
                <w:szCs w:val="26"/>
              </w:rPr>
              <w:t>(449,556)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147678" w14:textId="77777777" w:rsidR="00AF1C39" w:rsidRPr="004A1D23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3C11A738" w14:textId="512A0CCD" w:rsidR="00AF1C39" w:rsidRPr="004A1D23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4A1D23">
              <w:rPr>
                <w:rFonts w:asciiTheme="majorBidi" w:eastAsia="MS Mincho" w:hAnsiTheme="majorBidi"/>
                <w:sz w:val="26"/>
                <w:szCs w:val="26"/>
                <w:cs/>
              </w:rPr>
              <w:t>(</w:t>
            </w:r>
            <w:r w:rsidRPr="004A1D23">
              <w:rPr>
                <w:rFonts w:asciiTheme="majorBidi" w:eastAsia="MS Mincho" w:hAnsiTheme="majorBidi"/>
                <w:sz w:val="26"/>
                <w:szCs w:val="26"/>
              </w:rPr>
              <w:t>395</w:t>
            </w:r>
            <w:r w:rsidRPr="004A1D23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4A1D23">
              <w:rPr>
                <w:rFonts w:asciiTheme="majorBidi" w:eastAsia="MS Mincho" w:hAnsiTheme="majorBidi"/>
                <w:sz w:val="26"/>
                <w:szCs w:val="26"/>
              </w:rPr>
              <w:t>826</w:t>
            </w:r>
            <w:r w:rsidRPr="004A1D23">
              <w:rPr>
                <w:rFonts w:asciiTheme="majorBidi" w:eastAsia="MS Mincho" w:hAnsiTheme="majorBidi"/>
                <w:sz w:val="26"/>
                <w:szCs w:val="26"/>
                <w:cs/>
              </w:rPr>
              <w:t>)</w:t>
            </w:r>
          </w:p>
        </w:tc>
      </w:tr>
      <w:tr w:rsidR="00AF1C39" w:rsidRPr="00244701" w14:paraId="7FAAEE6C" w14:textId="77777777" w:rsidTr="00857834">
        <w:trPr>
          <w:cantSplit/>
          <w:trHeight w:val="216"/>
        </w:trPr>
        <w:tc>
          <w:tcPr>
            <w:tcW w:w="2966" w:type="dxa"/>
          </w:tcPr>
          <w:p w14:paraId="652EF5D9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ค่าตัดจำหน่ายใบอนุญาตให้ใช้</w:t>
            </w:r>
          </w:p>
          <w:p w14:paraId="559A63B7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3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คลื่นความถี่</w:t>
            </w:r>
            <w:r w:rsidRPr="0024470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ab/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F0542D" w14:textId="0D5133F6" w:rsidR="00AF1C39" w:rsidRPr="00244701" w:rsidRDefault="003E0AC4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04D9FD05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472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CC64E9" w14:textId="292513FF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460"/>
              </w:tabs>
              <w:spacing w:line="340" w:lineRule="exact"/>
              <w:ind w:right="-17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480C0B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472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02F42F" w14:textId="393A5164" w:rsidR="00AF1C39" w:rsidRPr="00244701" w:rsidRDefault="003E0AC4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5EA862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340" w:lineRule="exact"/>
              <w:ind w:right="-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6E9470" w14:textId="3A3D7E1C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F41688D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B54B739" w14:textId="22C9F7F6" w:rsidR="00AF1C39" w:rsidRPr="00244701" w:rsidRDefault="003E0AC4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3E0AC4">
              <w:rPr>
                <w:rFonts w:asciiTheme="majorBidi" w:eastAsia="MS Mincho" w:hAnsiTheme="majorBidi" w:cstheme="majorBidi"/>
                <w:sz w:val="26"/>
                <w:szCs w:val="26"/>
              </w:rPr>
              <w:t>(140,038)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C05E2EC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8DF29B6" w14:textId="7306F1A3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(</w:t>
            </w:r>
            <w:r w:rsidRPr="004F1A98">
              <w:rPr>
                <w:rFonts w:asciiTheme="majorBidi" w:eastAsia="MS Mincho" w:hAnsiTheme="majorBidi" w:cstheme="majorBidi"/>
                <w:sz w:val="26"/>
                <w:szCs w:val="26"/>
              </w:rPr>
              <w:t>140,03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8)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04500AE1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DBE1276" w14:textId="71E11249" w:rsidR="00AF1C39" w:rsidRPr="00244701" w:rsidRDefault="003E0AC4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D6FF99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6187C68" w14:textId="46B0AD2D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left="-129" w:right="-8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746963DD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291D6F" w14:textId="13A31173" w:rsidR="00AF1C39" w:rsidRPr="00244701" w:rsidRDefault="003E0AC4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3E0AC4">
              <w:rPr>
                <w:rFonts w:asciiTheme="majorBidi" w:eastAsia="MS Mincho" w:hAnsiTheme="majorBidi" w:cstheme="majorBidi"/>
                <w:sz w:val="26"/>
                <w:szCs w:val="26"/>
              </w:rPr>
              <w:t>(140,038)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5AE072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47616D4D" w14:textId="66574AEF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129" w:right="-8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F1A98">
              <w:rPr>
                <w:rFonts w:asciiTheme="majorBidi" w:eastAsia="MS Mincho" w:hAnsiTheme="majorBidi" w:cstheme="majorBidi"/>
                <w:sz w:val="26"/>
                <w:szCs w:val="26"/>
              </w:rPr>
              <w:t>(140,038)</w:t>
            </w:r>
          </w:p>
        </w:tc>
      </w:tr>
      <w:tr w:rsidR="00AF1C39" w:rsidRPr="00244701" w14:paraId="2175DE15" w14:textId="77777777" w:rsidTr="00857834">
        <w:trPr>
          <w:cantSplit/>
          <w:trHeight w:val="216"/>
        </w:trPr>
        <w:tc>
          <w:tcPr>
            <w:tcW w:w="2966" w:type="dxa"/>
          </w:tcPr>
          <w:p w14:paraId="4A1B3154" w14:textId="48A3791A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40447A" w14:textId="117D119F" w:rsidR="00AF1C39" w:rsidRPr="00244701" w:rsidRDefault="00960E46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60E46">
              <w:rPr>
                <w:rFonts w:asciiTheme="majorBidi" w:eastAsia="MS Mincho" w:hAnsiTheme="majorBidi" w:cstheme="majorBidi"/>
                <w:sz w:val="26"/>
                <w:szCs w:val="26"/>
              </w:rPr>
              <w:t>15,948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0C8FB173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9733EF" w14:textId="3BD2D289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F1A98">
              <w:rPr>
                <w:rFonts w:asciiTheme="majorBidi" w:eastAsia="MS Mincho" w:hAnsiTheme="majorBidi" w:cstheme="majorBidi"/>
                <w:sz w:val="26"/>
                <w:szCs w:val="26"/>
              </w:rPr>
              <w:t>18,705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B049A3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05EF20" w14:textId="7F43148B" w:rsidR="00AF1C39" w:rsidRPr="00244701" w:rsidRDefault="003E0AC4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B34A3C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340" w:lineRule="exact"/>
              <w:ind w:right="-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33AEB2" w14:textId="7851EB1E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0C1C6C5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-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4F340D1" w14:textId="4B7810D5" w:rsidR="00AF1C39" w:rsidRPr="00244701" w:rsidRDefault="003E0AC4" w:rsidP="00AF1C39">
            <w:pPr>
              <w:pStyle w:val="acctfourfigures"/>
              <w:shd w:val="clear" w:color="auto" w:fill="FFFFFF"/>
              <w:tabs>
                <w:tab w:val="clear" w:pos="765"/>
                <w:tab w:val="left" w:pos="460"/>
              </w:tabs>
              <w:spacing w:line="340" w:lineRule="exact"/>
              <w:ind w:right="-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30A762E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3649DE7" w14:textId="74C955C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460A5C91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68E029E" w14:textId="582A8A6D" w:rsidR="00AF1C39" w:rsidRPr="00244701" w:rsidRDefault="003E0AC4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071601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7E3FD73" w14:textId="0314D572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left="-129" w:right="-8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307F23DB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8F64CC" w14:textId="69A549F8" w:rsidR="00AF1C39" w:rsidRPr="00244701" w:rsidRDefault="00960E46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60E46">
              <w:rPr>
                <w:rFonts w:asciiTheme="majorBidi" w:eastAsia="MS Mincho" w:hAnsiTheme="majorBidi" w:cstheme="majorBidi"/>
                <w:sz w:val="26"/>
                <w:szCs w:val="26"/>
              </w:rPr>
              <w:t>15,948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1AB096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2AF55976" w14:textId="7C570A93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129" w:right="-8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F1A98">
              <w:rPr>
                <w:rFonts w:asciiTheme="majorBidi" w:eastAsia="MS Mincho" w:hAnsiTheme="majorBidi" w:cstheme="majorBidi"/>
                <w:sz w:val="26"/>
                <w:szCs w:val="26"/>
              </w:rPr>
              <w:t>18,705</w:t>
            </w:r>
          </w:p>
        </w:tc>
      </w:tr>
      <w:tr w:rsidR="00AF1C39" w:rsidRPr="00244701" w14:paraId="28647A6A" w14:textId="77777777" w:rsidTr="00857834">
        <w:trPr>
          <w:cantSplit/>
          <w:trHeight w:val="216"/>
        </w:trPr>
        <w:tc>
          <w:tcPr>
            <w:tcW w:w="2966" w:type="dxa"/>
          </w:tcPr>
          <w:p w14:paraId="41D599C8" w14:textId="50456E31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A795271" w14:textId="72D6290C" w:rsidR="00AF1C39" w:rsidRPr="00244701" w:rsidRDefault="00826A3F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826A3F">
              <w:rPr>
                <w:rFonts w:asciiTheme="majorBidi" w:eastAsia="MS Mincho" w:hAnsiTheme="majorBidi" w:cstheme="majorBidi"/>
                <w:sz w:val="26"/>
                <w:szCs w:val="26"/>
              </w:rPr>
              <w:t>13,03</w:t>
            </w:r>
            <w:r w:rsidR="009C731F">
              <w:rPr>
                <w:rFonts w:asciiTheme="majorBidi" w:eastAsia="MS Mincho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5B5C8926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065751" w14:textId="002AED4F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2C2461">
              <w:rPr>
                <w:rFonts w:asciiTheme="majorBidi" w:eastAsia="MS Mincho" w:hAnsiTheme="majorBidi"/>
                <w:sz w:val="26"/>
                <w:szCs w:val="26"/>
                <w:cs/>
              </w:rPr>
              <w:t>4</w:t>
            </w:r>
            <w:r w:rsidRPr="002C2461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2C2461">
              <w:rPr>
                <w:rFonts w:asciiTheme="majorBidi" w:eastAsia="MS Mincho" w:hAnsiTheme="majorBidi"/>
                <w:sz w:val="26"/>
                <w:szCs w:val="26"/>
                <w:cs/>
              </w:rPr>
              <w:t>655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50701A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E97FB3" w14:textId="72271111" w:rsidR="00AF1C39" w:rsidRPr="00244701" w:rsidRDefault="00826A3F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26A3F">
              <w:rPr>
                <w:rFonts w:asciiTheme="majorBidi" w:eastAsia="MS Mincho" w:hAnsiTheme="majorBidi" w:cstheme="majorBidi"/>
                <w:sz w:val="26"/>
                <w:szCs w:val="26"/>
              </w:rPr>
              <w:t>9,893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D49905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52"/>
              </w:tabs>
              <w:spacing w:line="340" w:lineRule="exact"/>
              <w:ind w:right="-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FF27FC" w14:textId="5E061C25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2C2461">
              <w:rPr>
                <w:rFonts w:asciiTheme="majorBidi" w:eastAsia="MS Mincho" w:hAnsiTheme="majorBidi"/>
                <w:sz w:val="26"/>
                <w:szCs w:val="26"/>
                <w:cs/>
              </w:rPr>
              <w:t>744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BADE037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87F6683" w14:textId="7350D84A" w:rsidR="00AF1C39" w:rsidRPr="00244701" w:rsidRDefault="00826A3F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26A3F">
              <w:rPr>
                <w:rFonts w:asciiTheme="majorBidi" w:eastAsia="MS Mincho" w:hAnsiTheme="majorBidi" w:cstheme="majorBidi"/>
                <w:sz w:val="26"/>
                <w:szCs w:val="26"/>
              </w:rPr>
              <w:t>16,214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A8C82D5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B841E03" w14:textId="27F85628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2C2461">
              <w:rPr>
                <w:rFonts w:asciiTheme="majorBidi" w:eastAsia="MS Mincho" w:hAnsiTheme="majorBidi"/>
                <w:sz w:val="26"/>
                <w:szCs w:val="26"/>
                <w:cs/>
              </w:rPr>
              <w:t>4</w:t>
            </w:r>
            <w:r w:rsidRPr="002C2461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MS Mincho" w:hAnsiTheme="majorBidi"/>
                <w:sz w:val="26"/>
                <w:szCs w:val="26"/>
              </w:rPr>
              <w:t>775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768043DC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1B848E8" w14:textId="509C36EC" w:rsidR="00AF1C39" w:rsidRPr="00244701" w:rsidRDefault="00826A3F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26A3F">
              <w:rPr>
                <w:rFonts w:asciiTheme="majorBidi" w:eastAsia="MS Mincho" w:hAnsiTheme="majorBidi" w:cstheme="majorBidi"/>
                <w:sz w:val="26"/>
                <w:szCs w:val="26"/>
              </w:rPr>
              <w:t>(221)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D1BB09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A00F813" w14:textId="1F978346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340" w:lineRule="exact"/>
              <w:ind w:left="-129" w:right="-8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2C2461">
              <w:rPr>
                <w:rFonts w:asciiTheme="majorBidi" w:eastAsia="MS Mincho" w:hAnsiTheme="majorBidi"/>
                <w:sz w:val="26"/>
                <w:szCs w:val="26"/>
                <w:cs/>
              </w:rPr>
              <w:t>(221)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7239C665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7CF433" w14:textId="3DFEA253" w:rsidR="00AF1C39" w:rsidRPr="00244701" w:rsidRDefault="00960E46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60E46">
              <w:rPr>
                <w:rFonts w:asciiTheme="majorBidi" w:eastAsia="MS Mincho" w:hAnsiTheme="majorBidi" w:cstheme="majorBidi"/>
                <w:sz w:val="26"/>
                <w:szCs w:val="26"/>
              </w:rPr>
              <w:t>38,92</w:t>
            </w:r>
            <w:r w:rsidR="00EE1A02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B10466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7B02758C" w14:textId="26628055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129" w:right="-8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2C2461">
              <w:rPr>
                <w:rFonts w:asciiTheme="majorBidi" w:eastAsia="MS Mincho" w:hAnsiTheme="majorBidi"/>
                <w:sz w:val="26"/>
                <w:szCs w:val="26"/>
                <w:cs/>
              </w:rPr>
              <w:t>9</w:t>
            </w:r>
            <w:r w:rsidRPr="002C2461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2C2461">
              <w:rPr>
                <w:rFonts w:asciiTheme="majorBidi" w:eastAsia="MS Mincho" w:hAnsiTheme="majorBidi"/>
                <w:sz w:val="26"/>
                <w:szCs w:val="26"/>
                <w:cs/>
              </w:rPr>
              <w:t>95</w:t>
            </w:r>
            <w:r>
              <w:rPr>
                <w:rFonts w:asciiTheme="majorBidi" w:eastAsia="MS Mincho" w:hAnsiTheme="majorBidi"/>
                <w:sz w:val="26"/>
                <w:szCs w:val="26"/>
              </w:rPr>
              <w:t>3</w:t>
            </w:r>
          </w:p>
        </w:tc>
      </w:tr>
      <w:tr w:rsidR="00AF1C39" w:rsidRPr="00244701" w14:paraId="3E251F6D" w14:textId="77777777" w:rsidTr="00857834">
        <w:trPr>
          <w:cantSplit/>
          <w:trHeight w:val="216"/>
        </w:trPr>
        <w:tc>
          <w:tcPr>
            <w:tcW w:w="2966" w:type="dxa"/>
          </w:tcPr>
          <w:p w14:paraId="734C911B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B67A7ED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32A21753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659808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862C52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5F0F39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D7B17C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52"/>
              </w:tabs>
              <w:spacing w:line="240" w:lineRule="auto"/>
              <w:ind w:right="-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C0A93C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92910CD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776768B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6AE85E4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0535C0A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18FEA7CE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C7837D7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032F8B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443BDE4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25D897DD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46D06E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4B6C8F5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43480CF0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AF1C39" w:rsidRPr="00244701" w14:paraId="3DFC7CE2" w14:textId="77777777" w:rsidTr="00857834">
        <w:trPr>
          <w:cantSplit/>
          <w:trHeight w:val="216"/>
        </w:trPr>
        <w:tc>
          <w:tcPr>
            <w:tcW w:w="2966" w:type="dxa"/>
          </w:tcPr>
          <w:p w14:paraId="04D14AD4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3051F2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14C4B431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417844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AFB8F2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56F980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AAE7852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52"/>
              </w:tabs>
              <w:spacing w:line="240" w:lineRule="auto"/>
              <w:ind w:right="-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4AACF2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5D97A83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33DA8B7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0F7E4601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A505FD0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7878AB64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8540CD8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7D9B80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CC35FF4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6E450767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39ECAE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39CF90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3ADCA6EC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AF1C39" w:rsidRPr="00244701" w14:paraId="4B8BFAC9" w14:textId="77777777" w:rsidTr="00857834">
        <w:trPr>
          <w:cantSplit/>
          <w:trHeight w:val="216"/>
        </w:trPr>
        <w:tc>
          <w:tcPr>
            <w:tcW w:w="2966" w:type="dxa"/>
          </w:tcPr>
          <w:p w14:paraId="425F55D2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E6C1E12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74CA8EFF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DCD383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AAFA44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4FECF5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64215D8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52"/>
              </w:tabs>
              <w:spacing w:line="240" w:lineRule="auto"/>
              <w:ind w:right="-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4CEB12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1E2BEB8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2BB86FE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0F36725A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6CDA363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0A01EBC1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6BDF5FA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0922766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1FE5B02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55F6253B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FF298A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E97C8E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015C433C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AF1C39" w:rsidRPr="00244701" w14:paraId="6922843D" w14:textId="77777777" w:rsidTr="00857834">
        <w:trPr>
          <w:cantSplit/>
          <w:trHeight w:val="216"/>
        </w:trPr>
        <w:tc>
          <w:tcPr>
            <w:tcW w:w="2966" w:type="dxa"/>
          </w:tcPr>
          <w:p w14:paraId="3B3ACDAA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9F0C866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0544E280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B1FC20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D22373C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ADC9F2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A2917E4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52"/>
              </w:tabs>
              <w:spacing w:line="240" w:lineRule="auto"/>
              <w:ind w:right="-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864A89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BE65943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EFB43F7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086B58D7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93BD832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27E1B076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83B5E7C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A476B1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86A2E42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3C7D582B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AC3A52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462750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075F2BDD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7F1B0A" w:rsidRPr="00244701" w14:paraId="70B89CCF" w14:textId="77777777" w:rsidTr="00857834">
        <w:trPr>
          <w:cantSplit/>
          <w:trHeight w:val="216"/>
        </w:trPr>
        <w:tc>
          <w:tcPr>
            <w:tcW w:w="2966" w:type="dxa"/>
          </w:tcPr>
          <w:p w14:paraId="25F43C89" w14:textId="77777777" w:rsidR="007F1B0A" w:rsidRPr="003605BD" w:rsidRDefault="007F1B0A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5C31363" w14:textId="77777777" w:rsidR="007F1B0A" w:rsidRPr="003605BD" w:rsidRDefault="007F1B0A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47CB789C" w14:textId="77777777" w:rsidR="007F1B0A" w:rsidRPr="003605BD" w:rsidRDefault="007F1B0A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DEC2A0" w14:textId="77777777" w:rsidR="007F1B0A" w:rsidRPr="003605BD" w:rsidRDefault="007F1B0A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DD58AD" w14:textId="77777777" w:rsidR="007F1B0A" w:rsidRPr="003605BD" w:rsidRDefault="007F1B0A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9FDBEA" w14:textId="77777777" w:rsidR="007F1B0A" w:rsidRPr="003605BD" w:rsidRDefault="007F1B0A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C4453F" w14:textId="77777777" w:rsidR="007F1B0A" w:rsidRPr="003605BD" w:rsidRDefault="007F1B0A" w:rsidP="00AF1C39">
            <w:pPr>
              <w:pStyle w:val="acctfourfigures"/>
              <w:tabs>
                <w:tab w:val="clear" w:pos="765"/>
                <w:tab w:val="left" w:pos="652"/>
              </w:tabs>
              <w:spacing w:line="240" w:lineRule="auto"/>
              <w:ind w:right="-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A1664B" w14:textId="77777777" w:rsidR="007F1B0A" w:rsidRPr="003605BD" w:rsidRDefault="007F1B0A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6DE0E02" w14:textId="77777777" w:rsidR="007F1B0A" w:rsidRPr="003605BD" w:rsidRDefault="007F1B0A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FCC367F" w14:textId="77777777" w:rsidR="007F1B0A" w:rsidRPr="003605BD" w:rsidRDefault="007F1B0A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85382D2" w14:textId="77777777" w:rsidR="007F1B0A" w:rsidRPr="003605BD" w:rsidRDefault="007F1B0A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6CEA693" w14:textId="77777777" w:rsidR="007F1B0A" w:rsidRPr="003605BD" w:rsidRDefault="007F1B0A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20D95203" w14:textId="77777777" w:rsidR="007F1B0A" w:rsidRPr="003605BD" w:rsidRDefault="007F1B0A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C2BF330" w14:textId="77777777" w:rsidR="007F1B0A" w:rsidRPr="003605BD" w:rsidRDefault="007F1B0A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D1D57D2" w14:textId="77777777" w:rsidR="007F1B0A" w:rsidRPr="003605BD" w:rsidRDefault="007F1B0A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9BEF5E4" w14:textId="77777777" w:rsidR="007F1B0A" w:rsidRPr="003605BD" w:rsidRDefault="007F1B0A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2DEC2D88" w14:textId="77777777" w:rsidR="007F1B0A" w:rsidRPr="003605BD" w:rsidRDefault="007F1B0A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9B7E11" w14:textId="77777777" w:rsidR="007F1B0A" w:rsidRPr="003605BD" w:rsidRDefault="007F1B0A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0402CD6" w14:textId="77777777" w:rsidR="007F1B0A" w:rsidRPr="003605BD" w:rsidRDefault="007F1B0A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190505B5" w14:textId="77777777" w:rsidR="007F1B0A" w:rsidRPr="003605BD" w:rsidRDefault="007F1B0A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AF1C39" w:rsidRPr="00244701" w14:paraId="4775A777" w14:textId="77777777" w:rsidTr="00857834">
        <w:trPr>
          <w:cantSplit/>
          <w:trHeight w:val="216"/>
        </w:trPr>
        <w:tc>
          <w:tcPr>
            <w:tcW w:w="2966" w:type="dxa"/>
          </w:tcPr>
          <w:p w14:paraId="1E83D991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33E6086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4B09CE25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3636A2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DAD2DA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D79B2F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69376F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52"/>
              </w:tabs>
              <w:spacing w:line="240" w:lineRule="auto"/>
              <w:ind w:right="-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80839A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7458276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0AAC8B4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2E26114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1B3253D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60A8815B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B7764FD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6A0B15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5382846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066E0B2E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AFA007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A9B0ED9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099580AA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AF1C39" w:rsidRPr="00244701" w14:paraId="0C3DB528" w14:textId="77777777" w:rsidTr="00857834">
        <w:trPr>
          <w:cantSplit/>
          <w:trHeight w:val="216"/>
        </w:trPr>
        <w:tc>
          <w:tcPr>
            <w:tcW w:w="2966" w:type="dxa"/>
          </w:tcPr>
          <w:p w14:paraId="442E7247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4E2F44B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51C2CDAB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58EC98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794409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33C550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25892C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52"/>
              </w:tabs>
              <w:spacing w:line="240" w:lineRule="auto"/>
              <w:ind w:right="-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0C213E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6643392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D1B3F2E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953AB10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9D67F79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54E505C5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11B34F9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BCC2F91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34991F0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587069DF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9A6700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D6E66C9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2F69E332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AF1C39" w:rsidRPr="00244701" w14:paraId="49AB53D8" w14:textId="77777777" w:rsidTr="00857834">
        <w:trPr>
          <w:cantSplit/>
          <w:trHeight w:val="216"/>
        </w:trPr>
        <w:tc>
          <w:tcPr>
            <w:tcW w:w="2966" w:type="dxa"/>
          </w:tcPr>
          <w:p w14:paraId="1515760B" w14:textId="3A698756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5E36DF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006BEFAB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D620E7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B91715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B76BC6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AE818B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52"/>
              </w:tabs>
              <w:spacing w:line="240" w:lineRule="auto"/>
              <w:ind w:right="-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AC7993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EC0F291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B266950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BA2E43A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31A4775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42342ACC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65A9F09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940EAF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404376C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60CF20FE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31ACBC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DBC5075" w14:textId="77777777" w:rsidR="00AF1C39" w:rsidRPr="003605BD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1C678022" w14:textId="77777777" w:rsidR="00AF1C39" w:rsidRPr="003605BD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AF1C39" w:rsidRPr="00244701" w14:paraId="7DCCD760" w14:textId="77777777" w:rsidTr="00857834">
        <w:trPr>
          <w:cantSplit/>
          <w:trHeight w:val="216"/>
        </w:trPr>
        <w:tc>
          <w:tcPr>
            <w:tcW w:w="2966" w:type="dxa"/>
          </w:tcPr>
          <w:p w14:paraId="0A11E3D7" w14:textId="18776F2C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ณ วันที่</w:t>
            </w:r>
            <w:r w:rsidRPr="0024470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31</w:t>
            </w:r>
            <w:r w:rsidRPr="0024470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B5E778F" w14:textId="5862DF00" w:rsidR="00AF1C39" w:rsidRPr="004A1D23" w:rsidRDefault="00CB5520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B5520">
              <w:rPr>
                <w:rFonts w:asciiTheme="majorBidi" w:eastAsia="MS Mincho" w:hAnsiTheme="majorBidi"/>
                <w:sz w:val="26"/>
                <w:szCs w:val="26"/>
                <w:cs/>
              </w:rPr>
              <w:t>1</w:t>
            </w:r>
            <w:r w:rsidRPr="00CB5520">
              <w:rPr>
                <w:rFonts w:asciiTheme="majorBidi" w:eastAsia="MS Mincho" w:hAnsiTheme="majorBidi"/>
                <w:sz w:val="26"/>
                <w:szCs w:val="26"/>
              </w:rPr>
              <w:t>,</w:t>
            </w:r>
            <w:r w:rsidRPr="00CB5520">
              <w:rPr>
                <w:rFonts w:asciiTheme="majorBidi" w:eastAsia="MS Mincho" w:hAnsiTheme="majorBidi"/>
                <w:sz w:val="26"/>
                <w:szCs w:val="26"/>
                <w:cs/>
              </w:rPr>
              <w:t>544</w:t>
            </w:r>
            <w:r w:rsidRPr="00CB5520">
              <w:rPr>
                <w:rFonts w:asciiTheme="majorBidi" w:eastAsia="MS Mincho" w:hAnsiTheme="majorBidi"/>
                <w:sz w:val="26"/>
                <w:szCs w:val="26"/>
              </w:rPr>
              <w:t>,</w:t>
            </w:r>
            <w:r w:rsidRPr="00CB5520">
              <w:rPr>
                <w:rFonts w:asciiTheme="majorBidi" w:eastAsia="MS Mincho" w:hAnsiTheme="majorBidi"/>
                <w:sz w:val="26"/>
                <w:szCs w:val="26"/>
                <w:cs/>
              </w:rPr>
              <w:t>319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221D9B97" w14:textId="77777777" w:rsidR="00AF1C39" w:rsidRPr="004A1D23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E6C665" w14:textId="1119A003" w:rsidR="00AF1C39" w:rsidRPr="004A1D23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A1D23">
              <w:rPr>
                <w:rFonts w:asciiTheme="majorBidi" w:eastAsia="MS Mincho" w:hAnsiTheme="majorBidi" w:cstheme="majorBidi"/>
                <w:sz w:val="26"/>
                <w:szCs w:val="26"/>
              </w:rPr>
              <w:t>1,381,728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560908" w14:textId="77777777" w:rsidR="00AF1C39" w:rsidRPr="004A1D23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A52071" w14:textId="0A80C64D" w:rsidR="00AF1C39" w:rsidRPr="004A1D23" w:rsidRDefault="00CB5520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B5520">
              <w:rPr>
                <w:rFonts w:asciiTheme="majorBidi" w:eastAsia="MS Mincho" w:hAnsiTheme="majorBidi"/>
                <w:sz w:val="26"/>
                <w:szCs w:val="26"/>
                <w:cs/>
              </w:rPr>
              <w:t>249</w:t>
            </w:r>
            <w:r w:rsidRPr="00CB5520">
              <w:rPr>
                <w:rFonts w:asciiTheme="majorBidi" w:eastAsia="MS Mincho" w:hAnsiTheme="majorBidi"/>
                <w:sz w:val="26"/>
                <w:szCs w:val="26"/>
              </w:rPr>
              <w:t>,</w:t>
            </w:r>
            <w:r w:rsidRPr="00CB5520">
              <w:rPr>
                <w:rFonts w:asciiTheme="majorBidi" w:eastAsia="MS Mincho" w:hAnsiTheme="majorBidi"/>
                <w:sz w:val="26"/>
                <w:szCs w:val="26"/>
                <w:cs/>
              </w:rPr>
              <w:t>010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DA7328" w14:textId="77777777" w:rsidR="00AF1C39" w:rsidRPr="004A1D23" w:rsidRDefault="00AF1C39" w:rsidP="00AF1C39">
            <w:pPr>
              <w:pStyle w:val="acctfourfigures"/>
              <w:tabs>
                <w:tab w:val="clear" w:pos="765"/>
                <w:tab w:val="left" w:pos="652"/>
              </w:tabs>
              <w:spacing w:line="240" w:lineRule="auto"/>
              <w:ind w:right="-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8092C7" w14:textId="09590C32" w:rsidR="00AF1C39" w:rsidRPr="004A1D23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A1D23">
              <w:rPr>
                <w:rFonts w:asciiTheme="majorBidi" w:eastAsia="MS Mincho" w:hAnsiTheme="majorBidi" w:cstheme="majorBidi"/>
                <w:sz w:val="26"/>
                <w:szCs w:val="26"/>
              </w:rPr>
              <w:t>252,360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A8BE6EA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42653FC" w14:textId="6871A256" w:rsidR="00AF1C39" w:rsidRPr="00244701" w:rsidRDefault="00CB5520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B5520">
              <w:rPr>
                <w:rFonts w:asciiTheme="majorBidi" w:eastAsia="MS Mincho" w:hAnsiTheme="majorBidi"/>
                <w:sz w:val="26"/>
                <w:szCs w:val="26"/>
                <w:cs/>
              </w:rPr>
              <w:t>2</w:t>
            </w:r>
            <w:r w:rsidRPr="00CB5520">
              <w:rPr>
                <w:rFonts w:asciiTheme="majorBidi" w:eastAsia="MS Mincho" w:hAnsiTheme="majorBidi"/>
                <w:sz w:val="26"/>
                <w:szCs w:val="26"/>
              </w:rPr>
              <w:t>,</w:t>
            </w:r>
            <w:r w:rsidRPr="00CB5520">
              <w:rPr>
                <w:rFonts w:asciiTheme="majorBidi" w:eastAsia="MS Mincho" w:hAnsiTheme="majorBidi"/>
                <w:sz w:val="26"/>
                <w:szCs w:val="26"/>
                <w:cs/>
              </w:rPr>
              <w:t>844</w:t>
            </w:r>
            <w:r w:rsidRPr="00CB5520">
              <w:rPr>
                <w:rFonts w:asciiTheme="majorBidi" w:eastAsia="MS Mincho" w:hAnsiTheme="majorBidi"/>
                <w:sz w:val="26"/>
                <w:szCs w:val="26"/>
              </w:rPr>
              <w:t>,</w:t>
            </w:r>
            <w:r w:rsidRPr="00CB5520">
              <w:rPr>
                <w:rFonts w:asciiTheme="majorBidi" w:eastAsia="MS Mincho" w:hAnsiTheme="majorBidi"/>
                <w:sz w:val="26"/>
                <w:szCs w:val="26"/>
                <w:cs/>
              </w:rPr>
              <w:t>931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D70AE22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6D5220B" w14:textId="445F782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2B1AF3">
              <w:rPr>
                <w:rFonts w:asciiTheme="majorBidi" w:eastAsia="MS Mincho" w:hAnsiTheme="majorBidi" w:cstheme="majorBidi"/>
                <w:sz w:val="26"/>
                <w:szCs w:val="26"/>
              </w:rPr>
              <w:t>2,822,984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6987FC13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0DE5D50" w14:textId="42158724" w:rsidR="00AF1C39" w:rsidRPr="00244701" w:rsidRDefault="00C23B70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23B70">
              <w:rPr>
                <w:rFonts w:asciiTheme="majorBidi" w:eastAsia="MS Mincho" w:hAnsiTheme="majorBidi" w:cstheme="majorBidi"/>
                <w:sz w:val="26"/>
                <w:szCs w:val="26"/>
              </w:rPr>
              <w:t>(38,955)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AE9BEF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EA0D971" w14:textId="6C39D38E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B2791A">
              <w:rPr>
                <w:rFonts w:asciiTheme="majorBidi" w:eastAsia="MS Mincho" w:hAnsiTheme="majorBidi" w:cstheme="majorBidi"/>
                <w:sz w:val="26"/>
                <w:szCs w:val="26"/>
              </w:rPr>
              <w:t>(9,</w:t>
            </w:r>
            <w:r w:rsidRPr="00037C88">
              <w:rPr>
                <w:rFonts w:asciiTheme="majorBidi" w:hAnsiTheme="majorBidi" w:cstheme="majorBidi"/>
                <w:sz w:val="26"/>
                <w:szCs w:val="26"/>
              </w:rPr>
              <w:t>919</w:t>
            </w:r>
            <w:r w:rsidRPr="00B2791A">
              <w:rPr>
                <w:rFonts w:asciiTheme="majorBidi" w:eastAsia="MS Mincho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6" w:type="dxa"/>
            <w:gridSpan w:val="2"/>
            <w:shd w:val="clear" w:color="auto" w:fill="auto"/>
          </w:tcPr>
          <w:p w14:paraId="7BC2B809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81B385D" w14:textId="76BF1889" w:rsidR="00AF1C39" w:rsidRPr="00244701" w:rsidRDefault="00C23B70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23B70">
              <w:rPr>
                <w:rFonts w:asciiTheme="majorBidi" w:eastAsia="MS Mincho" w:hAnsiTheme="majorBidi"/>
                <w:sz w:val="26"/>
                <w:szCs w:val="26"/>
                <w:cs/>
              </w:rPr>
              <w:t>4</w:t>
            </w:r>
            <w:r w:rsidRPr="00C23B70">
              <w:rPr>
                <w:rFonts w:asciiTheme="majorBidi" w:eastAsia="MS Mincho" w:hAnsiTheme="majorBidi"/>
                <w:sz w:val="26"/>
                <w:szCs w:val="26"/>
              </w:rPr>
              <w:t>,</w:t>
            </w:r>
            <w:r w:rsidRPr="00C23B70">
              <w:rPr>
                <w:rFonts w:asciiTheme="majorBidi" w:eastAsia="MS Mincho" w:hAnsiTheme="majorBidi"/>
                <w:sz w:val="26"/>
                <w:szCs w:val="26"/>
                <w:cs/>
              </w:rPr>
              <w:t>599</w:t>
            </w:r>
            <w:r w:rsidRPr="00C23B70">
              <w:rPr>
                <w:rFonts w:asciiTheme="majorBidi" w:eastAsia="MS Mincho" w:hAnsiTheme="majorBidi"/>
                <w:sz w:val="26"/>
                <w:szCs w:val="26"/>
              </w:rPr>
              <w:t>,</w:t>
            </w:r>
            <w:r w:rsidRPr="00C23B70">
              <w:rPr>
                <w:rFonts w:asciiTheme="majorBidi" w:eastAsia="MS Mincho" w:hAnsiTheme="majorBidi"/>
                <w:sz w:val="26"/>
                <w:szCs w:val="26"/>
                <w:cs/>
              </w:rPr>
              <w:t>305</w:t>
            </w:r>
          </w:p>
        </w:tc>
        <w:tc>
          <w:tcPr>
            <w:tcW w:w="180" w:type="dxa"/>
            <w:shd w:val="clear" w:color="auto" w:fill="auto"/>
          </w:tcPr>
          <w:p w14:paraId="474E34CE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1E4CA7C4" w14:textId="20B20D7A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2B1AF3">
              <w:rPr>
                <w:rFonts w:asciiTheme="majorBidi" w:eastAsia="MS Mincho" w:hAnsiTheme="majorBidi" w:cstheme="majorBidi"/>
                <w:sz w:val="26"/>
                <w:szCs w:val="26"/>
              </w:rPr>
              <w:t>4,447,15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3</w:t>
            </w:r>
          </w:p>
        </w:tc>
      </w:tr>
      <w:tr w:rsidR="00AF1C39" w:rsidRPr="00244701" w14:paraId="677025A5" w14:textId="77777777" w:rsidTr="00857834">
        <w:trPr>
          <w:cantSplit/>
          <w:trHeight w:val="216"/>
        </w:trPr>
        <w:tc>
          <w:tcPr>
            <w:tcW w:w="2966" w:type="dxa"/>
          </w:tcPr>
          <w:p w14:paraId="26B5D472" w14:textId="546121ED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8A3EB3D" w14:textId="77777777" w:rsidR="00AF1C39" w:rsidRPr="004A1D23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33844420" w14:textId="77777777" w:rsidR="00AF1C39" w:rsidRPr="004A1D23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36459B" w14:textId="77777777" w:rsidR="00AF1C39" w:rsidRPr="004A1D23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193E2C" w14:textId="77777777" w:rsidR="00AF1C39" w:rsidRPr="004A1D23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73095C" w14:textId="77777777" w:rsidR="00AF1C39" w:rsidRPr="004A1D23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83ACD0F" w14:textId="77777777" w:rsidR="00AF1C39" w:rsidRPr="004A1D23" w:rsidRDefault="00AF1C39" w:rsidP="00AF1C39">
            <w:pPr>
              <w:pStyle w:val="acctfourfigures"/>
              <w:tabs>
                <w:tab w:val="clear" w:pos="765"/>
                <w:tab w:val="left" w:pos="652"/>
              </w:tabs>
              <w:spacing w:line="240" w:lineRule="auto"/>
              <w:ind w:right="-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D9B2F6" w14:textId="77777777" w:rsidR="00AF1C39" w:rsidRPr="004A1D23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4B33A3E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ACE432E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5F4006B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CC0F85E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0204EC6B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1EE762D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3863C3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257D7EE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7F037FC0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8F518" w14:textId="585708A8" w:rsidR="00AF1C39" w:rsidRPr="00244701" w:rsidRDefault="00C23B70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C23B70">
              <w:rPr>
                <w:rFonts w:asciiTheme="majorBidi" w:hAnsiTheme="majorBidi" w:cstheme="majorBidi"/>
                <w:sz w:val="26"/>
                <w:szCs w:val="26"/>
              </w:rPr>
              <w:t>1,364,57</w:t>
            </w:r>
            <w:r w:rsidR="00F40764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3DEF6C5D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D130A" w14:textId="333B2CC8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351166">
              <w:rPr>
                <w:rFonts w:asciiTheme="majorBidi" w:hAnsiTheme="majorBidi" w:cstheme="majorBidi"/>
                <w:sz w:val="26"/>
                <w:szCs w:val="26"/>
              </w:rPr>
              <w:t>1,629,47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AF1C39" w:rsidRPr="00244701" w14:paraId="6E289870" w14:textId="77777777" w:rsidTr="00857834">
        <w:trPr>
          <w:cantSplit/>
          <w:trHeight w:val="216"/>
        </w:trPr>
        <w:tc>
          <w:tcPr>
            <w:tcW w:w="2966" w:type="dxa"/>
          </w:tcPr>
          <w:p w14:paraId="0DB0D607" w14:textId="266CF61A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40F8D9A" w14:textId="77777777" w:rsidR="00AF1C39" w:rsidRPr="004A1D23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73B83C96" w14:textId="77777777" w:rsidR="00AF1C39" w:rsidRPr="004A1D23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F9390E" w14:textId="77777777" w:rsidR="00AF1C39" w:rsidRPr="004A1D23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D0EC3F2" w14:textId="77777777" w:rsidR="00AF1C39" w:rsidRPr="004A1D23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80107B" w14:textId="77777777" w:rsidR="00AF1C39" w:rsidRPr="004A1D23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04F1EF" w14:textId="77777777" w:rsidR="00AF1C39" w:rsidRPr="004A1D23" w:rsidRDefault="00AF1C39" w:rsidP="00AF1C39">
            <w:pPr>
              <w:pStyle w:val="acctfourfigures"/>
              <w:tabs>
                <w:tab w:val="clear" w:pos="765"/>
                <w:tab w:val="left" w:pos="652"/>
              </w:tabs>
              <w:spacing w:line="240" w:lineRule="auto"/>
              <w:ind w:right="-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C240F4" w14:textId="77777777" w:rsidR="00AF1C39" w:rsidRPr="004A1D23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D42B664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35C0DCA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D89FB10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171783F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491EBDC9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B63AB00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A3F6D0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2408545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20457DB6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F47A33" w14:textId="79513DBD" w:rsidR="00AF1C39" w:rsidRPr="00B2791A" w:rsidRDefault="00C23B70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1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3B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5,963,87</w:t>
            </w:r>
            <w:r w:rsidR="00F4076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5200AA27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8C79C6" w14:textId="4095FAEE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2B1A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6,076,62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</w:tr>
      <w:tr w:rsidR="00AF1C39" w:rsidRPr="00244701" w14:paraId="5D84C7B8" w14:textId="77777777" w:rsidTr="00857834">
        <w:trPr>
          <w:cantSplit/>
          <w:trHeight w:val="368"/>
        </w:trPr>
        <w:tc>
          <w:tcPr>
            <w:tcW w:w="2966" w:type="dxa"/>
          </w:tcPr>
          <w:p w14:paraId="04EE2C13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01D91D2" w14:textId="77777777" w:rsidR="00AF1C39" w:rsidRPr="004A1D23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496FF29D" w14:textId="77777777" w:rsidR="00AF1C39" w:rsidRPr="004A1D23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BB5C41" w14:textId="77777777" w:rsidR="00AF1C39" w:rsidRPr="004A1D23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CCF270B" w14:textId="77777777" w:rsidR="00AF1C39" w:rsidRPr="004A1D23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19AD61" w14:textId="77777777" w:rsidR="00AF1C39" w:rsidRPr="004A1D23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E1D6104" w14:textId="77777777" w:rsidR="00AF1C39" w:rsidRPr="004A1D23" w:rsidRDefault="00AF1C39" w:rsidP="00AF1C39">
            <w:pPr>
              <w:pStyle w:val="acctfourfigures"/>
              <w:tabs>
                <w:tab w:val="clear" w:pos="765"/>
                <w:tab w:val="left" w:pos="652"/>
              </w:tabs>
              <w:spacing w:line="240" w:lineRule="auto"/>
              <w:ind w:right="-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1FBD2E" w14:textId="77777777" w:rsidR="00AF1C39" w:rsidRPr="004A1D23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4A968AC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2217BF4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99D27F0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D121C65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4AD83258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3104A22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2F8F756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43550D2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2C6A5312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601AEA9" w14:textId="77777777" w:rsidR="00AF1C39" w:rsidRPr="002B1AF3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1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9964A10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3F1EC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F1C39" w:rsidRPr="00244701" w14:paraId="286C576C" w14:textId="77777777" w:rsidTr="00857834">
        <w:trPr>
          <w:cantSplit/>
          <w:trHeight w:val="216"/>
        </w:trPr>
        <w:tc>
          <w:tcPr>
            <w:tcW w:w="2966" w:type="dxa"/>
          </w:tcPr>
          <w:p w14:paraId="50D9BB0E" w14:textId="765E1A9A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หนี้สินส่วนงาน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E9D988" w14:textId="77777777" w:rsidR="00AF1C39" w:rsidRPr="004A1D23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654B2141" w14:textId="77777777" w:rsidR="00AF1C39" w:rsidRPr="004A1D23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479534" w14:textId="77777777" w:rsidR="00AF1C39" w:rsidRPr="004A1D23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B33B684" w14:textId="77777777" w:rsidR="00AF1C39" w:rsidRPr="004A1D23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EDE2DC" w14:textId="77777777" w:rsidR="00AF1C39" w:rsidRPr="004A1D23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24E3F7" w14:textId="77777777" w:rsidR="00AF1C39" w:rsidRPr="004A1D23" w:rsidRDefault="00AF1C39" w:rsidP="00AF1C39">
            <w:pPr>
              <w:pStyle w:val="acctfourfigures"/>
              <w:tabs>
                <w:tab w:val="clear" w:pos="765"/>
                <w:tab w:val="left" w:pos="652"/>
              </w:tabs>
              <w:spacing w:line="240" w:lineRule="auto"/>
              <w:ind w:right="-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4A76F7" w14:textId="77777777" w:rsidR="00AF1C39" w:rsidRPr="004A1D23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3C29B80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BD45911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C69A1B1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B6CC5D6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56EE87F8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7E31E25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083E3D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A48B154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51C7D76E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AA070CC" w14:textId="77777777" w:rsidR="00AF1C39" w:rsidRPr="002B1AF3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1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8143A24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3B0776FB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F1C39" w:rsidRPr="00244701" w14:paraId="2E45484A" w14:textId="77777777" w:rsidTr="00857834">
        <w:trPr>
          <w:cantSplit/>
          <w:trHeight w:val="216"/>
        </w:trPr>
        <w:tc>
          <w:tcPr>
            <w:tcW w:w="2966" w:type="dxa"/>
          </w:tcPr>
          <w:p w14:paraId="1F311C35" w14:textId="2E931639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ณ วันที่</w:t>
            </w:r>
            <w:r w:rsidRPr="0024470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31 </w:t>
            </w:r>
            <w:r w:rsidRPr="0024470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A13D59A" w14:textId="3F376B84" w:rsidR="00AF1C39" w:rsidRPr="004A1D23" w:rsidRDefault="00C23B70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3B70">
              <w:rPr>
                <w:rFonts w:asciiTheme="majorBidi" w:hAnsiTheme="majorBidi" w:cstheme="majorBidi"/>
                <w:sz w:val="26"/>
                <w:szCs w:val="26"/>
              </w:rPr>
              <w:t>1,036,256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25F63F33" w14:textId="77777777" w:rsidR="00AF1C39" w:rsidRPr="004A1D23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E36197" w14:textId="23F38996" w:rsidR="00AF1C39" w:rsidRPr="004A1D23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4A1D23">
              <w:rPr>
                <w:rFonts w:asciiTheme="majorBidi" w:hAnsiTheme="majorBidi" w:cstheme="majorBidi"/>
                <w:sz w:val="26"/>
                <w:szCs w:val="26"/>
              </w:rPr>
              <w:t>1,008,334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23C46F" w14:textId="77777777" w:rsidR="00AF1C39" w:rsidRPr="004A1D23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33A36D" w14:textId="3F8F92C3" w:rsidR="00AF1C39" w:rsidRPr="004A1D23" w:rsidRDefault="00C23B70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C23B70">
              <w:rPr>
                <w:rFonts w:asciiTheme="majorBidi" w:hAnsiTheme="majorBidi" w:cstheme="majorBidi"/>
                <w:sz w:val="26"/>
                <w:szCs w:val="26"/>
              </w:rPr>
              <w:t>104,260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1162EA" w14:textId="77777777" w:rsidR="00AF1C39" w:rsidRPr="004A1D23" w:rsidRDefault="00AF1C39" w:rsidP="00AF1C39">
            <w:pPr>
              <w:pStyle w:val="acctfourfigures"/>
              <w:tabs>
                <w:tab w:val="clear" w:pos="765"/>
                <w:tab w:val="left" w:pos="652"/>
              </w:tabs>
              <w:spacing w:line="240" w:lineRule="auto"/>
              <w:ind w:right="-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0C8E71" w14:textId="5EBB1A30" w:rsidR="00AF1C39" w:rsidRPr="004A1D23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1D23">
              <w:rPr>
                <w:rFonts w:asciiTheme="majorBidi" w:hAnsiTheme="majorBidi" w:cstheme="majorBidi"/>
                <w:sz w:val="26"/>
                <w:szCs w:val="26"/>
              </w:rPr>
              <w:t>102,401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DC13A07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8DBE222" w14:textId="07B453A5" w:rsidR="00AF1C39" w:rsidRPr="00244701" w:rsidRDefault="00C23B70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C23B70">
              <w:rPr>
                <w:rFonts w:asciiTheme="majorBidi" w:hAnsiTheme="majorBidi" w:cstheme="majorBidi"/>
                <w:sz w:val="26"/>
                <w:szCs w:val="26"/>
              </w:rPr>
              <w:t>233,210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67EDFAF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C58124C" w14:textId="739E94F8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351166">
              <w:rPr>
                <w:rFonts w:asciiTheme="majorBidi" w:hAnsiTheme="majorBidi" w:cstheme="majorBidi"/>
                <w:sz w:val="26"/>
                <w:szCs w:val="26"/>
              </w:rPr>
              <w:t>387,472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29C2994B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97FA81E" w14:textId="44A9F701" w:rsidR="00AF1C39" w:rsidRPr="00244701" w:rsidRDefault="00C23B70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3B70">
              <w:rPr>
                <w:rFonts w:asciiTheme="majorBidi" w:hAnsiTheme="majorBidi" w:cstheme="majorBidi"/>
                <w:sz w:val="26"/>
                <w:szCs w:val="26"/>
              </w:rPr>
              <w:t>(201,830)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614085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AF4FBF2" w14:textId="3A6FB6B5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166">
              <w:rPr>
                <w:rFonts w:asciiTheme="majorBidi" w:hAnsiTheme="majorBidi" w:cstheme="majorBidi"/>
                <w:sz w:val="26"/>
                <w:szCs w:val="26"/>
              </w:rPr>
              <w:t>(169,716)</w:t>
            </w:r>
          </w:p>
        </w:tc>
        <w:tc>
          <w:tcPr>
            <w:tcW w:w="186" w:type="dxa"/>
            <w:gridSpan w:val="2"/>
            <w:shd w:val="clear" w:color="auto" w:fill="auto"/>
          </w:tcPr>
          <w:p w14:paraId="13722D49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E40101B" w14:textId="4B7BBF3C" w:rsidR="00AF1C39" w:rsidRPr="00B2791A" w:rsidRDefault="00C23B70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C23B70">
              <w:rPr>
                <w:rFonts w:asciiTheme="majorBidi" w:hAnsiTheme="majorBidi" w:cstheme="majorBidi"/>
                <w:sz w:val="26"/>
                <w:szCs w:val="26"/>
              </w:rPr>
              <w:t>1,171,896</w:t>
            </w:r>
          </w:p>
        </w:tc>
        <w:tc>
          <w:tcPr>
            <w:tcW w:w="180" w:type="dxa"/>
            <w:shd w:val="clear" w:color="auto" w:fill="auto"/>
          </w:tcPr>
          <w:p w14:paraId="1AB69355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693EEE35" w14:textId="67BB5A1A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1AF3">
              <w:rPr>
                <w:rFonts w:asciiTheme="majorBidi" w:hAnsiTheme="majorBidi" w:cstheme="majorBidi"/>
                <w:sz w:val="26"/>
                <w:szCs w:val="26"/>
              </w:rPr>
              <w:t>1,328,491</w:t>
            </w:r>
          </w:p>
        </w:tc>
      </w:tr>
      <w:tr w:rsidR="00AF1C39" w:rsidRPr="00244701" w14:paraId="705FF011" w14:textId="77777777" w:rsidTr="00857834">
        <w:trPr>
          <w:cantSplit/>
          <w:trHeight w:val="216"/>
        </w:trPr>
        <w:tc>
          <w:tcPr>
            <w:tcW w:w="2966" w:type="dxa"/>
          </w:tcPr>
          <w:p w14:paraId="690BB6ED" w14:textId="2B89A633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75A1DB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18CEF66C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D058FD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F2B964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BEFA76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49B3F21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52"/>
              </w:tabs>
              <w:spacing w:line="240" w:lineRule="auto"/>
              <w:ind w:right="-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D1D305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6992E39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D8F1E85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69297AD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0D1AD01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26E6BB15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CA3E58C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AA32A8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A66282E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7C203BAF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E93A5" w14:textId="50CE31D7" w:rsidR="00AF1C39" w:rsidRPr="00AF1C39" w:rsidRDefault="00C23B70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23B7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76,182</w:t>
            </w:r>
          </w:p>
        </w:tc>
        <w:tc>
          <w:tcPr>
            <w:tcW w:w="180" w:type="dxa"/>
            <w:shd w:val="clear" w:color="auto" w:fill="auto"/>
          </w:tcPr>
          <w:p w14:paraId="0D931083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D36E6" w14:textId="0AA0A8C8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351166">
              <w:rPr>
                <w:rFonts w:asciiTheme="majorBidi" w:hAnsiTheme="majorBidi" w:cstheme="majorBidi"/>
                <w:sz w:val="26"/>
                <w:szCs w:val="26"/>
              </w:rPr>
              <w:t>48,740</w:t>
            </w:r>
          </w:p>
        </w:tc>
      </w:tr>
      <w:tr w:rsidR="00AF1C39" w:rsidRPr="00244701" w14:paraId="655B7032" w14:textId="77777777" w:rsidTr="00857834">
        <w:trPr>
          <w:cantSplit/>
        </w:trPr>
        <w:tc>
          <w:tcPr>
            <w:tcW w:w="2966" w:type="dxa"/>
          </w:tcPr>
          <w:p w14:paraId="0FCCE6DA" w14:textId="7FEC0FF1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C0FB82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007D7A8E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D34245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BA2431D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F559A4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7CEBED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52"/>
              </w:tabs>
              <w:spacing w:line="240" w:lineRule="auto"/>
              <w:ind w:right="-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73CCF9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58B392F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91D99EB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FA677AE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04A279A" w14:textId="77777777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77DE0D2B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CAC1CBD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D74AB7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B5A0FF9" w14:textId="77777777" w:rsidR="00AF1C39" w:rsidRPr="00244701" w:rsidRDefault="00AF1C39" w:rsidP="00AF1C3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19236D7F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2C50CA" w14:textId="3709017B" w:rsidR="00AF1C39" w:rsidRPr="00B2791A" w:rsidRDefault="00F40764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1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4076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1,248,078</w:t>
            </w:r>
          </w:p>
        </w:tc>
        <w:tc>
          <w:tcPr>
            <w:tcW w:w="180" w:type="dxa"/>
            <w:shd w:val="clear" w:color="auto" w:fill="auto"/>
          </w:tcPr>
          <w:p w14:paraId="6224434D" w14:textId="77777777" w:rsidR="00AF1C39" w:rsidRPr="00244701" w:rsidRDefault="00AF1C39" w:rsidP="00AF1C3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36CCCC" w14:textId="74D4BF6B" w:rsidR="00AF1C39" w:rsidRPr="00244701" w:rsidRDefault="00AF1C39" w:rsidP="00A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2B1AF3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1</w:t>
            </w:r>
            <w:r w:rsidRPr="002B1AF3">
              <w:rPr>
                <w:rFonts w:asciiTheme="majorBidi" w:hAnsiTheme="majorBidi"/>
                <w:b/>
                <w:bCs/>
                <w:sz w:val="26"/>
                <w:szCs w:val="26"/>
              </w:rPr>
              <w:t>,</w:t>
            </w:r>
            <w:r w:rsidRPr="002B1AF3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377</w:t>
            </w:r>
            <w:r w:rsidRPr="002B1AF3">
              <w:rPr>
                <w:rFonts w:asciiTheme="majorBidi" w:hAnsiTheme="majorBidi"/>
                <w:b/>
                <w:bCs/>
                <w:sz w:val="26"/>
                <w:szCs w:val="26"/>
              </w:rPr>
              <w:t>,</w:t>
            </w:r>
            <w:r w:rsidRPr="002B1AF3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231</w:t>
            </w:r>
          </w:p>
        </w:tc>
      </w:tr>
    </w:tbl>
    <w:p w14:paraId="4C3FBA64" w14:textId="43DE6356" w:rsidR="00CF0D65" w:rsidRDefault="00CF0D65"/>
    <w:tbl>
      <w:tblPr>
        <w:tblW w:w="14238" w:type="dxa"/>
        <w:tblLayout w:type="fixed"/>
        <w:tblLook w:val="01E0" w:firstRow="1" w:lastRow="1" w:firstColumn="1" w:lastColumn="1" w:noHBand="0" w:noVBand="0"/>
      </w:tblPr>
      <w:tblGrid>
        <w:gridCol w:w="5238"/>
        <w:gridCol w:w="1260"/>
        <w:gridCol w:w="246"/>
        <w:gridCol w:w="1284"/>
        <w:gridCol w:w="267"/>
        <w:gridCol w:w="1263"/>
        <w:gridCol w:w="273"/>
        <w:gridCol w:w="1257"/>
        <w:gridCol w:w="270"/>
        <w:gridCol w:w="1260"/>
        <w:gridCol w:w="270"/>
        <w:gridCol w:w="1350"/>
      </w:tblGrid>
      <w:tr w:rsidR="00FF10E3" w:rsidRPr="00244701" w14:paraId="5F5FF1FE" w14:textId="77777777" w:rsidTr="00CF0D65">
        <w:trPr>
          <w:trHeight w:val="87"/>
          <w:tblHeader/>
        </w:trPr>
        <w:tc>
          <w:tcPr>
            <w:tcW w:w="5238" w:type="dxa"/>
            <w:shd w:val="clear" w:color="auto" w:fill="auto"/>
            <w:vAlign w:val="bottom"/>
          </w:tcPr>
          <w:p w14:paraId="795157D6" w14:textId="1B9C0A31" w:rsidR="00FF10E3" w:rsidRPr="00244701" w:rsidRDefault="00FF10E3" w:rsidP="00C5097D">
            <w:pPr>
              <w:ind w:left="268" w:hanging="2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</w:tcPr>
          <w:p w14:paraId="40A39A36" w14:textId="77777777" w:rsidR="00FF10E3" w:rsidRPr="00244701" w:rsidRDefault="00FF10E3" w:rsidP="00C5097D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FF10E3" w:rsidRPr="00244701" w14:paraId="25A0179C" w14:textId="77777777" w:rsidTr="00CF0D65">
        <w:trPr>
          <w:trHeight w:val="87"/>
          <w:tblHeader/>
        </w:trPr>
        <w:tc>
          <w:tcPr>
            <w:tcW w:w="5238" w:type="dxa"/>
            <w:shd w:val="clear" w:color="auto" w:fill="auto"/>
            <w:vAlign w:val="bottom"/>
          </w:tcPr>
          <w:p w14:paraId="7ED37815" w14:textId="77777777" w:rsidR="00FF10E3" w:rsidRPr="00244701" w:rsidRDefault="00FF10E3" w:rsidP="00C5097D">
            <w:pPr>
              <w:ind w:left="268" w:hanging="2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790" w:type="dxa"/>
            <w:gridSpan w:val="3"/>
          </w:tcPr>
          <w:p w14:paraId="67FDA4BE" w14:textId="77777777" w:rsidR="009F28F3" w:rsidRPr="00244701" w:rsidRDefault="009F28F3" w:rsidP="009F28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11DDC79B" w14:textId="2A8DED75" w:rsidR="009F28F3" w:rsidRPr="00244701" w:rsidRDefault="009F28F3" w:rsidP="009F28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ธุรกิจผลิต</w:t>
            </w:r>
            <w:r w:rsidR="00034E82"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งานพิมพ์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และ</w:t>
            </w:r>
          </w:p>
          <w:p w14:paraId="11B2C387" w14:textId="5248E276" w:rsidR="00FF10E3" w:rsidRPr="00244701" w:rsidRDefault="009F28F3" w:rsidP="009F28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จำหน่าย</w:t>
            </w:r>
            <w:r w:rsidR="00034E82"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หนังสือ</w:t>
            </w:r>
          </w:p>
        </w:tc>
        <w:tc>
          <w:tcPr>
            <w:tcW w:w="267" w:type="dxa"/>
          </w:tcPr>
          <w:p w14:paraId="1203DC4D" w14:textId="77777777" w:rsidR="00FF10E3" w:rsidRPr="00244701" w:rsidRDefault="00FF10E3" w:rsidP="00C5097D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93" w:type="dxa"/>
            <w:gridSpan w:val="3"/>
          </w:tcPr>
          <w:p w14:paraId="25E7733D" w14:textId="77777777" w:rsidR="00C63905" w:rsidRPr="00244701" w:rsidRDefault="00FF10E3" w:rsidP="00C5097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ธุรกิจจัดงานแสดง ผลิต</w:t>
            </w:r>
          </w:p>
          <w:p w14:paraId="426C2377" w14:textId="77777777" w:rsidR="00034E82" w:rsidRPr="00244701" w:rsidRDefault="00FF10E3" w:rsidP="00034E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และให้บริการโฆษณาผ่าน</w:t>
            </w:r>
          </w:p>
          <w:p w14:paraId="15CE3CD7" w14:textId="5F99EE9B" w:rsidR="00FF10E3" w:rsidRPr="00244701" w:rsidRDefault="00FF10E3" w:rsidP="00034E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สื่อ</w:t>
            </w:r>
            <w:r w:rsidR="00034E82"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สิ่งพิมพ์และสื่อ</w:t>
            </w:r>
            <w:r w:rsidR="006C703E"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อ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อนไลน์</w:t>
            </w:r>
          </w:p>
        </w:tc>
        <w:tc>
          <w:tcPr>
            <w:tcW w:w="270" w:type="dxa"/>
          </w:tcPr>
          <w:p w14:paraId="2400D375" w14:textId="77777777" w:rsidR="00FF10E3" w:rsidRPr="00244701" w:rsidRDefault="00FF10E3" w:rsidP="00C5097D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880" w:type="dxa"/>
            <w:gridSpan w:val="3"/>
          </w:tcPr>
          <w:p w14:paraId="4EBCF0B1" w14:textId="77777777" w:rsidR="00FF10E3" w:rsidRPr="00244701" w:rsidRDefault="00FF10E3" w:rsidP="00C5097D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  <w:p w14:paraId="416A9130" w14:textId="77777777" w:rsidR="00FF10E3" w:rsidRPr="00244701" w:rsidRDefault="00FF10E3" w:rsidP="00C5097D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  <w:p w14:paraId="3050C4F1" w14:textId="77777777" w:rsidR="00FF10E3" w:rsidRPr="00244701" w:rsidRDefault="00FF10E3" w:rsidP="00C5097D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BC067E" w:rsidRPr="00244701" w14:paraId="77822FA2" w14:textId="77777777" w:rsidTr="00CF0D65">
        <w:trPr>
          <w:trHeight w:val="87"/>
          <w:tblHeader/>
        </w:trPr>
        <w:tc>
          <w:tcPr>
            <w:tcW w:w="5238" w:type="dxa"/>
            <w:shd w:val="clear" w:color="auto" w:fill="auto"/>
            <w:vAlign w:val="bottom"/>
          </w:tcPr>
          <w:p w14:paraId="09B68F25" w14:textId="77777777" w:rsidR="00BC067E" w:rsidRPr="00244701" w:rsidRDefault="00BC067E" w:rsidP="00BC067E">
            <w:pPr>
              <w:ind w:left="268" w:hanging="2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สำหรับปีสิ้นสุดวันที่ 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31 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ธันวาคม</w:t>
            </w:r>
          </w:p>
        </w:tc>
        <w:tc>
          <w:tcPr>
            <w:tcW w:w="1260" w:type="dxa"/>
          </w:tcPr>
          <w:p w14:paraId="3B9E3F41" w14:textId="39BD1CC2" w:rsidR="00BC067E" w:rsidRPr="00244701" w:rsidRDefault="00BC067E" w:rsidP="00BC067E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250D5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46" w:type="dxa"/>
          </w:tcPr>
          <w:p w14:paraId="40ED7F06" w14:textId="77777777" w:rsidR="00BC067E" w:rsidRPr="00244701" w:rsidRDefault="00BC067E" w:rsidP="00BC067E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4" w:type="dxa"/>
          </w:tcPr>
          <w:p w14:paraId="722EDDEC" w14:textId="0823FCE1" w:rsidR="00BC067E" w:rsidRPr="00244701" w:rsidRDefault="00BC067E" w:rsidP="00BC067E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250D5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67" w:type="dxa"/>
          </w:tcPr>
          <w:p w14:paraId="0B049149" w14:textId="77777777" w:rsidR="00BC067E" w:rsidRPr="00244701" w:rsidRDefault="00BC067E" w:rsidP="00BC067E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3" w:type="dxa"/>
          </w:tcPr>
          <w:p w14:paraId="49465C62" w14:textId="52411168" w:rsidR="00BC067E" w:rsidRPr="00244701" w:rsidRDefault="00BC067E" w:rsidP="00BC067E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250D5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73" w:type="dxa"/>
          </w:tcPr>
          <w:p w14:paraId="2B5304A7" w14:textId="77777777" w:rsidR="00BC067E" w:rsidRPr="00244701" w:rsidRDefault="00BC067E" w:rsidP="00BC067E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57" w:type="dxa"/>
          </w:tcPr>
          <w:p w14:paraId="2AE64779" w14:textId="7BE3C26E" w:rsidR="00BC067E" w:rsidRPr="00244701" w:rsidRDefault="00BC067E" w:rsidP="00BC067E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250D5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70" w:type="dxa"/>
          </w:tcPr>
          <w:p w14:paraId="5F50A766" w14:textId="77777777" w:rsidR="00BC067E" w:rsidRPr="00244701" w:rsidRDefault="00BC067E" w:rsidP="00BC067E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3432E7F8" w14:textId="7C86DA4C" w:rsidR="00BC067E" w:rsidRPr="00244701" w:rsidRDefault="00BC067E" w:rsidP="00BC067E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250D5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70" w:type="dxa"/>
          </w:tcPr>
          <w:p w14:paraId="1FF9EEDC" w14:textId="77777777" w:rsidR="00BC067E" w:rsidRPr="00244701" w:rsidRDefault="00BC067E" w:rsidP="00BC067E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524D38A0" w14:textId="0D845331" w:rsidR="00BC067E" w:rsidRPr="00244701" w:rsidRDefault="00BC067E" w:rsidP="00BC067E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250D5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</w:p>
        </w:tc>
      </w:tr>
      <w:tr w:rsidR="00FF10E3" w:rsidRPr="00244701" w14:paraId="5044493B" w14:textId="77777777" w:rsidTr="00CF0D65">
        <w:trPr>
          <w:trHeight w:val="87"/>
          <w:tblHeader/>
        </w:trPr>
        <w:tc>
          <w:tcPr>
            <w:tcW w:w="5238" w:type="dxa"/>
            <w:vAlign w:val="bottom"/>
          </w:tcPr>
          <w:p w14:paraId="586A4E10" w14:textId="77777777" w:rsidR="00FF10E3" w:rsidRPr="00244701" w:rsidRDefault="00FF10E3" w:rsidP="00C5097D">
            <w:pPr>
              <w:tabs>
                <w:tab w:val="clear" w:pos="227"/>
                <w:tab w:val="left" w:pos="628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</w:tcPr>
          <w:p w14:paraId="0141B187" w14:textId="77777777" w:rsidR="00FF10E3" w:rsidRPr="00244701" w:rsidRDefault="00FF10E3" w:rsidP="00C5097D">
            <w:pPr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FF10E3" w:rsidRPr="00244701" w14:paraId="09EB1D00" w14:textId="77777777" w:rsidTr="00CF0D65">
        <w:tc>
          <w:tcPr>
            <w:tcW w:w="5238" w:type="dxa"/>
          </w:tcPr>
          <w:p w14:paraId="66BA3752" w14:textId="77777777" w:rsidR="00FF10E3" w:rsidRPr="00244701" w:rsidRDefault="00FF10E3" w:rsidP="00C5097D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การจำแนกรายได้</w:t>
            </w:r>
          </w:p>
        </w:tc>
        <w:tc>
          <w:tcPr>
            <w:tcW w:w="1260" w:type="dxa"/>
          </w:tcPr>
          <w:p w14:paraId="10E936C2" w14:textId="77777777" w:rsidR="00FF10E3" w:rsidRPr="00244701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46" w:type="dxa"/>
          </w:tcPr>
          <w:p w14:paraId="5DE66E84" w14:textId="77777777" w:rsidR="00FF10E3" w:rsidRPr="00244701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</w:tcPr>
          <w:p w14:paraId="6C2AA713" w14:textId="77777777" w:rsidR="00FF10E3" w:rsidRPr="00244701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655"/>
                <w:tab w:val="decimal" w:pos="765"/>
              </w:tabs>
              <w:ind w:left="-79" w:right="7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67" w:type="dxa"/>
          </w:tcPr>
          <w:p w14:paraId="3B587E09" w14:textId="77777777" w:rsidR="00FF10E3" w:rsidRPr="00244701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</w:tcPr>
          <w:p w14:paraId="4CE7FC1B" w14:textId="77777777" w:rsidR="00FF10E3" w:rsidRPr="00244701" w:rsidRDefault="00FF10E3" w:rsidP="00C5097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3" w:type="dxa"/>
          </w:tcPr>
          <w:p w14:paraId="7ABF73AB" w14:textId="77777777" w:rsidR="00FF10E3" w:rsidRPr="00244701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</w:tcPr>
          <w:p w14:paraId="1DC55B7D" w14:textId="77777777" w:rsidR="00FF10E3" w:rsidRPr="00244701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7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37538155" w14:textId="77777777" w:rsidR="00FF10E3" w:rsidRPr="00244701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</w:tcPr>
          <w:p w14:paraId="19957931" w14:textId="77777777" w:rsidR="00FF10E3" w:rsidRPr="00244701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72" w:right="-21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16570214" w14:textId="77777777" w:rsidR="00FF10E3" w:rsidRPr="00244701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</w:tcPr>
          <w:p w14:paraId="22F7725D" w14:textId="77777777" w:rsidR="00FF10E3" w:rsidRPr="00244701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FF10E3" w:rsidRPr="00244701" w14:paraId="7255193F" w14:textId="77777777" w:rsidTr="00CF0D65">
        <w:tc>
          <w:tcPr>
            <w:tcW w:w="5238" w:type="dxa"/>
            <w:hideMark/>
          </w:tcPr>
          <w:p w14:paraId="1BC439DB" w14:textId="77777777" w:rsidR="00FF10E3" w:rsidRPr="00244701" w:rsidRDefault="00FF10E3" w:rsidP="00C5097D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60" w:type="dxa"/>
          </w:tcPr>
          <w:p w14:paraId="51EC4A85" w14:textId="77777777" w:rsidR="00FF10E3" w:rsidRPr="003E0AC4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46" w:type="dxa"/>
          </w:tcPr>
          <w:p w14:paraId="70F3A07D" w14:textId="77777777" w:rsidR="00FF10E3" w:rsidRPr="00244701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</w:tcPr>
          <w:p w14:paraId="4D60C2E3" w14:textId="77777777" w:rsidR="00FF10E3" w:rsidRPr="00244701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655"/>
                <w:tab w:val="decimal" w:pos="765"/>
              </w:tabs>
              <w:ind w:left="-79" w:right="7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67" w:type="dxa"/>
          </w:tcPr>
          <w:p w14:paraId="14215276" w14:textId="77777777" w:rsidR="00FF10E3" w:rsidRPr="00244701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</w:tcPr>
          <w:p w14:paraId="5D654418" w14:textId="77777777" w:rsidR="00FF10E3" w:rsidRPr="00244701" w:rsidRDefault="00FF10E3" w:rsidP="00C5097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3" w:type="dxa"/>
          </w:tcPr>
          <w:p w14:paraId="10F234A6" w14:textId="77777777" w:rsidR="00FF10E3" w:rsidRPr="00244701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</w:tcPr>
          <w:p w14:paraId="36DA754F" w14:textId="77777777" w:rsidR="00FF10E3" w:rsidRPr="00244701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7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75D32998" w14:textId="77777777" w:rsidR="00FF10E3" w:rsidRPr="00244701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</w:tcPr>
          <w:p w14:paraId="40EF9A83" w14:textId="77777777" w:rsidR="00FF10E3" w:rsidRPr="00244701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72" w:right="-21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43077BD1" w14:textId="77777777" w:rsidR="00FF10E3" w:rsidRPr="00244701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</w:tcPr>
          <w:p w14:paraId="1125CDCE" w14:textId="77777777" w:rsidR="00FF10E3" w:rsidRPr="00244701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250D59" w:rsidRPr="00244701" w14:paraId="0251F09D" w14:textId="77777777" w:rsidTr="00CF0D65">
        <w:tc>
          <w:tcPr>
            <w:tcW w:w="5238" w:type="dxa"/>
            <w:vAlign w:val="bottom"/>
            <w:hideMark/>
          </w:tcPr>
          <w:p w14:paraId="45B675AE" w14:textId="77777777" w:rsidR="00250D59" w:rsidRPr="00244701" w:rsidRDefault="00250D59" w:rsidP="00250D59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60" w:type="dxa"/>
          </w:tcPr>
          <w:p w14:paraId="03CD6E5B" w14:textId="1476E98D" w:rsidR="00250D59" w:rsidRPr="00244701" w:rsidRDefault="003E0AC4" w:rsidP="00250D5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AC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8</w:t>
            </w:r>
            <w:r w:rsidR="00702962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78</w:t>
            </w:r>
            <w:r w:rsidRPr="003E0A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02962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943</w:t>
            </w:r>
          </w:p>
        </w:tc>
        <w:tc>
          <w:tcPr>
            <w:tcW w:w="246" w:type="dxa"/>
          </w:tcPr>
          <w:p w14:paraId="7B0F39E0" w14:textId="77777777" w:rsidR="00250D59" w:rsidRPr="00244701" w:rsidRDefault="00250D59" w:rsidP="00250D5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84" w:type="dxa"/>
          </w:tcPr>
          <w:p w14:paraId="122C35A6" w14:textId="2419EBFE" w:rsidR="00250D59" w:rsidRPr="00244701" w:rsidRDefault="00250D59" w:rsidP="00250D5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43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788,079</w:t>
            </w:r>
          </w:p>
        </w:tc>
        <w:tc>
          <w:tcPr>
            <w:tcW w:w="267" w:type="dxa"/>
          </w:tcPr>
          <w:p w14:paraId="4512CABD" w14:textId="77777777" w:rsidR="00250D59" w:rsidRPr="00244701" w:rsidRDefault="00250D59" w:rsidP="00250D5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7CF89FA8" w14:textId="1398DEAF" w:rsidR="00250D59" w:rsidRPr="00244701" w:rsidRDefault="003E0AC4" w:rsidP="00250D5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E0A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66</w:t>
            </w:r>
            <w:r w:rsidR="0070296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  <w:r w:rsidRPr="003E0A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70296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240</w:t>
            </w:r>
          </w:p>
        </w:tc>
        <w:tc>
          <w:tcPr>
            <w:tcW w:w="273" w:type="dxa"/>
          </w:tcPr>
          <w:p w14:paraId="6911D88E" w14:textId="77777777" w:rsidR="00250D59" w:rsidRPr="00244701" w:rsidRDefault="00250D59" w:rsidP="00250D5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6CADA869" w14:textId="4C4C3A75" w:rsidR="00250D59" w:rsidRPr="00244701" w:rsidRDefault="00250D59" w:rsidP="00250D5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433A">
              <w:rPr>
                <w:rFonts w:asciiTheme="majorBidi" w:hAnsiTheme="majorBidi" w:cstheme="majorBidi"/>
                <w:sz w:val="30"/>
                <w:szCs w:val="30"/>
              </w:rPr>
              <w:t>540,14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D22A267" w14:textId="77777777" w:rsidR="00250D59" w:rsidRPr="00244701" w:rsidRDefault="00250D59" w:rsidP="00250D5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BD36BE" w14:textId="50223491" w:rsidR="00250D59" w:rsidRPr="00244701" w:rsidRDefault="003E0AC4" w:rsidP="00250D5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AC4">
              <w:rPr>
                <w:rFonts w:asciiTheme="majorBidi" w:hAnsiTheme="majorBidi" w:cstheme="majorBidi"/>
                <w:sz w:val="30"/>
                <w:szCs w:val="30"/>
              </w:rPr>
              <w:t>1,545,183</w:t>
            </w:r>
          </w:p>
        </w:tc>
        <w:tc>
          <w:tcPr>
            <w:tcW w:w="270" w:type="dxa"/>
          </w:tcPr>
          <w:p w14:paraId="39E9CB06" w14:textId="77777777" w:rsidR="00250D59" w:rsidRPr="00244701" w:rsidRDefault="00250D59" w:rsidP="00250D5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1E8144" w14:textId="6D957878" w:rsidR="00250D59" w:rsidRPr="00244701" w:rsidRDefault="00250D59" w:rsidP="00250D5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433A">
              <w:rPr>
                <w:rFonts w:asciiTheme="majorBidi" w:hAnsiTheme="majorBidi" w:cstheme="majorBidi"/>
                <w:sz w:val="30"/>
                <w:szCs w:val="30"/>
              </w:rPr>
              <w:t>1,328,225</w:t>
            </w:r>
          </w:p>
        </w:tc>
      </w:tr>
      <w:tr w:rsidR="00250D59" w:rsidRPr="00244701" w14:paraId="6334F06E" w14:textId="77777777" w:rsidTr="00CF0D65">
        <w:trPr>
          <w:trHeight w:val="74"/>
        </w:trPr>
        <w:tc>
          <w:tcPr>
            <w:tcW w:w="5238" w:type="dxa"/>
            <w:vAlign w:val="bottom"/>
            <w:hideMark/>
          </w:tcPr>
          <w:p w14:paraId="1C886186" w14:textId="77777777" w:rsidR="00250D59" w:rsidRPr="00244701" w:rsidRDefault="00250D59" w:rsidP="00250D59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1204C9" w14:textId="066BC2DA" w:rsidR="00250D59" w:rsidRPr="003E0AC4" w:rsidRDefault="003E0AC4" w:rsidP="00250D5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250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6" w:type="dxa"/>
          </w:tcPr>
          <w:p w14:paraId="494E58DA" w14:textId="77777777" w:rsidR="00250D59" w:rsidRPr="00244701" w:rsidRDefault="00250D59" w:rsidP="00250D5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B3881F" w14:textId="79CA347A" w:rsidR="00250D59" w:rsidRPr="00244701" w:rsidRDefault="00250D59" w:rsidP="00250D5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4B7A00CD" w14:textId="77777777" w:rsidR="00250D59" w:rsidRPr="00244701" w:rsidRDefault="00250D59" w:rsidP="00250D5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7D95C3" w14:textId="1579B099" w:rsidR="00250D59" w:rsidRPr="00244701" w:rsidRDefault="003E0AC4" w:rsidP="00250D5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AC4">
              <w:rPr>
                <w:rFonts w:asciiTheme="majorBidi" w:hAnsiTheme="majorBidi" w:cstheme="majorBidi"/>
                <w:sz w:val="30"/>
                <w:szCs w:val="30"/>
              </w:rPr>
              <w:t>77,688</w:t>
            </w:r>
          </w:p>
        </w:tc>
        <w:tc>
          <w:tcPr>
            <w:tcW w:w="273" w:type="dxa"/>
          </w:tcPr>
          <w:p w14:paraId="46E712C9" w14:textId="11D5B351" w:rsidR="00250D59" w:rsidRPr="00244701" w:rsidRDefault="00250D59" w:rsidP="00250D5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C884A9" w14:textId="743A8BFC" w:rsidR="00250D59" w:rsidRPr="00244701" w:rsidRDefault="00250D59" w:rsidP="00250D5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433A">
              <w:rPr>
                <w:rFonts w:asciiTheme="majorBidi" w:hAnsiTheme="majorBidi" w:cstheme="majorBidi"/>
                <w:sz w:val="30"/>
                <w:szCs w:val="30"/>
              </w:rPr>
              <w:t>28,961</w:t>
            </w:r>
          </w:p>
        </w:tc>
        <w:tc>
          <w:tcPr>
            <w:tcW w:w="270" w:type="dxa"/>
          </w:tcPr>
          <w:p w14:paraId="0C96007E" w14:textId="051946A6" w:rsidR="00250D59" w:rsidRPr="00244701" w:rsidRDefault="00250D59" w:rsidP="00250D5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9DA4FB" w14:textId="62044088" w:rsidR="00250D59" w:rsidRPr="00244701" w:rsidRDefault="003E0AC4" w:rsidP="00250D5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AC4">
              <w:rPr>
                <w:rFonts w:asciiTheme="majorBidi" w:hAnsiTheme="majorBidi" w:cstheme="majorBidi"/>
                <w:sz w:val="30"/>
                <w:szCs w:val="30"/>
              </w:rPr>
              <w:t>77,688</w:t>
            </w:r>
          </w:p>
        </w:tc>
        <w:tc>
          <w:tcPr>
            <w:tcW w:w="270" w:type="dxa"/>
          </w:tcPr>
          <w:p w14:paraId="47CF2EC3" w14:textId="77777777" w:rsidR="00250D59" w:rsidRPr="00244701" w:rsidRDefault="00250D59" w:rsidP="00250D5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41D929" w14:textId="07C71CEB" w:rsidR="00250D59" w:rsidRPr="00244701" w:rsidRDefault="00250D59" w:rsidP="00250D5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433A">
              <w:rPr>
                <w:rFonts w:asciiTheme="majorBidi" w:hAnsiTheme="majorBidi" w:cstheme="majorBidi"/>
                <w:sz w:val="30"/>
                <w:szCs w:val="30"/>
              </w:rPr>
              <w:t>28,961</w:t>
            </w:r>
          </w:p>
        </w:tc>
      </w:tr>
      <w:tr w:rsidR="00250D59" w:rsidRPr="00244701" w14:paraId="5D05AEB0" w14:textId="77777777" w:rsidTr="00CF0D65">
        <w:tc>
          <w:tcPr>
            <w:tcW w:w="5238" w:type="dxa"/>
            <w:hideMark/>
          </w:tcPr>
          <w:p w14:paraId="00F89397" w14:textId="77777777" w:rsidR="00250D59" w:rsidRPr="00244701" w:rsidRDefault="00250D59" w:rsidP="00250D59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42C359" w14:textId="72019440" w:rsidR="00250D59" w:rsidRPr="00244701" w:rsidRDefault="00702962" w:rsidP="00250D5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878,943</w:t>
            </w:r>
          </w:p>
        </w:tc>
        <w:tc>
          <w:tcPr>
            <w:tcW w:w="246" w:type="dxa"/>
          </w:tcPr>
          <w:p w14:paraId="2B4D0FB7" w14:textId="77777777" w:rsidR="00250D59" w:rsidRPr="00244701" w:rsidRDefault="00250D59" w:rsidP="00250D59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60B161" w14:textId="162A41D4" w:rsidR="00250D59" w:rsidRPr="00244701" w:rsidRDefault="00250D59" w:rsidP="00250D5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43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788,079</w:t>
            </w:r>
          </w:p>
        </w:tc>
        <w:tc>
          <w:tcPr>
            <w:tcW w:w="267" w:type="dxa"/>
          </w:tcPr>
          <w:p w14:paraId="06819E2C" w14:textId="77777777" w:rsidR="00250D59" w:rsidRPr="00244701" w:rsidRDefault="00250D59" w:rsidP="00250D5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DBFD9" w14:textId="1385A253" w:rsidR="00250D59" w:rsidRPr="00244701" w:rsidRDefault="00702962" w:rsidP="00250D5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743,928</w:t>
            </w:r>
          </w:p>
        </w:tc>
        <w:tc>
          <w:tcPr>
            <w:tcW w:w="273" w:type="dxa"/>
          </w:tcPr>
          <w:p w14:paraId="7FD5B4B4" w14:textId="77777777" w:rsidR="00250D59" w:rsidRPr="00244701" w:rsidRDefault="00250D59" w:rsidP="00250D5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826B88" w14:textId="690C9C7A" w:rsidR="00250D59" w:rsidRPr="00244701" w:rsidRDefault="00250D59" w:rsidP="00250D5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43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569,107</w:t>
            </w:r>
          </w:p>
        </w:tc>
        <w:tc>
          <w:tcPr>
            <w:tcW w:w="270" w:type="dxa"/>
          </w:tcPr>
          <w:p w14:paraId="5A6409E9" w14:textId="77777777" w:rsidR="00250D59" w:rsidRPr="00244701" w:rsidRDefault="00250D59" w:rsidP="00250D5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DD10C0" w14:textId="5BF04BE3" w:rsidR="00250D59" w:rsidRPr="00244701" w:rsidRDefault="003E0AC4" w:rsidP="00250D5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E0A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1,622,871</w:t>
            </w:r>
          </w:p>
        </w:tc>
        <w:tc>
          <w:tcPr>
            <w:tcW w:w="270" w:type="dxa"/>
          </w:tcPr>
          <w:p w14:paraId="1DD87F2D" w14:textId="77777777" w:rsidR="00250D59" w:rsidRPr="00244701" w:rsidRDefault="00250D59" w:rsidP="00250D5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93AAA1" w14:textId="384BE2CF" w:rsidR="00250D59" w:rsidRPr="00244701" w:rsidRDefault="00250D59" w:rsidP="00250D5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43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1,357,186</w:t>
            </w:r>
          </w:p>
        </w:tc>
      </w:tr>
    </w:tbl>
    <w:p w14:paraId="2D958555" w14:textId="77777777" w:rsidR="00080E2D" w:rsidRPr="00244701" w:rsidRDefault="00080E2D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0F7FBD9" w14:textId="77777777" w:rsidR="008162AE" w:rsidRPr="00F87920" w:rsidRDefault="008162AE" w:rsidP="008162AE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45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F87920">
        <w:rPr>
          <w:rFonts w:ascii="Angsana New" w:hAnsi="Angsana New" w:hint="cs"/>
          <w:i/>
          <w:iCs/>
          <w:sz w:val="30"/>
          <w:szCs w:val="30"/>
          <w:cs/>
          <w:lang w:val="en-GB"/>
        </w:rPr>
        <w:t>ส่วนงานภูมิศาสตร์</w:t>
      </w:r>
    </w:p>
    <w:p w14:paraId="34857FCF" w14:textId="77777777" w:rsidR="008162AE" w:rsidRPr="008162AE" w:rsidRDefault="008162AE" w:rsidP="008162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10"/>
          <w:szCs w:val="10"/>
        </w:rPr>
      </w:pPr>
    </w:p>
    <w:p w14:paraId="00850916" w14:textId="77777777" w:rsidR="008162AE" w:rsidRDefault="008162AE" w:rsidP="00816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87920">
        <w:rPr>
          <w:rFonts w:ascii="Angsana New" w:hAnsi="Angsana New" w:hint="cs"/>
          <w:sz w:val="30"/>
          <w:szCs w:val="30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3E0B8BBA" w14:textId="000CA417" w:rsidR="00C06C7D" w:rsidRPr="00244701" w:rsidRDefault="00C06C7D" w:rsidP="00CF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310"/>
        <w:jc w:val="thaiDistribute"/>
        <w:rPr>
          <w:rFonts w:asciiTheme="majorBidi" w:hAnsiTheme="majorBidi" w:cstheme="majorBidi"/>
          <w:sz w:val="30"/>
          <w:szCs w:val="30"/>
          <w:cs/>
        </w:rPr>
        <w:sectPr w:rsidR="00C06C7D" w:rsidRPr="00244701" w:rsidSect="004A5662">
          <w:headerReference w:type="first" r:id="rId18"/>
          <w:footerReference w:type="first" r:id="rId19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2D4C9E5B" w14:textId="2CA1B318" w:rsidR="00541680" w:rsidRPr="00F87920" w:rsidRDefault="0050559E" w:rsidP="00CF0D65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="Angsana New" w:hAnsi="Angsana New" w:cs="Angsana New"/>
          <w:sz w:val="30"/>
          <w:szCs w:val="30"/>
          <w:u w:val="none"/>
        </w:rPr>
      </w:pPr>
      <w:r w:rsidRPr="00F87920">
        <w:rPr>
          <w:rFonts w:ascii="Angsana New" w:hAnsi="Angsana New" w:cs="Angsana New" w:hint="cs"/>
          <w:sz w:val="30"/>
          <w:szCs w:val="30"/>
          <w:u w:val="none"/>
          <w:cs/>
        </w:rPr>
        <w:t>ค่าใช้จ่ายตามลักษณะ</w:t>
      </w:r>
    </w:p>
    <w:p w14:paraId="21136BAB" w14:textId="1F343A0B" w:rsidR="009B2A8E" w:rsidRPr="008162AE" w:rsidRDefault="009B2A8E" w:rsidP="00E65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1A3681A" w14:textId="32D44D73" w:rsidR="00E65809" w:rsidRPr="00F87920" w:rsidRDefault="00E65809" w:rsidP="00CF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8792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1F62A6CD" w14:textId="66BD2230" w:rsidR="00E65809" w:rsidRPr="00F87920" w:rsidRDefault="008E7755" w:rsidP="00CF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87920">
        <w:rPr>
          <w:rFonts w:ascii="Angsana New" w:hAnsi="Angsana New" w:hint="cs"/>
          <w:sz w:val="30"/>
          <w:szCs w:val="30"/>
          <w:cs/>
        </w:rPr>
        <w:t xml:space="preserve">กลุ่มบริษัทรับรู้รายการค่าใช้จ่ายตามที่เปิดเผยในหมายเหตุข้อ </w:t>
      </w:r>
      <w:r w:rsidR="00303E7C" w:rsidRPr="00F87920">
        <w:rPr>
          <w:rFonts w:ascii="Angsana New" w:hAnsi="Angsana New" w:hint="cs"/>
          <w:sz w:val="30"/>
          <w:szCs w:val="30"/>
        </w:rPr>
        <w:t>5-</w:t>
      </w:r>
      <w:r w:rsidR="00EE0B5E" w:rsidRPr="00F87920">
        <w:rPr>
          <w:rFonts w:ascii="Angsana New" w:hAnsi="Angsana New" w:hint="cs"/>
          <w:sz w:val="30"/>
          <w:szCs w:val="30"/>
        </w:rPr>
        <w:t>6</w:t>
      </w:r>
      <w:r w:rsidRPr="00F87920">
        <w:rPr>
          <w:rFonts w:ascii="Angsana New" w:hAnsi="Angsana New" w:hint="cs"/>
          <w:sz w:val="30"/>
          <w:szCs w:val="30"/>
        </w:rPr>
        <w:t xml:space="preserve">, </w:t>
      </w:r>
      <w:r w:rsidR="00C754C6" w:rsidRPr="00F87920">
        <w:rPr>
          <w:rFonts w:ascii="Angsana New" w:hAnsi="Angsana New" w:hint="cs"/>
          <w:sz w:val="30"/>
          <w:szCs w:val="30"/>
        </w:rPr>
        <w:t>10</w:t>
      </w:r>
      <w:r w:rsidRPr="00F87920">
        <w:rPr>
          <w:rFonts w:ascii="Angsana New" w:hAnsi="Angsana New" w:hint="cs"/>
          <w:sz w:val="30"/>
          <w:szCs w:val="30"/>
          <w:cs/>
        </w:rPr>
        <w:t>-1</w:t>
      </w:r>
      <w:r w:rsidR="004B15D7">
        <w:rPr>
          <w:rFonts w:ascii="Angsana New" w:hAnsi="Angsana New"/>
          <w:sz w:val="30"/>
          <w:szCs w:val="30"/>
        </w:rPr>
        <w:t>1</w:t>
      </w:r>
      <w:r w:rsidR="00C754C6" w:rsidRPr="00F87920">
        <w:rPr>
          <w:rFonts w:ascii="Angsana New" w:hAnsi="Angsana New" w:hint="cs"/>
          <w:sz w:val="30"/>
          <w:szCs w:val="30"/>
        </w:rPr>
        <w:t xml:space="preserve"> </w:t>
      </w:r>
      <w:r w:rsidR="00C754C6" w:rsidRPr="00F87920">
        <w:rPr>
          <w:rFonts w:ascii="Angsana New" w:hAnsi="Angsana New" w:hint="cs"/>
          <w:sz w:val="30"/>
          <w:szCs w:val="30"/>
          <w:cs/>
        </w:rPr>
        <w:t xml:space="preserve">และ </w:t>
      </w:r>
      <w:r w:rsidR="00D52E35" w:rsidRPr="00F87920">
        <w:rPr>
          <w:rFonts w:ascii="Angsana New" w:hAnsi="Angsana New" w:hint="cs"/>
          <w:sz w:val="30"/>
          <w:szCs w:val="30"/>
        </w:rPr>
        <w:t>1</w:t>
      </w:r>
      <w:r w:rsidR="004B15D7">
        <w:rPr>
          <w:rFonts w:ascii="Angsana New" w:hAnsi="Angsana New"/>
          <w:sz w:val="30"/>
          <w:szCs w:val="30"/>
        </w:rPr>
        <w:t>3</w:t>
      </w:r>
    </w:p>
    <w:p w14:paraId="55A7ABB6" w14:textId="77777777" w:rsidR="00E65809" w:rsidRPr="008162AE" w:rsidRDefault="00E65809" w:rsidP="008E7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33"/>
        <w:gridCol w:w="238"/>
        <w:gridCol w:w="1134"/>
        <w:gridCol w:w="237"/>
        <w:gridCol w:w="1134"/>
        <w:gridCol w:w="237"/>
        <w:gridCol w:w="1136"/>
      </w:tblGrid>
      <w:tr w:rsidR="0050559E" w:rsidRPr="00F87920" w14:paraId="3F8372EA" w14:textId="77777777" w:rsidTr="00702962">
        <w:trPr>
          <w:trHeight w:val="420"/>
        </w:trPr>
        <w:tc>
          <w:tcPr>
            <w:tcW w:w="4050" w:type="dxa"/>
          </w:tcPr>
          <w:p w14:paraId="6F63CAD8" w14:textId="77777777" w:rsidR="0050559E" w:rsidRPr="00F87920" w:rsidRDefault="0050559E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bookmarkStart w:id="7" w:name="_Hlk128071122"/>
          </w:p>
        </w:tc>
        <w:tc>
          <w:tcPr>
            <w:tcW w:w="2505" w:type="dxa"/>
            <w:gridSpan w:val="3"/>
          </w:tcPr>
          <w:p w14:paraId="6269ACBD" w14:textId="77777777" w:rsidR="0050559E" w:rsidRPr="00F87920" w:rsidRDefault="0050559E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14:paraId="0B14BAA3" w14:textId="77777777" w:rsidR="0050559E" w:rsidRPr="00F87920" w:rsidRDefault="0050559E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7" w:type="dxa"/>
            <w:gridSpan w:val="3"/>
          </w:tcPr>
          <w:p w14:paraId="3548A8E0" w14:textId="77777777" w:rsidR="0050559E" w:rsidRPr="00F87920" w:rsidRDefault="0050559E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0600B" w:rsidRPr="00F87920" w14:paraId="50826CC7" w14:textId="77777777" w:rsidTr="00702962">
        <w:trPr>
          <w:trHeight w:val="420"/>
        </w:trPr>
        <w:tc>
          <w:tcPr>
            <w:tcW w:w="4050" w:type="dxa"/>
          </w:tcPr>
          <w:p w14:paraId="30DC572C" w14:textId="77777777" w:rsidR="0090600B" w:rsidRPr="00F87920" w:rsidRDefault="0090600B" w:rsidP="0090600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1008F67F" w14:textId="5EE54DAA" w:rsidR="0090600B" w:rsidRPr="00F87920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A0B7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42E532DD" w14:textId="77777777" w:rsidR="0090600B" w:rsidRPr="00F87920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DDD221F" w14:textId="698EC0DF" w:rsidR="0090600B" w:rsidRPr="00F87920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A0B7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7" w:type="dxa"/>
          </w:tcPr>
          <w:p w14:paraId="5772F74C" w14:textId="77777777" w:rsidR="0090600B" w:rsidRPr="00F87920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085F825" w14:textId="5E562BF4" w:rsidR="0090600B" w:rsidRPr="00F87920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A0B7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7" w:type="dxa"/>
          </w:tcPr>
          <w:p w14:paraId="5E8DA5F7" w14:textId="77777777" w:rsidR="0090600B" w:rsidRPr="00F87920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7B24DEC0" w14:textId="15AB8B91" w:rsidR="0090600B" w:rsidRPr="00F87920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A0B7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0600B" w:rsidRPr="00F87920" w14:paraId="38003D61" w14:textId="77777777" w:rsidTr="00702962">
        <w:trPr>
          <w:trHeight w:val="420"/>
        </w:trPr>
        <w:tc>
          <w:tcPr>
            <w:tcW w:w="4050" w:type="dxa"/>
            <w:vAlign w:val="bottom"/>
          </w:tcPr>
          <w:p w14:paraId="3693E00A" w14:textId="77777777" w:rsidR="0090600B" w:rsidRPr="00F87920" w:rsidRDefault="0090600B" w:rsidP="0090600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49" w:type="dxa"/>
            <w:gridSpan w:val="7"/>
            <w:vAlign w:val="bottom"/>
          </w:tcPr>
          <w:p w14:paraId="6206BFFD" w14:textId="77777777" w:rsidR="0090600B" w:rsidRPr="00F87920" w:rsidRDefault="0090600B" w:rsidP="0090600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87920">
              <w:rPr>
                <w:rFonts w:ascii="Angsana New" w:hAnsi="Angsana New"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07CA" w:rsidRPr="00F87920" w14:paraId="631F885B" w14:textId="77777777" w:rsidTr="00702962">
        <w:trPr>
          <w:trHeight w:val="420"/>
        </w:trPr>
        <w:tc>
          <w:tcPr>
            <w:tcW w:w="4050" w:type="dxa"/>
          </w:tcPr>
          <w:p w14:paraId="7C3F7E5D" w14:textId="77777777" w:rsidR="008B07CA" w:rsidRPr="00F87920" w:rsidRDefault="008B07CA" w:rsidP="008B07CA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ต้นทุนการผลิตงานและบริการ</w:t>
            </w:r>
          </w:p>
        </w:tc>
        <w:tc>
          <w:tcPr>
            <w:tcW w:w="1133" w:type="dxa"/>
          </w:tcPr>
          <w:p w14:paraId="2ADFA49B" w14:textId="3B321325" w:rsidR="008B07CA" w:rsidRPr="004A1D23" w:rsidRDefault="008B07CA" w:rsidP="008B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12D54">
              <w:rPr>
                <w:rFonts w:ascii="Angsana New" w:eastAsia="MS Mincho" w:hAnsi="Angsana New"/>
                <w:sz w:val="30"/>
                <w:szCs w:val="30"/>
              </w:rPr>
              <w:t>1,357,263</w:t>
            </w:r>
          </w:p>
        </w:tc>
        <w:tc>
          <w:tcPr>
            <w:tcW w:w="238" w:type="dxa"/>
          </w:tcPr>
          <w:p w14:paraId="60BA9AA9" w14:textId="77777777" w:rsidR="008B07CA" w:rsidRPr="004A1D23" w:rsidRDefault="008B07CA" w:rsidP="008B0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1CC22C1" w14:textId="256C6224" w:rsidR="008B07CA" w:rsidRPr="004A1D23" w:rsidRDefault="008B07CA" w:rsidP="008B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/>
                <w:sz w:val="30"/>
                <w:szCs w:val="30"/>
              </w:rPr>
              <w:t>1,274,625</w:t>
            </w:r>
          </w:p>
        </w:tc>
        <w:tc>
          <w:tcPr>
            <w:tcW w:w="237" w:type="dxa"/>
          </w:tcPr>
          <w:p w14:paraId="3F5E2C64" w14:textId="77777777" w:rsidR="008B07CA" w:rsidRPr="004A1D23" w:rsidRDefault="008B07CA" w:rsidP="008B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AD9CFEC" w14:textId="7BFBC6E5" w:rsidR="008B07CA" w:rsidRPr="004A1D23" w:rsidRDefault="008B07CA" w:rsidP="008B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C577DF">
              <w:rPr>
                <w:rFonts w:ascii="Angsana New" w:eastAsia="MS Mincho" w:hAnsi="Angsana New"/>
                <w:sz w:val="30"/>
                <w:szCs w:val="30"/>
              </w:rPr>
              <w:t>409,356</w:t>
            </w:r>
          </w:p>
        </w:tc>
        <w:tc>
          <w:tcPr>
            <w:tcW w:w="237" w:type="dxa"/>
          </w:tcPr>
          <w:p w14:paraId="310A512D" w14:textId="77777777" w:rsidR="008B07CA" w:rsidRPr="004A1D23" w:rsidRDefault="008B07CA" w:rsidP="008B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</w:tcPr>
          <w:p w14:paraId="73D8E6EA" w14:textId="7D4C0A74" w:rsidR="008B07CA" w:rsidRPr="004A1D23" w:rsidRDefault="008B07CA" w:rsidP="008B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/>
                <w:sz w:val="30"/>
                <w:szCs w:val="30"/>
              </w:rPr>
              <w:t>182,611</w:t>
            </w:r>
          </w:p>
        </w:tc>
      </w:tr>
      <w:tr w:rsidR="008B07CA" w:rsidRPr="00F87920" w14:paraId="202307D9" w14:textId="77777777" w:rsidTr="00702962">
        <w:trPr>
          <w:trHeight w:val="420"/>
        </w:trPr>
        <w:tc>
          <w:tcPr>
            <w:tcW w:w="4050" w:type="dxa"/>
          </w:tcPr>
          <w:p w14:paraId="779F035C" w14:textId="51A35E9D" w:rsidR="008B07CA" w:rsidRPr="00F87920" w:rsidRDefault="008B07CA" w:rsidP="007D0794">
            <w:pPr>
              <w:spacing w:line="240" w:lineRule="auto"/>
              <w:ind w:left="247" w:hanging="24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การเปลี่ยนแปลงในสินค้าสำเร็จรูป</w:t>
            </w:r>
            <w:r w:rsidR="007D0794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และงานระหว่างทำ</w:t>
            </w:r>
          </w:p>
        </w:tc>
        <w:tc>
          <w:tcPr>
            <w:tcW w:w="1133" w:type="dxa"/>
          </w:tcPr>
          <w:p w14:paraId="0B153F65" w14:textId="77777777" w:rsidR="008B07CA" w:rsidRDefault="008B07CA" w:rsidP="008B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A50CD98" w14:textId="492DCE12" w:rsidR="008B07CA" w:rsidRPr="004A1D23" w:rsidRDefault="008B07CA" w:rsidP="008B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12D54">
              <w:rPr>
                <w:rFonts w:ascii="Angsana New" w:eastAsia="MS Mincho" w:hAnsi="Angsana New"/>
                <w:sz w:val="30"/>
                <w:szCs w:val="30"/>
              </w:rPr>
              <w:t>32,700</w:t>
            </w:r>
          </w:p>
        </w:tc>
        <w:tc>
          <w:tcPr>
            <w:tcW w:w="238" w:type="dxa"/>
          </w:tcPr>
          <w:p w14:paraId="78EC0CB8" w14:textId="77777777" w:rsidR="008B07CA" w:rsidRPr="004A1D23" w:rsidRDefault="008B07CA" w:rsidP="008B0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1891881" w14:textId="77777777" w:rsidR="008B07CA" w:rsidRPr="004A1D23" w:rsidRDefault="008B07CA" w:rsidP="008B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5AD751D" w14:textId="337DFE02" w:rsidR="008B07CA" w:rsidRPr="004A1D23" w:rsidRDefault="008B07CA" w:rsidP="008B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/>
                <w:sz w:val="30"/>
                <w:szCs w:val="30"/>
              </w:rPr>
              <w:t>41,955</w:t>
            </w:r>
          </w:p>
        </w:tc>
        <w:tc>
          <w:tcPr>
            <w:tcW w:w="237" w:type="dxa"/>
          </w:tcPr>
          <w:p w14:paraId="0A72B1CE" w14:textId="77777777" w:rsidR="008B07CA" w:rsidRPr="004A1D23" w:rsidRDefault="008B07CA" w:rsidP="008B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6512A4C" w14:textId="77777777" w:rsidR="008B07CA" w:rsidRDefault="008B07CA" w:rsidP="008B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D1BDE43" w14:textId="7AA6EB7D" w:rsidR="008B07CA" w:rsidRPr="004A1D23" w:rsidRDefault="008B07CA" w:rsidP="008B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C577DF">
              <w:rPr>
                <w:rFonts w:ascii="Angsana New" w:eastAsia="MS Mincho" w:hAnsi="Angsana New"/>
                <w:sz w:val="30"/>
                <w:szCs w:val="30"/>
              </w:rPr>
              <w:t>13,852</w:t>
            </w:r>
          </w:p>
        </w:tc>
        <w:tc>
          <w:tcPr>
            <w:tcW w:w="237" w:type="dxa"/>
          </w:tcPr>
          <w:p w14:paraId="612A938B" w14:textId="77777777" w:rsidR="008B07CA" w:rsidRPr="004A1D23" w:rsidRDefault="008B07CA" w:rsidP="008B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</w:tcPr>
          <w:p w14:paraId="022BB04A" w14:textId="77777777" w:rsidR="008B07CA" w:rsidRPr="004A1D23" w:rsidRDefault="008B07CA" w:rsidP="008B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EF2B553" w14:textId="6116C5BF" w:rsidR="008B07CA" w:rsidRPr="004A1D23" w:rsidRDefault="008B07CA" w:rsidP="008B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/>
                <w:sz w:val="30"/>
                <w:szCs w:val="30"/>
              </w:rPr>
              <w:t>33,810</w:t>
            </w:r>
          </w:p>
        </w:tc>
      </w:tr>
      <w:tr w:rsidR="008B07CA" w:rsidRPr="00F87920" w14:paraId="7F12FD3D" w14:textId="77777777" w:rsidTr="00702962">
        <w:trPr>
          <w:trHeight w:val="420"/>
        </w:trPr>
        <w:tc>
          <w:tcPr>
            <w:tcW w:w="4050" w:type="dxa"/>
          </w:tcPr>
          <w:p w14:paraId="7AF0C960" w14:textId="77777777" w:rsidR="008B07CA" w:rsidRPr="00F87920" w:rsidRDefault="008B07CA" w:rsidP="008B07CA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33" w:type="dxa"/>
          </w:tcPr>
          <w:p w14:paraId="026A54E6" w14:textId="7D477435" w:rsidR="008B07CA" w:rsidRPr="004A1D23" w:rsidRDefault="008B07CA" w:rsidP="008B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12D54">
              <w:rPr>
                <w:rFonts w:ascii="Angsana New" w:eastAsia="MS Mincho" w:hAnsi="Angsana New"/>
                <w:sz w:val="30"/>
                <w:szCs w:val="30"/>
              </w:rPr>
              <w:t>195,990</w:t>
            </w:r>
          </w:p>
        </w:tc>
        <w:tc>
          <w:tcPr>
            <w:tcW w:w="238" w:type="dxa"/>
          </w:tcPr>
          <w:p w14:paraId="4447BA1F" w14:textId="77777777" w:rsidR="008B07CA" w:rsidRPr="004A1D23" w:rsidRDefault="008B07CA" w:rsidP="008B0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0EBC0472" w14:textId="28B5C17E" w:rsidR="008B07CA" w:rsidRPr="004A1D23" w:rsidRDefault="008B07CA" w:rsidP="008B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/>
                <w:sz w:val="30"/>
                <w:szCs w:val="30"/>
              </w:rPr>
              <w:t>216,844</w:t>
            </w:r>
          </w:p>
        </w:tc>
        <w:tc>
          <w:tcPr>
            <w:tcW w:w="237" w:type="dxa"/>
          </w:tcPr>
          <w:p w14:paraId="5E0330FA" w14:textId="77777777" w:rsidR="008B07CA" w:rsidRPr="004A1D23" w:rsidRDefault="008B07CA" w:rsidP="008B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B7ABD10" w14:textId="30523829" w:rsidR="008B07CA" w:rsidRPr="004A1D23" w:rsidRDefault="008B07CA" w:rsidP="008B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C577DF">
              <w:rPr>
                <w:rFonts w:ascii="Angsana New" w:eastAsia="MS Mincho" w:hAnsi="Angsana New"/>
                <w:sz w:val="30"/>
                <w:szCs w:val="30"/>
              </w:rPr>
              <w:t>189,381</w:t>
            </w:r>
          </w:p>
        </w:tc>
        <w:tc>
          <w:tcPr>
            <w:tcW w:w="237" w:type="dxa"/>
          </w:tcPr>
          <w:p w14:paraId="6EB3EB46" w14:textId="77777777" w:rsidR="008B07CA" w:rsidRPr="004A1D23" w:rsidRDefault="008B07CA" w:rsidP="008B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</w:tcPr>
          <w:p w14:paraId="0755BBD1" w14:textId="477658FD" w:rsidR="008B07CA" w:rsidRPr="004A1D23" w:rsidRDefault="008B07CA" w:rsidP="008B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/>
                <w:sz w:val="30"/>
                <w:szCs w:val="30"/>
              </w:rPr>
              <w:t>207,013</w:t>
            </w:r>
          </w:p>
        </w:tc>
      </w:tr>
      <w:tr w:rsidR="008B07CA" w:rsidRPr="00F87920" w14:paraId="3F7A1324" w14:textId="77777777" w:rsidTr="00702962">
        <w:trPr>
          <w:trHeight w:val="420"/>
        </w:trPr>
        <w:tc>
          <w:tcPr>
            <w:tcW w:w="4050" w:type="dxa"/>
          </w:tcPr>
          <w:p w14:paraId="168A15D5" w14:textId="77777777" w:rsidR="008B07CA" w:rsidRPr="00F87920" w:rsidRDefault="008B07CA" w:rsidP="008B07CA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133" w:type="dxa"/>
          </w:tcPr>
          <w:p w14:paraId="4A744BD8" w14:textId="39421622" w:rsidR="008B07CA" w:rsidRPr="004A1D23" w:rsidRDefault="008B07CA" w:rsidP="008B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12D54">
              <w:rPr>
                <w:rFonts w:ascii="Angsana New" w:eastAsia="MS Mincho" w:hAnsi="Angsana New"/>
                <w:sz w:val="30"/>
                <w:szCs w:val="30"/>
              </w:rPr>
              <w:t>1,104,977</w:t>
            </w:r>
          </w:p>
        </w:tc>
        <w:tc>
          <w:tcPr>
            <w:tcW w:w="238" w:type="dxa"/>
          </w:tcPr>
          <w:p w14:paraId="6A8E7189" w14:textId="77777777" w:rsidR="008B07CA" w:rsidRPr="004A1D23" w:rsidRDefault="008B07CA" w:rsidP="008B0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5A68D54" w14:textId="299A78F9" w:rsidR="008B07CA" w:rsidRPr="004A1D23" w:rsidRDefault="008B07CA" w:rsidP="008B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/>
                <w:sz w:val="30"/>
                <w:szCs w:val="30"/>
              </w:rPr>
              <w:t>1,047,093</w:t>
            </w:r>
          </w:p>
        </w:tc>
        <w:tc>
          <w:tcPr>
            <w:tcW w:w="237" w:type="dxa"/>
          </w:tcPr>
          <w:p w14:paraId="1188B353" w14:textId="77777777" w:rsidR="008B07CA" w:rsidRPr="004A1D23" w:rsidRDefault="008B07CA" w:rsidP="008B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4542888" w14:textId="20C8A7BD" w:rsidR="008B07CA" w:rsidRPr="004A1D23" w:rsidRDefault="008B07CA" w:rsidP="008B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C577DF">
              <w:rPr>
                <w:rFonts w:ascii="Angsana New" w:eastAsia="MS Mincho" w:hAnsi="Angsana New"/>
                <w:sz w:val="30"/>
                <w:szCs w:val="30"/>
              </w:rPr>
              <w:t>479,362</w:t>
            </w:r>
          </w:p>
        </w:tc>
        <w:tc>
          <w:tcPr>
            <w:tcW w:w="237" w:type="dxa"/>
          </w:tcPr>
          <w:p w14:paraId="6BA3B7C7" w14:textId="77777777" w:rsidR="008B07CA" w:rsidRPr="004A1D23" w:rsidRDefault="008B07CA" w:rsidP="008B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</w:tcPr>
          <w:p w14:paraId="02CE4D59" w14:textId="6335F406" w:rsidR="008B07CA" w:rsidRPr="004A1D23" w:rsidRDefault="008B07CA" w:rsidP="008B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/>
                <w:sz w:val="30"/>
                <w:szCs w:val="30"/>
              </w:rPr>
              <w:t>454,368</w:t>
            </w:r>
          </w:p>
        </w:tc>
      </w:tr>
      <w:tr w:rsidR="008B07CA" w:rsidRPr="00F87920" w14:paraId="7C7A1AC8" w14:textId="77777777" w:rsidTr="00702962">
        <w:trPr>
          <w:trHeight w:val="420"/>
        </w:trPr>
        <w:tc>
          <w:tcPr>
            <w:tcW w:w="4050" w:type="dxa"/>
          </w:tcPr>
          <w:p w14:paraId="493D34AE" w14:textId="77777777" w:rsidR="008B07CA" w:rsidRPr="00F87920" w:rsidRDefault="008B07CA" w:rsidP="008B07CA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ค่าเสื่อมราคาและตัดจำหน่าย</w:t>
            </w:r>
          </w:p>
        </w:tc>
        <w:tc>
          <w:tcPr>
            <w:tcW w:w="1133" w:type="dxa"/>
          </w:tcPr>
          <w:p w14:paraId="4C1AD791" w14:textId="5E8BC7A5" w:rsidR="008B07CA" w:rsidRPr="008B07CA" w:rsidRDefault="007D0794" w:rsidP="008B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  <w:highlight w:val="yellow"/>
              </w:rPr>
            </w:pPr>
            <w:r w:rsidRPr="007D0794">
              <w:rPr>
                <w:rFonts w:ascii="Angsana New" w:eastAsia="MS Mincho" w:hAnsi="Angsana New"/>
                <w:sz w:val="30"/>
                <w:szCs w:val="30"/>
              </w:rPr>
              <w:t>449,556</w:t>
            </w:r>
          </w:p>
        </w:tc>
        <w:tc>
          <w:tcPr>
            <w:tcW w:w="238" w:type="dxa"/>
          </w:tcPr>
          <w:p w14:paraId="3CCCC625" w14:textId="77777777" w:rsidR="008B07CA" w:rsidRPr="004A1D23" w:rsidRDefault="008B07CA" w:rsidP="008B0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16DA4592" w14:textId="4F38EEBF" w:rsidR="008B07CA" w:rsidRPr="004A1D23" w:rsidRDefault="00EB058A" w:rsidP="008B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EB058A">
              <w:rPr>
                <w:rFonts w:ascii="Angsana New" w:eastAsia="MS Mincho" w:hAnsi="Angsana New"/>
                <w:sz w:val="30"/>
                <w:szCs w:val="30"/>
              </w:rPr>
              <w:t>395,826</w:t>
            </w:r>
          </w:p>
        </w:tc>
        <w:tc>
          <w:tcPr>
            <w:tcW w:w="237" w:type="dxa"/>
          </w:tcPr>
          <w:p w14:paraId="4EABBA7F" w14:textId="77777777" w:rsidR="008B07CA" w:rsidRPr="004A1D23" w:rsidRDefault="008B07CA" w:rsidP="008B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D1E666A" w14:textId="4D6D8932" w:rsidR="008B07CA" w:rsidRPr="004A1D23" w:rsidRDefault="007D0794" w:rsidP="008B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7D0794">
              <w:rPr>
                <w:rFonts w:ascii="Angsana New" w:eastAsia="MS Mincho" w:hAnsi="Angsana New"/>
                <w:sz w:val="30"/>
                <w:szCs w:val="30"/>
              </w:rPr>
              <w:t>162,129</w:t>
            </w:r>
          </w:p>
        </w:tc>
        <w:tc>
          <w:tcPr>
            <w:tcW w:w="237" w:type="dxa"/>
          </w:tcPr>
          <w:p w14:paraId="024BC6E7" w14:textId="77777777" w:rsidR="008B07CA" w:rsidRPr="004A1D23" w:rsidRDefault="008B07CA" w:rsidP="008B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301A4FF4" w14:textId="7A8C5616" w:rsidR="008B07CA" w:rsidRPr="004A1D23" w:rsidRDefault="008B07CA" w:rsidP="008B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/>
                <w:sz w:val="30"/>
                <w:szCs w:val="30"/>
              </w:rPr>
              <w:t>160,703</w:t>
            </w:r>
          </w:p>
        </w:tc>
      </w:tr>
      <w:tr w:rsidR="004A3320" w:rsidRPr="00F87920" w14:paraId="41A9354D" w14:textId="77777777" w:rsidTr="00702962">
        <w:trPr>
          <w:trHeight w:val="420"/>
        </w:trPr>
        <w:tc>
          <w:tcPr>
            <w:tcW w:w="4050" w:type="dxa"/>
          </w:tcPr>
          <w:p w14:paraId="05345CB3" w14:textId="7CA2CC29" w:rsidR="004A3320" w:rsidRPr="00F87920" w:rsidRDefault="004A3320" w:rsidP="004A332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ค่าจ้างผล</w:t>
            </w:r>
            <w:r w:rsidR="007D663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ิต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</w:t>
            </w:r>
          </w:p>
        </w:tc>
        <w:tc>
          <w:tcPr>
            <w:tcW w:w="1133" w:type="dxa"/>
          </w:tcPr>
          <w:p w14:paraId="44D4FAF8" w14:textId="2F7BF310" w:rsidR="004A3320" w:rsidRPr="00212D54" w:rsidRDefault="004A3320" w:rsidP="004A3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148</w:t>
            </w:r>
            <w:r>
              <w:rPr>
                <w:rFonts w:ascii="Angsana New" w:eastAsia="MS Mincho" w:hAnsi="Angsana New"/>
                <w:sz w:val="30"/>
                <w:szCs w:val="30"/>
              </w:rPr>
              <w:t>,951</w:t>
            </w:r>
          </w:p>
        </w:tc>
        <w:tc>
          <w:tcPr>
            <w:tcW w:w="238" w:type="dxa"/>
          </w:tcPr>
          <w:p w14:paraId="39ACE1EC" w14:textId="77777777" w:rsidR="004A3320" w:rsidRPr="004A1D23" w:rsidRDefault="004A3320" w:rsidP="004A3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3863EECE" w14:textId="715D5A4E" w:rsidR="004A3320" w:rsidRPr="004A1D23" w:rsidRDefault="007D0794" w:rsidP="007D0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7D0794">
              <w:rPr>
                <w:rFonts w:ascii="Angsana New" w:eastAsia="MS Mincho" w:hAnsi="Angsana New"/>
                <w:sz w:val="30"/>
                <w:szCs w:val="30"/>
                <w:cs/>
              </w:rPr>
              <w:t>104</w:t>
            </w:r>
            <w:r w:rsidRPr="007D0794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7D0794">
              <w:rPr>
                <w:rFonts w:ascii="Angsana New" w:eastAsia="MS Mincho" w:hAnsi="Angsana New"/>
                <w:sz w:val="30"/>
                <w:szCs w:val="30"/>
                <w:cs/>
              </w:rPr>
              <w:t>460</w:t>
            </w:r>
          </w:p>
        </w:tc>
        <w:tc>
          <w:tcPr>
            <w:tcW w:w="237" w:type="dxa"/>
          </w:tcPr>
          <w:p w14:paraId="6CCD2708" w14:textId="77777777" w:rsidR="004A3320" w:rsidRPr="007D0794" w:rsidRDefault="004A3320" w:rsidP="007D0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55F41B7" w14:textId="47728C7E" w:rsidR="004A3320" w:rsidRDefault="004A3320" w:rsidP="004A3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268BADD" w14:textId="77777777" w:rsidR="004A3320" w:rsidRPr="004A1D23" w:rsidRDefault="004A3320" w:rsidP="004A3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06D5584D" w14:textId="10848B41" w:rsidR="004A3320" w:rsidRPr="004A1D23" w:rsidRDefault="004A3320" w:rsidP="004A3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8162AE" w:rsidRPr="00F87920" w14:paraId="367B9F6C" w14:textId="77777777" w:rsidTr="00702962">
        <w:trPr>
          <w:trHeight w:val="420"/>
        </w:trPr>
        <w:tc>
          <w:tcPr>
            <w:tcW w:w="4050" w:type="dxa"/>
          </w:tcPr>
          <w:p w14:paraId="0E36590C" w14:textId="4F7B0DC5" w:rsidR="008162AE" w:rsidRDefault="008162AE" w:rsidP="008162AE">
            <w:pPr>
              <w:spacing w:line="240" w:lineRule="auto"/>
              <w:ind w:left="247" w:hanging="24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162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ค่าตัดจำหน่ายใบอนุญาตให้ใช้คลื่นความถี่และประกอบกิจการโทรทัศน์</w:t>
            </w:r>
          </w:p>
        </w:tc>
        <w:tc>
          <w:tcPr>
            <w:tcW w:w="1133" w:type="dxa"/>
          </w:tcPr>
          <w:p w14:paraId="23141FE2" w14:textId="77777777" w:rsidR="008162AE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602D462" w14:textId="6B9DE2D6" w:rsidR="008162AE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162AE">
              <w:rPr>
                <w:rFonts w:ascii="Angsana New" w:eastAsia="MS Mincho" w:hAnsi="Angsana New"/>
                <w:sz w:val="30"/>
                <w:szCs w:val="30"/>
              </w:rPr>
              <w:t>140,03</w:t>
            </w:r>
            <w:r>
              <w:rPr>
                <w:rFonts w:ascii="Angsana New" w:eastAsia="MS Mincho" w:hAnsi="Angsana New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459AA831" w14:textId="77777777" w:rsidR="008162AE" w:rsidRPr="004A1D23" w:rsidRDefault="008162AE" w:rsidP="00816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0A2496BC" w14:textId="77777777" w:rsidR="008162AE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9332B8D" w14:textId="2F5C7C98" w:rsidR="008162AE" w:rsidRPr="007D0794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162AE">
              <w:rPr>
                <w:rFonts w:ascii="Angsana New" w:eastAsia="MS Mincho" w:hAnsi="Angsana New"/>
                <w:sz w:val="30"/>
                <w:szCs w:val="30"/>
              </w:rPr>
              <w:t>140,03</w:t>
            </w:r>
            <w:r>
              <w:rPr>
                <w:rFonts w:ascii="Angsana New" w:eastAsia="MS Mincho" w:hAnsi="Angsana New"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1B1AB291" w14:textId="77777777" w:rsidR="008162AE" w:rsidRPr="007D0794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B03858B" w14:textId="77777777" w:rsidR="008162AE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A411F31" w14:textId="7DC85F78" w:rsidR="008162AE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5F5695AE" w14:textId="77777777" w:rsidR="008162AE" w:rsidRPr="004A1D23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6B27D113" w14:textId="77777777" w:rsidR="008162AE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7B93038" w14:textId="2126DE38" w:rsidR="008162AE" w:rsidRPr="004A1D23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8162AE" w:rsidRPr="00F87920" w14:paraId="32C7CA8F" w14:textId="77777777" w:rsidTr="00702962">
        <w:trPr>
          <w:trHeight w:val="420"/>
        </w:trPr>
        <w:tc>
          <w:tcPr>
            <w:tcW w:w="4050" w:type="dxa"/>
          </w:tcPr>
          <w:p w14:paraId="2A1AD606" w14:textId="77777777" w:rsidR="008162AE" w:rsidRPr="00F87920" w:rsidRDefault="008162AE" w:rsidP="008162A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ค่าบริการโครงข่ายส่งสัญญาณ</w:t>
            </w:r>
          </w:p>
        </w:tc>
        <w:tc>
          <w:tcPr>
            <w:tcW w:w="1133" w:type="dxa"/>
          </w:tcPr>
          <w:p w14:paraId="6291666A" w14:textId="40537FC1" w:rsidR="008162AE" w:rsidRPr="004A1D23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12D54">
              <w:rPr>
                <w:rFonts w:ascii="Angsana New" w:eastAsia="MS Mincho" w:hAnsi="Angsana New"/>
                <w:sz w:val="30"/>
                <w:szCs w:val="30"/>
              </w:rPr>
              <w:t>129,588</w:t>
            </w:r>
          </w:p>
        </w:tc>
        <w:tc>
          <w:tcPr>
            <w:tcW w:w="238" w:type="dxa"/>
          </w:tcPr>
          <w:p w14:paraId="7F12E039" w14:textId="77777777" w:rsidR="008162AE" w:rsidRPr="004A1D23" w:rsidRDefault="008162AE" w:rsidP="00816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1230E43E" w14:textId="597DB6B8" w:rsidR="008162AE" w:rsidRPr="004A1D23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/>
                <w:sz w:val="30"/>
                <w:szCs w:val="30"/>
              </w:rPr>
              <w:t>139,781</w:t>
            </w:r>
          </w:p>
        </w:tc>
        <w:tc>
          <w:tcPr>
            <w:tcW w:w="237" w:type="dxa"/>
          </w:tcPr>
          <w:p w14:paraId="78B0E9F9" w14:textId="77777777" w:rsidR="008162AE" w:rsidRPr="004A1D23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60CF24A" w14:textId="0263644E" w:rsidR="008162AE" w:rsidRPr="004A1D23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29B7CC0A" w14:textId="77777777" w:rsidR="008162AE" w:rsidRPr="004A1D23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0B1B563B" w14:textId="27E6F065" w:rsidR="008162AE" w:rsidRPr="004A1D23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8162AE" w:rsidRPr="00F87920" w14:paraId="7F4DAD6B" w14:textId="77777777" w:rsidTr="00702962">
        <w:trPr>
          <w:trHeight w:val="420"/>
        </w:trPr>
        <w:tc>
          <w:tcPr>
            <w:tcW w:w="4050" w:type="dxa"/>
          </w:tcPr>
          <w:p w14:paraId="4A4AD3D2" w14:textId="77777777" w:rsidR="008162AE" w:rsidRPr="00F87920" w:rsidRDefault="008162AE" w:rsidP="008162AE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ค่าใช้จ่ายกิจกรรม</w:t>
            </w:r>
          </w:p>
        </w:tc>
        <w:tc>
          <w:tcPr>
            <w:tcW w:w="1133" w:type="dxa"/>
            <w:shd w:val="clear" w:color="auto" w:fill="auto"/>
          </w:tcPr>
          <w:p w14:paraId="33ACFDC6" w14:textId="5E58E0B5" w:rsidR="008162AE" w:rsidRPr="004A1D23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12D54">
              <w:rPr>
                <w:rFonts w:ascii="Angsana New" w:eastAsia="MS Mincho" w:hAnsi="Angsana New"/>
                <w:sz w:val="30"/>
                <w:szCs w:val="30"/>
              </w:rPr>
              <w:t>81,289</w:t>
            </w:r>
          </w:p>
        </w:tc>
        <w:tc>
          <w:tcPr>
            <w:tcW w:w="238" w:type="dxa"/>
          </w:tcPr>
          <w:p w14:paraId="0E9070A5" w14:textId="77777777" w:rsidR="008162AE" w:rsidRPr="004A1D23" w:rsidRDefault="008162AE" w:rsidP="00816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63E2A01" w14:textId="7B4DDC15" w:rsidR="008162AE" w:rsidRPr="004A1D23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/>
                <w:sz w:val="30"/>
                <w:szCs w:val="30"/>
              </w:rPr>
              <w:t>86,508</w:t>
            </w:r>
          </w:p>
        </w:tc>
        <w:tc>
          <w:tcPr>
            <w:tcW w:w="237" w:type="dxa"/>
          </w:tcPr>
          <w:p w14:paraId="29DE4DD1" w14:textId="77777777" w:rsidR="008162AE" w:rsidRPr="004A1D23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05C2284" w14:textId="6FE013C5" w:rsidR="008162AE" w:rsidRPr="004A1D23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577DF">
              <w:rPr>
                <w:rFonts w:ascii="Angsana New" w:eastAsia="MS Mincho" w:hAnsi="Angsana New"/>
                <w:sz w:val="30"/>
                <w:szCs w:val="30"/>
              </w:rPr>
              <w:t>33,132</w:t>
            </w:r>
          </w:p>
        </w:tc>
        <w:tc>
          <w:tcPr>
            <w:tcW w:w="237" w:type="dxa"/>
          </w:tcPr>
          <w:p w14:paraId="79A508C0" w14:textId="77777777" w:rsidR="008162AE" w:rsidRPr="004A1D23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4B4DB60B" w14:textId="6BFC653A" w:rsidR="008162AE" w:rsidRPr="004A1D23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/>
                <w:sz w:val="30"/>
                <w:szCs w:val="30"/>
              </w:rPr>
              <w:t>34,666</w:t>
            </w:r>
          </w:p>
        </w:tc>
      </w:tr>
      <w:tr w:rsidR="008162AE" w:rsidRPr="00F87920" w14:paraId="3402D5AE" w14:textId="77777777" w:rsidTr="00702962">
        <w:trPr>
          <w:trHeight w:val="420"/>
        </w:trPr>
        <w:tc>
          <w:tcPr>
            <w:tcW w:w="4050" w:type="dxa"/>
          </w:tcPr>
          <w:p w14:paraId="74857968" w14:textId="77777777" w:rsidR="008162AE" w:rsidRPr="00F87920" w:rsidRDefault="008162AE" w:rsidP="008162AE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133" w:type="dxa"/>
            <w:shd w:val="clear" w:color="auto" w:fill="auto"/>
          </w:tcPr>
          <w:p w14:paraId="3F8F78B4" w14:textId="12B1788B" w:rsidR="008162AE" w:rsidRPr="004A1D23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12D54">
              <w:rPr>
                <w:rFonts w:ascii="Angsana New" w:eastAsia="MS Mincho" w:hAnsi="Angsana New"/>
                <w:sz w:val="30"/>
                <w:szCs w:val="30"/>
              </w:rPr>
              <w:t>67,649</w:t>
            </w:r>
          </w:p>
        </w:tc>
        <w:tc>
          <w:tcPr>
            <w:tcW w:w="238" w:type="dxa"/>
          </w:tcPr>
          <w:p w14:paraId="7E1656D8" w14:textId="77777777" w:rsidR="008162AE" w:rsidRPr="004A1D23" w:rsidRDefault="008162AE" w:rsidP="00816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A0EAB48" w14:textId="2584E2F9" w:rsidR="008162AE" w:rsidRPr="004A1D23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/>
                <w:sz w:val="30"/>
                <w:szCs w:val="30"/>
              </w:rPr>
              <w:t>63,137</w:t>
            </w:r>
          </w:p>
        </w:tc>
        <w:tc>
          <w:tcPr>
            <w:tcW w:w="237" w:type="dxa"/>
          </w:tcPr>
          <w:p w14:paraId="5FCDCB16" w14:textId="77777777" w:rsidR="008162AE" w:rsidRPr="004A1D23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4F4F457" w14:textId="750D623B" w:rsidR="008162AE" w:rsidRPr="004A1D23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C577DF">
              <w:rPr>
                <w:rFonts w:ascii="Angsana New" w:eastAsia="MS Mincho" w:hAnsi="Angsana New"/>
                <w:sz w:val="30"/>
                <w:szCs w:val="30"/>
              </w:rPr>
              <w:t>39,728</w:t>
            </w:r>
          </w:p>
        </w:tc>
        <w:tc>
          <w:tcPr>
            <w:tcW w:w="237" w:type="dxa"/>
          </w:tcPr>
          <w:p w14:paraId="744E9647" w14:textId="77777777" w:rsidR="008162AE" w:rsidRPr="004A1D23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05E8188F" w14:textId="52BA9A8F" w:rsidR="008162AE" w:rsidRPr="004A1D23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/>
                <w:sz w:val="30"/>
                <w:szCs w:val="30"/>
              </w:rPr>
              <w:t>37,963</w:t>
            </w:r>
          </w:p>
        </w:tc>
      </w:tr>
      <w:tr w:rsidR="008162AE" w:rsidRPr="00F87920" w14:paraId="43270107" w14:textId="77777777" w:rsidTr="00702962">
        <w:trPr>
          <w:trHeight w:val="420"/>
        </w:trPr>
        <w:tc>
          <w:tcPr>
            <w:tcW w:w="4050" w:type="dxa"/>
          </w:tcPr>
          <w:p w14:paraId="6BD925C8" w14:textId="19F0E68A" w:rsidR="008162AE" w:rsidRPr="00F87920" w:rsidRDefault="008162AE" w:rsidP="008162AE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133" w:type="dxa"/>
            <w:shd w:val="clear" w:color="auto" w:fill="auto"/>
          </w:tcPr>
          <w:p w14:paraId="048B49DE" w14:textId="49C90749" w:rsidR="008162AE" w:rsidRPr="00212D54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12D54">
              <w:rPr>
                <w:rFonts w:ascii="Angsana New" w:eastAsia="MS Mincho" w:hAnsi="Angsana New"/>
                <w:sz w:val="30"/>
                <w:szCs w:val="30"/>
              </w:rPr>
              <w:t>37,778</w:t>
            </w:r>
          </w:p>
        </w:tc>
        <w:tc>
          <w:tcPr>
            <w:tcW w:w="238" w:type="dxa"/>
          </w:tcPr>
          <w:p w14:paraId="6E9D85D0" w14:textId="77777777" w:rsidR="008162AE" w:rsidRPr="004A1D23" w:rsidRDefault="008162AE" w:rsidP="00816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C23774C" w14:textId="40295C7A" w:rsidR="008162AE" w:rsidRPr="004A1D23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/>
                <w:sz w:val="30"/>
                <w:szCs w:val="30"/>
              </w:rPr>
              <w:t>42,170</w:t>
            </w:r>
          </w:p>
        </w:tc>
        <w:tc>
          <w:tcPr>
            <w:tcW w:w="237" w:type="dxa"/>
          </w:tcPr>
          <w:p w14:paraId="67A46677" w14:textId="77777777" w:rsidR="008162AE" w:rsidRPr="004A1D23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8FBC47D" w14:textId="0DCD8FD0" w:rsidR="008162AE" w:rsidRPr="00C577DF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C577DF">
              <w:rPr>
                <w:rFonts w:ascii="Angsana New" w:eastAsia="MS Mincho" w:hAnsi="Angsana New"/>
                <w:sz w:val="30"/>
                <w:szCs w:val="30"/>
              </w:rPr>
              <w:t>27,614</w:t>
            </w:r>
          </w:p>
        </w:tc>
        <w:tc>
          <w:tcPr>
            <w:tcW w:w="237" w:type="dxa"/>
          </w:tcPr>
          <w:p w14:paraId="5DADC068" w14:textId="77777777" w:rsidR="008162AE" w:rsidRPr="004A1D23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6DBB3D2E" w14:textId="2212C9B9" w:rsidR="008162AE" w:rsidRPr="004A1D23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/>
                <w:sz w:val="30"/>
                <w:szCs w:val="30"/>
                <w:cs/>
              </w:rPr>
              <w:t>32</w:t>
            </w:r>
            <w:r w:rsidRPr="004A1D23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4A1D23">
              <w:rPr>
                <w:rFonts w:ascii="Angsana New" w:eastAsia="MS Mincho" w:hAnsi="Angsana New"/>
                <w:sz w:val="30"/>
                <w:szCs w:val="30"/>
                <w:cs/>
              </w:rPr>
              <w:t>949</w:t>
            </w:r>
          </w:p>
        </w:tc>
      </w:tr>
      <w:tr w:rsidR="008162AE" w:rsidRPr="00F87920" w14:paraId="4F1A8F40" w14:textId="77777777" w:rsidTr="00702962">
        <w:trPr>
          <w:trHeight w:val="420"/>
        </w:trPr>
        <w:tc>
          <w:tcPr>
            <w:tcW w:w="4050" w:type="dxa"/>
          </w:tcPr>
          <w:p w14:paraId="20CA15C2" w14:textId="558BC747" w:rsidR="008162AE" w:rsidRPr="00F87920" w:rsidRDefault="008162AE" w:rsidP="008162AE">
            <w:pPr>
              <w:spacing w:line="240" w:lineRule="auto"/>
              <w:ind w:left="247" w:hanging="24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ค่าบทความ ค่าภาพประกอบ ค่าแปล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และค่าลิขสิทธิ์</w:t>
            </w:r>
          </w:p>
        </w:tc>
        <w:tc>
          <w:tcPr>
            <w:tcW w:w="1133" w:type="dxa"/>
          </w:tcPr>
          <w:p w14:paraId="3D6A187B" w14:textId="77777777" w:rsidR="008162AE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3B17C16" w14:textId="2A39F210" w:rsidR="008162AE" w:rsidRPr="004A1D23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12D54">
              <w:rPr>
                <w:rFonts w:ascii="Angsana New" w:eastAsia="MS Mincho" w:hAnsi="Angsana New"/>
                <w:sz w:val="30"/>
                <w:szCs w:val="30"/>
              </w:rPr>
              <w:t>36,013</w:t>
            </w:r>
          </w:p>
        </w:tc>
        <w:tc>
          <w:tcPr>
            <w:tcW w:w="238" w:type="dxa"/>
          </w:tcPr>
          <w:p w14:paraId="4AF20BD8" w14:textId="77777777" w:rsidR="008162AE" w:rsidRPr="004A1D23" w:rsidRDefault="008162AE" w:rsidP="00816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2AB153D1" w14:textId="77777777" w:rsidR="008162AE" w:rsidRPr="004A1D23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E3F378B" w14:textId="6FE93D08" w:rsidR="008162AE" w:rsidRPr="004A1D23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/>
                <w:sz w:val="30"/>
                <w:szCs w:val="30"/>
              </w:rPr>
              <w:t>38,180</w:t>
            </w:r>
          </w:p>
        </w:tc>
        <w:tc>
          <w:tcPr>
            <w:tcW w:w="237" w:type="dxa"/>
          </w:tcPr>
          <w:p w14:paraId="0A42C5F6" w14:textId="77777777" w:rsidR="008162AE" w:rsidRPr="004A1D23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76165F6" w14:textId="77777777" w:rsidR="008162AE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EB12896" w14:textId="79E8F026" w:rsidR="008162AE" w:rsidRPr="004A1D23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C577DF">
              <w:rPr>
                <w:rFonts w:ascii="Angsana New" w:eastAsia="MS Mincho" w:hAnsi="Angsana New"/>
                <w:sz w:val="30"/>
                <w:szCs w:val="30"/>
              </w:rPr>
              <w:t>40,899</w:t>
            </w:r>
          </w:p>
        </w:tc>
        <w:tc>
          <w:tcPr>
            <w:tcW w:w="237" w:type="dxa"/>
          </w:tcPr>
          <w:p w14:paraId="2D6EE181" w14:textId="77777777" w:rsidR="008162AE" w:rsidRPr="004A1D23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5285B9AA" w14:textId="77777777" w:rsidR="008162AE" w:rsidRPr="004A1D23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FEFD712" w14:textId="6F309089" w:rsidR="008162AE" w:rsidRPr="004A1D23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/>
                <w:sz w:val="30"/>
                <w:szCs w:val="30"/>
              </w:rPr>
              <w:t>37,136</w:t>
            </w:r>
          </w:p>
        </w:tc>
      </w:tr>
      <w:tr w:rsidR="008162AE" w:rsidRPr="00F87920" w14:paraId="5A815D6D" w14:textId="77777777" w:rsidTr="00702962">
        <w:trPr>
          <w:trHeight w:val="420"/>
        </w:trPr>
        <w:tc>
          <w:tcPr>
            <w:tcW w:w="4050" w:type="dxa"/>
          </w:tcPr>
          <w:p w14:paraId="1F249A5A" w14:textId="77777777" w:rsidR="008162AE" w:rsidRPr="00F87920" w:rsidRDefault="008162AE" w:rsidP="008162AE">
            <w:pPr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ค่าธรรมเนียมและภาษี</w:t>
            </w:r>
          </w:p>
        </w:tc>
        <w:tc>
          <w:tcPr>
            <w:tcW w:w="1133" w:type="dxa"/>
            <w:shd w:val="clear" w:color="auto" w:fill="auto"/>
          </w:tcPr>
          <w:p w14:paraId="5A424204" w14:textId="0C081F51" w:rsidR="008162AE" w:rsidRPr="004A1D23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12D54">
              <w:rPr>
                <w:rFonts w:ascii="Angsana New" w:eastAsia="MS Mincho" w:hAnsi="Angsana New"/>
                <w:sz w:val="30"/>
                <w:szCs w:val="30"/>
              </w:rPr>
              <w:t>34,465</w:t>
            </w:r>
          </w:p>
        </w:tc>
        <w:tc>
          <w:tcPr>
            <w:tcW w:w="238" w:type="dxa"/>
          </w:tcPr>
          <w:p w14:paraId="3AEB6CB1" w14:textId="77777777" w:rsidR="008162AE" w:rsidRPr="004A1D23" w:rsidRDefault="008162AE" w:rsidP="00816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4B5A8F3" w14:textId="08179A6B" w:rsidR="008162AE" w:rsidRPr="004A1D23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/>
                <w:sz w:val="30"/>
                <w:szCs w:val="30"/>
              </w:rPr>
              <w:t>46,511</w:t>
            </w:r>
          </w:p>
        </w:tc>
        <w:tc>
          <w:tcPr>
            <w:tcW w:w="237" w:type="dxa"/>
          </w:tcPr>
          <w:p w14:paraId="781F6CA2" w14:textId="77777777" w:rsidR="008162AE" w:rsidRPr="004A1D23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8977484" w14:textId="15C2FE21" w:rsidR="008162AE" w:rsidRPr="004A1D23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C577DF">
              <w:rPr>
                <w:rFonts w:ascii="Angsana New" w:eastAsia="MS Mincho" w:hAnsi="Angsana New"/>
                <w:sz w:val="30"/>
                <w:szCs w:val="30"/>
              </w:rPr>
              <w:t>11,875</w:t>
            </w:r>
          </w:p>
        </w:tc>
        <w:tc>
          <w:tcPr>
            <w:tcW w:w="237" w:type="dxa"/>
          </w:tcPr>
          <w:p w14:paraId="155DDAED" w14:textId="77777777" w:rsidR="008162AE" w:rsidRPr="004A1D23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4CA469F3" w14:textId="50A13F8F" w:rsidR="008162AE" w:rsidRPr="004A1D23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/>
                <w:sz w:val="30"/>
                <w:szCs w:val="30"/>
              </w:rPr>
              <w:t>14,680</w:t>
            </w:r>
          </w:p>
        </w:tc>
      </w:tr>
      <w:tr w:rsidR="008162AE" w:rsidRPr="00F87920" w14:paraId="64A15450" w14:textId="77777777" w:rsidTr="00702962">
        <w:trPr>
          <w:trHeight w:val="420"/>
        </w:trPr>
        <w:tc>
          <w:tcPr>
            <w:tcW w:w="4050" w:type="dxa"/>
          </w:tcPr>
          <w:p w14:paraId="54EFD7CA" w14:textId="3B0C7E3A" w:rsidR="008162AE" w:rsidRPr="00F87920" w:rsidRDefault="008162AE" w:rsidP="008162AE">
            <w:pPr>
              <w:spacing w:line="240" w:lineRule="auto"/>
              <w:ind w:left="247" w:hanging="247"/>
              <w:rPr>
                <w:rFonts w:ascii="Angsana New" w:hAnsi="Angsana New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ขาดทุนจากการด้อยค่าของ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1133" w:type="dxa"/>
            <w:shd w:val="clear" w:color="auto" w:fill="auto"/>
          </w:tcPr>
          <w:p w14:paraId="33A17716" w14:textId="77777777" w:rsidR="008162AE" w:rsidRPr="009727D4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03643BE" w14:textId="25458AF4" w:rsidR="008162AE" w:rsidRPr="009727D4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0CD17DF5" w14:textId="77777777" w:rsidR="008162AE" w:rsidRPr="009727D4" w:rsidRDefault="008162AE" w:rsidP="00816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0054CBF" w14:textId="77777777" w:rsidR="008162AE" w:rsidRPr="009727D4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BD9E0BE" w14:textId="165E29D5" w:rsidR="008162AE" w:rsidRPr="009727D4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9727D4">
              <w:rPr>
                <w:rFonts w:ascii="Angsana New" w:eastAsia="MS Mincho" w:hAnsi="Angsana New"/>
                <w:sz w:val="30"/>
                <w:szCs w:val="30"/>
              </w:rPr>
              <w:t>20,600</w:t>
            </w:r>
          </w:p>
        </w:tc>
        <w:tc>
          <w:tcPr>
            <w:tcW w:w="237" w:type="dxa"/>
          </w:tcPr>
          <w:p w14:paraId="508FB077" w14:textId="77777777" w:rsidR="008162AE" w:rsidRPr="004A1D23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B7D8921" w14:textId="77777777" w:rsidR="008162AE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3719E19" w14:textId="5A028C68" w:rsidR="008162AE" w:rsidRPr="004A1D23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28CAE8E5" w14:textId="77777777" w:rsidR="008162AE" w:rsidRPr="004A1D23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2493C1B6" w14:textId="77777777" w:rsidR="008162AE" w:rsidRPr="004A1D23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B555B6E" w14:textId="537B2B33" w:rsidR="008162AE" w:rsidRPr="004A1D23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8162AE" w:rsidRPr="00F87920" w14:paraId="2EA7ADD4" w14:textId="77777777" w:rsidTr="00702962">
        <w:trPr>
          <w:trHeight w:val="420"/>
        </w:trPr>
        <w:tc>
          <w:tcPr>
            <w:tcW w:w="4050" w:type="dxa"/>
          </w:tcPr>
          <w:p w14:paraId="41F690C4" w14:textId="446AEB97" w:rsidR="008162AE" w:rsidRPr="00F87920" w:rsidRDefault="008162AE" w:rsidP="008162AE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133" w:type="dxa"/>
            <w:shd w:val="clear" w:color="auto" w:fill="auto"/>
          </w:tcPr>
          <w:p w14:paraId="2B1C756A" w14:textId="6530AB5F" w:rsidR="008162AE" w:rsidRPr="009727D4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154,068</w:t>
            </w:r>
          </w:p>
        </w:tc>
        <w:tc>
          <w:tcPr>
            <w:tcW w:w="238" w:type="dxa"/>
          </w:tcPr>
          <w:p w14:paraId="7DD11E8C" w14:textId="77777777" w:rsidR="008162AE" w:rsidRPr="009727D4" w:rsidRDefault="008162AE" w:rsidP="00816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A8DE628" w14:textId="1039E942" w:rsidR="008162AE" w:rsidRPr="009727D4" w:rsidRDefault="004C17E7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C17E7">
              <w:rPr>
                <w:rFonts w:ascii="Angsana New" w:eastAsia="MS Mincho" w:hAnsi="Angsana New"/>
                <w:sz w:val="30"/>
                <w:szCs w:val="30"/>
              </w:rPr>
              <w:t>147,465</w:t>
            </w:r>
          </w:p>
        </w:tc>
        <w:tc>
          <w:tcPr>
            <w:tcW w:w="237" w:type="dxa"/>
          </w:tcPr>
          <w:p w14:paraId="10C36BC5" w14:textId="77777777" w:rsidR="008162AE" w:rsidRPr="004A1D23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40A12E0" w14:textId="608B2672" w:rsidR="008162AE" w:rsidRPr="004A1D23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7D0794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111,175</w:t>
            </w:r>
          </w:p>
        </w:tc>
        <w:tc>
          <w:tcPr>
            <w:tcW w:w="237" w:type="dxa"/>
          </w:tcPr>
          <w:p w14:paraId="0182D898" w14:textId="77777777" w:rsidR="008162AE" w:rsidRPr="004A1D23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13BC020F" w14:textId="697BE74E" w:rsidR="008162AE" w:rsidRPr="004A1D23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4A1D2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97</w:t>
            </w:r>
            <w:r w:rsidRPr="004A1D23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,</w:t>
            </w:r>
            <w:r w:rsidRPr="004A1D2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23</w:t>
            </w:r>
            <w:r w:rsidRPr="004A1D23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5</w:t>
            </w:r>
          </w:p>
        </w:tc>
      </w:tr>
      <w:tr w:rsidR="008162AE" w:rsidRPr="00F87920" w14:paraId="3DBB2C8D" w14:textId="77777777" w:rsidTr="00702962">
        <w:trPr>
          <w:trHeight w:val="420"/>
        </w:trPr>
        <w:tc>
          <w:tcPr>
            <w:tcW w:w="4050" w:type="dxa"/>
          </w:tcPr>
          <w:p w14:paraId="28B004FE" w14:textId="30218395" w:rsidR="008162AE" w:rsidRPr="00F87920" w:rsidRDefault="008162AE" w:rsidP="008162AE">
            <w:pPr>
              <w:spacing w:line="240" w:lineRule="auto"/>
              <w:ind w:left="247" w:hanging="2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รวมต้นทุนขายและการให้บริการ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ค่าใช้จ่ายในการขายและค่าใช้จ่าย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ในการ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</w:t>
            </w: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ริหาร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590A343D" w14:textId="10C1BC3E" w:rsidR="008162AE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735F4ED4" w14:textId="77777777" w:rsidR="008162AE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03BC568C" w14:textId="7782E9B7" w:rsidR="008162AE" w:rsidRPr="004A1D23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12D5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3,970,325</w:t>
            </w:r>
          </w:p>
        </w:tc>
        <w:tc>
          <w:tcPr>
            <w:tcW w:w="238" w:type="dxa"/>
          </w:tcPr>
          <w:p w14:paraId="6B50FD44" w14:textId="77777777" w:rsidR="008162AE" w:rsidRPr="004A1D23" w:rsidRDefault="008162AE" w:rsidP="00816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B88F25E" w14:textId="2A601B55" w:rsidR="008162AE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440554EF" w14:textId="77777777" w:rsidR="008162AE" w:rsidRPr="004A1D23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63A5D71A" w14:textId="2FC6F9AF" w:rsidR="008162AE" w:rsidRPr="004A1D23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A1D2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3,805,193</w:t>
            </w:r>
          </w:p>
        </w:tc>
        <w:tc>
          <w:tcPr>
            <w:tcW w:w="237" w:type="dxa"/>
          </w:tcPr>
          <w:p w14:paraId="6C39FC4D" w14:textId="77777777" w:rsidR="008162AE" w:rsidRPr="004A1D23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27255B6" w14:textId="1B98327D" w:rsidR="008162AE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38D59AD6" w14:textId="77777777" w:rsidR="008162AE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5558C315" w14:textId="428AB744" w:rsidR="008162AE" w:rsidRPr="004A1D23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577D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1,518,503</w:t>
            </w:r>
          </w:p>
        </w:tc>
        <w:tc>
          <w:tcPr>
            <w:tcW w:w="237" w:type="dxa"/>
          </w:tcPr>
          <w:p w14:paraId="4940D4D2" w14:textId="77777777" w:rsidR="008162AE" w:rsidRPr="004A1D23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30382CD6" w14:textId="75A1CAC5" w:rsidR="008162AE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5AECEF43" w14:textId="77777777" w:rsidR="008162AE" w:rsidRPr="004A1D23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0858477D" w14:textId="761CE063" w:rsidR="008162AE" w:rsidRPr="004A1D23" w:rsidRDefault="008162AE" w:rsidP="0081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A1D2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1</w:t>
            </w:r>
            <w:r w:rsidRPr="004A1D2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Pr="004A1D2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29</w:t>
            </w:r>
            <w:r w:rsidRPr="004A1D2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3,</w:t>
            </w:r>
            <w:r w:rsidRPr="004A1D2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13</w:t>
            </w:r>
            <w:r w:rsidRPr="004A1D2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</w:t>
            </w:r>
          </w:p>
        </w:tc>
      </w:tr>
    </w:tbl>
    <w:bookmarkEnd w:id="7"/>
    <w:p w14:paraId="0ED3C3FE" w14:textId="2ABCC46A" w:rsidR="00DF3F99" w:rsidRPr="00F87920" w:rsidRDefault="00061647" w:rsidP="00117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F87920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Pr="00F87920">
        <w:rPr>
          <w:rFonts w:ascii="Angsana New" w:hAnsi="Angsana New" w:hint="cs"/>
          <w:sz w:val="30"/>
          <w:szCs w:val="30"/>
        </w:rPr>
        <w:t>256</w:t>
      </w:r>
      <w:r w:rsidR="00CA0B71">
        <w:rPr>
          <w:rFonts w:ascii="Angsana New" w:hAnsi="Angsana New"/>
          <w:sz w:val="30"/>
          <w:szCs w:val="30"/>
        </w:rPr>
        <w:t>6</w:t>
      </w:r>
      <w:r w:rsidRPr="00F87920">
        <w:rPr>
          <w:rFonts w:ascii="Angsana New" w:hAnsi="Angsana New" w:hint="cs"/>
          <w:sz w:val="30"/>
          <w:szCs w:val="30"/>
        </w:rPr>
        <w:t xml:space="preserve"> </w:t>
      </w:r>
      <w:r w:rsidRPr="00F87920">
        <w:rPr>
          <w:rFonts w:ascii="Angsana New" w:hAnsi="Angsana New" w:hint="cs"/>
          <w:sz w:val="30"/>
          <w:szCs w:val="30"/>
          <w:cs/>
        </w:rPr>
        <w:t>กลุ่มบริษัทและบริษัทจ่ายเงินสมทบกองทุนสำรองเลี้ยงชีพสำหรับพนักงานของกลุ่มบริษัท</w:t>
      </w:r>
      <w:r w:rsidR="00117C34" w:rsidRPr="00F87920">
        <w:rPr>
          <w:rFonts w:ascii="Angsana New" w:hAnsi="Angsana New" w:hint="cs"/>
          <w:sz w:val="30"/>
          <w:szCs w:val="30"/>
        </w:rPr>
        <w:t xml:space="preserve">    </w:t>
      </w:r>
      <w:r w:rsidRPr="00F87920">
        <w:rPr>
          <w:rFonts w:ascii="Angsana New" w:hAnsi="Angsana New" w:hint="cs"/>
          <w:sz w:val="30"/>
          <w:szCs w:val="30"/>
          <w:cs/>
        </w:rPr>
        <w:t>เป็นจำนวน</w:t>
      </w:r>
      <w:r w:rsidR="00BD4590">
        <w:rPr>
          <w:rFonts w:ascii="Angsana New" w:hAnsi="Angsana New"/>
          <w:sz w:val="30"/>
          <w:szCs w:val="30"/>
        </w:rPr>
        <w:t xml:space="preserve"> </w:t>
      </w:r>
      <w:r w:rsidR="005F1D64">
        <w:rPr>
          <w:rFonts w:ascii="Angsana New" w:hAnsi="Angsana New"/>
          <w:sz w:val="30"/>
          <w:szCs w:val="30"/>
        </w:rPr>
        <w:t xml:space="preserve">18.16 </w:t>
      </w:r>
      <w:r w:rsidRPr="00F87920">
        <w:rPr>
          <w:rFonts w:ascii="Angsana New" w:hAnsi="Angsana New" w:hint="cs"/>
          <w:sz w:val="30"/>
          <w:szCs w:val="30"/>
          <w:cs/>
        </w:rPr>
        <w:t>ล้านบาท</w:t>
      </w:r>
      <w:r w:rsidR="00303E7C" w:rsidRPr="00F87920">
        <w:rPr>
          <w:rFonts w:ascii="Angsana New" w:hAnsi="Angsana New" w:hint="cs"/>
          <w:sz w:val="30"/>
          <w:szCs w:val="30"/>
        </w:rPr>
        <w:t xml:space="preserve"> </w:t>
      </w:r>
      <w:r w:rsidRPr="00F87920">
        <w:rPr>
          <w:rFonts w:ascii="Angsana New" w:hAnsi="Angsana New" w:hint="cs"/>
          <w:sz w:val="30"/>
          <w:szCs w:val="30"/>
          <w:cs/>
        </w:rPr>
        <w:t>และ</w:t>
      </w:r>
      <w:r w:rsidR="005F1D64">
        <w:rPr>
          <w:rFonts w:ascii="Angsana New" w:hAnsi="Angsana New"/>
          <w:sz w:val="30"/>
          <w:szCs w:val="30"/>
        </w:rPr>
        <w:t xml:space="preserve"> 9.30</w:t>
      </w:r>
      <w:r w:rsidR="00BB1A85">
        <w:rPr>
          <w:rFonts w:ascii="Angsana New" w:hAnsi="Angsana New"/>
          <w:sz w:val="30"/>
          <w:szCs w:val="30"/>
        </w:rPr>
        <w:t xml:space="preserve"> </w:t>
      </w:r>
      <w:r w:rsidRPr="00F87920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Pr="00F87920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F87920">
        <w:rPr>
          <w:rFonts w:ascii="Angsana New" w:hAnsi="Angsana New" w:hint="cs"/>
          <w:i/>
          <w:iCs/>
          <w:sz w:val="30"/>
          <w:szCs w:val="30"/>
        </w:rPr>
        <w:t>25</w:t>
      </w:r>
      <w:r w:rsidR="00CA0B71">
        <w:rPr>
          <w:rFonts w:ascii="Angsana New" w:hAnsi="Angsana New"/>
          <w:i/>
          <w:iCs/>
          <w:sz w:val="30"/>
          <w:szCs w:val="30"/>
        </w:rPr>
        <w:t>65</w:t>
      </w:r>
      <w:r w:rsidRPr="00F87920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Pr="00F87920">
        <w:rPr>
          <w:rFonts w:ascii="Angsana New" w:hAnsi="Angsana New" w:hint="cs"/>
          <w:i/>
          <w:iCs/>
          <w:sz w:val="30"/>
          <w:szCs w:val="30"/>
          <w:cs/>
        </w:rPr>
        <w:t xml:space="preserve">จำนวน </w:t>
      </w:r>
      <w:r w:rsidR="00117C34" w:rsidRPr="00F87920">
        <w:rPr>
          <w:rFonts w:ascii="Angsana New" w:hAnsi="Angsana New" w:hint="cs"/>
          <w:i/>
          <w:iCs/>
          <w:sz w:val="30"/>
          <w:szCs w:val="30"/>
        </w:rPr>
        <w:t>1</w:t>
      </w:r>
      <w:r w:rsidR="00CA0B71">
        <w:rPr>
          <w:rFonts w:ascii="Angsana New" w:hAnsi="Angsana New"/>
          <w:i/>
          <w:iCs/>
          <w:sz w:val="30"/>
          <w:szCs w:val="30"/>
        </w:rPr>
        <w:t>7</w:t>
      </w:r>
      <w:r w:rsidR="00117C34" w:rsidRPr="00F87920">
        <w:rPr>
          <w:rFonts w:ascii="Angsana New" w:hAnsi="Angsana New" w:hint="cs"/>
          <w:i/>
          <w:iCs/>
          <w:sz w:val="30"/>
          <w:szCs w:val="30"/>
        </w:rPr>
        <w:t>.</w:t>
      </w:r>
      <w:r w:rsidR="00CA0B71">
        <w:rPr>
          <w:rFonts w:ascii="Angsana New" w:hAnsi="Angsana New"/>
          <w:i/>
          <w:iCs/>
          <w:sz w:val="30"/>
          <w:szCs w:val="30"/>
        </w:rPr>
        <w:t>63</w:t>
      </w:r>
      <w:r w:rsidRPr="00F87920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F8792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303E7C" w:rsidRPr="00F87920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F87920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117C34" w:rsidRPr="00F87920">
        <w:rPr>
          <w:rFonts w:ascii="Angsana New" w:hAnsi="Angsana New" w:hint="cs"/>
          <w:i/>
          <w:iCs/>
          <w:sz w:val="30"/>
          <w:szCs w:val="30"/>
        </w:rPr>
        <w:t>8.</w:t>
      </w:r>
      <w:r w:rsidR="000D54EB" w:rsidRPr="00F87920">
        <w:rPr>
          <w:rFonts w:ascii="Angsana New" w:hAnsi="Angsana New" w:hint="cs"/>
          <w:i/>
          <w:iCs/>
          <w:sz w:val="30"/>
          <w:szCs w:val="30"/>
        </w:rPr>
        <w:t>6</w:t>
      </w:r>
      <w:r w:rsidR="00CA0B71">
        <w:rPr>
          <w:rFonts w:ascii="Angsana New" w:hAnsi="Angsana New"/>
          <w:i/>
          <w:iCs/>
          <w:sz w:val="30"/>
          <w:szCs w:val="30"/>
        </w:rPr>
        <w:t>8</w:t>
      </w:r>
      <w:r w:rsidRPr="00F87920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F87920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ตามลำดับ)</w:t>
      </w:r>
      <w:r w:rsidRPr="00F87920">
        <w:rPr>
          <w:rFonts w:ascii="Angsana New" w:hAnsi="Angsana New" w:hint="cs"/>
          <w:sz w:val="30"/>
          <w:szCs w:val="30"/>
          <w:cs/>
        </w:rPr>
        <w:t xml:space="preserve"> ซึ่งแสดงเป็นส่วนหนึ่งของค่าใช้จ่ายผลประโยชน์ของพนักงาน</w:t>
      </w:r>
    </w:p>
    <w:p w14:paraId="49E4CB05" w14:textId="77777777" w:rsidR="004A1C15" w:rsidRPr="00F87920" w:rsidRDefault="004A1C15" w:rsidP="00117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9F8F690" w14:textId="2A95E5C8" w:rsidR="00DC794B" w:rsidRPr="00F87920" w:rsidRDefault="00DC794B" w:rsidP="00CF0D65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="Angsana New" w:hAnsi="Angsana New" w:cs="Angsana New"/>
          <w:sz w:val="30"/>
          <w:szCs w:val="30"/>
          <w:u w:val="none"/>
          <w:cs/>
        </w:rPr>
      </w:pPr>
      <w:r w:rsidRPr="00CF0D65">
        <w:rPr>
          <w:rFonts w:asciiTheme="majorBidi" w:hAnsiTheme="majorBidi" w:cstheme="majorBidi"/>
          <w:sz w:val="30"/>
          <w:szCs w:val="30"/>
          <w:u w:val="none"/>
          <w:cs/>
        </w:rPr>
        <w:t>ภาษีเงินได้</w:t>
      </w:r>
    </w:p>
    <w:p w14:paraId="5F17F0F1" w14:textId="11A755E4" w:rsidR="00DC794B" w:rsidRPr="00F87920" w:rsidRDefault="00DC794B" w:rsidP="00EA69D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B96CF69" w14:textId="27EBD696" w:rsidR="008E7755" w:rsidRPr="00F87920" w:rsidRDefault="00EA69D4" w:rsidP="00CF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8792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7D83616D" w14:textId="3A830CB3" w:rsidR="00EA69D4" w:rsidRPr="00F87920" w:rsidRDefault="00EA69D4" w:rsidP="00CF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87920">
        <w:rPr>
          <w:rFonts w:ascii="Angsana New" w:hAnsi="Angsana New" w:hint="cs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หรือรายการที่รับรู้โดยตรงในส่วนของผู้ถือหุ้นหรือกำไรขาดทุนเบ็ดเสร็จอื่น</w:t>
      </w:r>
    </w:p>
    <w:p w14:paraId="343D8DDB" w14:textId="77777777" w:rsidR="00EA69D4" w:rsidRPr="009758CF" w:rsidRDefault="00EA69D4" w:rsidP="00EA69D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14:paraId="3877DCC1" w14:textId="77777777" w:rsidR="00EA69D4" w:rsidRPr="00F87920" w:rsidRDefault="00EA69D4" w:rsidP="00CF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87920">
        <w:rPr>
          <w:rFonts w:ascii="Angsana New" w:hAnsi="Angsana New" w:hint="cs"/>
          <w:sz w:val="30"/>
          <w:szCs w:val="30"/>
          <w:cs/>
        </w:rPr>
        <w:t xml:space="preserve"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              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 </w:t>
      </w:r>
    </w:p>
    <w:p w14:paraId="695CBBEA" w14:textId="77777777" w:rsidR="00EA69D4" w:rsidRPr="00F87920" w:rsidRDefault="00EA69D4" w:rsidP="00EA69D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5A1FE1D" w14:textId="2835A403" w:rsidR="00EA69D4" w:rsidRPr="00F87920" w:rsidRDefault="00EA69D4" w:rsidP="00CF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87920">
        <w:rPr>
          <w:rFonts w:ascii="Angsana New" w:hAnsi="Angsana New" w:hint="cs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  </w:t>
      </w:r>
    </w:p>
    <w:p w14:paraId="529E6CE9" w14:textId="77777777" w:rsidR="00EA69D4" w:rsidRPr="00F87920" w:rsidRDefault="00EA69D4" w:rsidP="00CF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2C50056" w14:textId="7B802CEB" w:rsidR="00EA69D4" w:rsidRPr="00F87920" w:rsidRDefault="00EA69D4" w:rsidP="00CF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87920">
        <w:rPr>
          <w:rFonts w:ascii="Angsana New" w:hAnsi="Angsana New" w:hint="cs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F87920">
        <w:rPr>
          <w:rFonts w:ascii="Angsana New" w:hAnsi="Angsana New" w:hint="cs"/>
          <w:sz w:val="30"/>
          <w:szCs w:val="30"/>
        </w:rPr>
        <w:t xml:space="preserve">            </w:t>
      </w:r>
      <w:r w:rsidRPr="00F87920">
        <w:rPr>
          <w:rFonts w:ascii="Angsana New" w:hAnsi="Angsana New" w:hint="cs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7AAAA6F9" w14:textId="77777777" w:rsidR="00EA69D4" w:rsidRPr="00F87920" w:rsidRDefault="00EA69D4" w:rsidP="00CF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F33BFB5" w14:textId="66870B84" w:rsidR="008E7755" w:rsidRPr="00F87920" w:rsidRDefault="00EA69D4" w:rsidP="00CF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87920">
        <w:rPr>
          <w:rFonts w:ascii="Angsana New" w:hAnsi="Angsana New" w:hint="cs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       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           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5D1BC83" w14:textId="3A39ED91" w:rsidR="00EF6C81" w:rsidRPr="00F87920" w:rsidRDefault="00EF6C81" w:rsidP="00EF6C81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D19A67" w14:textId="77777777" w:rsidR="00EF6C81" w:rsidRPr="00F87920" w:rsidRDefault="00EF6C81">
      <w:pPr>
        <w:rPr>
          <w:rFonts w:ascii="Angsana New" w:hAnsi="Angsana New"/>
          <w:sz w:val="30"/>
          <w:szCs w:val="30"/>
        </w:rPr>
      </w:pPr>
      <w:r w:rsidRPr="00F87920">
        <w:rPr>
          <w:rFonts w:ascii="Angsana New" w:hAnsi="Angsana New" w:hint="cs"/>
          <w:sz w:val="30"/>
          <w:szCs w:val="30"/>
        </w:rPr>
        <w:br w:type="page"/>
      </w:r>
    </w:p>
    <w:tbl>
      <w:tblPr>
        <w:tblW w:w="97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98"/>
        <w:gridCol w:w="252"/>
        <w:gridCol w:w="648"/>
        <w:gridCol w:w="182"/>
        <w:gridCol w:w="88"/>
        <w:gridCol w:w="148"/>
        <w:gridCol w:w="752"/>
        <w:gridCol w:w="270"/>
        <w:gridCol w:w="111"/>
        <w:gridCol w:w="238"/>
        <w:gridCol w:w="552"/>
        <w:gridCol w:w="270"/>
        <w:gridCol w:w="312"/>
        <w:gridCol w:w="237"/>
        <w:gridCol w:w="350"/>
        <w:gridCol w:w="9"/>
        <w:gridCol w:w="270"/>
        <w:gridCol w:w="505"/>
        <w:gridCol w:w="237"/>
        <w:gridCol w:w="155"/>
        <w:gridCol w:w="263"/>
        <w:gridCol w:w="714"/>
        <w:gridCol w:w="247"/>
      </w:tblGrid>
      <w:tr w:rsidR="002B3AF8" w:rsidRPr="00F87920" w14:paraId="3E9E1F4F" w14:textId="77777777" w:rsidTr="00840E0D">
        <w:trPr>
          <w:gridAfter w:val="1"/>
          <w:wAfter w:w="247" w:type="dxa"/>
          <w:trHeight w:hRule="exact" w:val="374"/>
        </w:trPr>
        <w:tc>
          <w:tcPr>
            <w:tcW w:w="3150" w:type="dxa"/>
            <w:gridSpan w:val="2"/>
          </w:tcPr>
          <w:p w14:paraId="3483267E" w14:textId="1A63DAE7" w:rsidR="002B3AF8" w:rsidRPr="00F87920" w:rsidRDefault="007A106D" w:rsidP="00EE14B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830" w:type="dxa"/>
            <w:gridSpan w:val="2"/>
          </w:tcPr>
          <w:p w14:paraId="26687A8E" w14:textId="77777777" w:rsidR="002B3AF8" w:rsidRPr="00F87920" w:rsidRDefault="002B3AF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113257B4" w14:textId="77777777" w:rsidR="002B3AF8" w:rsidRPr="00F87920" w:rsidRDefault="002B3AF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5" w:type="dxa"/>
            <w:gridSpan w:val="7"/>
          </w:tcPr>
          <w:p w14:paraId="535B5E1F" w14:textId="77777777" w:rsidR="002B3AF8" w:rsidRPr="00F87920" w:rsidRDefault="002B3AF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14:paraId="73369AE8" w14:textId="77777777" w:rsidR="002B3AF8" w:rsidRPr="00F87920" w:rsidRDefault="002B3AF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8"/>
          </w:tcPr>
          <w:p w14:paraId="10E1B9B5" w14:textId="77777777" w:rsidR="002B3AF8" w:rsidRPr="00F87920" w:rsidRDefault="002B3AF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0600B" w:rsidRPr="00F87920" w14:paraId="6CD0107B" w14:textId="77777777" w:rsidTr="00840E0D">
        <w:trPr>
          <w:gridAfter w:val="1"/>
          <w:wAfter w:w="247" w:type="dxa"/>
          <w:trHeight w:hRule="exact" w:val="374"/>
        </w:trPr>
        <w:tc>
          <w:tcPr>
            <w:tcW w:w="3150" w:type="dxa"/>
            <w:gridSpan w:val="2"/>
          </w:tcPr>
          <w:p w14:paraId="5323E946" w14:textId="77777777" w:rsidR="0090600B" w:rsidRPr="00F87920" w:rsidRDefault="0090600B" w:rsidP="0090600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0" w:type="dxa"/>
            <w:gridSpan w:val="2"/>
          </w:tcPr>
          <w:p w14:paraId="23B8F886" w14:textId="77777777" w:rsidR="0090600B" w:rsidRPr="00F87920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0A22FB35" w14:textId="77777777" w:rsidR="0090600B" w:rsidRPr="00F87920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gridSpan w:val="3"/>
          </w:tcPr>
          <w:p w14:paraId="7B0BE183" w14:textId="4D7CED4A" w:rsidR="0090600B" w:rsidRPr="00F87920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A0B7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11D766D0" w14:textId="77777777" w:rsidR="0090600B" w:rsidRPr="00F87920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</w:tcPr>
          <w:p w14:paraId="0F8FF5BC" w14:textId="63E06304" w:rsidR="0090600B" w:rsidRPr="00F87920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A0B7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7" w:type="dxa"/>
          </w:tcPr>
          <w:p w14:paraId="20D2DB4E" w14:textId="77777777" w:rsidR="0090600B" w:rsidRPr="00F87920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4"/>
          </w:tcPr>
          <w:p w14:paraId="5434070B" w14:textId="646A9634" w:rsidR="0090600B" w:rsidRPr="00F87920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A0B7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7" w:type="dxa"/>
          </w:tcPr>
          <w:p w14:paraId="6AFF0450" w14:textId="77777777" w:rsidR="0090600B" w:rsidRPr="00F87920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gridSpan w:val="3"/>
          </w:tcPr>
          <w:p w14:paraId="545570AA" w14:textId="75B0231E" w:rsidR="0090600B" w:rsidRPr="00F87920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A0B7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0600B" w:rsidRPr="00F87920" w14:paraId="52DF39F6" w14:textId="77777777" w:rsidTr="00840E0D">
        <w:trPr>
          <w:gridAfter w:val="1"/>
          <w:wAfter w:w="247" w:type="dxa"/>
          <w:trHeight w:hRule="exact" w:val="374"/>
        </w:trPr>
        <w:tc>
          <w:tcPr>
            <w:tcW w:w="3150" w:type="dxa"/>
            <w:gridSpan w:val="2"/>
            <w:vAlign w:val="bottom"/>
          </w:tcPr>
          <w:p w14:paraId="05154004" w14:textId="77777777" w:rsidR="0090600B" w:rsidRPr="00F87920" w:rsidRDefault="0090600B" w:rsidP="0090600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0" w:type="dxa"/>
            <w:gridSpan w:val="2"/>
          </w:tcPr>
          <w:p w14:paraId="1B457A59" w14:textId="77777777" w:rsidR="0090600B" w:rsidRPr="00F87920" w:rsidRDefault="0090600B" w:rsidP="0090600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53737834" w14:textId="77777777" w:rsidR="0090600B" w:rsidRPr="00F87920" w:rsidRDefault="0090600B" w:rsidP="0090600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16"/>
            <w:vAlign w:val="bottom"/>
          </w:tcPr>
          <w:p w14:paraId="0FD754DC" w14:textId="77777777" w:rsidR="0090600B" w:rsidRPr="00F87920" w:rsidRDefault="0090600B" w:rsidP="0090600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87920">
              <w:rPr>
                <w:rFonts w:ascii="Angsana New" w:hAnsi="Angsana New"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1D5D" w:rsidRPr="00F87920" w14:paraId="6A8DC1B5" w14:textId="77777777" w:rsidTr="00840E0D">
        <w:trPr>
          <w:gridAfter w:val="1"/>
          <w:wAfter w:w="247" w:type="dxa"/>
          <w:trHeight w:hRule="exact" w:val="374"/>
        </w:trPr>
        <w:tc>
          <w:tcPr>
            <w:tcW w:w="3150" w:type="dxa"/>
            <w:gridSpan w:val="2"/>
          </w:tcPr>
          <w:p w14:paraId="0CB4FF3C" w14:textId="3ADDEF0F" w:rsidR="009B1D5D" w:rsidRPr="009B1D5D" w:rsidRDefault="009B1D5D" w:rsidP="0065072E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B1D5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830" w:type="dxa"/>
            <w:gridSpan w:val="2"/>
          </w:tcPr>
          <w:p w14:paraId="16B05267" w14:textId="77777777" w:rsidR="009B1D5D" w:rsidRPr="00F87920" w:rsidRDefault="009B1D5D" w:rsidP="00650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0555F657" w14:textId="77777777" w:rsidR="009B1D5D" w:rsidRPr="00F87920" w:rsidRDefault="009B1D5D" w:rsidP="00650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gridSpan w:val="3"/>
          </w:tcPr>
          <w:p w14:paraId="4DD80E91" w14:textId="77777777" w:rsidR="009B1D5D" w:rsidRPr="00F87920" w:rsidRDefault="009B1D5D" w:rsidP="00650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74B3BBE5" w14:textId="77777777" w:rsidR="009B1D5D" w:rsidRPr="00F87920" w:rsidRDefault="009B1D5D" w:rsidP="00650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</w:tcPr>
          <w:p w14:paraId="2E3C3D9F" w14:textId="77777777" w:rsidR="009B1D5D" w:rsidRPr="00F87920" w:rsidRDefault="009B1D5D" w:rsidP="00650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814D94C" w14:textId="77777777" w:rsidR="009B1D5D" w:rsidRPr="00F87920" w:rsidRDefault="009B1D5D" w:rsidP="0065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gridSpan w:val="4"/>
          </w:tcPr>
          <w:p w14:paraId="32E11EF6" w14:textId="77777777" w:rsidR="009B1D5D" w:rsidRPr="00F87920" w:rsidRDefault="009B1D5D" w:rsidP="0065072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16DA1DB" w14:textId="77777777" w:rsidR="009B1D5D" w:rsidRPr="00F87920" w:rsidRDefault="009B1D5D" w:rsidP="0065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gridSpan w:val="3"/>
          </w:tcPr>
          <w:p w14:paraId="65E703E8" w14:textId="77777777" w:rsidR="009B1D5D" w:rsidRPr="00F87920" w:rsidRDefault="009B1D5D" w:rsidP="0065072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015A" w:rsidRPr="00F87920" w14:paraId="52BD0F34" w14:textId="77777777" w:rsidTr="00840E0D">
        <w:trPr>
          <w:gridAfter w:val="1"/>
          <w:wAfter w:w="247" w:type="dxa"/>
          <w:trHeight w:hRule="exact" w:val="374"/>
        </w:trPr>
        <w:tc>
          <w:tcPr>
            <w:tcW w:w="3150" w:type="dxa"/>
            <w:gridSpan w:val="2"/>
          </w:tcPr>
          <w:p w14:paraId="749E0AB4" w14:textId="2E1BB4D8" w:rsidR="007F015A" w:rsidRPr="00F87920" w:rsidRDefault="007F015A" w:rsidP="007F015A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</w:t>
            </w:r>
            <w:r w:rsidRPr="007754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งวดปัจจุบัน</w:t>
            </w:r>
          </w:p>
        </w:tc>
        <w:tc>
          <w:tcPr>
            <w:tcW w:w="830" w:type="dxa"/>
            <w:gridSpan w:val="2"/>
          </w:tcPr>
          <w:p w14:paraId="6E0D8EDA" w14:textId="77777777" w:rsidR="007F015A" w:rsidRPr="00F87920" w:rsidRDefault="007F015A" w:rsidP="007F0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92E3DF4" w14:textId="77777777" w:rsidR="007F015A" w:rsidRPr="00F87920" w:rsidRDefault="007F015A" w:rsidP="007F0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gridSpan w:val="3"/>
          </w:tcPr>
          <w:p w14:paraId="1E0B7DC1" w14:textId="0E79B862" w:rsidR="007F015A" w:rsidRPr="00E410E4" w:rsidRDefault="00E410E4" w:rsidP="007F0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410E4">
              <w:rPr>
                <w:rFonts w:ascii="Angsana New" w:hAnsi="Angsana New"/>
                <w:sz w:val="30"/>
                <w:szCs w:val="30"/>
                <w:cs/>
              </w:rPr>
              <w:t>38</w:t>
            </w:r>
            <w:r w:rsidRPr="00E410E4">
              <w:rPr>
                <w:rFonts w:ascii="Angsana New" w:hAnsi="Angsana New"/>
                <w:sz w:val="30"/>
                <w:szCs w:val="30"/>
              </w:rPr>
              <w:t>,</w:t>
            </w:r>
            <w:r w:rsidRPr="00E410E4">
              <w:rPr>
                <w:rFonts w:ascii="Angsana New" w:hAnsi="Angsana New"/>
                <w:sz w:val="30"/>
                <w:szCs w:val="30"/>
                <w:cs/>
              </w:rPr>
              <w:t>586</w:t>
            </w:r>
          </w:p>
        </w:tc>
        <w:tc>
          <w:tcPr>
            <w:tcW w:w="238" w:type="dxa"/>
          </w:tcPr>
          <w:p w14:paraId="39E40CDC" w14:textId="77777777" w:rsidR="007F015A" w:rsidRPr="00F87920" w:rsidRDefault="007F015A" w:rsidP="007F0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</w:tcPr>
          <w:p w14:paraId="7CCE3327" w14:textId="27BBE2EE" w:rsidR="007F015A" w:rsidRPr="00F87920" w:rsidRDefault="007F015A" w:rsidP="007F015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4F49">
              <w:rPr>
                <w:rFonts w:ascii="Angsana New" w:hAnsi="Angsana New"/>
                <w:sz w:val="30"/>
                <w:szCs w:val="30"/>
              </w:rPr>
              <w:t>6,243</w:t>
            </w:r>
          </w:p>
        </w:tc>
        <w:tc>
          <w:tcPr>
            <w:tcW w:w="237" w:type="dxa"/>
          </w:tcPr>
          <w:p w14:paraId="0D8D5A34" w14:textId="77777777" w:rsidR="007F015A" w:rsidRPr="00F87920" w:rsidRDefault="007F015A" w:rsidP="007F0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gridSpan w:val="4"/>
          </w:tcPr>
          <w:p w14:paraId="02CA3A43" w14:textId="268968C8" w:rsidR="007F015A" w:rsidRPr="00F87920" w:rsidRDefault="007F015A" w:rsidP="007F015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23,150</w:t>
            </w:r>
          </w:p>
        </w:tc>
        <w:tc>
          <w:tcPr>
            <w:tcW w:w="237" w:type="dxa"/>
          </w:tcPr>
          <w:p w14:paraId="2329C6C0" w14:textId="77777777" w:rsidR="007F015A" w:rsidRPr="00F87920" w:rsidRDefault="007F015A" w:rsidP="007F0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gridSpan w:val="3"/>
          </w:tcPr>
          <w:p w14:paraId="14BA8640" w14:textId="032B9029" w:rsidR="007F015A" w:rsidRPr="00F87920" w:rsidRDefault="007F015A" w:rsidP="007F015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775492">
              <w:rPr>
                <w:rFonts w:ascii="Angsana New" w:hAnsi="Angsana New"/>
                <w:sz w:val="30"/>
                <w:szCs w:val="30"/>
              </w:rPr>
              <w:t>6,243</w:t>
            </w:r>
          </w:p>
        </w:tc>
      </w:tr>
      <w:tr w:rsidR="007F015A" w:rsidRPr="00F87920" w14:paraId="3FD9E47B" w14:textId="77777777" w:rsidTr="0041751B">
        <w:trPr>
          <w:gridAfter w:val="1"/>
          <w:wAfter w:w="247" w:type="dxa"/>
          <w:trHeight w:hRule="exact" w:val="374"/>
        </w:trPr>
        <w:tc>
          <w:tcPr>
            <w:tcW w:w="3150" w:type="dxa"/>
            <w:gridSpan w:val="2"/>
          </w:tcPr>
          <w:p w14:paraId="2265BB6B" w14:textId="004D9A39" w:rsidR="007F015A" w:rsidRPr="00F87920" w:rsidRDefault="007F015A" w:rsidP="007F015A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30" w:type="dxa"/>
            <w:gridSpan w:val="2"/>
          </w:tcPr>
          <w:p w14:paraId="33D3B7B6" w14:textId="77777777" w:rsidR="007F015A" w:rsidRPr="00F87920" w:rsidRDefault="007F015A" w:rsidP="007F0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C3B91AA" w14:textId="77777777" w:rsidR="007F015A" w:rsidRPr="00F87920" w:rsidRDefault="007F015A" w:rsidP="007F0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gridSpan w:val="3"/>
          </w:tcPr>
          <w:p w14:paraId="74500AB6" w14:textId="77777777" w:rsidR="007F015A" w:rsidRPr="00F87920" w:rsidRDefault="007F015A" w:rsidP="007F0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3DB7CDCC" w14:textId="77777777" w:rsidR="007F015A" w:rsidRPr="00F87920" w:rsidRDefault="007F015A" w:rsidP="007F0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</w:tcPr>
          <w:p w14:paraId="4F5ED151" w14:textId="37D4F87D" w:rsidR="007F015A" w:rsidRPr="00F87920" w:rsidRDefault="007F015A" w:rsidP="007F015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390F1D6" w14:textId="77777777" w:rsidR="007F015A" w:rsidRPr="00F87920" w:rsidRDefault="007F015A" w:rsidP="007F0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gridSpan w:val="4"/>
          </w:tcPr>
          <w:p w14:paraId="6A9A5750" w14:textId="77777777" w:rsidR="007F015A" w:rsidRPr="00F87920" w:rsidRDefault="007F015A" w:rsidP="007F015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E147739" w14:textId="77777777" w:rsidR="007F015A" w:rsidRPr="00F87920" w:rsidRDefault="007F015A" w:rsidP="007F0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gridSpan w:val="3"/>
          </w:tcPr>
          <w:p w14:paraId="322E9369" w14:textId="251F2B83" w:rsidR="007F015A" w:rsidRPr="00F87920" w:rsidRDefault="007F015A" w:rsidP="007F015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015A" w:rsidRPr="00F87920" w14:paraId="085A46A7" w14:textId="77777777" w:rsidTr="00840E0D">
        <w:trPr>
          <w:gridAfter w:val="1"/>
          <w:wAfter w:w="247" w:type="dxa"/>
          <w:trHeight w:hRule="exact" w:val="374"/>
        </w:trPr>
        <w:tc>
          <w:tcPr>
            <w:tcW w:w="3150" w:type="dxa"/>
            <w:gridSpan w:val="2"/>
          </w:tcPr>
          <w:p w14:paraId="77627270" w14:textId="77777777" w:rsidR="007F015A" w:rsidRPr="00F87920" w:rsidRDefault="007F015A" w:rsidP="007F015A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30" w:type="dxa"/>
            <w:gridSpan w:val="2"/>
          </w:tcPr>
          <w:p w14:paraId="16CD215C" w14:textId="77777777" w:rsidR="007F015A" w:rsidRPr="00F87920" w:rsidRDefault="007F015A" w:rsidP="007F0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68584D6" w14:textId="77777777" w:rsidR="007F015A" w:rsidRPr="00F87920" w:rsidRDefault="007F015A" w:rsidP="007F0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gridSpan w:val="3"/>
          </w:tcPr>
          <w:p w14:paraId="5B45EB58" w14:textId="77777777" w:rsidR="007F015A" w:rsidRPr="00F87920" w:rsidRDefault="007F015A" w:rsidP="007F0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24627480" w14:textId="77777777" w:rsidR="007F015A" w:rsidRPr="00F87920" w:rsidRDefault="007F015A" w:rsidP="007F0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</w:tcPr>
          <w:p w14:paraId="701C0AB2" w14:textId="77777777" w:rsidR="007F015A" w:rsidRPr="00F87920" w:rsidRDefault="007F015A" w:rsidP="007F0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ED33157" w14:textId="77777777" w:rsidR="007F015A" w:rsidRPr="00F87920" w:rsidRDefault="007F015A" w:rsidP="007F0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gridSpan w:val="4"/>
          </w:tcPr>
          <w:p w14:paraId="0718DF5A" w14:textId="77777777" w:rsidR="007F015A" w:rsidRPr="00F87920" w:rsidRDefault="007F015A" w:rsidP="007F015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03D4634" w14:textId="77777777" w:rsidR="007F015A" w:rsidRPr="00F87920" w:rsidRDefault="007F015A" w:rsidP="007F0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gridSpan w:val="3"/>
          </w:tcPr>
          <w:p w14:paraId="29BB0FCF" w14:textId="77777777" w:rsidR="007F015A" w:rsidRPr="00F87920" w:rsidRDefault="007F015A" w:rsidP="007F015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015A" w:rsidRPr="00F87920" w14:paraId="772627F6" w14:textId="77777777" w:rsidTr="00840E0D">
        <w:trPr>
          <w:gridAfter w:val="1"/>
          <w:wAfter w:w="247" w:type="dxa"/>
          <w:trHeight w:hRule="exact" w:val="374"/>
        </w:trPr>
        <w:tc>
          <w:tcPr>
            <w:tcW w:w="3150" w:type="dxa"/>
            <w:gridSpan w:val="2"/>
          </w:tcPr>
          <w:p w14:paraId="0A552EF7" w14:textId="77777777" w:rsidR="007F015A" w:rsidRPr="00F87920" w:rsidRDefault="007F015A" w:rsidP="007F015A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30" w:type="dxa"/>
            <w:gridSpan w:val="2"/>
          </w:tcPr>
          <w:p w14:paraId="00F77959" w14:textId="77777777" w:rsidR="007F015A" w:rsidRPr="00F87920" w:rsidRDefault="007F015A" w:rsidP="007F0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0F706FA" w14:textId="77777777" w:rsidR="007F015A" w:rsidRPr="00F87920" w:rsidRDefault="007F015A" w:rsidP="007F0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gridSpan w:val="3"/>
          </w:tcPr>
          <w:p w14:paraId="0FD36EC7" w14:textId="6DD05EB3" w:rsidR="007F015A" w:rsidRPr="00F87920" w:rsidRDefault="00E410E4" w:rsidP="007F015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E410E4">
              <w:rPr>
                <w:rFonts w:ascii="Angsana New" w:hAnsi="Angsana New"/>
                <w:sz w:val="30"/>
                <w:szCs w:val="30"/>
                <w:cs/>
              </w:rPr>
              <w:t>33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8" w:type="dxa"/>
          </w:tcPr>
          <w:p w14:paraId="3D4D91FC" w14:textId="77777777" w:rsidR="007F015A" w:rsidRPr="00F87920" w:rsidRDefault="007F015A" w:rsidP="007F0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</w:tcPr>
          <w:p w14:paraId="63E64FE4" w14:textId="512BF158" w:rsidR="007F015A" w:rsidRPr="00F87920" w:rsidRDefault="007F015A" w:rsidP="007F015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996CF6">
              <w:rPr>
                <w:rFonts w:ascii="Angsana New" w:hAnsi="Angsana New"/>
                <w:sz w:val="30"/>
                <w:szCs w:val="30"/>
              </w:rPr>
              <w:t>3,709</w:t>
            </w:r>
          </w:p>
        </w:tc>
        <w:tc>
          <w:tcPr>
            <w:tcW w:w="237" w:type="dxa"/>
          </w:tcPr>
          <w:p w14:paraId="1593D02C" w14:textId="77777777" w:rsidR="007F015A" w:rsidRPr="00F87920" w:rsidRDefault="007F015A" w:rsidP="007F0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gridSpan w:val="4"/>
          </w:tcPr>
          <w:p w14:paraId="62A5E280" w14:textId="00859AB9" w:rsidR="007F015A" w:rsidRPr="00F87920" w:rsidRDefault="007F015A" w:rsidP="007F015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(524)</w:t>
            </w:r>
          </w:p>
        </w:tc>
        <w:tc>
          <w:tcPr>
            <w:tcW w:w="237" w:type="dxa"/>
          </w:tcPr>
          <w:p w14:paraId="10EF4363" w14:textId="77777777" w:rsidR="007F015A" w:rsidRPr="00F87920" w:rsidRDefault="007F015A" w:rsidP="007F0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gridSpan w:val="3"/>
          </w:tcPr>
          <w:p w14:paraId="45F8DC3F" w14:textId="092864DB" w:rsidR="007F015A" w:rsidRPr="00F87920" w:rsidRDefault="007F015A" w:rsidP="007F015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(4,518)</w:t>
            </w:r>
          </w:p>
        </w:tc>
      </w:tr>
      <w:tr w:rsidR="007F015A" w:rsidRPr="00F87920" w14:paraId="07F4BABB" w14:textId="77777777" w:rsidTr="00840E0D">
        <w:trPr>
          <w:gridAfter w:val="1"/>
          <w:wAfter w:w="247" w:type="dxa"/>
          <w:trHeight w:hRule="exact" w:val="374"/>
        </w:trPr>
        <w:tc>
          <w:tcPr>
            <w:tcW w:w="3150" w:type="dxa"/>
            <w:gridSpan w:val="2"/>
          </w:tcPr>
          <w:p w14:paraId="0DD808B9" w14:textId="77777777" w:rsidR="007F015A" w:rsidRPr="00F87920" w:rsidRDefault="007F015A" w:rsidP="007F015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0" w:type="dxa"/>
            <w:gridSpan w:val="2"/>
          </w:tcPr>
          <w:p w14:paraId="33D35A87" w14:textId="77777777" w:rsidR="007F015A" w:rsidRPr="00F87920" w:rsidRDefault="007F015A" w:rsidP="007F0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E44C528" w14:textId="77777777" w:rsidR="007F015A" w:rsidRPr="00F87920" w:rsidRDefault="007F015A" w:rsidP="007F0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F4C80C0" w14:textId="4E3EC7E3" w:rsidR="007F015A" w:rsidRPr="00F87920" w:rsidRDefault="00E410E4" w:rsidP="007F0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10E4">
              <w:rPr>
                <w:rFonts w:ascii="Angsana New" w:hAnsi="Angsana New"/>
                <w:b/>
                <w:bCs/>
                <w:sz w:val="30"/>
                <w:szCs w:val="30"/>
              </w:rPr>
              <w:t>38,92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8" w:type="dxa"/>
          </w:tcPr>
          <w:p w14:paraId="74F40AD5" w14:textId="77777777" w:rsidR="007F015A" w:rsidRPr="00F87920" w:rsidRDefault="007F015A" w:rsidP="007F0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150795A" w14:textId="596D30A0" w:rsidR="007F015A" w:rsidRPr="00F87920" w:rsidRDefault="007F015A" w:rsidP="007F0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4F49">
              <w:rPr>
                <w:rFonts w:ascii="Angsana New" w:hAnsi="Angsana New"/>
                <w:b/>
                <w:bCs/>
                <w:sz w:val="30"/>
                <w:szCs w:val="30"/>
              </w:rPr>
              <w:t>9,95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7" w:type="dxa"/>
          </w:tcPr>
          <w:p w14:paraId="174C41CC" w14:textId="77777777" w:rsidR="007F015A" w:rsidRPr="00F87920" w:rsidRDefault="007F015A" w:rsidP="007F0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6384E940" w14:textId="208D6B6C" w:rsidR="007F015A" w:rsidRPr="00F87920" w:rsidRDefault="007F015A" w:rsidP="007F015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22,626</w:t>
            </w:r>
          </w:p>
        </w:tc>
        <w:tc>
          <w:tcPr>
            <w:tcW w:w="237" w:type="dxa"/>
          </w:tcPr>
          <w:p w14:paraId="7CF53AA7" w14:textId="77777777" w:rsidR="007F015A" w:rsidRPr="00F87920" w:rsidRDefault="007F015A" w:rsidP="007F0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6D802EA" w14:textId="5B47179B" w:rsidR="007F015A" w:rsidRPr="00F87920" w:rsidRDefault="007F015A" w:rsidP="007F015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4F49">
              <w:rPr>
                <w:rFonts w:ascii="Angsana New" w:hAnsi="Angsana New"/>
                <w:b/>
                <w:bCs/>
                <w:sz w:val="30"/>
                <w:szCs w:val="30"/>
              </w:rPr>
              <w:t>1,725 1,725,255</w:t>
            </w:r>
          </w:p>
        </w:tc>
      </w:tr>
      <w:tr w:rsidR="007F015A" w:rsidRPr="007F015A" w14:paraId="59CD12EC" w14:textId="77777777" w:rsidTr="00813D59">
        <w:tc>
          <w:tcPr>
            <w:tcW w:w="9708" w:type="dxa"/>
            <w:gridSpan w:val="23"/>
          </w:tcPr>
          <w:p w14:paraId="0A257383" w14:textId="77777777" w:rsidR="007F015A" w:rsidRPr="007F015A" w:rsidRDefault="007F015A" w:rsidP="007F01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F015A" w:rsidRPr="00F87920" w14:paraId="6CA4770B" w14:textId="77777777" w:rsidTr="00840E0D">
        <w:tc>
          <w:tcPr>
            <w:tcW w:w="2898" w:type="dxa"/>
          </w:tcPr>
          <w:p w14:paraId="52AC44BD" w14:textId="77777777" w:rsidR="007F015A" w:rsidRPr="00F87920" w:rsidRDefault="007F015A" w:rsidP="007F015A">
            <w:pPr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10" w:type="dxa"/>
            <w:gridSpan w:val="22"/>
          </w:tcPr>
          <w:p w14:paraId="35D5F854" w14:textId="6861CDAD" w:rsidR="007F015A" w:rsidRPr="00F87920" w:rsidRDefault="007F015A" w:rsidP="007F01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F015A" w:rsidRPr="00F87920" w14:paraId="1BDBFE20" w14:textId="77777777" w:rsidTr="0009078E">
        <w:tc>
          <w:tcPr>
            <w:tcW w:w="2898" w:type="dxa"/>
          </w:tcPr>
          <w:p w14:paraId="7C77DA9A" w14:textId="77777777" w:rsidR="007F015A" w:rsidRPr="00F87920" w:rsidRDefault="007F015A" w:rsidP="007F015A">
            <w:pPr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41" w:type="dxa"/>
            <w:gridSpan w:val="10"/>
          </w:tcPr>
          <w:p w14:paraId="4C290D06" w14:textId="09C05B40" w:rsidR="007F015A" w:rsidRPr="00F87920" w:rsidRDefault="007F015A" w:rsidP="007F01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DE582E8" w14:textId="77777777" w:rsidR="007F015A" w:rsidRPr="00F87920" w:rsidRDefault="007F015A" w:rsidP="007F01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99" w:type="dxa"/>
            <w:gridSpan w:val="11"/>
          </w:tcPr>
          <w:p w14:paraId="2ACD2A49" w14:textId="52B8D7A1" w:rsidR="007F015A" w:rsidRPr="00F87920" w:rsidRDefault="007F015A" w:rsidP="007F01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F015A" w:rsidRPr="00F87920" w14:paraId="75FADF42" w14:textId="77777777" w:rsidTr="00840E0D">
        <w:tc>
          <w:tcPr>
            <w:tcW w:w="2898" w:type="dxa"/>
          </w:tcPr>
          <w:p w14:paraId="61B0CFAA" w14:textId="4349289C" w:rsidR="007F015A" w:rsidRPr="00F87920" w:rsidRDefault="007F015A" w:rsidP="007F015A">
            <w:pPr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571B95E2" w14:textId="77777777" w:rsidR="007F015A" w:rsidRPr="00F87920" w:rsidRDefault="007F015A" w:rsidP="007F015A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270" w:type="dxa"/>
            <w:gridSpan w:val="2"/>
          </w:tcPr>
          <w:p w14:paraId="5851D2DF" w14:textId="77777777" w:rsidR="007F015A" w:rsidRPr="00F87920" w:rsidRDefault="007F015A" w:rsidP="007F015A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561391B2" w14:textId="71F748E7" w:rsidR="007F015A" w:rsidRPr="00F87920" w:rsidRDefault="007F015A" w:rsidP="007F015A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270" w:type="dxa"/>
          </w:tcPr>
          <w:p w14:paraId="47C94DF4" w14:textId="77777777" w:rsidR="007F015A" w:rsidRPr="00F87920" w:rsidRDefault="007F015A" w:rsidP="007F01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1" w:type="dxa"/>
            <w:gridSpan w:val="3"/>
          </w:tcPr>
          <w:p w14:paraId="10C05FE3" w14:textId="77777777" w:rsidR="007F015A" w:rsidRPr="00F87920" w:rsidRDefault="007F015A" w:rsidP="007F01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สุทธิจาก</w:t>
            </w:r>
          </w:p>
        </w:tc>
        <w:tc>
          <w:tcPr>
            <w:tcW w:w="270" w:type="dxa"/>
          </w:tcPr>
          <w:p w14:paraId="3F2B3D90" w14:textId="77777777" w:rsidR="007F015A" w:rsidRPr="00F87920" w:rsidRDefault="007F015A" w:rsidP="007F01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gridSpan w:val="4"/>
          </w:tcPr>
          <w:p w14:paraId="78E59CB1" w14:textId="77777777" w:rsidR="007F015A" w:rsidRPr="00F87920" w:rsidRDefault="007F015A" w:rsidP="007F01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270" w:type="dxa"/>
          </w:tcPr>
          <w:p w14:paraId="1BB93B46" w14:textId="77777777" w:rsidR="007F015A" w:rsidRPr="00F87920" w:rsidRDefault="007F015A" w:rsidP="007F01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  <w:gridSpan w:val="3"/>
          </w:tcPr>
          <w:p w14:paraId="2C23A168" w14:textId="654F898A" w:rsidR="007F015A" w:rsidRPr="00F87920" w:rsidRDefault="007F015A" w:rsidP="007F015A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263" w:type="dxa"/>
          </w:tcPr>
          <w:p w14:paraId="6DF3D65D" w14:textId="77777777" w:rsidR="007F015A" w:rsidRPr="00F87920" w:rsidRDefault="007F015A" w:rsidP="007F01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gridSpan w:val="2"/>
          </w:tcPr>
          <w:p w14:paraId="3E73A7D8" w14:textId="77777777" w:rsidR="007F015A" w:rsidRPr="00F87920" w:rsidRDefault="007F015A" w:rsidP="007F01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สุทธิจาก</w:t>
            </w:r>
          </w:p>
        </w:tc>
      </w:tr>
      <w:tr w:rsidR="007F015A" w:rsidRPr="00F87920" w14:paraId="0BDC681C" w14:textId="77777777" w:rsidTr="00840E0D">
        <w:tc>
          <w:tcPr>
            <w:tcW w:w="2898" w:type="dxa"/>
          </w:tcPr>
          <w:p w14:paraId="3453E65B" w14:textId="6D8E88E9" w:rsidR="007F015A" w:rsidRPr="00F87920" w:rsidRDefault="007F015A" w:rsidP="007F015A">
            <w:pPr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gridSpan w:val="2"/>
          </w:tcPr>
          <w:p w14:paraId="11B902CF" w14:textId="77777777" w:rsidR="007F015A" w:rsidRPr="00F87920" w:rsidRDefault="007F015A" w:rsidP="007F015A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270" w:type="dxa"/>
            <w:gridSpan w:val="2"/>
          </w:tcPr>
          <w:p w14:paraId="01AD7933" w14:textId="77777777" w:rsidR="007F015A" w:rsidRPr="00F87920" w:rsidRDefault="007F015A" w:rsidP="007F015A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770F3D44" w14:textId="77777777" w:rsidR="007F015A" w:rsidRPr="00F87920" w:rsidRDefault="007F015A" w:rsidP="007F015A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0" w:type="dxa"/>
          </w:tcPr>
          <w:p w14:paraId="1EAE4C33" w14:textId="77777777" w:rsidR="007F015A" w:rsidRPr="00F87920" w:rsidRDefault="007F015A" w:rsidP="007F01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1" w:type="dxa"/>
            <w:gridSpan w:val="3"/>
          </w:tcPr>
          <w:p w14:paraId="1FADF9B3" w14:textId="77777777" w:rsidR="007F015A" w:rsidRPr="00F87920" w:rsidRDefault="007F015A" w:rsidP="007F01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0" w:type="dxa"/>
          </w:tcPr>
          <w:p w14:paraId="70511234" w14:textId="77777777" w:rsidR="007F015A" w:rsidRPr="00F87920" w:rsidRDefault="007F015A" w:rsidP="007F01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gridSpan w:val="4"/>
          </w:tcPr>
          <w:p w14:paraId="71344E59" w14:textId="77777777" w:rsidR="007F015A" w:rsidRPr="00F87920" w:rsidRDefault="007F015A" w:rsidP="007F01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270" w:type="dxa"/>
          </w:tcPr>
          <w:p w14:paraId="7EAE971A" w14:textId="77777777" w:rsidR="007F015A" w:rsidRPr="00F87920" w:rsidRDefault="007F015A" w:rsidP="007F01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  <w:gridSpan w:val="3"/>
          </w:tcPr>
          <w:p w14:paraId="0AE7BA82" w14:textId="77777777" w:rsidR="007F015A" w:rsidRPr="00F87920" w:rsidRDefault="007F015A" w:rsidP="007F015A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63" w:type="dxa"/>
          </w:tcPr>
          <w:p w14:paraId="76EABCA7" w14:textId="77777777" w:rsidR="007F015A" w:rsidRPr="00F87920" w:rsidRDefault="007F015A" w:rsidP="007F01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gridSpan w:val="2"/>
          </w:tcPr>
          <w:p w14:paraId="2654520C" w14:textId="77777777" w:rsidR="007F015A" w:rsidRPr="00F87920" w:rsidRDefault="007F015A" w:rsidP="007F01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7F015A" w:rsidRPr="00F87920" w14:paraId="42FA6EB3" w14:textId="77777777" w:rsidTr="00840E0D">
        <w:tc>
          <w:tcPr>
            <w:tcW w:w="2898" w:type="dxa"/>
          </w:tcPr>
          <w:p w14:paraId="2192B42B" w14:textId="77777777" w:rsidR="007F015A" w:rsidRPr="00F87920" w:rsidRDefault="007F015A" w:rsidP="007F015A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10" w:type="dxa"/>
            <w:gridSpan w:val="22"/>
          </w:tcPr>
          <w:p w14:paraId="14169FBA" w14:textId="77777777" w:rsidR="007F015A" w:rsidRPr="00F87920" w:rsidRDefault="007F015A" w:rsidP="007F015A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015A" w:rsidRPr="00F87920" w14:paraId="102535C6" w14:textId="77777777" w:rsidTr="00840E0D">
        <w:tc>
          <w:tcPr>
            <w:tcW w:w="2898" w:type="dxa"/>
          </w:tcPr>
          <w:p w14:paraId="3BFC1B69" w14:textId="26FAD2E4" w:rsidR="007F015A" w:rsidRPr="00F87920" w:rsidRDefault="007F015A" w:rsidP="007F015A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  <w:gridSpan w:val="2"/>
          </w:tcPr>
          <w:p w14:paraId="51B46EA6" w14:textId="77777777" w:rsidR="007F015A" w:rsidRPr="00F87920" w:rsidRDefault="007F015A" w:rsidP="007F015A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1205B88A" w14:textId="77777777" w:rsidR="007F015A" w:rsidRPr="00F87920" w:rsidRDefault="007F015A" w:rsidP="007F015A">
            <w:pPr>
              <w:tabs>
                <w:tab w:val="decimal" w:pos="61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00853EA2" w14:textId="77777777" w:rsidR="007F015A" w:rsidRPr="00F87920" w:rsidRDefault="007F015A" w:rsidP="007F015A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2C07EAF" w14:textId="77777777" w:rsidR="007F015A" w:rsidRPr="00F87920" w:rsidRDefault="007F015A" w:rsidP="007F015A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gridSpan w:val="3"/>
          </w:tcPr>
          <w:p w14:paraId="7DC8AB08" w14:textId="77777777" w:rsidR="007F015A" w:rsidRPr="00F87920" w:rsidRDefault="007F015A" w:rsidP="007F015A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5644BD" w14:textId="77777777" w:rsidR="007F015A" w:rsidRPr="00F87920" w:rsidRDefault="007F015A" w:rsidP="007F015A">
            <w:pPr>
              <w:tabs>
                <w:tab w:val="clear" w:pos="680"/>
                <w:tab w:val="decimal" w:pos="684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gridSpan w:val="3"/>
          </w:tcPr>
          <w:p w14:paraId="0697B50B" w14:textId="77777777" w:rsidR="007F015A" w:rsidRPr="00F87920" w:rsidRDefault="007F015A" w:rsidP="007F015A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  <w:gridSpan w:val="2"/>
          </w:tcPr>
          <w:p w14:paraId="05092B2F" w14:textId="77777777" w:rsidR="007F015A" w:rsidRPr="00F87920" w:rsidRDefault="007F015A" w:rsidP="007F015A">
            <w:pPr>
              <w:tabs>
                <w:tab w:val="decimal" w:pos="61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dxa"/>
            <w:gridSpan w:val="3"/>
          </w:tcPr>
          <w:p w14:paraId="4BCA68CA" w14:textId="77777777" w:rsidR="007F015A" w:rsidRPr="00F87920" w:rsidRDefault="007F015A" w:rsidP="007F015A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2F22E87F" w14:textId="77777777" w:rsidR="007F015A" w:rsidRPr="00F87920" w:rsidRDefault="007F015A" w:rsidP="007F015A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gridSpan w:val="2"/>
          </w:tcPr>
          <w:p w14:paraId="693E252E" w14:textId="77777777" w:rsidR="007F015A" w:rsidRPr="00F87920" w:rsidRDefault="007F015A" w:rsidP="007F015A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67E3" w:rsidRPr="00F87920" w14:paraId="23BBA0E8" w14:textId="77777777" w:rsidTr="00840E0D">
        <w:tc>
          <w:tcPr>
            <w:tcW w:w="2898" w:type="dxa"/>
          </w:tcPr>
          <w:p w14:paraId="1C75917C" w14:textId="525020B6" w:rsidR="009E67E3" w:rsidRPr="00F87920" w:rsidRDefault="009E67E3" w:rsidP="009E67E3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กำไรจากการประมาณตามหลัก</w:t>
            </w:r>
          </w:p>
        </w:tc>
        <w:tc>
          <w:tcPr>
            <w:tcW w:w="900" w:type="dxa"/>
            <w:gridSpan w:val="2"/>
          </w:tcPr>
          <w:p w14:paraId="655B0E52" w14:textId="4FC09C27" w:rsidR="009E67E3" w:rsidRPr="00F87920" w:rsidRDefault="009E67E3" w:rsidP="009E67E3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71415C8B" w14:textId="77777777" w:rsidR="009E67E3" w:rsidRPr="00F87920" w:rsidRDefault="009E67E3" w:rsidP="009E67E3">
            <w:pPr>
              <w:tabs>
                <w:tab w:val="decimal" w:pos="61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73882AE4" w14:textId="0DB0B947" w:rsidR="009E67E3" w:rsidRPr="00F87920" w:rsidRDefault="009E67E3" w:rsidP="009E67E3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9E26A55" w14:textId="77777777" w:rsidR="009E67E3" w:rsidRPr="00F87920" w:rsidRDefault="009E67E3" w:rsidP="009E67E3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gridSpan w:val="3"/>
          </w:tcPr>
          <w:p w14:paraId="0E162250" w14:textId="23DDC3E4" w:rsidR="009E67E3" w:rsidRPr="00F87920" w:rsidRDefault="009E67E3" w:rsidP="009E67E3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2F0BF7" w14:textId="77777777" w:rsidR="009E67E3" w:rsidRPr="00F87920" w:rsidRDefault="009E67E3" w:rsidP="009E67E3">
            <w:pPr>
              <w:tabs>
                <w:tab w:val="clear" w:pos="680"/>
                <w:tab w:val="decimal" w:pos="684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gridSpan w:val="3"/>
          </w:tcPr>
          <w:p w14:paraId="61EABF59" w14:textId="77777777" w:rsidR="009E67E3" w:rsidRPr="00F87920" w:rsidRDefault="009E67E3" w:rsidP="009E67E3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  <w:gridSpan w:val="2"/>
          </w:tcPr>
          <w:p w14:paraId="05BB9127" w14:textId="77777777" w:rsidR="009E67E3" w:rsidRPr="00F87920" w:rsidRDefault="009E67E3" w:rsidP="009E67E3">
            <w:pPr>
              <w:tabs>
                <w:tab w:val="decimal" w:pos="61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dxa"/>
            <w:gridSpan w:val="3"/>
          </w:tcPr>
          <w:p w14:paraId="07BC4B28" w14:textId="77777777" w:rsidR="009E67E3" w:rsidRPr="00F87920" w:rsidRDefault="009E67E3" w:rsidP="009E67E3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5D9BE3AB" w14:textId="77777777" w:rsidR="009E67E3" w:rsidRPr="00F87920" w:rsidRDefault="009E67E3" w:rsidP="009E67E3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gridSpan w:val="2"/>
          </w:tcPr>
          <w:p w14:paraId="407A026B" w14:textId="77777777" w:rsidR="009E67E3" w:rsidRPr="00F87920" w:rsidRDefault="009E67E3" w:rsidP="009E67E3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67E3" w:rsidRPr="00F87920" w14:paraId="58BCA9E9" w14:textId="77777777" w:rsidTr="00840E0D">
        <w:trPr>
          <w:trHeight w:val="335"/>
        </w:trPr>
        <w:tc>
          <w:tcPr>
            <w:tcW w:w="2898" w:type="dxa"/>
          </w:tcPr>
          <w:p w14:paraId="7018BC8B" w14:textId="3B1FE991" w:rsidR="009E67E3" w:rsidRPr="00F87920" w:rsidRDefault="009E67E3" w:rsidP="009E67E3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</w:tcPr>
          <w:p w14:paraId="00061FA7" w14:textId="79D882F2" w:rsidR="009E67E3" w:rsidRPr="00F87920" w:rsidRDefault="009E67E3" w:rsidP="009E67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490">
              <w:rPr>
                <w:rFonts w:ascii="Angsana New" w:hAnsi="Angsana New"/>
                <w:b/>
                <w:bCs/>
                <w:sz w:val="30"/>
                <w:szCs w:val="30"/>
              </w:rPr>
              <w:t>18,77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14:paraId="05F90697" w14:textId="77777777" w:rsidR="009E67E3" w:rsidRPr="00F87920" w:rsidRDefault="009E67E3" w:rsidP="009E67E3">
            <w:pPr>
              <w:tabs>
                <w:tab w:val="decimal" w:pos="612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</w:tcPr>
          <w:p w14:paraId="3D7E75D2" w14:textId="4BE4C3C8" w:rsidR="009E67E3" w:rsidRPr="00F87920" w:rsidRDefault="009E67E3" w:rsidP="009E67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490">
              <w:rPr>
                <w:rFonts w:ascii="Angsana New" w:hAnsi="Angsana New"/>
                <w:b/>
                <w:bCs/>
                <w:sz w:val="30"/>
                <w:szCs w:val="30"/>
              </w:rPr>
              <w:t>(3,754)</w:t>
            </w:r>
          </w:p>
        </w:tc>
        <w:tc>
          <w:tcPr>
            <w:tcW w:w="270" w:type="dxa"/>
          </w:tcPr>
          <w:p w14:paraId="377ACBCE" w14:textId="77777777" w:rsidR="009E67E3" w:rsidRPr="00F87920" w:rsidRDefault="009E67E3" w:rsidP="009E67E3">
            <w:pPr>
              <w:tabs>
                <w:tab w:val="decimal" w:pos="61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gridSpan w:val="3"/>
            <w:tcBorders>
              <w:bottom w:val="double" w:sz="4" w:space="0" w:color="auto"/>
            </w:tcBorders>
          </w:tcPr>
          <w:p w14:paraId="7CE96F48" w14:textId="602B222C" w:rsidR="009E67E3" w:rsidRPr="00F87920" w:rsidRDefault="009E67E3" w:rsidP="009E67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490">
              <w:rPr>
                <w:rFonts w:ascii="Angsana New" w:hAnsi="Angsana New"/>
                <w:b/>
                <w:bCs/>
                <w:sz w:val="30"/>
                <w:szCs w:val="30"/>
              </w:rPr>
              <w:t>15,01</w:t>
            </w:r>
            <w:r w:rsidR="00401945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25F0802" w14:textId="77777777" w:rsidR="009E67E3" w:rsidRPr="00F87920" w:rsidRDefault="009E67E3" w:rsidP="009E67E3">
            <w:pPr>
              <w:tabs>
                <w:tab w:val="clear" w:pos="680"/>
                <w:tab w:val="decimal" w:pos="684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gridSpan w:val="3"/>
            <w:tcBorders>
              <w:bottom w:val="double" w:sz="4" w:space="0" w:color="auto"/>
            </w:tcBorders>
          </w:tcPr>
          <w:p w14:paraId="32C2E91A" w14:textId="74710A56" w:rsidR="009E67E3" w:rsidRPr="00F87920" w:rsidRDefault="009E67E3" w:rsidP="009E67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9" w:type="dxa"/>
            <w:gridSpan w:val="2"/>
          </w:tcPr>
          <w:p w14:paraId="7A756302" w14:textId="77777777" w:rsidR="009E67E3" w:rsidRPr="00F87920" w:rsidRDefault="009E67E3" w:rsidP="009E67E3">
            <w:pPr>
              <w:tabs>
                <w:tab w:val="decimal" w:pos="612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dxa"/>
            <w:gridSpan w:val="3"/>
            <w:tcBorders>
              <w:bottom w:val="double" w:sz="4" w:space="0" w:color="auto"/>
            </w:tcBorders>
          </w:tcPr>
          <w:p w14:paraId="04643865" w14:textId="2137E54D" w:rsidR="009E67E3" w:rsidRPr="00F87920" w:rsidRDefault="009E67E3" w:rsidP="009E67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13D42720" w14:textId="77777777" w:rsidR="009E67E3" w:rsidRPr="00F87920" w:rsidRDefault="009E67E3" w:rsidP="009E67E3">
            <w:pPr>
              <w:tabs>
                <w:tab w:val="decimal" w:pos="61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1" w:type="dxa"/>
            <w:gridSpan w:val="2"/>
            <w:tcBorders>
              <w:bottom w:val="double" w:sz="4" w:space="0" w:color="auto"/>
            </w:tcBorders>
          </w:tcPr>
          <w:p w14:paraId="4CEDC573" w14:textId="41161621" w:rsidR="009E67E3" w:rsidRPr="00F87920" w:rsidRDefault="009E67E3" w:rsidP="009E67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9E67E3" w:rsidRPr="00F87920" w14:paraId="024DC7D7" w14:textId="77777777" w:rsidTr="00767490">
        <w:trPr>
          <w:trHeight w:val="335"/>
        </w:trPr>
        <w:tc>
          <w:tcPr>
            <w:tcW w:w="2898" w:type="dxa"/>
          </w:tcPr>
          <w:p w14:paraId="416B003E" w14:textId="77777777" w:rsidR="009E67E3" w:rsidRPr="00F87920" w:rsidRDefault="009E67E3" w:rsidP="009E67E3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40F51EAB" w14:textId="77777777" w:rsidR="009E67E3" w:rsidRPr="00E410E4" w:rsidRDefault="009E67E3" w:rsidP="009E67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6A65F4A" w14:textId="77777777" w:rsidR="009E67E3" w:rsidRPr="00F87920" w:rsidRDefault="009E67E3" w:rsidP="009E67E3">
            <w:pPr>
              <w:tabs>
                <w:tab w:val="decimal" w:pos="612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07A25335" w14:textId="77777777" w:rsidR="009E67E3" w:rsidRDefault="009E67E3" w:rsidP="009E67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5ECA01" w14:textId="77777777" w:rsidR="009E67E3" w:rsidRPr="00F87920" w:rsidRDefault="009E67E3" w:rsidP="009E67E3">
            <w:pPr>
              <w:tabs>
                <w:tab w:val="decimal" w:pos="61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gridSpan w:val="3"/>
          </w:tcPr>
          <w:p w14:paraId="44787994" w14:textId="77777777" w:rsidR="009E67E3" w:rsidRPr="00767490" w:rsidRDefault="009E67E3" w:rsidP="009E67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DD0E49" w14:textId="77777777" w:rsidR="009E67E3" w:rsidRPr="00F87920" w:rsidRDefault="009E67E3" w:rsidP="009E67E3">
            <w:pPr>
              <w:tabs>
                <w:tab w:val="clear" w:pos="680"/>
                <w:tab w:val="decimal" w:pos="684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gridSpan w:val="3"/>
          </w:tcPr>
          <w:p w14:paraId="2779F976" w14:textId="77777777" w:rsidR="009E67E3" w:rsidRDefault="009E67E3" w:rsidP="009E67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14:paraId="0D63EFC6" w14:textId="77777777" w:rsidR="009E67E3" w:rsidRPr="00F87920" w:rsidRDefault="009E67E3" w:rsidP="009E67E3">
            <w:pPr>
              <w:tabs>
                <w:tab w:val="decimal" w:pos="612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dxa"/>
            <w:gridSpan w:val="3"/>
          </w:tcPr>
          <w:p w14:paraId="4DF2327B" w14:textId="77777777" w:rsidR="009E67E3" w:rsidRDefault="009E67E3" w:rsidP="009E67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5F877152" w14:textId="77777777" w:rsidR="009E67E3" w:rsidRPr="00F87920" w:rsidRDefault="009E67E3" w:rsidP="009E67E3">
            <w:pPr>
              <w:tabs>
                <w:tab w:val="decimal" w:pos="61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1" w:type="dxa"/>
            <w:gridSpan w:val="2"/>
          </w:tcPr>
          <w:p w14:paraId="6A13526B" w14:textId="77777777" w:rsidR="009E67E3" w:rsidRDefault="009E67E3" w:rsidP="009E67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E67E3" w:rsidRPr="00F87920" w14:paraId="5728FD26" w14:textId="77777777" w:rsidTr="0023345C">
        <w:tc>
          <w:tcPr>
            <w:tcW w:w="2898" w:type="dxa"/>
          </w:tcPr>
          <w:p w14:paraId="6B4DF9DA" w14:textId="77777777" w:rsidR="009E67E3" w:rsidRPr="00F87920" w:rsidRDefault="009E67E3" w:rsidP="009E67E3">
            <w:pPr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10" w:type="dxa"/>
            <w:gridSpan w:val="22"/>
          </w:tcPr>
          <w:p w14:paraId="29770C8B" w14:textId="6D754A5F" w:rsidR="009E67E3" w:rsidRPr="00F87920" w:rsidRDefault="009E67E3" w:rsidP="009E67E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4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67E3" w:rsidRPr="00F87920" w14:paraId="4817AF17" w14:textId="77777777" w:rsidTr="0023345C">
        <w:tc>
          <w:tcPr>
            <w:tcW w:w="2898" w:type="dxa"/>
          </w:tcPr>
          <w:p w14:paraId="5A846DAD" w14:textId="77777777" w:rsidR="009E67E3" w:rsidRPr="00F87920" w:rsidRDefault="009E67E3" w:rsidP="009E67E3">
            <w:pPr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41" w:type="dxa"/>
            <w:gridSpan w:val="10"/>
          </w:tcPr>
          <w:p w14:paraId="25705BA4" w14:textId="77777777" w:rsidR="009E67E3" w:rsidRPr="00F87920" w:rsidRDefault="009E67E3" w:rsidP="009E67E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2787B97" w14:textId="77777777" w:rsidR="009E67E3" w:rsidRPr="00F87920" w:rsidRDefault="009E67E3" w:rsidP="009E67E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99" w:type="dxa"/>
            <w:gridSpan w:val="11"/>
          </w:tcPr>
          <w:p w14:paraId="432A47F7" w14:textId="77777777" w:rsidR="009E67E3" w:rsidRPr="00F87920" w:rsidRDefault="009E67E3" w:rsidP="009E67E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E67E3" w:rsidRPr="00F87920" w14:paraId="01EED2E2" w14:textId="77777777" w:rsidTr="0023345C">
        <w:tc>
          <w:tcPr>
            <w:tcW w:w="2898" w:type="dxa"/>
          </w:tcPr>
          <w:p w14:paraId="4FA4CF75" w14:textId="77777777" w:rsidR="009E67E3" w:rsidRPr="00F87920" w:rsidRDefault="009E67E3" w:rsidP="009E67E3">
            <w:pPr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00B7AE00" w14:textId="77777777" w:rsidR="009E67E3" w:rsidRPr="00F87920" w:rsidRDefault="009E67E3" w:rsidP="009E67E3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270" w:type="dxa"/>
            <w:gridSpan w:val="2"/>
          </w:tcPr>
          <w:p w14:paraId="219AD818" w14:textId="77777777" w:rsidR="009E67E3" w:rsidRPr="00F87920" w:rsidRDefault="009E67E3" w:rsidP="009E67E3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4C60DCFF" w14:textId="77777777" w:rsidR="009E67E3" w:rsidRPr="00F87920" w:rsidRDefault="009E67E3" w:rsidP="009E67E3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270" w:type="dxa"/>
          </w:tcPr>
          <w:p w14:paraId="3B0B0488" w14:textId="77777777" w:rsidR="009E67E3" w:rsidRPr="00F87920" w:rsidRDefault="009E67E3" w:rsidP="009E67E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1" w:type="dxa"/>
            <w:gridSpan w:val="3"/>
          </w:tcPr>
          <w:p w14:paraId="30B9A821" w14:textId="77777777" w:rsidR="009E67E3" w:rsidRPr="00F87920" w:rsidRDefault="009E67E3" w:rsidP="009E67E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สุทธิจาก</w:t>
            </w:r>
          </w:p>
        </w:tc>
        <w:tc>
          <w:tcPr>
            <w:tcW w:w="270" w:type="dxa"/>
          </w:tcPr>
          <w:p w14:paraId="5D73C1D8" w14:textId="77777777" w:rsidR="009E67E3" w:rsidRPr="00F87920" w:rsidRDefault="009E67E3" w:rsidP="009E67E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gridSpan w:val="4"/>
          </w:tcPr>
          <w:p w14:paraId="3CE05CBA" w14:textId="77777777" w:rsidR="009E67E3" w:rsidRPr="00F87920" w:rsidRDefault="009E67E3" w:rsidP="009E67E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270" w:type="dxa"/>
          </w:tcPr>
          <w:p w14:paraId="06521C92" w14:textId="77777777" w:rsidR="009E67E3" w:rsidRPr="00F87920" w:rsidRDefault="009E67E3" w:rsidP="009E67E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  <w:gridSpan w:val="3"/>
          </w:tcPr>
          <w:p w14:paraId="171ECE14" w14:textId="77777777" w:rsidR="009E67E3" w:rsidRPr="00F87920" w:rsidRDefault="009E67E3" w:rsidP="009E67E3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263" w:type="dxa"/>
          </w:tcPr>
          <w:p w14:paraId="13D4A238" w14:textId="77777777" w:rsidR="009E67E3" w:rsidRPr="00F87920" w:rsidRDefault="009E67E3" w:rsidP="009E67E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gridSpan w:val="2"/>
          </w:tcPr>
          <w:p w14:paraId="5F6006B9" w14:textId="77777777" w:rsidR="009E67E3" w:rsidRPr="00F87920" w:rsidRDefault="009E67E3" w:rsidP="009E67E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สุทธิจาก</w:t>
            </w:r>
          </w:p>
        </w:tc>
      </w:tr>
      <w:tr w:rsidR="009E67E3" w:rsidRPr="00F87920" w14:paraId="0088C5F7" w14:textId="77777777" w:rsidTr="0023345C">
        <w:tc>
          <w:tcPr>
            <w:tcW w:w="2898" w:type="dxa"/>
          </w:tcPr>
          <w:p w14:paraId="421CDC40" w14:textId="77777777" w:rsidR="009E67E3" w:rsidRPr="00F87920" w:rsidRDefault="009E67E3" w:rsidP="009E67E3">
            <w:pPr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gridSpan w:val="2"/>
          </w:tcPr>
          <w:p w14:paraId="683A6D46" w14:textId="77777777" w:rsidR="009E67E3" w:rsidRPr="00F87920" w:rsidRDefault="009E67E3" w:rsidP="009E67E3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270" w:type="dxa"/>
            <w:gridSpan w:val="2"/>
          </w:tcPr>
          <w:p w14:paraId="247F0819" w14:textId="77777777" w:rsidR="009E67E3" w:rsidRPr="00F87920" w:rsidRDefault="009E67E3" w:rsidP="009E67E3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38666F9D" w14:textId="77777777" w:rsidR="009E67E3" w:rsidRPr="00F87920" w:rsidRDefault="009E67E3" w:rsidP="009E67E3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0" w:type="dxa"/>
          </w:tcPr>
          <w:p w14:paraId="4CD4AD48" w14:textId="77777777" w:rsidR="009E67E3" w:rsidRPr="00F87920" w:rsidRDefault="009E67E3" w:rsidP="009E67E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1" w:type="dxa"/>
            <w:gridSpan w:val="3"/>
          </w:tcPr>
          <w:p w14:paraId="1608756E" w14:textId="77777777" w:rsidR="009E67E3" w:rsidRPr="00F87920" w:rsidRDefault="009E67E3" w:rsidP="009E67E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0" w:type="dxa"/>
          </w:tcPr>
          <w:p w14:paraId="5D8DC15E" w14:textId="77777777" w:rsidR="009E67E3" w:rsidRPr="00F87920" w:rsidRDefault="009E67E3" w:rsidP="009E67E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gridSpan w:val="4"/>
          </w:tcPr>
          <w:p w14:paraId="22402D22" w14:textId="77777777" w:rsidR="009E67E3" w:rsidRPr="00F87920" w:rsidRDefault="009E67E3" w:rsidP="009E67E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270" w:type="dxa"/>
          </w:tcPr>
          <w:p w14:paraId="1310401B" w14:textId="77777777" w:rsidR="009E67E3" w:rsidRPr="00F87920" w:rsidRDefault="009E67E3" w:rsidP="009E67E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  <w:gridSpan w:val="3"/>
          </w:tcPr>
          <w:p w14:paraId="7177FB9C" w14:textId="77777777" w:rsidR="009E67E3" w:rsidRPr="00F87920" w:rsidRDefault="009E67E3" w:rsidP="009E67E3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63" w:type="dxa"/>
          </w:tcPr>
          <w:p w14:paraId="22FC8B88" w14:textId="77777777" w:rsidR="009E67E3" w:rsidRPr="00F87920" w:rsidRDefault="009E67E3" w:rsidP="009E67E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gridSpan w:val="2"/>
          </w:tcPr>
          <w:p w14:paraId="4D819D9F" w14:textId="77777777" w:rsidR="009E67E3" w:rsidRPr="00F87920" w:rsidRDefault="009E67E3" w:rsidP="009E67E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9E67E3" w:rsidRPr="00F87920" w14:paraId="048B61AE" w14:textId="77777777" w:rsidTr="0023345C">
        <w:tc>
          <w:tcPr>
            <w:tcW w:w="2898" w:type="dxa"/>
          </w:tcPr>
          <w:p w14:paraId="1A1F491C" w14:textId="77777777" w:rsidR="009E67E3" w:rsidRPr="00F87920" w:rsidRDefault="009E67E3" w:rsidP="009E67E3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10" w:type="dxa"/>
            <w:gridSpan w:val="22"/>
          </w:tcPr>
          <w:p w14:paraId="3D446960" w14:textId="77777777" w:rsidR="009E67E3" w:rsidRPr="00F87920" w:rsidRDefault="009E67E3" w:rsidP="009E67E3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67E3" w:rsidRPr="00F87920" w14:paraId="27F4E0B3" w14:textId="77777777" w:rsidTr="0023345C">
        <w:tc>
          <w:tcPr>
            <w:tcW w:w="2898" w:type="dxa"/>
          </w:tcPr>
          <w:p w14:paraId="722F0B40" w14:textId="77777777" w:rsidR="009E67E3" w:rsidRPr="00F87920" w:rsidRDefault="009E67E3" w:rsidP="009E67E3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  <w:gridSpan w:val="2"/>
          </w:tcPr>
          <w:p w14:paraId="11CF9B8D" w14:textId="77777777" w:rsidR="009E67E3" w:rsidRPr="00F87920" w:rsidRDefault="009E67E3" w:rsidP="009E67E3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648F2917" w14:textId="77777777" w:rsidR="009E67E3" w:rsidRPr="00F87920" w:rsidRDefault="009E67E3" w:rsidP="009E67E3">
            <w:pPr>
              <w:tabs>
                <w:tab w:val="decimal" w:pos="61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63285263" w14:textId="77777777" w:rsidR="009E67E3" w:rsidRPr="00F87920" w:rsidRDefault="009E67E3" w:rsidP="009E67E3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CED838C" w14:textId="77777777" w:rsidR="009E67E3" w:rsidRPr="00F87920" w:rsidRDefault="009E67E3" w:rsidP="009E67E3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gridSpan w:val="3"/>
          </w:tcPr>
          <w:p w14:paraId="5EDC54B2" w14:textId="77777777" w:rsidR="009E67E3" w:rsidRPr="00F87920" w:rsidRDefault="009E67E3" w:rsidP="009E67E3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AA0B67" w14:textId="77777777" w:rsidR="009E67E3" w:rsidRPr="00F87920" w:rsidRDefault="009E67E3" w:rsidP="009E67E3">
            <w:pPr>
              <w:tabs>
                <w:tab w:val="clear" w:pos="680"/>
                <w:tab w:val="decimal" w:pos="684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gridSpan w:val="3"/>
          </w:tcPr>
          <w:p w14:paraId="278446FC" w14:textId="77777777" w:rsidR="009E67E3" w:rsidRPr="00F87920" w:rsidRDefault="009E67E3" w:rsidP="009E67E3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  <w:gridSpan w:val="2"/>
          </w:tcPr>
          <w:p w14:paraId="18A3FFDA" w14:textId="77777777" w:rsidR="009E67E3" w:rsidRPr="00F87920" w:rsidRDefault="009E67E3" w:rsidP="009E67E3">
            <w:pPr>
              <w:tabs>
                <w:tab w:val="decimal" w:pos="61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dxa"/>
            <w:gridSpan w:val="3"/>
          </w:tcPr>
          <w:p w14:paraId="669AFA8D" w14:textId="77777777" w:rsidR="009E67E3" w:rsidRPr="00F87920" w:rsidRDefault="009E67E3" w:rsidP="009E67E3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628AE171" w14:textId="77777777" w:rsidR="009E67E3" w:rsidRPr="00F87920" w:rsidRDefault="009E67E3" w:rsidP="009E67E3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gridSpan w:val="2"/>
          </w:tcPr>
          <w:p w14:paraId="04F78D50" w14:textId="77777777" w:rsidR="009E67E3" w:rsidRPr="00F87920" w:rsidRDefault="009E67E3" w:rsidP="009E67E3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67E3" w:rsidRPr="00F87920" w14:paraId="2CD95470" w14:textId="77777777" w:rsidTr="0023345C">
        <w:tc>
          <w:tcPr>
            <w:tcW w:w="2898" w:type="dxa"/>
          </w:tcPr>
          <w:p w14:paraId="785CF410" w14:textId="77777777" w:rsidR="009E67E3" w:rsidRPr="00F87920" w:rsidRDefault="009E67E3" w:rsidP="009E67E3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กำไรจากการประมาณตามหลัก</w:t>
            </w:r>
          </w:p>
        </w:tc>
        <w:tc>
          <w:tcPr>
            <w:tcW w:w="900" w:type="dxa"/>
            <w:gridSpan w:val="2"/>
          </w:tcPr>
          <w:p w14:paraId="210BFD21" w14:textId="77777777" w:rsidR="009E67E3" w:rsidRPr="00F87920" w:rsidRDefault="009E67E3" w:rsidP="009E67E3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63FAA371" w14:textId="77777777" w:rsidR="009E67E3" w:rsidRPr="00F87920" w:rsidRDefault="009E67E3" w:rsidP="009E67E3">
            <w:pPr>
              <w:tabs>
                <w:tab w:val="decimal" w:pos="61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215D18B1" w14:textId="77777777" w:rsidR="009E67E3" w:rsidRPr="00F87920" w:rsidRDefault="009E67E3" w:rsidP="009E67E3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8914B2" w14:textId="77777777" w:rsidR="009E67E3" w:rsidRPr="00F87920" w:rsidRDefault="009E67E3" w:rsidP="009E67E3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gridSpan w:val="3"/>
          </w:tcPr>
          <w:p w14:paraId="24EBB4B3" w14:textId="77777777" w:rsidR="009E67E3" w:rsidRPr="00F87920" w:rsidRDefault="009E67E3" w:rsidP="009E67E3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800E2C" w14:textId="77777777" w:rsidR="009E67E3" w:rsidRPr="00F87920" w:rsidRDefault="009E67E3" w:rsidP="009E67E3">
            <w:pPr>
              <w:tabs>
                <w:tab w:val="clear" w:pos="680"/>
                <w:tab w:val="decimal" w:pos="684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gridSpan w:val="3"/>
          </w:tcPr>
          <w:p w14:paraId="28AC6AFA" w14:textId="77777777" w:rsidR="009E67E3" w:rsidRPr="00F87920" w:rsidRDefault="009E67E3" w:rsidP="009E67E3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  <w:gridSpan w:val="2"/>
          </w:tcPr>
          <w:p w14:paraId="7990CD1D" w14:textId="77777777" w:rsidR="009E67E3" w:rsidRPr="00F87920" w:rsidRDefault="009E67E3" w:rsidP="009E67E3">
            <w:pPr>
              <w:tabs>
                <w:tab w:val="decimal" w:pos="61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dxa"/>
            <w:gridSpan w:val="3"/>
          </w:tcPr>
          <w:p w14:paraId="4319C423" w14:textId="77777777" w:rsidR="009E67E3" w:rsidRPr="00F87920" w:rsidRDefault="009E67E3" w:rsidP="009E67E3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4E8658D7" w14:textId="77777777" w:rsidR="009E67E3" w:rsidRPr="00F87920" w:rsidRDefault="009E67E3" w:rsidP="009E67E3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gridSpan w:val="2"/>
          </w:tcPr>
          <w:p w14:paraId="130B200D" w14:textId="77777777" w:rsidR="009E67E3" w:rsidRPr="00F87920" w:rsidRDefault="009E67E3" w:rsidP="009E67E3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67E3" w:rsidRPr="00F87920" w14:paraId="19AB3BF7" w14:textId="77777777" w:rsidTr="0023345C">
        <w:trPr>
          <w:trHeight w:val="335"/>
        </w:trPr>
        <w:tc>
          <w:tcPr>
            <w:tcW w:w="2898" w:type="dxa"/>
          </w:tcPr>
          <w:p w14:paraId="28890BA1" w14:textId="77777777" w:rsidR="009E67E3" w:rsidRPr="00F87920" w:rsidRDefault="009E67E3" w:rsidP="009E67E3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</w:tcPr>
          <w:p w14:paraId="2C8FE925" w14:textId="6D5CCEFF" w:rsidR="009E67E3" w:rsidRPr="00F87920" w:rsidRDefault="009E67E3" w:rsidP="009E67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10E4">
              <w:rPr>
                <w:rFonts w:ascii="Angsana New" w:hAnsi="Angsana New"/>
                <w:b/>
                <w:bCs/>
                <w:sz w:val="30"/>
                <w:szCs w:val="30"/>
              </w:rPr>
              <w:t>14,774</w:t>
            </w:r>
          </w:p>
        </w:tc>
        <w:tc>
          <w:tcPr>
            <w:tcW w:w="270" w:type="dxa"/>
            <w:gridSpan w:val="2"/>
          </w:tcPr>
          <w:p w14:paraId="27EFF920" w14:textId="77777777" w:rsidR="009E67E3" w:rsidRPr="00F87920" w:rsidRDefault="009E67E3" w:rsidP="009E67E3">
            <w:pPr>
              <w:tabs>
                <w:tab w:val="decimal" w:pos="612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</w:tcPr>
          <w:p w14:paraId="3C34FB72" w14:textId="2A076E21" w:rsidR="009E67E3" w:rsidRPr="00F87920" w:rsidRDefault="009E67E3" w:rsidP="009E67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E410E4">
              <w:rPr>
                <w:rFonts w:ascii="Angsana New" w:hAnsi="Angsana New"/>
                <w:b/>
                <w:bCs/>
                <w:sz w:val="30"/>
                <w:szCs w:val="30"/>
              </w:rPr>
              <w:t>2,95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5)</w:t>
            </w:r>
          </w:p>
        </w:tc>
        <w:tc>
          <w:tcPr>
            <w:tcW w:w="270" w:type="dxa"/>
          </w:tcPr>
          <w:p w14:paraId="579F0E71" w14:textId="77777777" w:rsidR="009E67E3" w:rsidRPr="00F87920" w:rsidRDefault="009E67E3" w:rsidP="009E67E3">
            <w:pPr>
              <w:tabs>
                <w:tab w:val="decimal" w:pos="61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gridSpan w:val="3"/>
            <w:tcBorders>
              <w:bottom w:val="double" w:sz="4" w:space="0" w:color="auto"/>
            </w:tcBorders>
          </w:tcPr>
          <w:p w14:paraId="0BF9F094" w14:textId="2312D0B7" w:rsidR="009E67E3" w:rsidRPr="00F87920" w:rsidRDefault="009E67E3" w:rsidP="009E67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490">
              <w:rPr>
                <w:rFonts w:ascii="Angsana New" w:hAnsi="Angsana New"/>
                <w:b/>
                <w:bCs/>
                <w:sz w:val="30"/>
                <w:szCs w:val="30"/>
              </w:rPr>
              <w:t>11,819</w:t>
            </w:r>
          </w:p>
        </w:tc>
        <w:tc>
          <w:tcPr>
            <w:tcW w:w="270" w:type="dxa"/>
          </w:tcPr>
          <w:p w14:paraId="0E8F03FB" w14:textId="77777777" w:rsidR="009E67E3" w:rsidRPr="00F87920" w:rsidRDefault="009E67E3" w:rsidP="009E67E3">
            <w:pPr>
              <w:tabs>
                <w:tab w:val="clear" w:pos="680"/>
                <w:tab w:val="decimal" w:pos="684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gridSpan w:val="3"/>
            <w:tcBorders>
              <w:bottom w:val="double" w:sz="4" w:space="0" w:color="auto"/>
            </w:tcBorders>
          </w:tcPr>
          <w:p w14:paraId="1F988017" w14:textId="77777777" w:rsidR="009E67E3" w:rsidRPr="00F87920" w:rsidRDefault="009E67E3" w:rsidP="009E67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9" w:type="dxa"/>
            <w:gridSpan w:val="2"/>
          </w:tcPr>
          <w:p w14:paraId="3876A5E8" w14:textId="77777777" w:rsidR="009E67E3" w:rsidRPr="00F87920" w:rsidRDefault="009E67E3" w:rsidP="009E67E3">
            <w:pPr>
              <w:tabs>
                <w:tab w:val="decimal" w:pos="612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dxa"/>
            <w:gridSpan w:val="3"/>
            <w:tcBorders>
              <w:bottom w:val="double" w:sz="4" w:space="0" w:color="auto"/>
            </w:tcBorders>
          </w:tcPr>
          <w:p w14:paraId="3AC78DEC" w14:textId="77777777" w:rsidR="009E67E3" w:rsidRPr="00F87920" w:rsidRDefault="009E67E3" w:rsidP="009E67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149C6C01" w14:textId="77777777" w:rsidR="009E67E3" w:rsidRPr="00F87920" w:rsidRDefault="009E67E3" w:rsidP="009E67E3">
            <w:pPr>
              <w:tabs>
                <w:tab w:val="decimal" w:pos="61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1" w:type="dxa"/>
            <w:gridSpan w:val="2"/>
            <w:tcBorders>
              <w:bottom w:val="double" w:sz="4" w:space="0" w:color="auto"/>
            </w:tcBorders>
          </w:tcPr>
          <w:p w14:paraId="4FE830F6" w14:textId="77777777" w:rsidR="009E67E3" w:rsidRPr="00F87920" w:rsidRDefault="009E67E3" w:rsidP="009E67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8CF4761" w14:textId="01661F47" w:rsidR="009E3C29" w:rsidRPr="00F87920" w:rsidRDefault="009E3C2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BD786B5" w14:textId="77777777" w:rsidR="009A5276" w:rsidRDefault="009A5276">
      <w:r>
        <w:br w:type="page"/>
      </w: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7"/>
        <w:gridCol w:w="898"/>
        <w:gridCol w:w="276"/>
        <w:gridCol w:w="1173"/>
        <w:gridCol w:w="271"/>
        <w:gridCol w:w="891"/>
        <w:gridCol w:w="271"/>
        <w:gridCol w:w="1160"/>
      </w:tblGrid>
      <w:tr w:rsidR="009E3C29" w:rsidRPr="00F87920" w14:paraId="0FC6EBEE" w14:textId="77777777" w:rsidTr="009E3C29">
        <w:tc>
          <w:tcPr>
            <w:tcW w:w="2338" w:type="pct"/>
          </w:tcPr>
          <w:p w14:paraId="22F2381F" w14:textId="330A43CB" w:rsidR="009E3C29" w:rsidRPr="00F87920" w:rsidRDefault="00FF157E" w:rsidP="00EE14B9">
            <w:pPr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662" w:type="pct"/>
            <w:gridSpan w:val="7"/>
          </w:tcPr>
          <w:p w14:paraId="415FB59C" w14:textId="77777777" w:rsidR="009E3C29" w:rsidRPr="00F87920" w:rsidRDefault="009E3C29" w:rsidP="00EE14B9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E3C29" w:rsidRPr="00F87920" w14:paraId="7C3AA4BD" w14:textId="77777777" w:rsidTr="00EE14B9">
        <w:tc>
          <w:tcPr>
            <w:tcW w:w="2338" w:type="pct"/>
          </w:tcPr>
          <w:p w14:paraId="5D55BD29" w14:textId="77777777" w:rsidR="009E3C29" w:rsidRPr="00F87920" w:rsidRDefault="009E3C29" w:rsidP="00EE14B9">
            <w:pPr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5" w:type="pct"/>
            <w:gridSpan w:val="3"/>
          </w:tcPr>
          <w:p w14:paraId="3D46B479" w14:textId="3F141526" w:rsidR="009E3C29" w:rsidRPr="00F87920" w:rsidRDefault="003D21A0" w:rsidP="00EE14B9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="009A0687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5C8652FB" w14:textId="77777777" w:rsidR="009E3C29" w:rsidRPr="00F87920" w:rsidRDefault="009E3C29" w:rsidP="00EE14B9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1" w:type="pct"/>
            <w:gridSpan w:val="3"/>
          </w:tcPr>
          <w:p w14:paraId="282A5CE6" w14:textId="361D0F60" w:rsidR="009E3C29" w:rsidRPr="00F87920" w:rsidRDefault="003D21A0" w:rsidP="00EE14B9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="009A0687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9E3C29" w:rsidRPr="00F87920" w14:paraId="174EBBDE" w14:textId="77777777" w:rsidTr="00EE14B9">
        <w:tc>
          <w:tcPr>
            <w:tcW w:w="2338" w:type="pct"/>
          </w:tcPr>
          <w:p w14:paraId="70CEE7E9" w14:textId="77777777" w:rsidR="009E3C29" w:rsidRPr="00F87920" w:rsidRDefault="009E3C29" w:rsidP="00EE14B9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" w:type="pct"/>
          </w:tcPr>
          <w:p w14:paraId="4CA3BC39" w14:textId="77777777" w:rsidR="009E3C29" w:rsidRPr="00F87920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9" w:type="pct"/>
          </w:tcPr>
          <w:p w14:paraId="4078A3CF" w14:textId="77777777" w:rsidR="009E3C29" w:rsidRPr="00F87920" w:rsidRDefault="009E3C29" w:rsidP="00EE14B9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F311284" w14:textId="77777777" w:rsidR="009E3C29" w:rsidRPr="00F87920" w:rsidRDefault="009E3C29" w:rsidP="00EE14B9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8A03562" w14:textId="77777777" w:rsidR="009E3C29" w:rsidRPr="00F87920" w:rsidRDefault="009E3C29" w:rsidP="00EE14B9">
            <w:pPr>
              <w:spacing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452CCBF0" w14:textId="77777777" w:rsidR="009E3C29" w:rsidRPr="00F87920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6" w:type="pct"/>
          </w:tcPr>
          <w:p w14:paraId="6298A022" w14:textId="77777777" w:rsidR="009E3C29" w:rsidRPr="00F87920" w:rsidRDefault="009E3C29" w:rsidP="00EE14B9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444326A" w14:textId="77777777" w:rsidR="009E3C29" w:rsidRPr="00F87920" w:rsidRDefault="009E3C29" w:rsidP="00EE14B9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3C29" w:rsidRPr="00F87920" w14:paraId="762AC492" w14:textId="77777777" w:rsidTr="00EE14B9">
        <w:tc>
          <w:tcPr>
            <w:tcW w:w="2338" w:type="pct"/>
          </w:tcPr>
          <w:p w14:paraId="4289DF55" w14:textId="77777777" w:rsidR="009E3C29" w:rsidRPr="00F87920" w:rsidRDefault="009E3C29" w:rsidP="00EE14B9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" w:type="pct"/>
          </w:tcPr>
          <w:p w14:paraId="3E4995BF" w14:textId="77777777" w:rsidR="009E3C29" w:rsidRPr="00F87920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9" w:type="pct"/>
          </w:tcPr>
          <w:p w14:paraId="2802A05F" w14:textId="77777777" w:rsidR="009E3C29" w:rsidRPr="00F87920" w:rsidRDefault="009E3C29" w:rsidP="00EE14B9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7CF2A24" w14:textId="77777777" w:rsidR="009E3C29" w:rsidRPr="00F87920" w:rsidRDefault="009E3C29" w:rsidP="00EE14B9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6" w:type="pct"/>
          </w:tcPr>
          <w:p w14:paraId="31906173" w14:textId="77777777" w:rsidR="009E3C29" w:rsidRPr="00F87920" w:rsidRDefault="009E3C29" w:rsidP="00EE14B9">
            <w:pPr>
              <w:spacing w:line="240" w:lineRule="auto"/>
              <w:ind w:left="-126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0" w:type="pct"/>
          </w:tcPr>
          <w:p w14:paraId="0AF73F5D" w14:textId="77777777" w:rsidR="009E3C29" w:rsidRPr="00F87920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6" w:type="pct"/>
          </w:tcPr>
          <w:p w14:paraId="4A468A4F" w14:textId="77777777" w:rsidR="009E3C29" w:rsidRPr="00F87920" w:rsidRDefault="009E3C29" w:rsidP="00EE14B9">
            <w:pPr>
              <w:spacing w:line="240" w:lineRule="auto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</w:tcPr>
          <w:p w14:paraId="0F34C308" w14:textId="77777777" w:rsidR="009E3C29" w:rsidRPr="00F87920" w:rsidRDefault="009E3C29" w:rsidP="00EE14B9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0687" w:rsidRPr="00F87920" w14:paraId="4F51DC62" w14:textId="77777777" w:rsidTr="00EE14B9">
        <w:tc>
          <w:tcPr>
            <w:tcW w:w="2338" w:type="pct"/>
          </w:tcPr>
          <w:p w14:paraId="61C41DDB" w14:textId="77777777" w:rsidR="009A0687" w:rsidRPr="00F87920" w:rsidRDefault="009A0687" w:rsidP="009A0687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484" w:type="pct"/>
          </w:tcPr>
          <w:p w14:paraId="3BBA4E79" w14:textId="77777777" w:rsidR="009A0687" w:rsidRPr="00F87920" w:rsidRDefault="009A0687" w:rsidP="009A0687">
            <w:pPr>
              <w:tabs>
                <w:tab w:val="clear" w:pos="907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56151B8" w14:textId="77777777" w:rsidR="009A0687" w:rsidRPr="00F87920" w:rsidRDefault="009A0687" w:rsidP="009A0687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3188F0E9" w14:textId="0B585009" w:rsidR="009A0687" w:rsidRPr="00F87920" w:rsidRDefault="009A21CA" w:rsidP="009A068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9A21CA">
              <w:rPr>
                <w:rFonts w:ascii="Angsana New" w:hAnsi="Angsana New"/>
                <w:sz w:val="30"/>
                <w:szCs w:val="30"/>
              </w:rPr>
              <w:t>329,416</w:t>
            </w:r>
          </w:p>
        </w:tc>
        <w:tc>
          <w:tcPr>
            <w:tcW w:w="146" w:type="pct"/>
          </w:tcPr>
          <w:p w14:paraId="6D8EF83A" w14:textId="77777777" w:rsidR="009A0687" w:rsidRPr="00F87920" w:rsidRDefault="009A0687" w:rsidP="009A0687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20D5C441" w14:textId="77777777" w:rsidR="009A0687" w:rsidRPr="00F87920" w:rsidRDefault="009A0687" w:rsidP="009A0687">
            <w:pPr>
              <w:tabs>
                <w:tab w:val="clear" w:pos="907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3D6BCC4" w14:textId="77777777" w:rsidR="009A0687" w:rsidRPr="00F87920" w:rsidRDefault="009A0687" w:rsidP="009A0687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20148C2A" w14:textId="33F996BF" w:rsidR="009A0687" w:rsidRPr="00F87920" w:rsidRDefault="009A0687" w:rsidP="009A068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A11564">
              <w:rPr>
                <w:rFonts w:ascii="Angsana New" w:hAnsi="Angsana New"/>
                <w:sz w:val="30"/>
                <w:szCs w:val="30"/>
              </w:rPr>
              <w:t>484,32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A0687" w:rsidRPr="00F87920" w14:paraId="66F314AC" w14:textId="77777777" w:rsidTr="00FB568C">
        <w:tc>
          <w:tcPr>
            <w:tcW w:w="2338" w:type="pct"/>
          </w:tcPr>
          <w:p w14:paraId="12806D20" w14:textId="77777777" w:rsidR="009A0687" w:rsidRPr="00F87920" w:rsidRDefault="009A0687" w:rsidP="009A0687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484" w:type="pct"/>
          </w:tcPr>
          <w:p w14:paraId="63E73013" w14:textId="657FAE35" w:rsidR="009A0687" w:rsidRPr="00F87920" w:rsidRDefault="005F1D64" w:rsidP="009A0687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49" w:type="pct"/>
          </w:tcPr>
          <w:p w14:paraId="372C45BC" w14:textId="77777777" w:rsidR="009A0687" w:rsidRPr="00F87920" w:rsidRDefault="009A0687" w:rsidP="009A0687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387C084D" w14:textId="11AC66C0" w:rsidR="009A0687" w:rsidRPr="00F87920" w:rsidRDefault="009A21CA" w:rsidP="009A068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  <w:cs/>
              </w:rPr>
            </w:pPr>
            <w:r w:rsidRPr="009A21CA">
              <w:rPr>
                <w:rFonts w:ascii="Angsana New" w:hAnsi="Angsana New"/>
                <w:sz w:val="30"/>
                <w:szCs w:val="30"/>
              </w:rPr>
              <w:t>65,883</w:t>
            </w:r>
          </w:p>
        </w:tc>
        <w:tc>
          <w:tcPr>
            <w:tcW w:w="146" w:type="pct"/>
          </w:tcPr>
          <w:p w14:paraId="095744FF" w14:textId="77777777" w:rsidR="009A0687" w:rsidRPr="00F87920" w:rsidRDefault="009A0687" w:rsidP="009A0687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73FEA800" w14:textId="1EE53154" w:rsidR="009A0687" w:rsidRPr="00F87920" w:rsidRDefault="009A0687" w:rsidP="009A0687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0BDB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46" w:type="pct"/>
          </w:tcPr>
          <w:p w14:paraId="0B7FFF24" w14:textId="77777777" w:rsidR="009A0687" w:rsidRPr="00F87920" w:rsidRDefault="009A0687" w:rsidP="009A0687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</w:tcPr>
          <w:p w14:paraId="486BB45C" w14:textId="3E3B7333" w:rsidR="009A0687" w:rsidRPr="00F87920" w:rsidRDefault="009A0687" w:rsidP="009A068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96,865</w:t>
            </w:r>
          </w:p>
        </w:tc>
      </w:tr>
      <w:tr w:rsidR="00FB568C" w:rsidRPr="00F87920" w14:paraId="54B1A10B" w14:textId="77777777" w:rsidTr="00FB568C">
        <w:tc>
          <w:tcPr>
            <w:tcW w:w="2338" w:type="pct"/>
          </w:tcPr>
          <w:p w14:paraId="67701927" w14:textId="387615C9" w:rsidR="00FB568C" w:rsidRPr="00F87920" w:rsidRDefault="00FB568C" w:rsidP="009A0687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568C">
              <w:rPr>
                <w:rFonts w:ascii="Angsana New" w:hAnsi="Angsana New"/>
                <w:sz w:val="30"/>
                <w:szCs w:val="30"/>
                <w:cs/>
              </w:rPr>
              <w:t>ส่วนแบ่งกำไรของบริษัทร่วม</w:t>
            </w:r>
          </w:p>
        </w:tc>
        <w:tc>
          <w:tcPr>
            <w:tcW w:w="484" w:type="pct"/>
          </w:tcPr>
          <w:p w14:paraId="5281E7AD" w14:textId="77777777" w:rsidR="00FB568C" w:rsidRDefault="00FB568C" w:rsidP="009A0687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5CA1B103" w14:textId="77777777" w:rsidR="00FB568C" w:rsidRPr="00F87920" w:rsidRDefault="00FB568C" w:rsidP="009A0687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2109FC6" w14:textId="5CAF3402" w:rsidR="00FB568C" w:rsidRPr="009A21CA" w:rsidRDefault="00FB568C" w:rsidP="009A068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(3,190)</w:t>
            </w:r>
          </w:p>
        </w:tc>
        <w:tc>
          <w:tcPr>
            <w:tcW w:w="146" w:type="pct"/>
          </w:tcPr>
          <w:p w14:paraId="12CE470C" w14:textId="77777777" w:rsidR="00FB568C" w:rsidRPr="00F87920" w:rsidRDefault="00FB568C" w:rsidP="009A0687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0E886237" w14:textId="77777777" w:rsidR="00FB568C" w:rsidRPr="00180BDB" w:rsidRDefault="00FB568C" w:rsidP="009A0687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12C9D11" w14:textId="77777777" w:rsidR="00FB568C" w:rsidRPr="00F87920" w:rsidRDefault="00FB568C" w:rsidP="009A0687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47925AC9" w14:textId="7975C64F" w:rsidR="00FB568C" w:rsidRDefault="005C6BBB" w:rsidP="005C6BB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(3,741)</w:t>
            </w:r>
          </w:p>
        </w:tc>
      </w:tr>
      <w:tr w:rsidR="009A0687" w:rsidRPr="00F87920" w14:paraId="64F90296" w14:textId="77777777" w:rsidTr="0065440E">
        <w:tc>
          <w:tcPr>
            <w:tcW w:w="2338" w:type="pct"/>
          </w:tcPr>
          <w:p w14:paraId="2CC7D99A" w14:textId="77777777" w:rsidR="009A0687" w:rsidRPr="00F87920" w:rsidRDefault="009A0687" w:rsidP="009A0687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21B3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484" w:type="pct"/>
          </w:tcPr>
          <w:p w14:paraId="09F3C6FC" w14:textId="77777777" w:rsidR="009A0687" w:rsidRPr="00180BDB" w:rsidRDefault="009A0687" w:rsidP="009A0687">
            <w:pPr>
              <w:tabs>
                <w:tab w:val="left" w:pos="57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68256372" w14:textId="77777777" w:rsidR="009A0687" w:rsidRPr="00F87920" w:rsidRDefault="009A0687" w:rsidP="009A0687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D650B90" w14:textId="1330A7D7" w:rsidR="009A0687" w:rsidRDefault="00C65911" w:rsidP="009A068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C65911">
              <w:rPr>
                <w:rFonts w:ascii="Angsana New" w:hAnsi="Angsana New"/>
                <w:sz w:val="30"/>
                <w:szCs w:val="30"/>
              </w:rPr>
              <w:t>(1,049)</w:t>
            </w:r>
          </w:p>
        </w:tc>
        <w:tc>
          <w:tcPr>
            <w:tcW w:w="146" w:type="pct"/>
          </w:tcPr>
          <w:p w14:paraId="28799CE2" w14:textId="77777777" w:rsidR="009A0687" w:rsidRPr="00F87920" w:rsidRDefault="009A0687" w:rsidP="009A0687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5C845075" w14:textId="77777777" w:rsidR="009A0687" w:rsidRPr="00F87920" w:rsidRDefault="009A0687" w:rsidP="009A0687">
            <w:pPr>
              <w:tabs>
                <w:tab w:val="left" w:pos="57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B0F87D9" w14:textId="77777777" w:rsidR="009A0687" w:rsidRPr="00F87920" w:rsidRDefault="009A0687" w:rsidP="009A0687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7DDB6685" w14:textId="5A2833C8" w:rsidR="009A0687" w:rsidRPr="00F87920" w:rsidRDefault="009A0687" w:rsidP="009A068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0B21B3">
              <w:rPr>
                <w:rFonts w:ascii="Angsana New" w:hAnsi="Angsana New"/>
                <w:sz w:val="30"/>
                <w:szCs w:val="30"/>
              </w:rPr>
              <w:t>(55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0B21B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A0687" w:rsidRPr="00F87920" w14:paraId="474FE465" w14:textId="77777777" w:rsidTr="00EE14B9">
        <w:tc>
          <w:tcPr>
            <w:tcW w:w="2338" w:type="pct"/>
          </w:tcPr>
          <w:p w14:paraId="166CEFDD" w14:textId="77777777" w:rsidR="009A0687" w:rsidRPr="00F87920" w:rsidRDefault="009A0687" w:rsidP="009A0687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484" w:type="pct"/>
          </w:tcPr>
          <w:p w14:paraId="6C3AC1E8" w14:textId="77777777" w:rsidR="009A0687" w:rsidRPr="00F87920" w:rsidRDefault="009A0687" w:rsidP="009A0687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52DCC35" w14:textId="77777777" w:rsidR="009A0687" w:rsidRPr="00F87920" w:rsidRDefault="009A0687" w:rsidP="009A0687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8FFC885" w14:textId="127FA6A4" w:rsidR="009A0687" w:rsidRPr="00F87920" w:rsidRDefault="00C65911" w:rsidP="009A068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C65911">
              <w:rPr>
                <w:rFonts w:ascii="Angsana New" w:hAnsi="Angsana New"/>
                <w:sz w:val="30"/>
                <w:szCs w:val="30"/>
              </w:rPr>
              <w:t>(5,22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C6591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37BC8A28" w14:textId="77777777" w:rsidR="009A0687" w:rsidRPr="00F87920" w:rsidRDefault="009A0687" w:rsidP="009A0687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570CF353" w14:textId="77777777" w:rsidR="009A0687" w:rsidRPr="00F87920" w:rsidRDefault="009A0687" w:rsidP="009A0687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6DFAC58" w14:textId="77777777" w:rsidR="009A0687" w:rsidRPr="00F87920" w:rsidRDefault="009A0687" w:rsidP="009A0687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6DE362BD" w14:textId="598429A2" w:rsidR="009A0687" w:rsidRPr="00F87920" w:rsidRDefault="009A0687" w:rsidP="009A068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722A5A">
              <w:rPr>
                <w:rFonts w:ascii="Angsana New" w:hAnsi="Angsana New"/>
                <w:sz w:val="30"/>
                <w:szCs w:val="30"/>
              </w:rPr>
              <w:t>8,75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9A0687" w:rsidRPr="00F87920" w14:paraId="59BE9E54" w14:textId="77777777" w:rsidTr="00EE14B9">
        <w:tc>
          <w:tcPr>
            <w:tcW w:w="2338" w:type="pct"/>
          </w:tcPr>
          <w:p w14:paraId="5EF9DAB8" w14:textId="77777777" w:rsidR="009A0687" w:rsidRPr="00F87920" w:rsidRDefault="009A0687" w:rsidP="009A0687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484" w:type="pct"/>
          </w:tcPr>
          <w:p w14:paraId="3248B17E" w14:textId="77777777" w:rsidR="009A0687" w:rsidRPr="00F87920" w:rsidRDefault="009A0687" w:rsidP="009A0687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9CDF0C9" w14:textId="77777777" w:rsidR="009A0687" w:rsidRPr="00F87920" w:rsidRDefault="009A0687" w:rsidP="009A0687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C9B29D5" w14:textId="029A7F41" w:rsidR="009A0687" w:rsidRPr="00F87920" w:rsidRDefault="00C65911" w:rsidP="009A068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C65911">
              <w:rPr>
                <w:rFonts w:ascii="Angsana New" w:hAnsi="Angsana New"/>
                <w:sz w:val="30"/>
                <w:szCs w:val="30"/>
              </w:rPr>
              <w:t>(7,271)</w:t>
            </w:r>
          </w:p>
        </w:tc>
        <w:tc>
          <w:tcPr>
            <w:tcW w:w="146" w:type="pct"/>
          </w:tcPr>
          <w:p w14:paraId="47A0AFEA" w14:textId="77777777" w:rsidR="009A0687" w:rsidRPr="00F87920" w:rsidRDefault="009A0687" w:rsidP="009A0687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7A896E2F" w14:textId="77777777" w:rsidR="009A0687" w:rsidRPr="00F87920" w:rsidRDefault="009A0687" w:rsidP="009A0687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554FA89" w14:textId="77777777" w:rsidR="009A0687" w:rsidRPr="00F87920" w:rsidRDefault="009A0687" w:rsidP="009A0687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81C1E2E" w14:textId="7066BB30" w:rsidR="009A0687" w:rsidRPr="00F87920" w:rsidRDefault="009A0687" w:rsidP="009A068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722A5A">
              <w:rPr>
                <w:rFonts w:ascii="Angsana New" w:hAnsi="Angsana New"/>
                <w:sz w:val="30"/>
                <w:szCs w:val="30"/>
                <w:cs/>
              </w:rPr>
              <w:t>(7</w:t>
            </w:r>
            <w:r w:rsidRPr="00722A5A">
              <w:rPr>
                <w:rFonts w:ascii="Angsana New" w:hAnsi="Angsana New"/>
                <w:sz w:val="30"/>
                <w:szCs w:val="30"/>
              </w:rPr>
              <w:t>,</w:t>
            </w:r>
            <w:r w:rsidRPr="00722A5A">
              <w:rPr>
                <w:rFonts w:ascii="Angsana New" w:hAnsi="Angsana New"/>
                <w:sz w:val="30"/>
                <w:szCs w:val="30"/>
                <w:cs/>
              </w:rPr>
              <w:t>07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722A5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9A0687" w:rsidRPr="00F87920" w14:paraId="7603132E" w14:textId="77777777" w:rsidTr="00A31CCC">
        <w:tc>
          <w:tcPr>
            <w:tcW w:w="2338" w:type="pct"/>
          </w:tcPr>
          <w:p w14:paraId="00CCF1A2" w14:textId="77777777" w:rsidR="009A0687" w:rsidRPr="00F87920" w:rsidRDefault="009A0687" w:rsidP="009A0687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484" w:type="pct"/>
          </w:tcPr>
          <w:p w14:paraId="515E83A8" w14:textId="77777777" w:rsidR="009A0687" w:rsidRPr="00F87920" w:rsidRDefault="009A0687" w:rsidP="009A0687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31ED9987" w14:textId="77777777" w:rsidR="009A0687" w:rsidRPr="00F87920" w:rsidRDefault="009A0687" w:rsidP="009A0687">
            <w:pPr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32798A7" w14:textId="7F497BBC" w:rsidR="009A0687" w:rsidRPr="00F87920" w:rsidRDefault="009A21CA" w:rsidP="009A068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  <w:cs/>
              </w:rPr>
            </w:pPr>
            <w:r w:rsidRPr="009A21CA">
              <w:rPr>
                <w:rFonts w:ascii="Angsana New" w:hAnsi="Angsana New"/>
                <w:sz w:val="30"/>
                <w:szCs w:val="30"/>
              </w:rPr>
              <w:t>(13,88</w:t>
            </w:r>
            <w:r w:rsidR="001A70EA">
              <w:rPr>
                <w:rFonts w:ascii="Angsana New" w:hAnsi="Angsana New"/>
                <w:sz w:val="30"/>
                <w:szCs w:val="30"/>
              </w:rPr>
              <w:t>3</w:t>
            </w:r>
            <w:r w:rsidRPr="009A21C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2117F285" w14:textId="77777777" w:rsidR="009A0687" w:rsidRPr="00F87920" w:rsidRDefault="009A0687" w:rsidP="009A0687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2EBFA678" w14:textId="77777777" w:rsidR="009A0687" w:rsidRPr="00F87920" w:rsidRDefault="009A0687" w:rsidP="009A0687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9622562" w14:textId="77777777" w:rsidR="009A0687" w:rsidRPr="00F87920" w:rsidRDefault="009A0687" w:rsidP="009A0687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540E7A3" w14:textId="0E3F87EA" w:rsidR="009A0687" w:rsidRPr="00F87920" w:rsidRDefault="009A0687" w:rsidP="009A068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722A5A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722A5A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722A5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680</w:t>
            </w:r>
            <w:r w:rsidRPr="00722A5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9A21CA" w:rsidRPr="00F87920" w14:paraId="36726934" w14:textId="77777777" w:rsidTr="00E10A67">
        <w:tc>
          <w:tcPr>
            <w:tcW w:w="2338" w:type="pct"/>
          </w:tcPr>
          <w:p w14:paraId="6F03CA0A" w14:textId="77777777" w:rsidR="009A21CA" w:rsidRPr="00F87920" w:rsidRDefault="009A21CA" w:rsidP="009A21CA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  <w:p w14:paraId="7F6AC50F" w14:textId="77777777" w:rsidR="009A21CA" w:rsidRPr="00F87920" w:rsidRDefault="009A21CA" w:rsidP="009A21CA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484" w:type="pct"/>
          </w:tcPr>
          <w:p w14:paraId="3E16D227" w14:textId="77777777" w:rsidR="009A21CA" w:rsidRPr="00F87920" w:rsidRDefault="009A21CA" w:rsidP="009A21CA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C88E5D5" w14:textId="77777777" w:rsidR="009A21CA" w:rsidRPr="00F87920" w:rsidRDefault="009A21CA" w:rsidP="009A21CA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12F1C3D" w14:textId="77777777" w:rsidR="001A70EA" w:rsidRDefault="001A70EA" w:rsidP="009A21C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</w:p>
          <w:p w14:paraId="7AE5D0AD" w14:textId="70EE8225" w:rsidR="009A21CA" w:rsidRPr="001A70EA" w:rsidRDefault="00C65911" w:rsidP="009A21C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D8374CE" w14:textId="77777777" w:rsidR="009A21CA" w:rsidRPr="00F87920" w:rsidRDefault="009A21CA" w:rsidP="009A21CA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1724FBB3" w14:textId="77777777" w:rsidR="009A21CA" w:rsidRPr="00F87920" w:rsidRDefault="009A21CA" w:rsidP="009A21CA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0D8B4FC" w14:textId="77777777" w:rsidR="009A21CA" w:rsidRPr="00F87920" w:rsidRDefault="009A21CA" w:rsidP="009A21CA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63F224A3" w14:textId="77777777" w:rsidR="009A21CA" w:rsidRDefault="009A21CA" w:rsidP="009A21C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</w:p>
          <w:p w14:paraId="6A4D66EC" w14:textId="5B746D69" w:rsidR="009A21CA" w:rsidRPr="00F87920" w:rsidRDefault="009A21CA" w:rsidP="009A21C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</w:p>
        </w:tc>
      </w:tr>
      <w:tr w:rsidR="009A21CA" w:rsidRPr="00F87920" w14:paraId="5695892B" w14:textId="77777777" w:rsidTr="00E10A67">
        <w:tc>
          <w:tcPr>
            <w:tcW w:w="2338" w:type="pct"/>
          </w:tcPr>
          <w:p w14:paraId="6876F382" w14:textId="36B98E8B" w:rsidR="009A21CA" w:rsidRPr="00F87920" w:rsidRDefault="009A21CA" w:rsidP="009A21CA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14:paraId="3668C367" w14:textId="77777777" w:rsidR="009A21CA" w:rsidRPr="00F87920" w:rsidRDefault="009A21CA" w:rsidP="009A21CA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6C1D25F3" w14:textId="77777777" w:rsidR="009A21CA" w:rsidRPr="00F87920" w:rsidRDefault="009A21CA" w:rsidP="009A21CA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3545CBD2" w14:textId="2D9A1292" w:rsidR="009A21CA" w:rsidRPr="00F87920" w:rsidRDefault="00C65911" w:rsidP="009A21C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  <w:cs/>
              </w:rPr>
            </w:pPr>
            <w:r w:rsidRPr="00C65911">
              <w:rPr>
                <w:rFonts w:ascii="Angsana New" w:hAnsi="Angsana New"/>
                <w:sz w:val="30"/>
                <w:szCs w:val="30"/>
              </w:rPr>
              <w:t>3,654</w:t>
            </w:r>
          </w:p>
        </w:tc>
        <w:tc>
          <w:tcPr>
            <w:tcW w:w="146" w:type="pct"/>
          </w:tcPr>
          <w:p w14:paraId="51A90A89" w14:textId="77777777" w:rsidR="009A21CA" w:rsidRPr="00F87920" w:rsidRDefault="009A21CA" w:rsidP="009A21CA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5D05FC0A" w14:textId="77777777" w:rsidR="009A21CA" w:rsidRPr="00F87920" w:rsidRDefault="009A21CA" w:rsidP="009A21CA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9A2F668" w14:textId="77777777" w:rsidR="009A21CA" w:rsidRPr="00F87920" w:rsidRDefault="009A21CA" w:rsidP="009A21CA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0BD3C768" w14:textId="1FCBAD93" w:rsidR="009A21CA" w:rsidRPr="00F87920" w:rsidRDefault="009A21CA" w:rsidP="009A21C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433AE4">
              <w:rPr>
                <w:rFonts w:ascii="Angsana New" w:hAnsi="Angsana New"/>
                <w:sz w:val="30"/>
                <w:szCs w:val="30"/>
              </w:rPr>
              <w:t>(</w:t>
            </w:r>
            <w:r w:rsidR="005C6BBB">
              <w:rPr>
                <w:rFonts w:ascii="Angsana New" w:hAnsi="Angsana New"/>
                <w:sz w:val="30"/>
                <w:szCs w:val="30"/>
              </w:rPr>
              <w:t>3,685</w:t>
            </w:r>
            <w:r w:rsidRPr="00433AE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A21CA" w:rsidRPr="00F87920" w14:paraId="4C72B29E" w14:textId="77777777" w:rsidTr="00731FDF">
        <w:tc>
          <w:tcPr>
            <w:tcW w:w="2338" w:type="pct"/>
          </w:tcPr>
          <w:p w14:paraId="41BC0CCA" w14:textId="77777777" w:rsidR="009A21CA" w:rsidRPr="00F87920" w:rsidRDefault="009A21CA" w:rsidP="009A21CA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14:paraId="664376E0" w14:textId="6D61BC11" w:rsidR="009A21CA" w:rsidRPr="00F87920" w:rsidRDefault="009A21CA" w:rsidP="009A21CA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1D64">
              <w:rPr>
                <w:rFonts w:ascii="Angsana New" w:hAnsi="Angsana New"/>
                <w:b/>
                <w:bCs/>
                <w:sz w:val="30"/>
                <w:szCs w:val="30"/>
              </w:rPr>
              <w:t>11.82</w:t>
            </w:r>
          </w:p>
        </w:tc>
        <w:tc>
          <w:tcPr>
            <w:tcW w:w="149" w:type="pct"/>
          </w:tcPr>
          <w:p w14:paraId="453452E1" w14:textId="77777777" w:rsidR="009A21CA" w:rsidRPr="00F87920" w:rsidRDefault="009A21CA" w:rsidP="009A21CA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035C63F9" w14:textId="6F7A2A72" w:rsidR="009A21CA" w:rsidRPr="00F87920" w:rsidRDefault="009A21CA" w:rsidP="009A21C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1D64">
              <w:rPr>
                <w:rFonts w:ascii="Angsana New" w:hAnsi="Angsana New"/>
                <w:b/>
                <w:bCs/>
                <w:sz w:val="30"/>
                <w:szCs w:val="30"/>
              </w:rPr>
              <w:t>38,92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0A73FFF5" w14:textId="77777777" w:rsidR="009A21CA" w:rsidRPr="00F87920" w:rsidRDefault="009A21CA" w:rsidP="009A21CA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double" w:sz="4" w:space="0" w:color="auto"/>
            </w:tcBorders>
          </w:tcPr>
          <w:p w14:paraId="1F2F0BD5" w14:textId="2BA36488" w:rsidR="009A21CA" w:rsidRPr="00F87920" w:rsidRDefault="009A21CA" w:rsidP="009A21CA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2.05</w:t>
            </w:r>
          </w:p>
        </w:tc>
        <w:tc>
          <w:tcPr>
            <w:tcW w:w="146" w:type="pct"/>
          </w:tcPr>
          <w:p w14:paraId="6AE5BC33" w14:textId="77777777" w:rsidR="009A21CA" w:rsidRPr="00F87920" w:rsidRDefault="009A21CA" w:rsidP="009A21CA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0A71D7DB" w14:textId="654D3274" w:rsidR="009A21CA" w:rsidRPr="00F87920" w:rsidRDefault="009A21CA" w:rsidP="009A2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242">
              <w:rPr>
                <w:rFonts w:ascii="Angsana New" w:hAnsi="Angsana New"/>
                <w:b/>
                <w:bCs/>
                <w:sz w:val="30"/>
                <w:szCs w:val="30"/>
              </w:rPr>
              <w:t>9,95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</w:tbl>
    <w:p w14:paraId="3183FB9E" w14:textId="77777777" w:rsidR="009B1D5D" w:rsidRPr="00A72F7E" w:rsidRDefault="009B1D5D">
      <w:pPr>
        <w:rPr>
          <w:sz w:val="30"/>
          <w:szCs w:val="30"/>
        </w:rPr>
      </w:pP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7"/>
        <w:gridCol w:w="898"/>
        <w:gridCol w:w="276"/>
        <w:gridCol w:w="1173"/>
        <w:gridCol w:w="271"/>
        <w:gridCol w:w="891"/>
        <w:gridCol w:w="271"/>
        <w:gridCol w:w="1160"/>
      </w:tblGrid>
      <w:tr w:rsidR="000D54EB" w:rsidRPr="00F87920" w14:paraId="3A812ECA" w14:textId="77777777" w:rsidTr="00F33295">
        <w:tc>
          <w:tcPr>
            <w:tcW w:w="2338" w:type="pct"/>
          </w:tcPr>
          <w:p w14:paraId="3F585E39" w14:textId="77777777" w:rsidR="000D54EB" w:rsidRPr="00F87920" w:rsidRDefault="000D54EB" w:rsidP="000D54EB">
            <w:pPr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662" w:type="pct"/>
            <w:gridSpan w:val="7"/>
          </w:tcPr>
          <w:p w14:paraId="3C238A66" w14:textId="77777777" w:rsidR="000D54EB" w:rsidRPr="00F87920" w:rsidRDefault="000D54EB" w:rsidP="000D54EB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54EB" w:rsidRPr="00F87920" w14:paraId="006FE69E" w14:textId="77777777" w:rsidTr="00F33295">
        <w:tc>
          <w:tcPr>
            <w:tcW w:w="2338" w:type="pct"/>
          </w:tcPr>
          <w:p w14:paraId="08ECDD05" w14:textId="77777777" w:rsidR="000D54EB" w:rsidRPr="00F87920" w:rsidRDefault="000D54EB" w:rsidP="000D54EB">
            <w:pPr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5" w:type="pct"/>
            <w:gridSpan w:val="3"/>
          </w:tcPr>
          <w:p w14:paraId="01E7AFEF" w14:textId="5F27F44C" w:rsidR="000D54EB" w:rsidRPr="00F87920" w:rsidRDefault="000D54EB" w:rsidP="000D54EB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="009A0687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30551042" w14:textId="77777777" w:rsidR="000D54EB" w:rsidRPr="00F87920" w:rsidRDefault="000D54EB" w:rsidP="000D54EB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1" w:type="pct"/>
            <w:gridSpan w:val="3"/>
          </w:tcPr>
          <w:p w14:paraId="4A5D82CE" w14:textId="4FE3EEC6" w:rsidR="000D54EB" w:rsidRPr="00F87920" w:rsidRDefault="000D54EB" w:rsidP="000D54EB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="009A0687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0D54EB" w:rsidRPr="00F87920" w14:paraId="5338CA3D" w14:textId="77777777" w:rsidTr="00F33295">
        <w:tc>
          <w:tcPr>
            <w:tcW w:w="2338" w:type="pct"/>
          </w:tcPr>
          <w:p w14:paraId="5FEEDD57" w14:textId="77777777" w:rsidR="000D54EB" w:rsidRPr="00F87920" w:rsidRDefault="000D54EB" w:rsidP="000D54EB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" w:type="pct"/>
          </w:tcPr>
          <w:p w14:paraId="69AE374F" w14:textId="77777777" w:rsidR="000D54EB" w:rsidRPr="00F87920" w:rsidRDefault="000D54EB" w:rsidP="000D54EB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9" w:type="pct"/>
          </w:tcPr>
          <w:p w14:paraId="5B8CBBCC" w14:textId="77777777" w:rsidR="000D54EB" w:rsidRPr="00F87920" w:rsidRDefault="000D54EB" w:rsidP="000D54EB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10D62BE" w14:textId="77777777" w:rsidR="000D54EB" w:rsidRPr="00F87920" w:rsidRDefault="000D54EB" w:rsidP="000D54EB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991E080" w14:textId="77777777" w:rsidR="000D54EB" w:rsidRPr="00F87920" w:rsidRDefault="000D54EB" w:rsidP="000D54EB">
            <w:pPr>
              <w:spacing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2C5E614C" w14:textId="77777777" w:rsidR="000D54EB" w:rsidRPr="00F87920" w:rsidRDefault="000D54EB" w:rsidP="000D54EB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6" w:type="pct"/>
          </w:tcPr>
          <w:p w14:paraId="3BC76F6F" w14:textId="77777777" w:rsidR="000D54EB" w:rsidRPr="00F87920" w:rsidRDefault="000D54EB" w:rsidP="000D54EB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6D0AD275" w14:textId="77777777" w:rsidR="000D54EB" w:rsidRPr="00F87920" w:rsidRDefault="000D54EB" w:rsidP="000D54EB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54EB" w:rsidRPr="00F87920" w14:paraId="4D3438EE" w14:textId="77777777" w:rsidTr="00F33295">
        <w:tc>
          <w:tcPr>
            <w:tcW w:w="2338" w:type="pct"/>
          </w:tcPr>
          <w:p w14:paraId="44B36A31" w14:textId="77777777" w:rsidR="000D54EB" w:rsidRPr="00F87920" w:rsidRDefault="000D54EB" w:rsidP="000D54EB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" w:type="pct"/>
          </w:tcPr>
          <w:p w14:paraId="31FDA016" w14:textId="77777777" w:rsidR="000D54EB" w:rsidRPr="00F87920" w:rsidRDefault="000D54EB" w:rsidP="000D54EB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9" w:type="pct"/>
          </w:tcPr>
          <w:p w14:paraId="69F32E00" w14:textId="77777777" w:rsidR="000D54EB" w:rsidRPr="00F87920" w:rsidRDefault="000D54EB" w:rsidP="000D54EB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138B72D" w14:textId="77777777" w:rsidR="000D54EB" w:rsidRPr="00F87920" w:rsidRDefault="000D54EB" w:rsidP="000D54EB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6" w:type="pct"/>
          </w:tcPr>
          <w:p w14:paraId="67D818E1" w14:textId="77777777" w:rsidR="000D54EB" w:rsidRPr="00F87920" w:rsidRDefault="000D54EB" w:rsidP="000D54EB">
            <w:pPr>
              <w:spacing w:line="240" w:lineRule="auto"/>
              <w:ind w:left="-126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0" w:type="pct"/>
          </w:tcPr>
          <w:p w14:paraId="683F6047" w14:textId="77777777" w:rsidR="000D54EB" w:rsidRPr="00F87920" w:rsidRDefault="000D54EB" w:rsidP="000D54EB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6" w:type="pct"/>
          </w:tcPr>
          <w:p w14:paraId="625D7D40" w14:textId="77777777" w:rsidR="000D54EB" w:rsidRPr="00F87920" w:rsidRDefault="000D54EB" w:rsidP="000D54EB">
            <w:pPr>
              <w:spacing w:line="240" w:lineRule="auto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</w:tcPr>
          <w:p w14:paraId="379AEAF3" w14:textId="77777777" w:rsidR="000D54EB" w:rsidRPr="00F87920" w:rsidRDefault="000D54EB" w:rsidP="000D54EB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4FDC" w:rsidRPr="00F87920" w14:paraId="0AF3CDA8" w14:textId="77777777" w:rsidTr="00F33295">
        <w:tc>
          <w:tcPr>
            <w:tcW w:w="2338" w:type="pct"/>
          </w:tcPr>
          <w:p w14:paraId="6778D554" w14:textId="2A1F7331" w:rsidR="00E54FDC" w:rsidRPr="00F87920" w:rsidRDefault="00E54FDC" w:rsidP="00E54FDC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484" w:type="pct"/>
          </w:tcPr>
          <w:p w14:paraId="219CF3AD" w14:textId="77777777" w:rsidR="00E54FDC" w:rsidRPr="00F87920" w:rsidRDefault="00E54FDC" w:rsidP="00E54FDC">
            <w:pPr>
              <w:tabs>
                <w:tab w:val="clear" w:pos="907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D3CE680" w14:textId="77777777" w:rsidR="00E54FDC" w:rsidRPr="00F87920" w:rsidRDefault="00E54FDC" w:rsidP="00E54FDC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44638E3F" w14:textId="49E0A4D3" w:rsidR="00E54FDC" w:rsidRPr="00F87920" w:rsidRDefault="00E54FDC" w:rsidP="00E54FD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134,697</w:t>
            </w:r>
          </w:p>
        </w:tc>
        <w:tc>
          <w:tcPr>
            <w:tcW w:w="146" w:type="pct"/>
          </w:tcPr>
          <w:p w14:paraId="3A54E73F" w14:textId="77777777" w:rsidR="00E54FDC" w:rsidRPr="00F87920" w:rsidRDefault="00E54FDC" w:rsidP="00E54FDC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663825FD" w14:textId="77777777" w:rsidR="00E54FDC" w:rsidRPr="00F87920" w:rsidRDefault="00E54FDC" w:rsidP="00E54FDC">
            <w:pPr>
              <w:tabs>
                <w:tab w:val="clear" w:pos="907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3164D67" w14:textId="77777777" w:rsidR="00E54FDC" w:rsidRPr="00F87920" w:rsidRDefault="00E54FDC" w:rsidP="00E54FDC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59A430DF" w14:textId="0EF6F699" w:rsidR="00E54FDC" w:rsidRPr="00F87920" w:rsidRDefault="00E54FDC" w:rsidP="00E54FD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180BDB">
              <w:rPr>
                <w:rFonts w:ascii="Angsana New" w:hAnsi="Angsana New"/>
                <w:sz w:val="30"/>
                <w:szCs w:val="30"/>
              </w:rPr>
              <w:t>101,004</w:t>
            </w:r>
          </w:p>
        </w:tc>
      </w:tr>
      <w:tr w:rsidR="00E54FDC" w:rsidRPr="00F87920" w14:paraId="17D02339" w14:textId="77777777" w:rsidTr="000B21B3">
        <w:tc>
          <w:tcPr>
            <w:tcW w:w="2338" w:type="pct"/>
          </w:tcPr>
          <w:p w14:paraId="4625560F" w14:textId="77777777" w:rsidR="00E54FDC" w:rsidRPr="00F87920" w:rsidRDefault="00E54FDC" w:rsidP="00E54FDC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484" w:type="pct"/>
          </w:tcPr>
          <w:p w14:paraId="216367D9" w14:textId="406B4CF4" w:rsidR="00E54FDC" w:rsidRPr="00F87920" w:rsidRDefault="00E54FDC" w:rsidP="00E54FDC">
            <w:pPr>
              <w:tabs>
                <w:tab w:val="left" w:pos="57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0BDB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49" w:type="pct"/>
          </w:tcPr>
          <w:p w14:paraId="7D93C6F8" w14:textId="77777777" w:rsidR="00E54FDC" w:rsidRPr="00F87920" w:rsidRDefault="00E54FDC" w:rsidP="00E54FDC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294521D0" w14:textId="5382FA0F" w:rsidR="00E54FDC" w:rsidRPr="00F87920" w:rsidRDefault="000F3156" w:rsidP="00E54FD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0F3156">
              <w:rPr>
                <w:rFonts w:ascii="Angsana New" w:hAnsi="Angsana New"/>
                <w:sz w:val="30"/>
                <w:szCs w:val="30"/>
              </w:rPr>
              <w:t>26,939</w:t>
            </w:r>
          </w:p>
        </w:tc>
        <w:tc>
          <w:tcPr>
            <w:tcW w:w="146" w:type="pct"/>
          </w:tcPr>
          <w:p w14:paraId="5C2EFD01" w14:textId="77777777" w:rsidR="00E54FDC" w:rsidRPr="00F87920" w:rsidRDefault="00E54FDC" w:rsidP="00E54FDC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11AD0468" w14:textId="5FADA5A3" w:rsidR="00E54FDC" w:rsidRPr="00F87920" w:rsidRDefault="00E54FDC" w:rsidP="00E54FDC">
            <w:pPr>
              <w:tabs>
                <w:tab w:val="left" w:pos="57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0BDB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46" w:type="pct"/>
          </w:tcPr>
          <w:p w14:paraId="358EB29E" w14:textId="77777777" w:rsidR="00E54FDC" w:rsidRPr="00F87920" w:rsidRDefault="00E54FDC" w:rsidP="00E54FDC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</w:tcPr>
          <w:p w14:paraId="3E673103" w14:textId="6D0C059A" w:rsidR="00E54FDC" w:rsidRPr="00F87920" w:rsidRDefault="00E54FDC" w:rsidP="00E54FD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20,201</w:t>
            </w:r>
          </w:p>
        </w:tc>
      </w:tr>
      <w:tr w:rsidR="00E54FDC" w:rsidRPr="00F87920" w14:paraId="3EA466AD" w14:textId="77777777" w:rsidTr="000B21B3">
        <w:tc>
          <w:tcPr>
            <w:tcW w:w="2338" w:type="pct"/>
          </w:tcPr>
          <w:p w14:paraId="18CDD733" w14:textId="445B5047" w:rsidR="00E54FDC" w:rsidRPr="00F87920" w:rsidRDefault="00E54FDC" w:rsidP="00E54FDC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21B3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484" w:type="pct"/>
          </w:tcPr>
          <w:p w14:paraId="2BC5763B" w14:textId="77777777" w:rsidR="00E54FDC" w:rsidRPr="00180BDB" w:rsidRDefault="00E54FDC" w:rsidP="00E54FDC">
            <w:pPr>
              <w:tabs>
                <w:tab w:val="left" w:pos="57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5155707A" w14:textId="77777777" w:rsidR="00E54FDC" w:rsidRPr="00F87920" w:rsidRDefault="00E54FDC" w:rsidP="00E54FDC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5C8D741" w14:textId="60F92F94" w:rsidR="00E54FDC" w:rsidRDefault="000F3156" w:rsidP="00E54FD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0F3156">
              <w:rPr>
                <w:rFonts w:ascii="Angsana New" w:hAnsi="Angsana New"/>
                <w:sz w:val="30"/>
                <w:szCs w:val="30"/>
              </w:rPr>
              <w:t>(1,04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0F315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14F6B7C6" w14:textId="77777777" w:rsidR="00E54FDC" w:rsidRPr="00F87920" w:rsidRDefault="00E54FDC" w:rsidP="00E54FDC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57F4F4A1" w14:textId="77777777" w:rsidR="00E54FDC" w:rsidRPr="00F87920" w:rsidRDefault="00E54FDC" w:rsidP="00E54FDC">
            <w:pPr>
              <w:tabs>
                <w:tab w:val="left" w:pos="57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B59AC30" w14:textId="77777777" w:rsidR="00E54FDC" w:rsidRPr="00F87920" w:rsidRDefault="00E54FDC" w:rsidP="00E54FDC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6A2F9643" w14:textId="078C5F7E" w:rsidR="00E54FDC" w:rsidRPr="00F87920" w:rsidRDefault="00E54FDC" w:rsidP="00E54FD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0B21B3">
              <w:rPr>
                <w:rFonts w:ascii="Angsana New" w:hAnsi="Angsana New"/>
                <w:sz w:val="30"/>
                <w:szCs w:val="30"/>
              </w:rPr>
              <w:t>(55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0B21B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54FDC" w:rsidRPr="00F87920" w14:paraId="3ED4AC1E" w14:textId="77777777" w:rsidTr="00F33295">
        <w:tc>
          <w:tcPr>
            <w:tcW w:w="2338" w:type="pct"/>
          </w:tcPr>
          <w:p w14:paraId="26E40119" w14:textId="77777777" w:rsidR="00E54FDC" w:rsidRPr="00F87920" w:rsidRDefault="00E54FDC" w:rsidP="00E54FDC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484" w:type="pct"/>
          </w:tcPr>
          <w:p w14:paraId="140AE930" w14:textId="77777777" w:rsidR="00E54FDC" w:rsidRPr="00F87920" w:rsidRDefault="00E54FDC" w:rsidP="00E54FDC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1A08665" w14:textId="77777777" w:rsidR="00E54FDC" w:rsidRPr="00F87920" w:rsidRDefault="00E54FDC" w:rsidP="00E54FDC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6508DC3" w14:textId="4BE84E84" w:rsidR="00E54FDC" w:rsidRPr="00F87920" w:rsidRDefault="000F3156" w:rsidP="00E54FD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0F3156">
              <w:rPr>
                <w:rFonts w:ascii="Angsana New" w:hAnsi="Angsana New"/>
                <w:sz w:val="30"/>
                <w:szCs w:val="30"/>
              </w:rPr>
              <w:t>1,088</w:t>
            </w:r>
          </w:p>
        </w:tc>
        <w:tc>
          <w:tcPr>
            <w:tcW w:w="146" w:type="pct"/>
          </w:tcPr>
          <w:p w14:paraId="5B5B26BD" w14:textId="77777777" w:rsidR="00E54FDC" w:rsidRPr="00F87920" w:rsidRDefault="00E54FDC" w:rsidP="00E54FDC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52EA0F23" w14:textId="77777777" w:rsidR="00E54FDC" w:rsidRPr="00F87920" w:rsidRDefault="00E54FDC" w:rsidP="00E54FDC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8539092" w14:textId="77777777" w:rsidR="00E54FDC" w:rsidRPr="00F87920" w:rsidRDefault="00E54FDC" w:rsidP="00E54FDC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38DE2F98" w14:textId="1512D76B" w:rsidR="00E54FDC" w:rsidRPr="00F87920" w:rsidRDefault="00E54FDC" w:rsidP="00E54FD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391</w:t>
            </w:r>
          </w:p>
        </w:tc>
      </w:tr>
      <w:tr w:rsidR="00E54FDC" w:rsidRPr="00F87920" w14:paraId="1D99251A" w14:textId="77777777" w:rsidTr="00F33295">
        <w:tc>
          <w:tcPr>
            <w:tcW w:w="2338" w:type="pct"/>
          </w:tcPr>
          <w:p w14:paraId="640BDAB5" w14:textId="33DF8D9C" w:rsidR="00E54FDC" w:rsidRPr="00F87920" w:rsidRDefault="00E54FDC" w:rsidP="00E54FDC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F045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484" w:type="pct"/>
          </w:tcPr>
          <w:p w14:paraId="35D2509C" w14:textId="77777777" w:rsidR="00E54FDC" w:rsidRPr="00F87920" w:rsidRDefault="00E54FDC" w:rsidP="00E54FDC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606B3801" w14:textId="77777777" w:rsidR="00E54FDC" w:rsidRPr="00F87920" w:rsidRDefault="00E54FDC" w:rsidP="00E54FDC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C505535" w14:textId="43C3FA49" w:rsidR="00E54FDC" w:rsidRDefault="000F3156" w:rsidP="00E54FD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0E199BD" w14:textId="77777777" w:rsidR="00E54FDC" w:rsidRPr="00F87920" w:rsidRDefault="00E54FDC" w:rsidP="00E54FDC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69D3A613" w14:textId="77777777" w:rsidR="00E54FDC" w:rsidRPr="00F87920" w:rsidRDefault="00E54FDC" w:rsidP="00E54FDC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7970C81" w14:textId="77777777" w:rsidR="00E54FDC" w:rsidRPr="00F87920" w:rsidRDefault="00E54FDC" w:rsidP="00E54FDC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78C7A1DA" w14:textId="18D991D6" w:rsidR="00E54FDC" w:rsidRPr="00F87920" w:rsidRDefault="00E54FDC" w:rsidP="00E54FD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5F0459">
              <w:rPr>
                <w:rFonts w:ascii="Angsana New" w:hAnsi="Angsana New"/>
                <w:sz w:val="30"/>
                <w:szCs w:val="30"/>
              </w:rPr>
              <w:t>(10,115)</w:t>
            </w:r>
          </w:p>
        </w:tc>
      </w:tr>
      <w:tr w:rsidR="00E54FDC" w:rsidRPr="00F87920" w14:paraId="751BEC7F" w14:textId="77777777" w:rsidTr="00F33295">
        <w:tc>
          <w:tcPr>
            <w:tcW w:w="2338" w:type="pct"/>
          </w:tcPr>
          <w:p w14:paraId="7FDBC2D3" w14:textId="77777777" w:rsidR="00E54FDC" w:rsidRPr="00F87920" w:rsidRDefault="00E54FDC" w:rsidP="00E54FDC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484" w:type="pct"/>
          </w:tcPr>
          <w:p w14:paraId="2CCE273E" w14:textId="77777777" w:rsidR="00E54FDC" w:rsidRPr="00F87920" w:rsidRDefault="00E54FDC" w:rsidP="00E54FDC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BC44279" w14:textId="77777777" w:rsidR="00E54FDC" w:rsidRPr="00F87920" w:rsidRDefault="00E54FDC" w:rsidP="00E54FDC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3370AB4" w14:textId="3082B103" w:rsidR="00E54FDC" w:rsidRPr="00F87920" w:rsidRDefault="000F3156" w:rsidP="00E54FD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0F3156">
              <w:rPr>
                <w:rFonts w:ascii="Angsana New" w:hAnsi="Angsana New"/>
                <w:sz w:val="30"/>
                <w:szCs w:val="30"/>
              </w:rPr>
              <w:t>(6,953)</w:t>
            </w:r>
          </w:p>
        </w:tc>
        <w:tc>
          <w:tcPr>
            <w:tcW w:w="146" w:type="pct"/>
          </w:tcPr>
          <w:p w14:paraId="61A260D9" w14:textId="77777777" w:rsidR="00E54FDC" w:rsidRPr="00F87920" w:rsidRDefault="00E54FDC" w:rsidP="00E54FDC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2D6A4D49" w14:textId="77777777" w:rsidR="00E54FDC" w:rsidRPr="00F87920" w:rsidRDefault="00E54FDC" w:rsidP="00E54FDC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223A4F0" w14:textId="77777777" w:rsidR="00E54FDC" w:rsidRPr="00F87920" w:rsidRDefault="00E54FDC" w:rsidP="00E54FDC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C7B669A" w14:textId="71165458" w:rsidR="00E54FDC" w:rsidRPr="00F87920" w:rsidRDefault="00E54FDC" w:rsidP="00E54FD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0B21B3">
              <w:rPr>
                <w:rFonts w:ascii="Angsana New" w:hAnsi="Angsana New"/>
                <w:sz w:val="30"/>
                <w:szCs w:val="30"/>
              </w:rPr>
              <w:t>(5,4</w:t>
            </w:r>
            <w:r>
              <w:rPr>
                <w:rFonts w:ascii="Angsana New" w:hAnsi="Angsana New"/>
                <w:sz w:val="30"/>
                <w:szCs w:val="30"/>
              </w:rPr>
              <w:t>49</w:t>
            </w:r>
            <w:r w:rsidRPr="000B21B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54FDC" w:rsidRPr="00F87920" w14:paraId="66A306C1" w14:textId="77777777" w:rsidTr="00F33295">
        <w:tc>
          <w:tcPr>
            <w:tcW w:w="2338" w:type="pct"/>
          </w:tcPr>
          <w:p w14:paraId="4B4CBA13" w14:textId="6CCDEDCB" w:rsidR="00E54FDC" w:rsidRPr="00F87920" w:rsidRDefault="00E54FDC" w:rsidP="00E54FDC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อื่น</w:t>
            </w:r>
            <w:r w:rsidRPr="00F87920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ๆ</w:t>
            </w:r>
          </w:p>
        </w:tc>
        <w:tc>
          <w:tcPr>
            <w:tcW w:w="484" w:type="pct"/>
          </w:tcPr>
          <w:p w14:paraId="598B4125" w14:textId="77777777" w:rsidR="00E54FDC" w:rsidRPr="00F87920" w:rsidRDefault="00E54FDC" w:rsidP="00E54FDC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4E4F04E7" w14:textId="77777777" w:rsidR="00E54FDC" w:rsidRPr="00F87920" w:rsidRDefault="00E54FDC" w:rsidP="00E54FDC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87BF14D" w14:textId="2B974A72" w:rsidR="00E54FDC" w:rsidRPr="00F87920" w:rsidRDefault="000F3156" w:rsidP="00E54FD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0F3156">
              <w:rPr>
                <w:rFonts w:ascii="Angsana New" w:hAnsi="Angsana New"/>
                <w:sz w:val="30"/>
                <w:szCs w:val="30"/>
              </w:rPr>
              <w:t>2,600</w:t>
            </w:r>
          </w:p>
        </w:tc>
        <w:tc>
          <w:tcPr>
            <w:tcW w:w="146" w:type="pct"/>
          </w:tcPr>
          <w:p w14:paraId="55E4F994" w14:textId="77777777" w:rsidR="00E54FDC" w:rsidRPr="00F87920" w:rsidRDefault="00E54FDC" w:rsidP="00E54FDC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4C477E1A" w14:textId="77777777" w:rsidR="00E54FDC" w:rsidRPr="00F87920" w:rsidRDefault="00E54FDC" w:rsidP="00E54FDC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DBD9564" w14:textId="77777777" w:rsidR="00E54FDC" w:rsidRPr="00F87920" w:rsidRDefault="00E54FDC" w:rsidP="00E54FDC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D191764" w14:textId="6ADDEA02" w:rsidR="00E54FDC" w:rsidRPr="00F87920" w:rsidRDefault="00E54FDC" w:rsidP="00E54FD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(2,745)</w:t>
            </w:r>
          </w:p>
        </w:tc>
      </w:tr>
      <w:tr w:rsidR="00E54FDC" w:rsidRPr="00F87920" w14:paraId="676B1359" w14:textId="77777777" w:rsidTr="00F33295">
        <w:tc>
          <w:tcPr>
            <w:tcW w:w="2338" w:type="pct"/>
          </w:tcPr>
          <w:p w14:paraId="1747197F" w14:textId="77777777" w:rsidR="00E54FDC" w:rsidRPr="00F87920" w:rsidRDefault="00E54FDC" w:rsidP="00E54FDC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14:paraId="1DA9C886" w14:textId="5C193E64" w:rsidR="00E54FDC" w:rsidRPr="00F87920" w:rsidRDefault="00E54FDC" w:rsidP="00E54FDC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16.8</w:t>
            </w:r>
            <w:r w:rsidR="007F015A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9" w:type="pct"/>
          </w:tcPr>
          <w:p w14:paraId="157E76AD" w14:textId="77777777" w:rsidR="00E54FDC" w:rsidRPr="00F87920" w:rsidRDefault="00E54FDC" w:rsidP="00E54FDC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F9B94F4" w14:textId="6F49D818" w:rsidR="00E54FDC" w:rsidRPr="00F87920" w:rsidRDefault="00E54FDC" w:rsidP="00E54FD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22,626</w:t>
            </w:r>
          </w:p>
        </w:tc>
        <w:tc>
          <w:tcPr>
            <w:tcW w:w="146" w:type="pct"/>
          </w:tcPr>
          <w:p w14:paraId="7EAE20C4" w14:textId="77777777" w:rsidR="00E54FDC" w:rsidRPr="00F87920" w:rsidRDefault="00E54FDC" w:rsidP="00E54FDC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double" w:sz="4" w:space="0" w:color="auto"/>
            </w:tcBorders>
          </w:tcPr>
          <w:p w14:paraId="792BEE05" w14:textId="38E1F986" w:rsidR="00E54FDC" w:rsidRPr="00F87920" w:rsidRDefault="00E54FDC" w:rsidP="00E54FDC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1.71</w:t>
            </w:r>
          </w:p>
        </w:tc>
        <w:tc>
          <w:tcPr>
            <w:tcW w:w="146" w:type="pct"/>
          </w:tcPr>
          <w:p w14:paraId="25572889" w14:textId="77777777" w:rsidR="00E54FDC" w:rsidRPr="00F87920" w:rsidRDefault="00E54FDC" w:rsidP="00E54FDC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1BBAC6D8" w14:textId="1DACE280" w:rsidR="00E54FDC" w:rsidRPr="00F87920" w:rsidRDefault="00E54FDC" w:rsidP="00E54FD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42B8">
              <w:rPr>
                <w:rFonts w:ascii="Angsana New" w:hAnsi="Angsana New"/>
                <w:b/>
                <w:bCs/>
                <w:sz w:val="30"/>
                <w:szCs w:val="30"/>
              </w:rPr>
              <w:t>1,725</w:t>
            </w:r>
          </w:p>
        </w:tc>
      </w:tr>
    </w:tbl>
    <w:p w14:paraId="79CC69E9" w14:textId="06579DEE" w:rsidR="00EF6C81" w:rsidRPr="00A72F7E" w:rsidRDefault="00EF6C81">
      <w:pPr>
        <w:rPr>
          <w:rFonts w:ascii="Angsana New" w:hAnsi="Angsana New"/>
          <w:sz w:val="30"/>
          <w:szCs w:val="30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2"/>
        <w:gridCol w:w="1332"/>
        <w:gridCol w:w="275"/>
        <w:gridCol w:w="1244"/>
        <w:gridCol w:w="267"/>
        <w:gridCol w:w="1262"/>
        <w:gridCol w:w="275"/>
        <w:gridCol w:w="1174"/>
      </w:tblGrid>
      <w:tr w:rsidR="00F14AEE" w:rsidRPr="00F87920" w14:paraId="1E2FDEB9" w14:textId="77777777" w:rsidTr="00C5097D">
        <w:trPr>
          <w:trHeight w:val="420"/>
          <w:tblHeader/>
        </w:trPr>
        <w:tc>
          <w:tcPr>
            <w:tcW w:w="1883" w:type="pct"/>
            <w:vAlign w:val="bottom"/>
          </w:tcPr>
          <w:p w14:paraId="07F0386A" w14:textId="77777777" w:rsidR="00F14AEE" w:rsidRPr="00F87920" w:rsidRDefault="00CD054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24" w:type="pct"/>
            <w:gridSpan w:val="3"/>
          </w:tcPr>
          <w:p w14:paraId="25B0F8C6" w14:textId="77777777" w:rsidR="00F14AEE" w:rsidRPr="00F87920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11449B99" w14:textId="77777777" w:rsidR="00F14AEE" w:rsidRPr="00F87920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0" w:type="pct"/>
            <w:gridSpan w:val="3"/>
          </w:tcPr>
          <w:p w14:paraId="101203FE" w14:textId="77777777" w:rsidR="00F14AEE" w:rsidRPr="00F87920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4AEE" w:rsidRPr="00F87920" w14:paraId="781F799F" w14:textId="77777777" w:rsidTr="00C5097D">
        <w:trPr>
          <w:trHeight w:val="420"/>
          <w:tblHeader/>
        </w:trPr>
        <w:tc>
          <w:tcPr>
            <w:tcW w:w="1883" w:type="pct"/>
            <w:vAlign w:val="bottom"/>
          </w:tcPr>
          <w:p w14:paraId="2D802292" w14:textId="77777777" w:rsidR="00F14AEE" w:rsidRPr="00F87920" w:rsidRDefault="00CD054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F879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ที่ยังไม่ได้รับรู้</w:t>
            </w:r>
          </w:p>
        </w:tc>
        <w:tc>
          <w:tcPr>
            <w:tcW w:w="712" w:type="pct"/>
          </w:tcPr>
          <w:p w14:paraId="27BAF9D5" w14:textId="54AF4B0B" w:rsidR="00F14AEE" w:rsidRPr="00F87920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A068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4B0F1C19" w14:textId="77777777" w:rsidR="00F14AEE" w:rsidRPr="00F87920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1DB5BC02" w14:textId="7714B4D5" w:rsidR="00F14AEE" w:rsidRPr="00F87920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A068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5FFA52CB" w14:textId="77777777" w:rsidR="00F14AEE" w:rsidRPr="00F87920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21472D2F" w14:textId="36E6B69F" w:rsidR="00F14AEE" w:rsidRPr="00F87920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A068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429D2C15" w14:textId="77777777" w:rsidR="00F14AEE" w:rsidRPr="00F87920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22B0EA76" w14:textId="21F56CA3" w:rsidR="00F14AEE" w:rsidRPr="00F87920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A068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14AEE" w:rsidRPr="00F87920" w14:paraId="3265AAA6" w14:textId="77777777" w:rsidTr="00C5097D">
        <w:trPr>
          <w:trHeight w:val="420"/>
          <w:tblHeader/>
        </w:trPr>
        <w:tc>
          <w:tcPr>
            <w:tcW w:w="1883" w:type="pct"/>
            <w:vAlign w:val="bottom"/>
          </w:tcPr>
          <w:p w14:paraId="6A89B0E9" w14:textId="77777777" w:rsidR="00F14AEE" w:rsidRPr="00F87920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7" w:type="pct"/>
            <w:gridSpan w:val="7"/>
          </w:tcPr>
          <w:p w14:paraId="3F54C711" w14:textId="77777777" w:rsidR="00F14AEE" w:rsidRPr="00F87920" w:rsidRDefault="00F14AEE" w:rsidP="00C5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5331" w:rsidRPr="00F87920" w14:paraId="7D80F692" w14:textId="77777777" w:rsidTr="00C5097D">
        <w:trPr>
          <w:trHeight w:val="420"/>
        </w:trPr>
        <w:tc>
          <w:tcPr>
            <w:tcW w:w="1883" w:type="pct"/>
            <w:vAlign w:val="bottom"/>
          </w:tcPr>
          <w:p w14:paraId="0150631F" w14:textId="77777777" w:rsidR="00D35331" w:rsidRPr="00F87920" w:rsidRDefault="00D35331" w:rsidP="00D35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712" w:type="pct"/>
            <w:tcBorders>
              <w:bottom w:val="double" w:sz="4" w:space="0" w:color="auto"/>
            </w:tcBorders>
          </w:tcPr>
          <w:p w14:paraId="03F75450" w14:textId="2330234C" w:rsidR="00D35331" w:rsidRPr="00876286" w:rsidRDefault="007C3DBA" w:rsidP="00D353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3D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28</w:t>
            </w:r>
            <w:r w:rsidRPr="007C3DB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C3D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881</w:t>
            </w:r>
          </w:p>
        </w:tc>
        <w:tc>
          <w:tcPr>
            <w:tcW w:w="147" w:type="pct"/>
          </w:tcPr>
          <w:p w14:paraId="426A2F72" w14:textId="77777777" w:rsidR="00D35331" w:rsidRPr="00F87920" w:rsidRDefault="00D35331" w:rsidP="00D353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double" w:sz="4" w:space="0" w:color="auto"/>
            </w:tcBorders>
          </w:tcPr>
          <w:p w14:paraId="7EAAF818" w14:textId="71D9004C" w:rsidR="00D35331" w:rsidRPr="00F87920" w:rsidRDefault="00D35331" w:rsidP="00E60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73E7">
              <w:rPr>
                <w:rFonts w:ascii="Angsana New" w:hAnsi="Angsana New"/>
                <w:b/>
                <w:bCs/>
                <w:sz w:val="30"/>
                <w:szCs w:val="30"/>
              </w:rPr>
              <w:t>42,764</w:t>
            </w:r>
          </w:p>
        </w:tc>
        <w:tc>
          <w:tcPr>
            <w:tcW w:w="143" w:type="pct"/>
          </w:tcPr>
          <w:p w14:paraId="7FFC9CD6" w14:textId="77777777" w:rsidR="00D35331" w:rsidRPr="00F87920" w:rsidRDefault="00D35331" w:rsidP="00D353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double" w:sz="4" w:space="0" w:color="auto"/>
            </w:tcBorders>
          </w:tcPr>
          <w:p w14:paraId="1919C225" w14:textId="421D312B" w:rsidR="00D35331" w:rsidRPr="00F87920" w:rsidRDefault="001B1D3A" w:rsidP="001B1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C39B76C" w14:textId="77777777" w:rsidR="00D35331" w:rsidRPr="00F87920" w:rsidRDefault="00D35331" w:rsidP="00D353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</w:tcPr>
          <w:p w14:paraId="1D3E63A2" w14:textId="2A882F66" w:rsidR="00D35331" w:rsidRPr="00F87920" w:rsidRDefault="00D35331" w:rsidP="00D353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7802C22" w14:textId="77777777" w:rsidR="00F14AEE" w:rsidRPr="00F87920" w:rsidRDefault="00F14AEE" w:rsidP="00F14A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6B2A002C" w14:textId="7B4C407F" w:rsidR="00F14AEE" w:rsidRPr="00F87920" w:rsidRDefault="00F14AEE" w:rsidP="00995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87920">
        <w:rPr>
          <w:rFonts w:ascii="Angsana New" w:hAnsi="Angsana New" w:hint="cs"/>
          <w:sz w:val="30"/>
          <w:szCs w:val="30"/>
          <w:cs/>
        </w:rPr>
        <w:t xml:space="preserve">ขาดทุนทางภาษีจะสิ้นอายุในปี </w:t>
      </w:r>
      <w:r w:rsidR="009A5276">
        <w:rPr>
          <w:rFonts w:ascii="Angsana New" w:hAnsi="Angsana New"/>
          <w:sz w:val="30"/>
          <w:szCs w:val="30"/>
        </w:rPr>
        <w:t>256</w:t>
      </w:r>
      <w:r w:rsidR="00EC33E7">
        <w:rPr>
          <w:rFonts w:ascii="Angsana New" w:hAnsi="Angsana New"/>
          <w:sz w:val="30"/>
          <w:szCs w:val="30"/>
        </w:rPr>
        <w:t>7</w:t>
      </w:r>
      <w:r w:rsidR="009A5276">
        <w:rPr>
          <w:rFonts w:ascii="Angsana New" w:hAnsi="Angsana New"/>
          <w:sz w:val="30"/>
          <w:szCs w:val="30"/>
        </w:rPr>
        <w:t>-</w:t>
      </w:r>
      <w:r w:rsidRPr="00E71511">
        <w:rPr>
          <w:rFonts w:ascii="Angsana New" w:hAnsi="Angsana New" w:hint="cs"/>
          <w:sz w:val="30"/>
          <w:szCs w:val="30"/>
        </w:rPr>
        <w:t>25</w:t>
      </w:r>
      <w:r w:rsidR="00E71511" w:rsidRPr="00E71511">
        <w:rPr>
          <w:rFonts w:ascii="Angsana New" w:hAnsi="Angsana New"/>
          <w:sz w:val="30"/>
          <w:szCs w:val="30"/>
        </w:rPr>
        <w:t>7</w:t>
      </w:r>
      <w:r w:rsidR="00E71511">
        <w:rPr>
          <w:rFonts w:ascii="Angsana New" w:hAnsi="Angsana New"/>
          <w:sz w:val="30"/>
          <w:szCs w:val="30"/>
        </w:rPr>
        <w:t>0</w:t>
      </w:r>
      <w:r w:rsidRPr="00F87920">
        <w:rPr>
          <w:rFonts w:ascii="Angsana New" w:hAnsi="Angsana New" w:hint="cs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          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4555806F" w14:textId="77777777" w:rsidR="00CE7E2C" w:rsidRPr="00F87920" w:rsidRDefault="00CE7E2C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C2D0441" w14:textId="7A4E33C8" w:rsidR="00CA5F3E" w:rsidRPr="00F87920" w:rsidRDefault="00472424" w:rsidP="0099582E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="Angsana New" w:hAnsi="Angsana New" w:cs="Angsana New"/>
          <w:sz w:val="30"/>
          <w:szCs w:val="30"/>
          <w:u w:val="none"/>
          <w:cs/>
        </w:rPr>
      </w:pPr>
      <w:r w:rsidRPr="00F87920">
        <w:rPr>
          <w:rFonts w:ascii="Angsana New" w:hAnsi="Angsana New" w:cs="Angsana New" w:hint="cs"/>
          <w:sz w:val="30"/>
          <w:szCs w:val="30"/>
          <w:u w:val="none"/>
          <w:cs/>
        </w:rPr>
        <w:t>กำไร</w:t>
      </w:r>
      <w:r w:rsidR="00CA5F3E" w:rsidRPr="00F87920">
        <w:rPr>
          <w:rFonts w:ascii="Angsana New" w:hAnsi="Angsana New" w:cs="Angsana New" w:hint="cs"/>
          <w:sz w:val="30"/>
          <w:szCs w:val="30"/>
          <w:u w:val="none"/>
          <w:cs/>
        </w:rPr>
        <w:t>ต่อหุ้น</w:t>
      </w:r>
      <w:r w:rsidR="008F172F" w:rsidRPr="00F87920">
        <w:rPr>
          <w:rFonts w:ascii="Angsana New" w:hAnsi="Angsana New" w:cs="Angsana New" w:hint="cs"/>
          <w:sz w:val="30"/>
          <w:szCs w:val="30"/>
          <w:u w:val="none"/>
          <w:cs/>
        </w:rPr>
        <w:t>ขั้น</w:t>
      </w:r>
      <w:r w:rsidR="00313826" w:rsidRPr="00F87920">
        <w:rPr>
          <w:rFonts w:ascii="Angsana New" w:hAnsi="Angsana New" w:cs="Angsana New" w:hint="cs"/>
          <w:sz w:val="30"/>
          <w:szCs w:val="30"/>
          <w:u w:val="none"/>
          <w:cs/>
        </w:rPr>
        <w:t>พื้นฐาน</w:t>
      </w:r>
    </w:p>
    <w:p w14:paraId="66091AF6" w14:textId="36C17CD2" w:rsidR="00F76F76" w:rsidRPr="00F87920" w:rsidRDefault="00514DBA" w:rsidP="00F7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F87920">
        <w:rPr>
          <w:rFonts w:ascii="Angsana New" w:hAnsi="Angsana New" w:hint="cs"/>
          <w:sz w:val="30"/>
          <w:szCs w:val="30"/>
          <w:cs/>
        </w:rPr>
        <w:tab/>
      </w:r>
    </w:p>
    <w:p w14:paraId="37DE4A20" w14:textId="467F9B60" w:rsidR="000B604A" w:rsidRPr="00F87920" w:rsidRDefault="000B604A" w:rsidP="00F7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8792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51BBD077" w14:textId="0D1A85FD" w:rsidR="000B604A" w:rsidRPr="00F87920" w:rsidRDefault="000B604A" w:rsidP="00995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87920">
        <w:rPr>
          <w:rFonts w:ascii="Angsana New" w:hAnsi="Angsana New" w:hint="cs"/>
          <w:sz w:val="30"/>
          <w:szCs w:val="30"/>
          <w:cs/>
        </w:rPr>
        <w:t>กำไรต่อหุ้นขั้นพื้นฐานคำนวณโดยการหารกำไรของผู้ถือหุ้นสามัญของบริษัท ด้วยจำนวนหุ้นสามัญถัวเฉลี่ย</w:t>
      </w:r>
      <w:r w:rsidR="00E602A3">
        <w:rPr>
          <w:rFonts w:ascii="Angsana New" w:hAnsi="Angsana New"/>
          <w:sz w:val="30"/>
          <w:szCs w:val="30"/>
        </w:rPr>
        <w:br/>
      </w:r>
      <w:r w:rsidRPr="00F87920">
        <w:rPr>
          <w:rFonts w:ascii="Angsana New" w:hAnsi="Angsana New" w:hint="cs"/>
          <w:sz w:val="30"/>
          <w:szCs w:val="30"/>
          <w:cs/>
        </w:rPr>
        <w:t>ถ่วงน้ำหนักที่ออกจำหน่ายระหว่างปี</w:t>
      </w:r>
    </w:p>
    <w:p w14:paraId="2EADD9FE" w14:textId="77777777" w:rsidR="00764F27" w:rsidRPr="00F87920" w:rsidRDefault="00764F27" w:rsidP="00F7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10"/>
        <w:gridCol w:w="984"/>
        <w:gridCol w:w="13"/>
        <w:gridCol w:w="259"/>
        <w:gridCol w:w="11"/>
        <w:gridCol w:w="985"/>
        <w:gridCol w:w="9"/>
        <w:gridCol w:w="263"/>
        <w:gridCol w:w="7"/>
        <w:gridCol w:w="983"/>
        <w:gridCol w:w="7"/>
        <w:gridCol w:w="263"/>
        <w:gridCol w:w="6"/>
        <w:gridCol w:w="946"/>
        <w:gridCol w:w="13"/>
      </w:tblGrid>
      <w:tr w:rsidR="00CA56DA" w:rsidRPr="00F87920" w14:paraId="4CEE87C4" w14:textId="77777777" w:rsidTr="000873E7">
        <w:tc>
          <w:tcPr>
            <w:tcW w:w="2435" w:type="pct"/>
            <w:vAlign w:val="bottom"/>
          </w:tcPr>
          <w:p w14:paraId="065C3832" w14:textId="77777777" w:rsidR="00CA56DA" w:rsidRPr="00F87920" w:rsidRDefault="00CA56DA" w:rsidP="00C1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1" w:type="pct"/>
            <w:gridSpan w:val="6"/>
            <w:vAlign w:val="bottom"/>
          </w:tcPr>
          <w:p w14:paraId="1AE48E10" w14:textId="77777777" w:rsidR="00CA56DA" w:rsidRPr="00F87920" w:rsidRDefault="00CA56DA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gridSpan w:val="2"/>
            <w:vAlign w:val="bottom"/>
          </w:tcPr>
          <w:p w14:paraId="4D2AC29F" w14:textId="77777777" w:rsidR="00CA56DA" w:rsidRPr="00F87920" w:rsidRDefault="00CA56DA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pct"/>
            <w:gridSpan w:val="6"/>
            <w:vAlign w:val="bottom"/>
          </w:tcPr>
          <w:p w14:paraId="7C791A2F" w14:textId="77777777" w:rsidR="00CA56DA" w:rsidRPr="00F87920" w:rsidRDefault="00CA56DA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600B" w:rsidRPr="00F87920" w14:paraId="7C4E4B7C" w14:textId="77777777" w:rsidTr="000873E7">
        <w:tc>
          <w:tcPr>
            <w:tcW w:w="2435" w:type="pct"/>
            <w:vAlign w:val="bottom"/>
          </w:tcPr>
          <w:p w14:paraId="75DB4C6E" w14:textId="77777777" w:rsidR="0090600B" w:rsidRPr="00F87920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8" w:type="pct"/>
            <w:gridSpan w:val="2"/>
            <w:vAlign w:val="bottom"/>
          </w:tcPr>
          <w:p w14:paraId="79101D2E" w14:textId="4051727C" w:rsidR="0090600B" w:rsidRPr="00F87920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A068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6" w:type="pct"/>
            <w:gridSpan w:val="2"/>
            <w:vAlign w:val="bottom"/>
          </w:tcPr>
          <w:p w14:paraId="7A3C6C69" w14:textId="77777777" w:rsidR="0090600B" w:rsidRPr="00F87920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gridSpan w:val="2"/>
            <w:vAlign w:val="bottom"/>
          </w:tcPr>
          <w:p w14:paraId="7B17FE56" w14:textId="50F2F827" w:rsidR="0090600B" w:rsidRPr="00F87920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A068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6" w:type="pct"/>
            <w:gridSpan w:val="2"/>
            <w:vAlign w:val="bottom"/>
          </w:tcPr>
          <w:p w14:paraId="628535BB" w14:textId="77777777" w:rsidR="0090600B" w:rsidRPr="00F87920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vAlign w:val="bottom"/>
          </w:tcPr>
          <w:p w14:paraId="2B6B36F4" w14:textId="2D8E1281" w:rsidR="0090600B" w:rsidRPr="00F87920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A068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5" w:type="pct"/>
            <w:gridSpan w:val="2"/>
            <w:vAlign w:val="bottom"/>
          </w:tcPr>
          <w:p w14:paraId="4B27F752" w14:textId="77777777" w:rsidR="0090600B" w:rsidRPr="00F87920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gridSpan w:val="2"/>
            <w:vAlign w:val="bottom"/>
          </w:tcPr>
          <w:p w14:paraId="5747E5F8" w14:textId="52AAE140" w:rsidR="0090600B" w:rsidRPr="00F87920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A068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0600B" w:rsidRPr="00F87920" w14:paraId="12C9292D" w14:textId="77777777" w:rsidTr="000873E7">
        <w:tc>
          <w:tcPr>
            <w:tcW w:w="2435" w:type="pct"/>
            <w:vAlign w:val="bottom"/>
          </w:tcPr>
          <w:p w14:paraId="62B2BF91" w14:textId="77777777" w:rsidR="0090600B" w:rsidRPr="00F87920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65" w:type="pct"/>
            <w:gridSpan w:val="14"/>
            <w:vAlign w:val="bottom"/>
          </w:tcPr>
          <w:p w14:paraId="7E6C10B0" w14:textId="4BD4D521" w:rsidR="0090600B" w:rsidRPr="00F87920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</w:t>
            </w:r>
            <w:r w:rsidR="00383D7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="00564267" w:rsidRPr="00F879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="00564267" w:rsidRPr="00F87920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/ </w:t>
            </w:r>
            <w:r w:rsidR="00564267" w:rsidRPr="00F879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F879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67151" w:rsidRPr="00F87920" w14:paraId="2CA909D8" w14:textId="77777777" w:rsidTr="000873E7">
        <w:tc>
          <w:tcPr>
            <w:tcW w:w="2435" w:type="pct"/>
            <w:vAlign w:val="bottom"/>
          </w:tcPr>
          <w:p w14:paraId="4A3D52ED" w14:textId="0829C524" w:rsidR="00A67151" w:rsidRPr="00F87920" w:rsidRDefault="00A67151" w:rsidP="00A67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538" w:type="pct"/>
            <w:gridSpan w:val="2"/>
            <w:vAlign w:val="bottom"/>
          </w:tcPr>
          <w:p w14:paraId="2DA3350D" w14:textId="77777777" w:rsidR="00A67151" w:rsidRPr="00F87920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6936FD3A" w14:textId="77777777" w:rsidR="00A67151" w:rsidRPr="00F87920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gridSpan w:val="2"/>
            <w:vAlign w:val="bottom"/>
          </w:tcPr>
          <w:p w14:paraId="7D9D7B2D" w14:textId="77777777" w:rsidR="00A67151" w:rsidRPr="00F87920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1D8B56C6" w14:textId="77777777" w:rsidR="00A67151" w:rsidRPr="00F87920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vAlign w:val="bottom"/>
          </w:tcPr>
          <w:p w14:paraId="058CB34A" w14:textId="77777777" w:rsidR="00A67151" w:rsidRPr="00F87920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vAlign w:val="bottom"/>
          </w:tcPr>
          <w:p w14:paraId="01C6CAB2" w14:textId="77777777" w:rsidR="00A67151" w:rsidRPr="00F87920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  <w:gridSpan w:val="2"/>
            <w:vAlign w:val="bottom"/>
          </w:tcPr>
          <w:p w14:paraId="425AB39B" w14:textId="77777777" w:rsidR="00A67151" w:rsidRPr="00F87920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A0687" w:rsidRPr="00F87920" w14:paraId="3917F880" w14:textId="77777777" w:rsidTr="00475AFC">
        <w:tc>
          <w:tcPr>
            <w:tcW w:w="2435" w:type="pct"/>
            <w:vAlign w:val="bottom"/>
          </w:tcPr>
          <w:p w14:paraId="6BEB675A" w14:textId="77777777" w:rsidR="009A0687" w:rsidRPr="00F87920" w:rsidRDefault="009A0687" w:rsidP="009A0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538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E8D744" w14:textId="07031BD8" w:rsidR="009A0687" w:rsidRPr="00F87920" w:rsidRDefault="006B45E5" w:rsidP="009A06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45E5">
              <w:rPr>
                <w:rFonts w:ascii="Angsana New" w:hAnsi="Angsana New"/>
                <w:b/>
                <w:bCs/>
                <w:sz w:val="30"/>
                <w:szCs w:val="30"/>
              </w:rPr>
              <w:t>290,49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6" w:type="pct"/>
            <w:gridSpan w:val="2"/>
            <w:shd w:val="clear" w:color="auto" w:fill="auto"/>
            <w:vAlign w:val="bottom"/>
          </w:tcPr>
          <w:p w14:paraId="3F971103" w14:textId="77777777" w:rsidR="009A0687" w:rsidRPr="00F87920" w:rsidRDefault="009A0687" w:rsidP="009A06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747A9B" w14:textId="2B277335" w:rsidR="009A0687" w:rsidRPr="00F87920" w:rsidRDefault="009A0687" w:rsidP="009A06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D78">
              <w:rPr>
                <w:rFonts w:ascii="Angsana New" w:hAnsi="Angsana New"/>
                <w:b/>
                <w:bCs/>
                <w:sz w:val="30"/>
                <w:szCs w:val="30"/>
              </w:rPr>
              <w:t>474,371</w:t>
            </w:r>
          </w:p>
        </w:tc>
        <w:tc>
          <w:tcPr>
            <w:tcW w:w="146" w:type="pct"/>
            <w:gridSpan w:val="2"/>
            <w:shd w:val="clear" w:color="auto" w:fill="auto"/>
            <w:vAlign w:val="bottom"/>
          </w:tcPr>
          <w:p w14:paraId="0C904FF9" w14:textId="77777777" w:rsidR="009A0687" w:rsidRPr="00F87920" w:rsidRDefault="009A0687" w:rsidP="009A06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58B7C3" w14:textId="2557EE2D" w:rsidR="009A0687" w:rsidRPr="00F87920" w:rsidRDefault="00445590" w:rsidP="009A06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5590">
              <w:rPr>
                <w:rFonts w:ascii="Angsana New" w:hAnsi="Angsana New"/>
                <w:b/>
                <w:bCs/>
                <w:sz w:val="30"/>
                <w:szCs w:val="30"/>
              </w:rPr>
              <w:t>112,070</w:t>
            </w:r>
          </w:p>
        </w:tc>
        <w:tc>
          <w:tcPr>
            <w:tcW w:w="145" w:type="pct"/>
            <w:gridSpan w:val="2"/>
            <w:shd w:val="clear" w:color="auto" w:fill="auto"/>
            <w:vAlign w:val="bottom"/>
          </w:tcPr>
          <w:p w14:paraId="418E5F13" w14:textId="77777777" w:rsidR="009A0687" w:rsidRPr="00F87920" w:rsidRDefault="009A0687" w:rsidP="009A06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E22E54" w14:textId="4A04AA3C" w:rsidR="009A0687" w:rsidRPr="00F87920" w:rsidRDefault="009A0687" w:rsidP="009A06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6B4F">
              <w:rPr>
                <w:rFonts w:ascii="Angsana New" w:hAnsi="Angsana New"/>
                <w:b/>
                <w:bCs/>
                <w:sz w:val="30"/>
                <w:szCs w:val="30"/>
              </w:rPr>
              <w:t>99,278</w:t>
            </w:r>
          </w:p>
        </w:tc>
      </w:tr>
      <w:tr w:rsidR="009A0687" w:rsidRPr="00F87920" w14:paraId="227957B7" w14:textId="77777777" w:rsidTr="000873E7">
        <w:trPr>
          <w:gridAfter w:val="1"/>
          <w:wAfter w:w="7" w:type="pct"/>
        </w:trPr>
        <w:tc>
          <w:tcPr>
            <w:tcW w:w="2435" w:type="pct"/>
            <w:vAlign w:val="bottom"/>
          </w:tcPr>
          <w:p w14:paraId="267B12B6" w14:textId="77777777" w:rsidR="009A0687" w:rsidRPr="000873E7" w:rsidRDefault="009A0687" w:rsidP="009A0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31" w:type="pct"/>
            <w:vAlign w:val="bottom"/>
          </w:tcPr>
          <w:p w14:paraId="5A899F8A" w14:textId="0E2D2FD2" w:rsidR="009A0687" w:rsidRPr="000873E7" w:rsidRDefault="009A0687" w:rsidP="009A06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" w:type="pct"/>
            <w:gridSpan w:val="2"/>
            <w:vAlign w:val="bottom"/>
          </w:tcPr>
          <w:p w14:paraId="6CBA5FA6" w14:textId="77777777" w:rsidR="009A0687" w:rsidRPr="000873E7" w:rsidRDefault="009A0687" w:rsidP="009A06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8" w:type="pct"/>
            <w:gridSpan w:val="2"/>
            <w:vAlign w:val="bottom"/>
          </w:tcPr>
          <w:p w14:paraId="44F4606F" w14:textId="0DABAD8A" w:rsidR="009A0687" w:rsidRPr="000873E7" w:rsidRDefault="009A0687" w:rsidP="009A06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" w:type="pct"/>
            <w:gridSpan w:val="2"/>
            <w:vAlign w:val="bottom"/>
          </w:tcPr>
          <w:p w14:paraId="6E246959" w14:textId="77777777" w:rsidR="009A0687" w:rsidRPr="000873E7" w:rsidRDefault="009A0687" w:rsidP="009A06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5" w:type="pct"/>
            <w:gridSpan w:val="2"/>
            <w:vAlign w:val="bottom"/>
          </w:tcPr>
          <w:p w14:paraId="05EA722C" w14:textId="7F2370CF" w:rsidR="009A0687" w:rsidRPr="000873E7" w:rsidRDefault="009A0687" w:rsidP="009A06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0E2AB8C3" w14:textId="77777777" w:rsidR="009A0687" w:rsidRPr="000873E7" w:rsidRDefault="009A0687" w:rsidP="009A06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4" w:type="pct"/>
            <w:gridSpan w:val="2"/>
            <w:vAlign w:val="bottom"/>
          </w:tcPr>
          <w:p w14:paraId="17FEBBDA" w14:textId="42743509" w:rsidR="009A0687" w:rsidRPr="000873E7" w:rsidRDefault="009A0687" w:rsidP="009A06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A0687" w:rsidRPr="00F87920" w14:paraId="0E9A68FB" w14:textId="77777777" w:rsidTr="00475AFC">
        <w:trPr>
          <w:gridAfter w:val="1"/>
          <w:wAfter w:w="7" w:type="pct"/>
        </w:trPr>
        <w:tc>
          <w:tcPr>
            <w:tcW w:w="2435" w:type="pct"/>
            <w:vAlign w:val="bottom"/>
          </w:tcPr>
          <w:p w14:paraId="374DA7B7" w14:textId="77777777" w:rsidR="009A0687" w:rsidRPr="00F87920" w:rsidRDefault="009A0687" w:rsidP="009A0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31" w:type="pct"/>
            <w:shd w:val="clear" w:color="auto" w:fill="auto"/>
            <w:vAlign w:val="bottom"/>
          </w:tcPr>
          <w:p w14:paraId="3927F272" w14:textId="77777777" w:rsidR="009A0687" w:rsidRPr="00F87920" w:rsidRDefault="009A0687" w:rsidP="009A06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4C8CC685" w14:textId="77777777" w:rsidR="009A0687" w:rsidRPr="00F87920" w:rsidRDefault="009A0687" w:rsidP="009A06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shd w:val="clear" w:color="auto" w:fill="auto"/>
            <w:vAlign w:val="bottom"/>
          </w:tcPr>
          <w:p w14:paraId="4FA8C49E" w14:textId="77777777" w:rsidR="009A0687" w:rsidRPr="00F87920" w:rsidRDefault="009A0687" w:rsidP="009A06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188BB53F" w14:textId="77777777" w:rsidR="009A0687" w:rsidRPr="00F87920" w:rsidRDefault="009A0687" w:rsidP="009A06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shd w:val="clear" w:color="auto" w:fill="auto"/>
            <w:vAlign w:val="bottom"/>
          </w:tcPr>
          <w:p w14:paraId="42B4EF2E" w14:textId="77777777" w:rsidR="009A0687" w:rsidRPr="00F87920" w:rsidRDefault="009A0687" w:rsidP="009A06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shd w:val="clear" w:color="auto" w:fill="auto"/>
            <w:vAlign w:val="bottom"/>
          </w:tcPr>
          <w:p w14:paraId="32488184" w14:textId="77777777" w:rsidR="009A0687" w:rsidRPr="00F87920" w:rsidRDefault="009A0687" w:rsidP="009A06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  <w:gridSpan w:val="2"/>
            <w:shd w:val="clear" w:color="auto" w:fill="auto"/>
            <w:vAlign w:val="bottom"/>
          </w:tcPr>
          <w:p w14:paraId="229D7B93" w14:textId="77777777" w:rsidR="009A0687" w:rsidRPr="00F87920" w:rsidRDefault="009A0687" w:rsidP="009A06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5590" w:rsidRPr="00F87920" w14:paraId="6CA42C32" w14:textId="77777777" w:rsidTr="00475AFC">
        <w:trPr>
          <w:gridAfter w:val="1"/>
          <w:wAfter w:w="7" w:type="pct"/>
        </w:trPr>
        <w:tc>
          <w:tcPr>
            <w:tcW w:w="2435" w:type="pct"/>
            <w:vAlign w:val="bottom"/>
          </w:tcPr>
          <w:p w14:paraId="5D6F62F4" w14:textId="56346E79" w:rsidR="00445590" w:rsidRPr="00F87920" w:rsidRDefault="00445590" w:rsidP="00445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จำนวนหุ้นสามัญ (ขั้นพื้นฐาน) ณ วันที่ </w:t>
            </w: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341B30" w14:textId="13EF7B37" w:rsidR="00445590" w:rsidRPr="00F87920" w:rsidRDefault="00445590" w:rsidP="00445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6B4F">
              <w:rPr>
                <w:rFonts w:ascii="Angsana New" w:hAnsi="Angsana New"/>
                <w:b/>
                <w:bCs/>
                <w:sz w:val="30"/>
                <w:szCs w:val="30"/>
              </w:rPr>
              <w:t>998,282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0B03AD2C" w14:textId="77777777" w:rsidR="00445590" w:rsidRPr="00F87920" w:rsidRDefault="00445590" w:rsidP="00445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173552" w14:textId="14F61638" w:rsidR="00445590" w:rsidRPr="00F87920" w:rsidRDefault="00445590" w:rsidP="00445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6B4F">
              <w:rPr>
                <w:rFonts w:ascii="Angsana New" w:hAnsi="Angsana New"/>
                <w:b/>
                <w:bCs/>
                <w:sz w:val="30"/>
                <w:szCs w:val="30"/>
              </w:rPr>
              <w:t>998,282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40655771" w14:textId="77777777" w:rsidR="00445590" w:rsidRPr="00F87920" w:rsidRDefault="00445590" w:rsidP="00445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D85CED" w14:textId="422B87F7" w:rsidR="00445590" w:rsidRPr="00F87920" w:rsidRDefault="00445590" w:rsidP="00445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5590">
              <w:rPr>
                <w:rFonts w:ascii="Angsana New" w:hAnsi="Angsana New"/>
                <w:b/>
                <w:bCs/>
                <w:sz w:val="30"/>
                <w:szCs w:val="30"/>
              </w:rPr>
              <w:t>998,282</w:t>
            </w:r>
          </w:p>
        </w:tc>
        <w:tc>
          <w:tcPr>
            <w:tcW w:w="146" w:type="pct"/>
            <w:gridSpan w:val="2"/>
            <w:shd w:val="clear" w:color="auto" w:fill="auto"/>
            <w:vAlign w:val="bottom"/>
          </w:tcPr>
          <w:p w14:paraId="29719F87" w14:textId="77777777" w:rsidR="00445590" w:rsidRPr="00F87920" w:rsidRDefault="00445590" w:rsidP="00445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4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01D710" w14:textId="2E1E3098" w:rsidR="00445590" w:rsidRPr="00F87920" w:rsidRDefault="00445590" w:rsidP="00445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6B4F">
              <w:rPr>
                <w:rFonts w:ascii="Angsana New" w:hAnsi="Angsana New"/>
                <w:b/>
                <w:bCs/>
                <w:sz w:val="30"/>
                <w:szCs w:val="30"/>
              </w:rPr>
              <w:t>998,282</w:t>
            </w:r>
          </w:p>
        </w:tc>
      </w:tr>
      <w:tr w:rsidR="00445590" w:rsidRPr="00F87920" w14:paraId="27C43213" w14:textId="77777777" w:rsidTr="00475AFC">
        <w:trPr>
          <w:gridAfter w:val="1"/>
          <w:wAfter w:w="7" w:type="pct"/>
        </w:trPr>
        <w:tc>
          <w:tcPr>
            <w:tcW w:w="2435" w:type="pct"/>
            <w:vAlign w:val="bottom"/>
          </w:tcPr>
          <w:p w14:paraId="71405A85" w14:textId="77777777" w:rsidR="00445590" w:rsidRPr="000873E7" w:rsidRDefault="00445590" w:rsidP="00445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DD90EF" w14:textId="77777777" w:rsidR="00445590" w:rsidRPr="000873E7" w:rsidRDefault="00445590" w:rsidP="00445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6B0DFAF6" w14:textId="77777777" w:rsidR="00445590" w:rsidRPr="000873E7" w:rsidRDefault="00445590" w:rsidP="00445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8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619CEA" w14:textId="77777777" w:rsidR="00445590" w:rsidRPr="000873E7" w:rsidRDefault="00445590" w:rsidP="00445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45CD8610" w14:textId="77777777" w:rsidR="00445590" w:rsidRPr="000873E7" w:rsidRDefault="00445590" w:rsidP="00445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5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9CF178" w14:textId="77777777" w:rsidR="00445590" w:rsidRPr="000873E7" w:rsidRDefault="00445590" w:rsidP="00445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  <w:gridSpan w:val="2"/>
            <w:shd w:val="clear" w:color="auto" w:fill="auto"/>
            <w:vAlign w:val="bottom"/>
          </w:tcPr>
          <w:p w14:paraId="37E88ABF" w14:textId="77777777" w:rsidR="00445590" w:rsidRPr="000873E7" w:rsidRDefault="00445590" w:rsidP="00445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14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1F887E" w14:textId="77777777" w:rsidR="00445590" w:rsidRPr="000873E7" w:rsidRDefault="00445590" w:rsidP="00445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445590" w:rsidRPr="00F87920" w14:paraId="4C89684B" w14:textId="77777777" w:rsidTr="00475AFC">
        <w:trPr>
          <w:gridAfter w:val="1"/>
          <w:wAfter w:w="7" w:type="pct"/>
        </w:trPr>
        <w:tc>
          <w:tcPr>
            <w:tcW w:w="2435" w:type="pct"/>
            <w:vAlign w:val="bottom"/>
          </w:tcPr>
          <w:p w14:paraId="2CC1D6C0" w14:textId="38838600" w:rsidR="00445590" w:rsidRPr="00F87920" w:rsidRDefault="00445590" w:rsidP="00445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กำไรต่อหุ้น</w:t>
            </w: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(</w:t>
            </w: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879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3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58410B" w14:textId="474B820E" w:rsidR="00445590" w:rsidRPr="00F87920" w:rsidRDefault="00445590" w:rsidP="00445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0.2</w:t>
            </w:r>
            <w:r w:rsidR="006B45E5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0BC40CCE" w14:textId="77777777" w:rsidR="00445590" w:rsidRPr="00F87920" w:rsidRDefault="00445590" w:rsidP="00445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2BEB16" w14:textId="5277188C" w:rsidR="00445590" w:rsidRPr="00F87920" w:rsidRDefault="00445590" w:rsidP="00445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6B4F">
              <w:rPr>
                <w:rFonts w:ascii="Angsana New" w:hAnsi="Angsana New"/>
                <w:b/>
                <w:bCs/>
                <w:sz w:val="30"/>
                <w:szCs w:val="30"/>
              </w:rPr>
              <w:t>0.4</w:t>
            </w:r>
            <w:r w:rsidR="001B1D3A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5EE6AA4B" w14:textId="77777777" w:rsidR="00445590" w:rsidRPr="00F87920" w:rsidRDefault="00445590" w:rsidP="00445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1FF076" w14:textId="3DF58402" w:rsidR="00445590" w:rsidRPr="00F87920" w:rsidRDefault="00445590" w:rsidP="00445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0.11</w:t>
            </w:r>
          </w:p>
        </w:tc>
        <w:tc>
          <w:tcPr>
            <w:tcW w:w="146" w:type="pct"/>
            <w:gridSpan w:val="2"/>
            <w:shd w:val="clear" w:color="auto" w:fill="auto"/>
            <w:vAlign w:val="bottom"/>
          </w:tcPr>
          <w:p w14:paraId="2E58CA51" w14:textId="77777777" w:rsidR="00445590" w:rsidRPr="00F87920" w:rsidRDefault="00445590" w:rsidP="00445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4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564B09" w14:textId="67E6A8EE" w:rsidR="00445590" w:rsidRPr="00F87920" w:rsidRDefault="00445590" w:rsidP="00445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6B4F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1B1D3A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</w:tr>
    </w:tbl>
    <w:p w14:paraId="55DF32D5" w14:textId="77777777" w:rsidR="004B15D7" w:rsidRDefault="004B1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7D9A12F" w14:textId="60D7E7A9" w:rsidR="006143E0" w:rsidRPr="0099582E" w:rsidRDefault="006143E0" w:rsidP="0099582E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99582E">
        <w:rPr>
          <w:rFonts w:asciiTheme="majorBidi" w:hAnsiTheme="majorBidi" w:cstheme="majorBidi"/>
          <w:sz w:val="30"/>
          <w:szCs w:val="30"/>
          <w:u w:val="none"/>
          <w:cs/>
        </w:rPr>
        <w:t>เงินปันผล</w:t>
      </w:r>
    </w:p>
    <w:p w14:paraId="63094B95" w14:textId="77777777" w:rsidR="00AE7BAB" w:rsidRPr="00244701" w:rsidRDefault="00AE7BAB" w:rsidP="00191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890"/>
        <w:gridCol w:w="1980"/>
        <w:gridCol w:w="1170"/>
        <w:gridCol w:w="270"/>
        <w:gridCol w:w="1170"/>
      </w:tblGrid>
      <w:tr w:rsidR="00C5097D" w:rsidRPr="00244701" w14:paraId="067428CC" w14:textId="77777777" w:rsidTr="007904F9">
        <w:tc>
          <w:tcPr>
            <w:tcW w:w="2880" w:type="dxa"/>
            <w:shd w:val="clear" w:color="auto" w:fill="auto"/>
            <w:vAlign w:val="bottom"/>
          </w:tcPr>
          <w:p w14:paraId="6EE398D2" w14:textId="77777777" w:rsidR="00C5097D" w:rsidRPr="00244701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C6A90A6" w14:textId="77777777" w:rsidR="00C5097D" w:rsidRPr="00244701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B081A04" w14:textId="0545EB39" w:rsidR="00C5097D" w:rsidRPr="00244701" w:rsidRDefault="00C5097D" w:rsidP="00661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DACBAA" w14:textId="67C4D5AB" w:rsidR="00C5097D" w:rsidRPr="00244701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  <w:shd w:val="clear" w:color="auto" w:fill="auto"/>
          </w:tcPr>
          <w:p w14:paraId="74C42C25" w14:textId="77777777" w:rsidR="00C5097D" w:rsidRPr="00244701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DE7D28" w14:textId="77777777" w:rsidR="00C5097D" w:rsidRPr="00244701" w:rsidDel="00D43E7A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C5097D" w:rsidRPr="00244701" w14:paraId="7C160C29" w14:textId="77777777" w:rsidTr="007904F9">
        <w:tc>
          <w:tcPr>
            <w:tcW w:w="2880" w:type="dxa"/>
            <w:shd w:val="clear" w:color="auto" w:fill="auto"/>
          </w:tcPr>
          <w:p w14:paraId="314DD59B" w14:textId="77777777" w:rsidR="00C5097D" w:rsidRPr="00244701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12085754" w14:textId="77777777" w:rsidR="00C5097D" w:rsidRPr="00244701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650AF7F2" w14:textId="77777777" w:rsidR="00C5097D" w:rsidRPr="00244701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0D6F539" w14:textId="77777777" w:rsidR="00C5097D" w:rsidRPr="00244701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018A84A5" w14:textId="77777777" w:rsidR="00C5097D" w:rsidRPr="00244701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A0F6803" w14:textId="77777777" w:rsidR="00C5097D" w:rsidRPr="00244701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66620" w:rsidRPr="00244701" w14:paraId="492BEAF2" w14:textId="77777777" w:rsidTr="007904F9">
        <w:tc>
          <w:tcPr>
            <w:tcW w:w="2880" w:type="dxa"/>
            <w:shd w:val="clear" w:color="auto" w:fill="auto"/>
          </w:tcPr>
          <w:p w14:paraId="74DD7ABA" w14:textId="3967B3AF" w:rsidR="00266620" w:rsidRPr="00244701" w:rsidRDefault="00266620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9A06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90" w:type="dxa"/>
            <w:shd w:val="clear" w:color="auto" w:fill="auto"/>
          </w:tcPr>
          <w:p w14:paraId="6FBA18E5" w14:textId="77777777" w:rsidR="00266620" w:rsidRPr="00244701" w:rsidRDefault="00266620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5159F59D" w14:textId="77777777" w:rsidR="00266620" w:rsidRPr="00244701" w:rsidRDefault="00266620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3305B96" w14:textId="77777777" w:rsidR="00266620" w:rsidRPr="00244701" w:rsidRDefault="00266620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1362AE8" w14:textId="77777777" w:rsidR="00266620" w:rsidRPr="00244701" w:rsidRDefault="00266620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61906EF" w14:textId="77777777" w:rsidR="00266620" w:rsidRPr="00244701" w:rsidRDefault="00266620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043A" w:rsidRPr="00244701" w14:paraId="7C563A96" w14:textId="77777777" w:rsidTr="007904F9">
        <w:tc>
          <w:tcPr>
            <w:tcW w:w="2880" w:type="dxa"/>
            <w:shd w:val="clear" w:color="auto" w:fill="auto"/>
          </w:tcPr>
          <w:p w14:paraId="34E123E0" w14:textId="00618AF9" w:rsidR="0059043A" w:rsidRPr="00244701" w:rsidRDefault="0059043A" w:rsidP="0059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A068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14:paraId="3C2A19AC" w14:textId="5EFB16E3" w:rsidR="0059043A" w:rsidRPr="00244701" w:rsidRDefault="00695456" w:rsidP="0059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27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980" w:type="dxa"/>
            <w:shd w:val="clear" w:color="auto" w:fill="auto"/>
          </w:tcPr>
          <w:p w14:paraId="3627B865" w14:textId="396C0401" w:rsidR="0059043A" w:rsidRPr="00244701" w:rsidRDefault="0059043A" w:rsidP="0059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A068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CD9DD86" w14:textId="59BDDDDE" w:rsidR="0059043A" w:rsidRPr="00A6360D" w:rsidRDefault="00A6360D" w:rsidP="0059043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0.29</w:t>
            </w:r>
          </w:p>
        </w:tc>
        <w:tc>
          <w:tcPr>
            <w:tcW w:w="270" w:type="dxa"/>
            <w:shd w:val="clear" w:color="auto" w:fill="auto"/>
          </w:tcPr>
          <w:p w14:paraId="3D14278F" w14:textId="77777777" w:rsidR="0059043A" w:rsidRPr="00244701" w:rsidRDefault="0059043A" w:rsidP="0059043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93E7689" w14:textId="00FA92CC" w:rsidR="0059043A" w:rsidRPr="00244701" w:rsidRDefault="00A6360D" w:rsidP="0059043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289,502</w:t>
            </w:r>
          </w:p>
        </w:tc>
      </w:tr>
      <w:tr w:rsidR="0059043A" w:rsidRPr="009C731F" w14:paraId="17F08A44" w14:textId="77777777" w:rsidTr="007904F9">
        <w:tc>
          <w:tcPr>
            <w:tcW w:w="2880" w:type="dxa"/>
            <w:shd w:val="clear" w:color="auto" w:fill="auto"/>
          </w:tcPr>
          <w:p w14:paraId="13127E03" w14:textId="77777777" w:rsidR="0059043A" w:rsidRPr="009C731F" w:rsidRDefault="0059043A" w:rsidP="0059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4778F3C2" w14:textId="77777777" w:rsidR="0059043A" w:rsidRPr="009C731F" w:rsidRDefault="0059043A" w:rsidP="0059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062C3BF0" w14:textId="77777777" w:rsidR="0059043A" w:rsidRPr="009C731F" w:rsidRDefault="0059043A" w:rsidP="0059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A040D39" w14:textId="77777777" w:rsidR="0059043A" w:rsidRPr="009C731F" w:rsidRDefault="0059043A" w:rsidP="0059043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87C35E6" w14:textId="77777777" w:rsidR="0059043A" w:rsidRPr="009C731F" w:rsidRDefault="0059043A" w:rsidP="0059043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02C8B81" w14:textId="77777777" w:rsidR="0059043A" w:rsidRPr="009C731F" w:rsidRDefault="0059043A" w:rsidP="0059043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59043A" w:rsidRPr="00244701" w14:paraId="08D6A6CC" w14:textId="77777777" w:rsidTr="007904F9">
        <w:tc>
          <w:tcPr>
            <w:tcW w:w="2880" w:type="dxa"/>
            <w:shd w:val="clear" w:color="auto" w:fill="auto"/>
          </w:tcPr>
          <w:p w14:paraId="01F5013D" w14:textId="7040ADE1" w:rsidR="0059043A" w:rsidRPr="00244701" w:rsidRDefault="0059043A" w:rsidP="0059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9A06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14:paraId="2F3D2CEB" w14:textId="77777777" w:rsidR="0059043A" w:rsidRPr="00244701" w:rsidRDefault="0059043A" w:rsidP="0059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58F11035" w14:textId="77777777" w:rsidR="0059043A" w:rsidRPr="00244701" w:rsidRDefault="0059043A" w:rsidP="0059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07B41F" w14:textId="77777777" w:rsidR="0059043A" w:rsidRPr="00244701" w:rsidRDefault="0059043A" w:rsidP="0059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95CE32" w14:textId="77777777" w:rsidR="0059043A" w:rsidRPr="00244701" w:rsidRDefault="0059043A" w:rsidP="0059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143234" w14:textId="77777777" w:rsidR="0059043A" w:rsidRPr="00244701" w:rsidRDefault="0059043A" w:rsidP="0059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0687" w:rsidRPr="00244701" w14:paraId="6637CFBB" w14:textId="77777777" w:rsidTr="007904F9">
        <w:tc>
          <w:tcPr>
            <w:tcW w:w="2880" w:type="dxa"/>
            <w:shd w:val="clear" w:color="auto" w:fill="auto"/>
          </w:tcPr>
          <w:p w14:paraId="2DC9928A" w14:textId="2E703FEE" w:rsidR="009A0687" w:rsidRPr="00244701" w:rsidRDefault="009A0687" w:rsidP="009A0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90" w:type="dxa"/>
            <w:shd w:val="clear" w:color="auto" w:fill="auto"/>
          </w:tcPr>
          <w:p w14:paraId="290774FA" w14:textId="70E2E813" w:rsidR="009A0687" w:rsidRPr="00244701" w:rsidRDefault="009A0687" w:rsidP="009A0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980" w:type="dxa"/>
            <w:shd w:val="clear" w:color="auto" w:fill="auto"/>
          </w:tcPr>
          <w:p w14:paraId="1E1F612E" w14:textId="0762329D" w:rsidR="009A0687" w:rsidRPr="00244701" w:rsidRDefault="009A0687" w:rsidP="009A0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4DFEAB1" w14:textId="71C61D4D" w:rsidR="009A0687" w:rsidRPr="00244701" w:rsidRDefault="009A0687" w:rsidP="009A068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0.19</w:t>
            </w:r>
          </w:p>
        </w:tc>
        <w:tc>
          <w:tcPr>
            <w:tcW w:w="270" w:type="dxa"/>
            <w:shd w:val="clear" w:color="auto" w:fill="auto"/>
          </w:tcPr>
          <w:p w14:paraId="0D3B5EFF" w14:textId="77777777" w:rsidR="009A0687" w:rsidRPr="00244701" w:rsidRDefault="009A0687" w:rsidP="009A0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9B8162F" w14:textId="50CEA9EC" w:rsidR="009A0687" w:rsidRPr="00244701" w:rsidRDefault="009A0687" w:rsidP="009A068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189,674</w:t>
            </w:r>
          </w:p>
        </w:tc>
      </w:tr>
    </w:tbl>
    <w:p w14:paraId="2E0E6DFD" w14:textId="77777777" w:rsidR="00C474B9" w:rsidRPr="00244701" w:rsidRDefault="00C474B9" w:rsidP="00191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Theme="majorBidi" w:hAnsiTheme="majorBidi" w:cstheme="majorBidi"/>
          <w:sz w:val="30"/>
          <w:szCs w:val="30"/>
        </w:rPr>
      </w:pPr>
    </w:p>
    <w:p w14:paraId="72689496" w14:textId="562E09F1" w:rsidR="00DA46AF" w:rsidRPr="0099582E" w:rsidRDefault="00397A42" w:rsidP="0099582E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99582E">
        <w:rPr>
          <w:rFonts w:asciiTheme="majorBidi" w:hAnsiTheme="majorBidi" w:cstheme="majorBidi"/>
          <w:sz w:val="30"/>
          <w:szCs w:val="30"/>
          <w:u w:val="none"/>
          <w:cs/>
        </w:rPr>
        <w:t>เครื่องมือทางการเงิน</w:t>
      </w:r>
    </w:p>
    <w:p w14:paraId="31194643" w14:textId="4A50A314" w:rsidR="00D71D41" w:rsidRPr="00244701" w:rsidRDefault="00D71D41" w:rsidP="0008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28D1068" w14:textId="5C922514" w:rsidR="00086917" w:rsidRPr="00244701" w:rsidRDefault="00086917" w:rsidP="0008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นโยบายการบัญชี</w:t>
      </w:r>
    </w:p>
    <w:p w14:paraId="2712370A" w14:textId="4182FDB0" w:rsidR="00086917" w:rsidRPr="005A4B92" w:rsidRDefault="00086917" w:rsidP="005A4B92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A4B92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00D63B86" w14:textId="042251DC" w:rsidR="00086917" w:rsidRPr="00051D5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bookmarkStart w:id="8" w:name="_Hlk127403720"/>
      <w:r w:rsidRPr="00051D57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สินทรัพย์ทางการเงินและหนี้สินทางการเงิน (นอกเหนือจากลูกหนี้การค้า (ดูหมายเหตุข้อ </w:t>
      </w:r>
      <w:r w:rsidR="00D450CD" w:rsidRPr="00051D57">
        <w:rPr>
          <w:rFonts w:asciiTheme="majorBidi" w:hAnsiTheme="majorBidi" w:cstheme="majorBidi"/>
          <w:sz w:val="30"/>
          <w:szCs w:val="30"/>
        </w:rPr>
        <w:t>5</w:t>
      </w:r>
      <w:r w:rsidRPr="00051D57">
        <w:rPr>
          <w:rFonts w:asciiTheme="majorBidi" w:hAnsiTheme="majorBidi" w:cstheme="majorBidi"/>
          <w:sz w:val="30"/>
          <w:szCs w:val="30"/>
          <w:cs/>
        </w:rPr>
        <w:t>)</w:t>
      </w:r>
      <w:r w:rsidR="00440EF0" w:rsidRPr="00051D57">
        <w:rPr>
          <w:rFonts w:asciiTheme="majorBidi" w:hAnsiTheme="majorBidi" w:cstheme="majorBidi"/>
          <w:sz w:val="30"/>
          <w:szCs w:val="30"/>
          <w:cs/>
        </w:rPr>
        <w:t>)</w:t>
      </w:r>
      <w:r w:rsidRPr="00051D57">
        <w:rPr>
          <w:rFonts w:asciiTheme="majorBidi" w:hAnsiTheme="majorBidi" w:cstheme="majorBidi"/>
          <w:sz w:val="30"/>
          <w:szCs w:val="30"/>
          <w:cs/>
        </w:rPr>
        <w:t xml:space="preserve"> รับรู้รายการเมื่อเริ่มแรกเมื่อกลุ่มบริษัทเป็นคู่สัญญาตามข้อกำหนดของเครื่องมือทางการเงินนั้น </w:t>
      </w:r>
      <w:r w:rsidR="00051D57" w:rsidRPr="00051D57">
        <w:rPr>
          <w:rFonts w:asciiTheme="majorBidi" w:hAnsiTheme="majorBidi" w:cstheme="majorBidi"/>
          <w:sz w:val="30"/>
          <w:szCs w:val="30"/>
          <w:cs/>
        </w:rPr>
        <w:t>และวัดมูลค่าเมื่อเริ่มแรกด้วยมูลค่ายุติธรรม 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  <w:bookmarkEnd w:id="8"/>
    </w:p>
    <w:p w14:paraId="788D21E5" w14:textId="77777777" w:rsidR="00244701" w:rsidRPr="00051D57" w:rsidRDefault="00244701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29774A" w14:textId="0972149B" w:rsidR="00086917" w:rsidRPr="00051D5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51D57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   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22638907" w14:textId="77777777" w:rsidR="00D450CD" w:rsidRPr="00051D57" w:rsidRDefault="00D450CD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D221E8" w14:textId="33AB2057" w:rsidR="00086917" w:rsidRPr="00051D5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51D57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453F9B16" w14:textId="77777777" w:rsidR="00051D57" w:rsidRDefault="00051D57" w:rsidP="0008691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22B0D45" w14:textId="77777777" w:rsidR="004B15D7" w:rsidRDefault="004B15D7" w:rsidP="006B45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681F4673" w14:textId="709D008D" w:rsidR="00086917" w:rsidRPr="00051D5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51D57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</w:t>
      </w:r>
      <w:r w:rsidRPr="00051D57">
        <w:rPr>
          <w:rFonts w:asciiTheme="majorBidi" w:hAnsiTheme="majorBidi" w:cstheme="majorBidi"/>
          <w:sz w:val="30"/>
          <w:szCs w:val="30"/>
        </w:rPr>
        <w:t xml:space="preserve">     </w:t>
      </w:r>
      <w:r w:rsidRPr="00051D57">
        <w:rPr>
          <w:rFonts w:asciiTheme="majorBidi" w:hAnsiTheme="majorBidi" w:cstheme="majorBidi"/>
          <w:sz w:val="30"/>
          <w:szCs w:val="30"/>
          <w:cs/>
        </w:rPr>
        <w:t>ตัดรายการออกจากบัญชีรับรู้ในกำไรหรือขาดทุน</w:t>
      </w:r>
    </w:p>
    <w:p w14:paraId="12DE93A7" w14:textId="77777777" w:rsidR="00086917" w:rsidRPr="00244701" w:rsidRDefault="00086917" w:rsidP="0008691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5740E87" w14:textId="2109C435" w:rsidR="00086917" w:rsidRPr="005A4B92" w:rsidRDefault="00086917" w:rsidP="005A4B92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A4B92">
        <w:rPr>
          <w:rFonts w:asciiTheme="majorBidi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305E4928" w14:textId="595A591B" w:rsidR="00086917" w:rsidRPr="00051D5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51D57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051D57">
        <w:rPr>
          <w:rFonts w:asciiTheme="majorBidi" w:hAnsiTheme="majorBidi" w:cstheme="majorBidi"/>
          <w:sz w:val="30"/>
          <w:szCs w:val="30"/>
        </w:rPr>
        <w:t xml:space="preserve">        </w:t>
      </w:r>
      <w:r w:rsidRPr="00051D57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2C293D87" w14:textId="77777777" w:rsidR="00086917" w:rsidRPr="00051D5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2A2E26" w14:textId="77777777" w:rsidR="00086917" w:rsidRPr="00051D5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51D57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Pr="00051D57">
        <w:rPr>
          <w:rFonts w:asciiTheme="majorBidi" w:hAnsiTheme="majorBidi" w:cstheme="majorBidi"/>
          <w:sz w:val="30"/>
          <w:szCs w:val="30"/>
        </w:rPr>
        <w:t xml:space="preserve">  </w:t>
      </w:r>
      <w:r w:rsidRPr="00051D57">
        <w:rPr>
          <w:rFonts w:asciiTheme="majorBidi" w:hAnsiTheme="majorBidi" w:cstheme="majorBidi"/>
          <w:sz w:val="30"/>
          <w:szCs w:val="30"/>
          <w:cs/>
        </w:rPr>
        <w:t xml:space="preserve"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7E3933EE" w14:textId="77777777" w:rsidR="00086917" w:rsidRPr="000873E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738A2047" w14:textId="77777777" w:rsidR="00086917" w:rsidRPr="00051D5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51D57">
        <w:rPr>
          <w:rFonts w:asciiTheme="majorBidi" w:hAnsiTheme="majorBidi" w:cstheme="majorBidi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ผลต่างระหว่างมูลค่าตามบัญชีที่ตัดรายการและสิ่งตอบแทนที่ต้องจ่ายรับรู้ในกำไรหรือขาดทุน </w:t>
      </w:r>
    </w:p>
    <w:p w14:paraId="15053683" w14:textId="77777777" w:rsidR="00086917" w:rsidRPr="000873E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0408F6AB" w14:textId="77777777" w:rsidR="00086917" w:rsidRPr="00051D5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51D57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</w:t>
      </w:r>
      <w:r w:rsidRPr="00051D57">
        <w:rPr>
          <w:rFonts w:asciiTheme="majorBidi" w:hAnsiTheme="majorBidi" w:cstheme="majorBidi"/>
          <w:sz w:val="30"/>
          <w:szCs w:val="30"/>
        </w:rPr>
        <w:t xml:space="preserve">      </w:t>
      </w:r>
      <w:r w:rsidRPr="00051D57">
        <w:rPr>
          <w:rFonts w:asciiTheme="majorBidi" w:hAnsiTheme="majorBidi" w:cstheme="majorBidi"/>
          <w:sz w:val="30"/>
          <w:szCs w:val="30"/>
          <w:cs/>
        </w:rPr>
        <w:t>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66EB9EA3" w14:textId="77777777" w:rsidR="00086917" w:rsidRPr="000873E7" w:rsidRDefault="00086917" w:rsidP="0008691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9914CAB" w14:textId="7511DA2B" w:rsidR="00086917" w:rsidRPr="005A4B92" w:rsidRDefault="00086917" w:rsidP="005A4B92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A4B92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4636F84A" w14:textId="39529148" w:rsidR="00086917" w:rsidRPr="00051D5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51D57">
        <w:rPr>
          <w:rFonts w:asciiTheme="majorBidi" w:hAnsiTheme="majorBidi" w:cstheme="majorBidi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</w:t>
      </w:r>
      <w:r w:rsidR="008410F8" w:rsidRPr="00051D57">
        <w:rPr>
          <w:rFonts w:asciiTheme="majorBidi" w:hAnsiTheme="majorBidi" w:cstheme="majorBidi"/>
          <w:sz w:val="30"/>
          <w:szCs w:val="30"/>
        </w:rPr>
        <w:t xml:space="preserve">  </w:t>
      </w:r>
      <w:r w:rsidRPr="00051D57">
        <w:rPr>
          <w:rFonts w:asciiTheme="majorBidi" w:hAnsiTheme="majorBidi" w:cstheme="majorBidi"/>
          <w:sz w:val="30"/>
          <w:szCs w:val="30"/>
          <w:cs/>
        </w:rPr>
        <w:t xml:space="preserve">ราคาทุนตัดจำหน่าย </w:t>
      </w:r>
    </w:p>
    <w:p w14:paraId="301C96A6" w14:textId="0BE0EEB8" w:rsidR="00244701" w:rsidRPr="000873E7" w:rsidRDefault="00244701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5E00341" w14:textId="1A2FA012" w:rsidR="00086917" w:rsidRPr="00051D5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51D57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051D57">
        <w:rPr>
          <w:rFonts w:asciiTheme="majorBidi" w:hAnsiTheme="majorBidi" w:cstheme="majorBidi"/>
          <w:sz w:val="30"/>
          <w:szCs w:val="30"/>
        </w:rPr>
        <w:t xml:space="preserve">     12</w:t>
      </w:r>
      <w:r w:rsidRPr="00051D57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</w:t>
      </w:r>
      <w:r w:rsidRPr="00051D57">
        <w:rPr>
          <w:rFonts w:asciiTheme="majorBidi" w:hAnsiTheme="majorBidi" w:cstheme="majorBidi"/>
          <w:sz w:val="30"/>
          <w:szCs w:val="30"/>
        </w:rPr>
        <w:t xml:space="preserve">      </w:t>
      </w:r>
      <w:r w:rsidRPr="00051D57">
        <w:rPr>
          <w:rFonts w:asciiTheme="majorBidi" w:hAnsiTheme="majorBidi" w:cstheme="majorBidi"/>
          <w:sz w:val="30"/>
          <w:szCs w:val="30"/>
          <w:cs/>
        </w:rPr>
        <w:t>ค่าเผื่อผลขาดทุนด้วยผลขาดทุนด้านเครดิตที่คาดว่าจะเกิดขึ้นตลอดอายุของสัญญา</w:t>
      </w:r>
    </w:p>
    <w:p w14:paraId="461EC91C" w14:textId="77777777" w:rsidR="00086917" w:rsidRPr="00051D5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51D57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2616106A" w14:textId="77777777" w:rsidR="00086917" w:rsidRPr="000873E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60FC6709" w14:textId="37FB8661" w:rsidR="00086917" w:rsidRPr="008E2619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51D57">
        <w:rPr>
          <w:rFonts w:asciiTheme="majorBidi" w:hAnsiTheme="majorBidi" w:cstheme="majorBidi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</w:t>
      </w:r>
      <w:r w:rsidRPr="008E2619">
        <w:rPr>
          <w:rFonts w:asciiTheme="majorBidi" w:hAnsiTheme="majorBidi" w:cstheme="majorBidi"/>
          <w:sz w:val="30"/>
          <w:szCs w:val="30"/>
          <w:cs/>
        </w:rPr>
        <w:t xml:space="preserve">มากกว่า </w:t>
      </w:r>
      <w:r w:rsidRPr="008E2619">
        <w:rPr>
          <w:rFonts w:asciiTheme="majorBidi" w:hAnsiTheme="majorBidi" w:cstheme="majorBidi"/>
          <w:sz w:val="30"/>
          <w:szCs w:val="30"/>
        </w:rPr>
        <w:t>90</w:t>
      </w:r>
      <w:r w:rsidR="001525CC" w:rsidRPr="008E2619">
        <w:rPr>
          <w:rFonts w:asciiTheme="majorBidi" w:hAnsiTheme="majorBidi" w:cstheme="majorBidi"/>
          <w:sz w:val="30"/>
          <w:szCs w:val="30"/>
        </w:rPr>
        <w:t xml:space="preserve"> - 120</w:t>
      </w:r>
      <w:r w:rsidRPr="008E2619">
        <w:rPr>
          <w:rFonts w:asciiTheme="majorBidi" w:hAnsiTheme="majorBidi" w:cstheme="majorBidi"/>
          <w:sz w:val="30"/>
          <w:szCs w:val="30"/>
        </w:rPr>
        <w:t xml:space="preserve"> </w:t>
      </w:r>
      <w:r w:rsidRPr="008E2619">
        <w:rPr>
          <w:rFonts w:asciiTheme="majorBidi" w:hAnsiTheme="majorBidi" w:cstheme="majorBidi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4E09AC32" w14:textId="77777777" w:rsidR="00086917" w:rsidRPr="008E2619" w:rsidRDefault="00086917" w:rsidP="0008691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641FD187" w14:textId="77777777" w:rsidR="00086917" w:rsidRPr="008E2619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E2619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33B6204E" w14:textId="16D106B8" w:rsidR="00086917" w:rsidRPr="008E2619" w:rsidRDefault="00086917" w:rsidP="0008691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440" w:hanging="45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E2619">
        <w:rPr>
          <w:rFonts w:asciiTheme="majorBidi" w:hAnsiTheme="majorBidi" w:cstheme="majorBidi"/>
          <w:b/>
          <w:sz w:val="30"/>
          <w:szCs w:val="30"/>
        </w:rPr>
        <w:t>-</w:t>
      </w:r>
      <w:r w:rsidRPr="008E2619">
        <w:rPr>
          <w:rFonts w:asciiTheme="majorBidi" w:hAnsiTheme="majorBidi" w:cstheme="majorBidi"/>
          <w:b/>
          <w:sz w:val="30"/>
          <w:szCs w:val="30"/>
        </w:rPr>
        <w:tab/>
      </w:r>
      <w:r w:rsidRPr="008E2619">
        <w:rPr>
          <w:rFonts w:asciiTheme="majorBidi" w:hAnsiTheme="majorBidi" w:cstheme="majorBidi"/>
          <w:b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6D021844" w14:textId="63715530" w:rsidR="00086917" w:rsidRDefault="00086917" w:rsidP="00B379D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440" w:hanging="45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E2619">
        <w:rPr>
          <w:rFonts w:asciiTheme="majorBidi" w:hAnsiTheme="majorBidi" w:cstheme="majorBidi"/>
          <w:b/>
          <w:sz w:val="30"/>
          <w:szCs w:val="30"/>
        </w:rPr>
        <w:t>-</w:t>
      </w:r>
      <w:r w:rsidRPr="008E2619">
        <w:rPr>
          <w:rFonts w:asciiTheme="majorBidi" w:hAnsiTheme="majorBidi" w:cstheme="majorBidi"/>
          <w:b/>
          <w:sz w:val="30"/>
          <w:szCs w:val="30"/>
        </w:rPr>
        <w:tab/>
      </w:r>
      <w:r w:rsidRPr="008E2619">
        <w:rPr>
          <w:rFonts w:asciiTheme="majorBidi" w:hAnsiTheme="majorBidi" w:cstheme="majorBidi"/>
          <w:b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8E2619">
        <w:rPr>
          <w:rFonts w:asciiTheme="majorBidi" w:hAnsiTheme="majorBidi" w:cstheme="majorBidi"/>
          <w:bCs/>
          <w:sz w:val="30"/>
          <w:szCs w:val="30"/>
        </w:rPr>
        <w:t>90</w:t>
      </w:r>
      <w:r w:rsidR="001525CC" w:rsidRPr="008E2619">
        <w:rPr>
          <w:rFonts w:asciiTheme="majorBidi" w:hAnsiTheme="majorBidi" w:cstheme="majorBidi"/>
          <w:bCs/>
          <w:sz w:val="30"/>
          <w:szCs w:val="30"/>
        </w:rPr>
        <w:t xml:space="preserve"> - 120</w:t>
      </w:r>
      <w:r w:rsidRPr="008E2619">
        <w:rPr>
          <w:rFonts w:asciiTheme="majorBidi" w:hAnsiTheme="majorBidi" w:cstheme="majorBidi"/>
          <w:b/>
          <w:sz w:val="30"/>
          <w:szCs w:val="30"/>
          <w:cs/>
        </w:rPr>
        <w:t xml:space="preserve"> วัน</w:t>
      </w:r>
    </w:p>
    <w:p w14:paraId="62BABF9B" w14:textId="77777777" w:rsidR="004B15D7" w:rsidRPr="00244701" w:rsidRDefault="004B15D7" w:rsidP="00B379D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440" w:hanging="45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A810769" w14:textId="20F2ECEC" w:rsidR="00086917" w:rsidRPr="005A4B92" w:rsidRDefault="00086917" w:rsidP="005A4B92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A4B92">
        <w:rPr>
          <w:rFonts w:asciiTheme="majorBidi" w:hAnsiTheme="majorBidi" w:cstheme="majorBidi"/>
          <w:i/>
          <w:iCs/>
          <w:sz w:val="30"/>
          <w:szCs w:val="30"/>
          <w:cs/>
        </w:rPr>
        <w:t>การตัดจำหน่าย</w:t>
      </w:r>
    </w:p>
    <w:p w14:paraId="504E3123" w14:textId="53CC3C6A" w:rsidR="00086917" w:rsidRPr="00051D5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51D57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C48C97A" w14:textId="77777777" w:rsidR="00086917" w:rsidRPr="00244701" w:rsidRDefault="00086917" w:rsidP="0008691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7F66232F" w14:textId="014A089C" w:rsidR="00086917" w:rsidRPr="005A4B92" w:rsidRDefault="00086917" w:rsidP="005A4B92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bookmarkStart w:id="9" w:name="_Hlk127295559"/>
      <w:r w:rsidRPr="005A4B92">
        <w:rPr>
          <w:rFonts w:asciiTheme="majorBidi" w:hAnsiTheme="majorBidi" w:cstheme="majorBidi"/>
          <w:i/>
          <w:iCs/>
          <w:sz w:val="30"/>
          <w:szCs w:val="30"/>
          <w:cs/>
        </w:rPr>
        <w:t>ดอกเบี้ย</w:t>
      </w:r>
    </w:p>
    <w:p w14:paraId="77F5A4EF" w14:textId="69B03542" w:rsidR="00086917" w:rsidRPr="00051D5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51D57">
        <w:rPr>
          <w:rFonts w:asciiTheme="majorBidi" w:hAnsiTheme="majorBidi" w:cstheme="majorBidi"/>
          <w:sz w:val="30"/>
          <w:szCs w:val="30"/>
          <w:cs/>
        </w:rPr>
        <w:t>ดอกเบี้ยรับ</w:t>
      </w:r>
      <w:r w:rsidR="00440EF0" w:rsidRPr="00051D57">
        <w:rPr>
          <w:rFonts w:asciiTheme="majorBidi" w:hAnsiTheme="majorBidi" w:cstheme="majorBidi"/>
          <w:sz w:val="30"/>
          <w:szCs w:val="30"/>
          <w:cs/>
        </w:rPr>
        <w:t>และดอกเบี้ยจ่าย</w:t>
      </w:r>
      <w:r w:rsidRPr="00051D57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รับรู้ในกำไรหรือขาดทุนด้วยวิธีดอกเบี้ยที่แท้จริง ในการคำนวณดอกเบี้ยรับ</w:t>
      </w:r>
      <w:r w:rsidR="000873E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873E7">
        <w:rPr>
          <w:rFonts w:asciiTheme="majorBidi" w:hAnsiTheme="majorBidi" w:cstheme="majorBidi"/>
          <w:sz w:val="30"/>
          <w:szCs w:val="30"/>
          <w:cs/>
        </w:rPr>
        <w:br/>
      </w:r>
      <w:r w:rsidRPr="00051D57">
        <w:rPr>
          <w:rFonts w:asciiTheme="majorBidi" w:hAnsiTheme="majorBidi" w:cstheme="majorBidi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</w:t>
      </w:r>
      <w:r w:rsidR="000873E7">
        <w:rPr>
          <w:rFonts w:asciiTheme="majorBidi" w:hAnsiTheme="majorBidi" w:cstheme="majorBidi"/>
          <w:sz w:val="30"/>
          <w:szCs w:val="30"/>
          <w:cs/>
        </w:rPr>
        <w:br/>
      </w:r>
      <w:r w:rsidRPr="00051D57">
        <w:rPr>
          <w:rFonts w:asciiTheme="majorBidi" w:hAnsiTheme="majorBidi" w:cstheme="majorBidi"/>
          <w:sz w:val="30"/>
          <w:szCs w:val="30"/>
          <w:cs/>
        </w:rPr>
        <w:t>ด้านเครดิต)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bookmarkEnd w:id="9"/>
    <w:p w14:paraId="4FB8C8A3" w14:textId="6DAD24C5" w:rsidR="00086917" w:rsidRPr="00244701" w:rsidRDefault="00086917" w:rsidP="0008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0D657CE8" w14:textId="012C339C" w:rsidR="00D0158B" w:rsidRPr="004729E6" w:rsidRDefault="00D0158B" w:rsidP="004729E6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729E6">
        <w:rPr>
          <w:rFonts w:asciiTheme="majorBidi" w:hAnsiTheme="majorBidi" w:cstheme="majorBidi"/>
          <w:i/>
          <w:iCs/>
          <w:sz w:val="30"/>
          <w:szCs w:val="30"/>
          <w:cs/>
        </w:rPr>
        <w:t>การวัดมูลค่ายุติธรรม</w:t>
      </w:r>
    </w:p>
    <w:p w14:paraId="78248E8C" w14:textId="0BD23F9A" w:rsidR="00985894" w:rsidRPr="00051D57" w:rsidRDefault="00985894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729E6">
        <w:rPr>
          <w:rFonts w:asciiTheme="majorBidi" w:hAnsiTheme="majorBidi" w:cstheme="majorBidi"/>
          <w:spacing w:val="-4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</w:t>
      </w:r>
      <w:r w:rsidRPr="00051D57">
        <w:rPr>
          <w:rFonts w:asciiTheme="majorBidi" w:hAnsiTheme="majorBidi" w:cstheme="majorBidi"/>
          <w:sz w:val="30"/>
          <w:szCs w:val="30"/>
          <w:cs/>
        </w:rPr>
        <w:t xml:space="preserve">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Pr="00051D57">
        <w:rPr>
          <w:rFonts w:asciiTheme="majorBidi" w:hAnsiTheme="majorBidi" w:cstheme="majorBidi"/>
          <w:sz w:val="30"/>
          <w:szCs w:val="30"/>
        </w:rPr>
        <w:t xml:space="preserve">         </w:t>
      </w:r>
      <w:r w:rsidRPr="00051D57">
        <w:rPr>
          <w:rFonts w:asciiTheme="majorBidi" w:hAnsiTheme="majorBidi" w:cstheme="majorBidi"/>
          <w:sz w:val="30"/>
          <w:szCs w:val="30"/>
          <w:cs/>
        </w:rPr>
        <w:t>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</w:t>
      </w:r>
      <w:r w:rsidRPr="00051D57"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051D57">
        <w:rPr>
          <w:rFonts w:asciiTheme="majorBidi" w:hAnsiTheme="majorBidi" w:cstheme="majorBidi"/>
          <w:sz w:val="30"/>
          <w:szCs w:val="30"/>
          <w:cs/>
        </w:rPr>
        <w:t>ไม่สามารถปฏิบัติตามข้อกำหนดของภาระผูกพัน</w:t>
      </w:r>
    </w:p>
    <w:p w14:paraId="675BC375" w14:textId="77777777" w:rsidR="00985894" w:rsidRPr="004729E6" w:rsidRDefault="00985894" w:rsidP="00472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729E6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5D507882" w14:textId="77777777" w:rsidR="00985894" w:rsidRPr="00244701" w:rsidRDefault="00985894" w:rsidP="00985894">
      <w:pPr>
        <w:pStyle w:val="block"/>
        <w:spacing w:after="0" w:line="240" w:lineRule="atLeast"/>
        <w:ind w:left="1350" w:right="-7" w:hanging="351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44701">
        <w:rPr>
          <w:rFonts w:asciiTheme="majorBidi" w:hAnsiTheme="majorBidi" w:cstheme="majorBidi"/>
          <w:sz w:val="30"/>
          <w:szCs w:val="30"/>
          <w:lang w:bidi="th-TH"/>
        </w:rPr>
        <w:t>-</w:t>
      </w:r>
      <w:r w:rsidRPr="00244701">
        <w:rPr>
          <w:rFonts w:asciiTheme="majorBidi" w:hAnsiTheme="majorBidi" w:cstheme="majorBidi"/>
          <w:sz w:val="30"/>
          <w:szCs w:val="30"/>
          <w:lang w:bidi="th-TH"/>
        </w:rPr>
        <w:tab/>
      </w: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proofErr w:type="gramStart"/>
      <w:r w:rsidRPr="00244701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24470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  <w:proofErr w:type="gramEnd"/>
    </w:p>
    <w:p w14:paraId="732BEB7D" w14:textId="77777777" w:rsidR="00985894" w:rsidRPr="00244701" w:rsidRDefault="00985894" w:rsidP="00985894">
      <w:pPr>
        <w:pStyle w:val="block"/>
        <w:spacing w:after="0" w:line="240" w:lineRule="atLeast"/>
        <w:ind w:left="1350" w:right="-7" w:hanging="351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44701">
        <w:rPr>
          <w:rFonts w:asciiTheme="majorBidi" w:hAnsiTheme="majorBidi" w:cstheme="majorBidi"/>
          <w:sz w:val="30"/>
          <w:szCs w:val="30"/>
          <w:lang w:bidi="th-TH"/>
        </w:rPr>
        <w:t>-</w:t>
      </w:r>
      <w:r w:rsidRPr="00244701">
        <w:rPr>
          <w:rFonts w:asciiTheme="majorBidi" w:hAnsiTheme="majorBidi" w:cstheme="majorBidi"/>
          <w:sz w:val="30"/>
          <w:szCs w:val="30"/>
          <w:lang w:bidi="th-TH"/>
        </w:rPr>
        <w:tab/>
      </w: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24470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proofErr w:type="gramStart"/>
      <w:r w:rsidRPr="00244701">
        <w:rPr>
          <w:rFonts w:asciiTheme="majorBidi" w:hAnsiTheme="majorBidi" w:cstheme="majorBidi"/>
          <w:sz w:val="30"/>
          <w:szCs w:val="30"/>
          <w:lang w:bidi="th-TH"/>
        </w:rPr>
        <w:t xml:space="preserve">2  </w:t>
      </w: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</w:t>
      </w:r>
      <w:proofErr w:type="gramEnd"/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244701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76F6198F" w14:textId="77777777" w:rsidR="00985894" w:rsidRPr="00244701" w:rsidRDefault="00985894" w:rsidP="00985894">
      <w:pPr>
        <w:pStyle w:val="block"/>
        <w:spacing w:after="0" w:line="240" w:lineRule="atLeast"/>
        <w:ind w:left="1350" w:right="-7" w:hanging="351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44701">
        <w:rPr>
          <w:rFonts w:asciiTheme="majorBidi" w:hAnsiTheme="majorBidi" w:cstheme="majorBidi"/>
          <w:sz w:val="30"/>
          <w:szCs w:val="30"/>
          <w:lang w:bidi="th-TH"/>
        </w:rPr>
        <w:t>-</w:t>
      </w:r>
      <w:r w:rsidRPr="00244701">
        <w:rPr>
          <w:rFonts w:asciiTheme="majorBidi" w:hAnsiTheme="majorBidi" w:cstheme="majorBidi"/>
          <w:sz w:val="30"/>
          <w:szCs w:val="30"/>
          <w:lang w:bidi="th-TH"/>
        </w:rPr>
        <w:tab/>
      </w: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24470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proofErr w:type="gramStart"/>
      <w:r w:rsidRPr="00244701">
        <w:rPr>
          <w:rFonts w:asciiTheme="majorBidi" w:hAnsiTheme="majorBidi" w:cstheme="majorBidi"/>
          <w:sz w:val="30"/>
          <w:szCs w:val="30"/>
          <w:lang w:bidi="th-TH"/>
        </w:rPr>
        <w:t xml:space="preserve">3  </w:t>
      </w: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  <w:proofErr w:type="gramEnd"/>
    </w:p>
    <w:p w14:paraId="794A4F96" w14:textId="77777777" w:rsidR="00985894" w:rsidRPr="00244701" w:rsidRDefault="00985894" w:rsidP="0098589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3FB4645F" w14:textId="1FA9484F" w:rsidR="00425E50" w:rsidRPr="004729E6" w:rsidRDefault="00425E50" w:rsidP="00472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729E6">
        <w:rPr>
          <w:rFonts w:asciiTheme="majorBidi" w:hAnsiTheme="majorBidi" w:cstheme="majorBidi"/>
          <w:spacing w:val="-4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1DDF061B" w14:textId="77777777" w:rsidR="00564267" w:rsidRPr="00244701" w:rsidRDefault="00564267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31A95746" w14:textId="27F815F8" w:rsidR="00094019" w:rsidRPr="00244701" w:rsidRDefault="00094019" w:rsidP="004729E6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44701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885F797" w14:textId="77777777" w:rsidR="00D735D2" w:rsidRPr="00CA0EC6" w:rsidRDefault="00D735D2" w:rsidP="00D735D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5ADF1449" w14:textId="2495DACC" w:rsidR="00CF344D" w:rsidRPr="004729E6" w:rsidRDefault="0066347D" w:rsidP="00472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729E6">
        <w:rPr>
          <w:rFonts w:asciiTheme="majorBidi" w:hAnsiTheme="majorBidi" w:cstheme="majorBidi"/>
          <w:spacing w:val="-2"/>
          <w:sz w:val="30"/>
          <w:szCs w:val="30"/>
          <w:cs/>
        </w:rPr>
        <w:t>ณ วันที่</w:t>
      </w:r>
      <w:r w:rsidRPr="004729E6">
        <w:rPr>
          <w:rFonts w:asciiTheme="majorBidi" w:hAnsiTheme="majorBidi" w:cstheme="majorBidi"/>
          <w:spacing w:val="-2"/>
          <w:sz w:val="30"/>
          <w:szCs w:val="30"/>
        </w:rPr>
        <w:t xml:space="preserve"> 31 </w:t>
      </w:r>
      <w:r w:rsidRPr="004729E6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4729E6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B0242B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4729E6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Pr="004729E6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B0242B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4729E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มูลค่าตามบัญชีของสินทรัพย์ทางการเงินและหนี้สินทางการเงินนั้นใกล้เคียง</w:t>
      </w:r>
      <w:r w:rsidRPr="004729E6">
        <w:rPr>
          <w:rFonts w:asciiTheme="majorBidi" w:hAnsiTheme="majorBidi" w:cstheme="majorBidi"/>
          <w:sz w:val="30"/>
          <w:szCs w:val="30"/>
          <w:cs/>
        </w:rPr>
        <w:t>กับมูลค่ายุติธรรมอย่างสมเหตุสมผล</w:t>
      </w:r>
    </w:p>
    <w:p w14:paraId="09438B17" w14:textId="590D60B6" w:rsidR="00564267" w:rsidRPr="00CA0EC6" w:rsidRDefault="00564267" w:rsidP="00523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35BFA8B6" w14:textId="5817FD30" w:rsidR="005C4653" w:rsidRPr="00244701" w:rsidRDefault="005C4653" w:rsidP="004729E6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44701">
        <w:rPr>
          <w:rFonts w:asciiTheme="majorBidi" w:hAnsiTheme="majorBidi" w:cstheme="majorBidi"/>
          <w:i/>
          <w:iCs/>
          <w:sz w:val="30"/>
          <w:szCs w:val="30"/>
          <w:cs/>
        </w:rPr>
        <w:t>นโยบายการจัดการความเสี่ยง</w:t>
      </w:r>
      <w:r w:rsidR="00462AB2" w:rsidRPr="00244701">
        <w:rPr>
          <w:rFonts w:asciiTheme="majorBidi" w:hAnsiTheme="majorBidi" w:cstheme="majorBidi"/>
          <w:i/>
          <w:iCs/>
          <w:sz w:val="30"/>
          <w:szCs w:val="30"/>
          <w:cs/>
        </w:rPr>
        <w:t>ทาง</w:t>
      </w:r>
      <w:r w:rsidRPr="00244701">
        <w:rPr>
          <w:rFonts w:asciiTheme="majorBidi" w:hAnsiTheme="majorBidi" w:cstheme="majorBidi"/>
          <w:i/>
          <w:iCs/>
          <w:sz w:val="30"/>
          <w:szCs w:val="30"/>
          <w:cs/>
        </w:rPr>
        <w:t>ด้านการเงิน</w:t>
      </w:r>
    </w:p>
    <w:p w14:paraId="14B8208B" w14:textId="77777777" w:rsidR="00094019" w:rsidRPr="00CA0EC6" w:rsidRDefault="00094019" w:rsidP="00E4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37BDA11" w14:textId="5EA1708D" w:rsidR="000119D0" w:rsidRPr="00244701" w:rsidRDefault="000119D0" w:rsidP="00011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  <w:r w:rsidRPr="00244701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กรอบการบริหารจัดการความเสี่ยง</w:t>
      </w:r>
    </w:p>
    <w:p w14:paraId="41696776" w14:textId="003A58E1" w:rsidR="000119D0" w:rsidRPr="00B71FE6" w:rsidRDefault="000119D0" w:rsidP="00B71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71FE6">
        <w:rPr>
          <w:rFonts w:asciiTheme="majorBidi" w:hAnsiTheme="majorBidi" w:cstheme="majorBidi"/>
          <w:spacing w:val="-6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</w:t>
      </w:r>
      <w:r w:rsidRPr="00B71FE6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    </w:t>
      </w:r>
      <w:r w:rsidR="00B71FE6">
        <w:rPr>
          <w:rFonts w:asciiTheme="majorBidi" w:hAnsiTheme="majorBidi" w:cstheme="majorBidi"/>
          <w:spacing w:val="-2"/>
          <w:sz w:val="30"/>
          <w:szCs w:val="30"/>
        </w:rPr>
        <w:br/>
      </w:r>
      <w:r w:rsidRPr="00B71FE6">
        <w:rPr>
          <w:rFonts w:asciiTheme="majorBidi" w:hAnsiTheme="majorBidi" w:cstheme="majorBidi"/>
          <w:spacing w:val="-2"/>
          <w:sz w:val="30"/>
          <w:szCs w:val="30"/>
          <w:cs/>
        </w:rPr>
        <w:t>ต่อคณะกรรมการบริษัทอย่างสม่ำเสมอ</w:t>
      </w:r>
    </w:p>
    <w:p w14:paraId="603335F2" w14:textId="6AE0FB08" w:rsidR="00244701" w:rsidRDefault="00244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03B7D2DE" w14:textId="52D4484B" w:rsidR="000119D0" w:rsidRPr="00B71FE6" w:rsidRDefault="000119D0" w:rsidP="00B71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B71FE6">
        <w:rPr>
          <w:rFonts w:asciiTheme="majorBidi" w:hAnsiTheme="majorBidi" w:cstheme="majorBidi"/>
          <w:spacing w:val="-6"/>
          <w:sz w:val="30"/>
          <w:szCs w:val="30"/>
          <w:cs/>
        </w:rPr>
        <w:t xml:space="preserve"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              </w:t>
      </w:r>
      <w:r w:rsidR="009172C1" w:rsidRPr="00B71FE6">
        <w:rPr>
          <w:rFonts w:asciiTheme="majorBidi" w:hAnsiTheme="majorBidi" w:cstheme="majorBidi"/>
          <w:spacing w:val="-6"/>
          <w:sz w:val="30"/>
          <w:szCs w:val="30"/>
        </w:rPr>
        <w:br/>
      </w:r>
      <w:r w:rsidRPr="00B71FE6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      </w:t>
      </w:r>
      <w:r w:rsidR="009172C1" w:rsidRPr="00B71FE6">
        <w:rPr>
          <w:rFonts w:asciiTheme="majorBidi" w:hAnsiTheme="majorBidi" w:cstheme="majorBidi"/>
          <w:spacing w:val="-6"/>
          <w:sz w:val="30"/>
          <w:szCs w:val="30"/>
        </w:rPr>
        <w:br/>
      </w:r>
      <w:r w:rsidRPr="00B71FE6">
        <w:rPr>
          <w:rFonts w:asciiTheme="majorBidi" w:hAnsiTheme="majorBidi" w:cstheme="majorBidi"/>
          <w:spacing w:val="-6"/>
          <w:sz w:val="30"/>
          <w:szCs w:val="30"/>
          <w:cs/>
        </w:rPr>
        <w:t>ในตลาดและการดำเนินงานของกลุ่มบริษัท 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</w:t>
      </w:r>
      <w:r w:rsidR="009172C1" w:rsidRPr="00B71FE6">
        <w:rPr>
          <w:rFonts w:asciiTheme="majorBidi" w:hAnsiTheme="majorBidi" w:cstheme="majorBidi"/>
          <w:spacing w:val="-6"/>
          <w:sz w:val="30"/>
          <w:szCs w:val="30"/>
        </w:rPr>
        <w:br/>
      </w:r>
      <w:r w:rsidRPr="00B71FE6">
        <w:rPr>
          <w:rFonts w:asciiTheme="majorBidi" w:hAnsiTheme="majorBidi" w:cstheme="majorBidi"/>
          <w:spacing w:val="-6"/>
          <w:sz w:val="30"/>
          <w:szCs w:val="30"/>
          <w:cs/>
        </w:rPr>
        <w:t>ทั้งหมดเข้าใจถึงบทบาทและภาระหน้าที่ของตน</w:t>
      </w:r>
    </w:p>
    <w:p w14:paraId="2AD4E8A6" w14:textId="77777777" w:rsidR="00F25FFD" w:rsidRPr="00244701" w:rsidRDefault="00F25FFD" w:rsidP="00011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F11DEDB" w14:textId="505C5FCE" w:rsidR="00094019" w:rsidRPr="00B71FE6" w:rsidRDefault="000119D0" w:rsidP="00B71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B71FE6">
        <w:rPr>
          <w:rFonts w:asciiTheme="majorBidi" w:hAnsiTheme="majorBidi" w:cstheme="majorBidi"/>
          <w:spacing w:val="-6"/>
          <w:sz w:val="30"/>
          <w:szCs w:val="30"/>
          <w:cs/>
        </w:rPr>
        <w:t xml:space="preserve"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             </w:t>
      </w:r>
      <w:r w:rsidR="009172C1" w:rsidRPr="00B71FE6">
        <w:rPr>
          <w:rFonts w:asciiTheme="majorBidi" w:hAnsiTheme="majorBidi" w:cstheme="majorBidi"/>
          <w:spacing w:val="-6"/>
          <w:sz w:val="30"/>
          <w:szCs w:val="30"/>
        </w:rPr>
        <w:br/>
      </w:r>
      <w:r w:rsidRPr="00B71FE6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</w:t>
      </w:r>
      <w:r w:rsidR="009172C1" w:rsidRPr="00B71FE6">
        <w:rPr>
          <w:rFonts w:asciiTheme="majorBidi" w:hAnsiTheme="majorBidi" w:cstheme="majorBidi"/>
          <w:spacing w:val="-6"/>
          <w:sz w:val="30"/>
          <w:szCs w:val="30"/>
        </w:rPr>
        <w:br/>
      </w:r>
      <w:r w:rsidRPr="00B71FE6">
        <w:rPr>
          <w:rFonts w:asciiTheme="majorBidi" w:hAnsiTheme="majorBidi" w:cstheme="majorBidi"/>
          <w:spacing w:val="-6"/>
          <w:sz w:val="30"/>
          <w:szCs w:val="30"/>
          <w:cs/>
        </w:rPr>
        <w:t>พิเศษและจะรายงานผลที่ได้ต่อคณะกรรมการตรวจสอบ</w:t>
      </w:r>
    </w:p>
    <w:p w14:paraId="620E2D13" w14:textId="77777777" w:rsidR="00425E50" w:rsidRPr="00244701" w:rsidRDefault="00425E50" w:rsidP="00011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900" w:hanging="360"/>
        <w:rPr>
          <w:rFonts w:asciiTheme="majorBidi" w:hAnsiTheme="majorBidi" w:cstheme="majorBidi"/>
          <w:i/>
          <w:iCs/>
          <w:sz w:val="30"/>
          <w:szCs w:val="30"/>
        </w:rPr>
      </w:pPr>
    </w:p>
    <w:p w14:paraId="7833BC8B" w14:textId="523BFAB7" w:rsidR="00094019" w:rsidRPr="00244701" w:rsidRDefault="000119D0" w:rsidP="00011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900" w:hanging="360"/>
        <w:rPr>
          <w:rFonts w:asciiTheme="majorBidi" w:hAnsiTheme="majorBidi" w:cstheme="majorBidi"/>
          <w:i/>
          <w:iCs/>
          <w:sz w:val="30"/>
          <w:szCs w:val="30"/>
        </w:rPr>
      </w:pPr>
      <w:r w:rsidRPr="00244701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07876" w:rsidRPr="00244701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244701">
        <w:rPr>
          <w:rFonts w:asciiTheme="majorBidi" w:hAnsiTheme="majorBidi" w:cstheme="majorBidi"/>
          <w:i/>
          <w:iCs/>
          <w:sz w:val="30"/>
          <w:szCs w:val="30"/>
        </w:rPr>
        <w:t>.1)</w:t>
      </w:r>
      <w:r w:rsidRPr="00244701">
        <w:rPr>
          <w:rFonts w:asciiTheme="majorBidi" w:hAnsiTheme="majorBidi" w:cstheme="majorBidi"/>
          <w:i/>
          <w:iCs/>
          <w:sz w:val="30"/>
          <w:szCs w:val="30"/>
          <w:cs/>
        </w:rPr>
        <w:tab/>
        <w:t>ความเสี่ยงด้านเครดิต</w:t>
      </w:r>
      <w:r w:rsidR="00094019" w:rsidRPr="00244701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</w:p>
    <w:p w14:paraId="73D52B8F" w14:textId="77777777" w:rsidR="000119D0" w:rsidRPr="00B71FE6" w:rsidRDefault="000119D0" w:rsidP="000B5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53F511F2" w14:textId="0FF9F2AF" w:rsidR="000119D0" w:rsidRPr="00244701" w:rsidRDefault="000119D0" w:rsidP="00B71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6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2A784C7D" w14:textId="77777777" w:rsidR="000873E7" w:rsidRPr="00B71FE6" w:rsidRDefault="000873E7" w:rsidP="00007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50A8045E" w14:textId="2046D942" w:rsidR="000B5CF1" w:rsidRPr="00244701" w:rsidRDefault="00E532F2" w:rsidP="00221A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800"/>
        </w:tabs>
        <w:ind w:left="540" w:firstLine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44701">
        <w:rPr>
          <w:rFonts w:asciiTheme="majorBidi" w:hAnsiTheme="majorBidi" w:cstheme="majorBidi"/>
          <w:sz w:val="30"/>
          <w:szCs w:val="30"/>
        </w:rPr>
        <w:t>(</w:t>
      </w:r>
      <w:r w:rsidR="00313854" w:rsidRPr="00244701">
        <w:rPr>
          <w:rFonts w:asciiTheme="majorBidi" w:hAnsiTheme="majorBidi" w:cstheme="majorBidi"/>
          <w:sz w:val="30"/>
          <w:szCs w:val="30"/>
          <w:cs/>
        </w:rPr>
        <w:t>ข</w:t>
      </w:r>
      <w:r w:rsidRPr="00244701">
        <w:rPr>
          <w:rFonts w:asciiTheme="majorBidi" w:hAnsiTheme="majorBidi" w:cstheme="majorBidi"/>
          <w:sz w:val="30"/>
          <w:szCs w:val="30"/>
        </w:rPr>
        <w:t>.1.1)</w:t>
      </w:r>
      <w:r w:rsidR="00221A5D" w:rsidRPr="00244701">
        <w:rPr>
          <w:rFonts w:asciiTheme="majorBidi" w:hAnsiTheme="majorBidi" w:cstheme="majorBidi"/>
          <w:sz w:val="30"/>
          <w:szCs w:val="30"/>
          <w:cs/>
        </w:rPr>
        <w:tab/>
      </w:r>
      <w:r w:rsidR="000B5CF1" w:rsidRPr="00244701">
        <w:rPr>
          <w:rFonts w:asciiTheme="majorBidi" w:hAnsiTheme="majorBidi" w:cstheme="majorBidi"/>
          <w:sz w:val="30"/>
          <w:szCs w:val="30"/>
          <w:cs/>
        </w:rPr>
        <w:t>ลูกหนี้การค้าและสินทรัพย์ที่เกิดจากสัญญา</w:t>
      </w:r>
    </w:p>
    <w:p w14:paraId="58BC6C61" w14:textId="77777777" w:rsidR="000B5CF1" w:rsidRPr="00B71FE6" w:rsidRDefault="000B5CF1" w:rsidP="000B5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4F96A419" w14:textId="059CB7EA" w:rsidR="000B5CF1" w:rsidRPr="00244701" w:rsidRDefault="000B5CF1" w:rsidP="00B71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6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 xml:space="preserve">ความเสี่ยงด้านเครดิตของกลุ่มบริษัทได้รับอิทธิพลมาจากลักษณะเฉพาะตัวของลูกค้าแต่ละราย </w:t>
      </w:r>
      <w:r w:rsidR="00F56ACB" w:rsidRPr="00244701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 xml:space="preserve">         </w:t>
      </w:r>
      <w:r w:rsidRPr="00244701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อย่างไรก็ตาม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 ผู้บริหารต้องพิจารณาถึงปัจจัยอื่น</w:t>
      </w:r>
      <w:r w:rsidR="00377188"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ๆ ซึ่งอาจส่งผลต่อความเสี่ยงด้านเครดิตของลูกค้า         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</w:t>
      </w:r>
    </w:p>
    <w:p w14:paraId="5BAA5CCB" w14:textId="77777777" w:rsidR="00244701" w:rsidRPr="00B71FE6" w:rsidRDefault="00244701" w:rsidP="00BF1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76E2EE40" w14:textId="64046952" w:rsidR="000B5CF1" w:rsidRDefault="000B5CF1" w:rsidP="00B71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6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="00BF1EB3"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ทางการค้า 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กลุ่มบริษัทจะ</w:t>
      </w:r>
      <w:r w:rsidRPr="00B71FE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ทบทวนอันดับความน่าเชื่อถือภายนอก (ถ้ามี) งบการเงิน ข้อมูลของสถาบันจัดอันดับความ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น่าเชื่อถือ </w:t>
      </w:r>
      <w:r w:rsidRPr="00B71FE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ข้อมูลอุตสาหกรรมและหนังสือรับรองฐานะทางการเงินของธนาคารสำหรับบางกรณี</w:t>
      </w:r>
      <w:r w:rsidR="00BF1EB3" w:rsidRPr="00B71FE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B71FE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วงเงิน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>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7E11EB0C" w14:textId="77777777" w:rsidR="00B71FE6" w:rsidRPr="00B71FE6" w:rsidRDefault="00B71FE6" w:rsidP="00B71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63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045E2C4A" w14:textId="77777777" w:rsidR="001338CF" w:rsidRDefault="0013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br w:type="page"/>
      </w:r>
    </w:p>
    <w:p w14:paraId="3CE597D3" w14:textId="2EBEEBD6" w:rsidR="000B5CF1" w:rsidRPr="00244701" w:rsidRDefault="000B5CF1" w:rsidP="00BF1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pacing w:val="-8"/>
          <w:sz w:val="30"/>
          <w:szCs w:val="30"/>
          <w:lang w:val="en-GB"/>
        </w:rPr>
      </w:pPr>
      <w:r w:rsidRPr="001338CF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Pr="001338CF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6432A3" w:rsidRPr="001338CF">
        <w:rPr>
          <w:rFonts w:asciiTheme="majorBidi" w:hAnsiTheme="majorBidi" w:cstheme="majorBidi"/>
          <w:sz w:val="30"/>
          <w:szCs w:val="30"/>
          <w:lang w:val="en-GB"/>
        </w:rPr>
        <w:t>3</w:t>
      </w:r>
      <w:r w:rsidR="00E1090E" w:rsidRPr="001338CF">
        <w:rPr>
          <w:rFonts w:asciiTheme="majorBidi" w:hAnsiTheme="majorBidi" w:cstheme="majorBidi"/>
          <w:sz w:val="30"/>
          <w:szCs w:val="30"/>
          <w:lang w:val="en-GB"/>
        </w:rPr>
        <w:t xml:space="preserve"> - 4</w:t>
      </w:r>
      <w:r w:rsidRPr="00E1090E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 xml:space="preserve"> เดือน</w:t>
      </w:r>
      <w:r w:rsidR="00BF1EB3" w:rsidRPr="00244701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 xml:space="preserve"> และมีการติดตามยอดคงค้างของลูกหนี้การค้าอย่างสม่ำเสมอ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</w:t>
      </w:r>
      <w:r w:rsidR="00BF1EB3" w:rsidRPr="001338CF">
        <w:rPr>
          <w:rFonts w:asciiTheme="majorBidi" w:hAnsiTheme="majorBidi" w:cstheme="majorBidi"/>
          <w:sz w:val="30"/>
          <w:szCs w:val="30"/>
          <w:cs/>
          <w:lang w:val="en-GB"/>
        </w:rPr>
        <w:t>ด้านเครดิตที่คล้ายคลึงกัน</w:t>
      </w:r>
      <w:r w:rsidR="0040026D" w:rsidRPr="001338CF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BF1EB3" w:rsidRPr="001338CF">
        <w:rPr>
          <w:rFonts w:asciiTheme="majorBidi" w:hAnsiTheme="majorBidi" w:cstheme="majorBidi"/>
          <w:sz w:val="30"/>
          <w:szCs w:val="30"/>
          <w:cs/>
          <w:lang w:val="en-GB"/>
        </w:rPr>
        <w:t xml:space="preserve">และสะท้อนผลแตกต่างระหว่างสภาวะเศรษฐกิจในอดีตที่ผ่านมา </w:t>
      </w:r>
      <w:r w:rsidR="001338CF">
        <w:rPr>
          <w:rFonts w:asciiTheme="majorBidi" w:hAnsiTheme="majorBidi" w:cstheme="majorBidi"/>
          <w:sz w:val="30"/>
          <w:szCs w:val="30"/>
          <w:lang w:val="en-GB"/>
        </w:rPr>
        <w:br/>
      </w:r>
      <w:r w:rsidR="00BF1EB3" w:rsidRPr="001338CF">
        <w:rPr>
          <w:rFonts w:asciiTheme="majorBidi" w:hAnsiTheme="majorBidi" w:cstheme="majorBidi"/>
          <w:sz w:val="30"/>
          <w:szCs w:val="30"/>
          <w:cs/>
          <w:lang w:val="en-GB"/>
        </w:rPr>
        <w:t>สภาวะเศรษฐกิจ</w:t>
      </w:r>
      <w:r w:rsidR="00BF1EB3" w:rsidRPr="00244701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438944B2" w14:textId="77777777" w:rsidR="001338CF" w:rsidRDefault="001338CF" w:rsidP="00400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4EFE4D32" w14:textId="2BD5C8E8" w:rsidR="000B5CF1" w:rsidRPr="00244701" w:rsidRDefault="00BF1EB3" w:rsidP="00400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pacing w:val="-8"/>
          <w:sz w:val="30"/>
          <w:szCs w:val="30"/>
          <w:cs/>
        </w:rPr>
      </w:pPr>
      <w:r w:rsidRPr="000D711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ข้อมูลเกี่ยวกับลูกหนี้การค้าและสินทรัพย์ที่เกิดจากสัญญาเปิดเผยในหมายเหตุข้อ </w:t>
      </w:r>
      <w:r w:rsidR="005C208A" w:rsidRPr="000D711C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0D711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564267" w:rsidRPr="000D711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และ </w:t>
      </w:r>
      <w:r w:rsidR="00564267" w:rsidRPr="000D711C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CA0EC6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B71FE6" w:rsidRPr="000D71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0D711C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</w:p>
    <w:p w14:paraId="2F52A591" w14:textId="10A6825F" w:rsidR="007552F2" w:rsidRPr="006B21BD" w:rsidRDefault="007552F2" w:rsidP="00400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pacing w:val="-8"/>
          <w:sz w:val="20"/>
          <w:szCs w:val="20"/>
          <w:lang w:val="en-GB"/>
        </w:rPr>
      </w:pPr>
    </w:p>
    <w:p w14:paraId="77837541" w14:textId="3098EA42" w:rsidR="00AB3CAE" w:rsidRPr="00244701" w:rsidRDefault="00AB3CAE" w:rsidP="00AB3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800"/>
        </w:tabs>
        <w:ind w:left="540" w:firstLine="540"/>
        <w:rPr>
          <w:rFonts w:asciiTheme="majorBidi" w:hAnsiTheme="majorBidi" w:cstheme="majorBidi"/>
          <w:i/>
          <w:iCs/>
          <w:sz w:val="30"/>
          <w:szCs w:val="30"/>
          <w:cs/>
        </w:rPr>
      </w:pPr>
      <w:bookmarkStart w:id="10" w:name="_Hlk127288240"/>
      <w:r w:rsidRPr="00244701">
        <w:rPr>
          <w:rFonts w:asciiTheme="majorBidi" w:hAnsiTheme="majorBidi" w:cstheme="majorBidi"/>
          <w:sz w:val="30"/>
          <w:szCs w:val="30"/>
        </w:rPr>
        <w:t>(</w:t>
      </w:r>
      <w:r w:rsidRPr="00244701">
        <w:rPr>
          <w:rFonts w:asciiTheme="majorBidi" w:hAnsiTheme="majorBidi" w:cstheme="majorBidi"/>
          <w:sz w:val="30"/>
          <w:szCs w:val="30"/>
          <w:cs/>
        </w:rPr>
        <w:t>ข</w:t>
      </w:r>
      <w:r w:rsidRPr="00244701">
        <w:rPr>
          <w:rFonts w:asciiTheme="majorBidi" w:hAnsiTheme="majorBidi" w:cstheme="majorBidi"/>
          <w:sz w:val="30"/>
          <w:szCs w:val="30"/>
        </w:rPr>
        <w:t>.1.2)</w:t>
      </w:r>
      <w:r w:rsidRPr="00244701">
        <w:rPr>
          <w:rFonts w:asciiTheme="majorBidi" w:hAnsiTheme="majorBidi" w:cstheme="majorBidi"/>
          <w:sz w:val="30"/>
          <w:szCs w:val="30"/>
          <w:cs/>
        </w:rPr>
        <w:tab/>
        <w:t>เงินลงทุนในตราสารหนี้</w:t>
      </w:r>
    </w:p>
    <w:p w14:paraId="66ECB06F" w14:textId="21398258" w:rsidR="006432A3" w:rsidRPr="006B21BD" w:rsidRDefault="006432A3" w:rsidP="00A46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364A32A6" w14:textId="6A5DCA09" w:rsidR="006432A3" w:rsidRPr="00244701" w:rsidRDefault="00A46D46" w:rsidP="00A46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กลุ่มบริษัทพิจารณาว่าเงินลงทุนในตราสารหนี้ซึ่งวัดมูลค่าด้วยราคาทุนตัดจำหน่ายมีความเสี่ยง    ด้านเครดิตต่ำ ดังนั้น ค่าเผื่อผล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</w:t>
      </w:r>
      <w:r w:rsidR="005540A0"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5540A0" w:rsidRPr="00244701">
        <w:rPr>
          <w:rFonts w:asciiTheme="majorBidi" w:hAnsiTheme="majorBidi" w:cstheme="majorBidi"/>
          <w:sz w:val="30"/>
          <w:szCs w:val="30"/>
        </w:rPr>
        <w:t>12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 เดือนหรือ “ความเสี่ยงด้านเครดิตต่ำ” สำหรับตราสารหนี้ที่อยู่ในความต้องการของตลาดโดยพิจารณาจากอันดับเครดิตที่อยู่ในระดับน่าลงทุน </w:t>
      </w:r>
      <w:r w:rsidRPr="00244701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(</w:t>
      </w:r>
      <w:r w:rsidRPr="00244701">
        <w:rPr>
          <w:rFonts w:asciiTheme="majorBidi" w:hAnsiTheme="majorBidi" w:cstheme="majorBidi"/>
          <w:spacing w:val="-6"/>
          <w:sz w:val="30"/>
          <w:szCs w:val="30"/>
          <w:lang w:val="en-GB"/>
        </w:rPr>
        <w:t xml:space="preserve">Investment grade credit rating) </w:t>
      </w:r>
      <w:r w:rsidRPr="00244701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จากหน่วยงานจัดอันดับเครดิตภายนอกที่มีการเผยแพร่ ตราสาร</w:t>
      </w:r>
      <w:r w:rsidR="00377188" w:rsidRPr="00244701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อื่นๆ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5540A0" w:rsidRPr="00244701">
        <w:rPr>
          <w:rFonts w:asciiTheme="majorBidi" w:hAnsiTheme="majorBidi" w:cstheme="majorBidi"/>
          <w:sz w:val="30"/>
          <w:szCs w:val="30"/>
          <w:lang w:val="en-GB"/>
        </w:rPr>
        <w:t xml:space="preserve">    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จะพิจารณาว่ามีความเสี่ยงด้านเครดิตต่ำเมื่อความเสี่ยงจากการผิดนัดชำระหนี้อยู่ในระดับต่ำและ </w:t>
      </w:r>
      <w:r w:rsidR="005540A0" w:rsidRPr="00244701">
        <w:rPr>
          <w:rFonts w:asciiTheme="majorBidi" w:hAnsiTheme="majorBidi" w:cstheme="majorBidi"/>
          <w:sz w:val="30"/>
          <w:szCs w:val="30"/>
          <w:lang w:val="en-GB"/>
        </w:rPr>
        <w:t xml:space="preserve">     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>ผู้ออกตราสารมีความสามารถทางการเงินที่จะปฏิบัติตามภาระผูกพันตามสัญญาได้</w:t>
      </w:r>
    </w:p>
    <w:bookmarkEnd w:id="10"/>
    <w:p w14:paraId="2B1CB1CF" w14:textId="77777777" w:rsidR="00564267" w:rsidRPr="006B21BD" w:rsidRDefault="00564267" w:rsidP="00A46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062DD897" w14:textId="594028A2" w:rsidR="00E84820" w:rsidRPr="00244701" w:rsidRDefault="00E84820" w:rsidP="005D3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800"/>
        </w:tabs>
        <w:ind w:left="540" w:firstLine="540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</w:rPr>
        <w:t>(</w:t>
      </w:r>
      <w:r w:rsidR="006D20A1" w:rsidRPr="00244701">
        <w:rPr>
          <w:rFonts w:asciiTheme="majorBidi" w:hAnsiTheme="majorBidi" w:cstheme="majorBidi"/>
          <w:sz w:val="30"/>
          <w:szCs w:val="30"/>
          <w:cs/>
        </w:rPr>
        <w:t>ข</w:t>
      </w:r>
      <w:r w:rsidRPr="00244701">
        <w:rPr>
          <w:rFonts w:asciiTheme="majorBidi" w:hAnsiTheme="majorBidi" w:cstheme="majorBidi"/>
          <w:sz w:val="30"/>
          <w:szCs w:val="30"/>
        </w:rPr>
        <w:t xml:space="preserve">.1.3) </w:t>
      </w:r>
      <w:r w:rsidRPr="00244701">
        <w:rPr>
          <w:rFonts w:asciiTheme="majorBidi" w:hAnsiTheme="majorBidi" w:cstheme="majorBidi"/>
          <w:sz w:val="30"/>
          <w:szCs w:val="30"/>
          <w:cs/>
        </w:rPr>
        <w:tab/>
        <w:t>เงินสดและรายการเทียบเท่าเงินสด</w:t>
      </w:r>
    </w:p>
    <w:p w14:paraId="27DAD241" w14:textId="77777777" w:rsidR="00E84820" w:rsidRPr="00CA0EC6" w:rsidRDefault="00E84820" w:rsidP="005D3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z w:val="22"/>
          <w:szCs w:val="22"/>
          <w:lang w:val="en-GB"/>
        </w:rPr>
      </w:pPr>
      <w:r w:rsidRPr="00244701">
        <w:rPr>
          <w:rFonts w:asciiTheme="majorBidi" w:hAnsiTheme="majorBidi" w:cstheme="majorBidi"/>
          <w:sz w:val="24"/>
          <w:szCs w:val="24"/>
          <w:lang w:val="en-GB"/>
        </w:rPr>
        <w:tab/>
      </w:r>
    </w:p>
    <w:p w14:paraId="10C0C056" w14:textId="594B1630" w:rsidR="00E84820" w:rsidRPr="00244701" w:rsidRDefault="00E84820" w:rsidP="005D3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="006D20A1" w:rsidRPr="00244701">
        <w:rPr>
          <w:rFonts w:asciiTheme="majorBidi" w:hAnsiTheme="majorBidi" w:cstheme="majorBidi"/>
          <w:sz w:val="30"/>
          <w:szCs w:val="30"/>
          <w:cs/>
          <w:lang w:val="en-GB"/>
        </w:rPr>
        <w:t>มี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>จำกัดเนื่องจากคู่สัญญาเป็นธนาคารและสถาบันการเงิน</w:t>
      </w:r>
      <w:r w:rsidR="006D20A1"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>ซึ่งกลุ่มบริษัทพิจารณาว่ามีความเสี่ยงด้านเครดิตต่ำ</w:t>
      </w:r>
    </w:p>
    <w:p w14:paraId="2BA2A8A4" w14:textId="330A5EA6" w:rsidR="00B96E5D" w:rsidRPr="006B21BD" w:rsidRDefault="00B96E5D" w:rsidP="005D3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21A51E99" w14:textId="2BD2DBF0" w:rsidR="00E67924" w:rsidRPr="00244701" w:rsidRDefault="009834DF" w:rsidP="00592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540" w:hanging="540"/>
        <w:rPr>
          <w:rFonts w:asciiTheme="majorBidi" w:hAnsiTheme="majorBidi" w:cstheme="majorBidi"/>
          <w:i/>
          <w:iCs/>
          <w:sz w:val="30"/>
          <w:szCs w:val="30"/>
        </w:rPr>
      </w:pPr>
      <w:r w:rsidRPr="00244701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E1844" w:rsidRPr="00244701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244701">
        <w:rPr>
          <w:rFonts w:asciiTheme="majorBidi" w:hAnsiTheme="majorBidi" w:cstheme="majorBidi"/>
          <w:i/>
          <w:iCs/>
          <w:sz w:val="30"/>
          <w:szCs w:val="30"/>
        </w:rPr>
        <w:t>.2)</w:t>
      </w:r>
      <w:r w:rsidRPr="00244701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244701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ความเสี่ยงด้านสภาพคล่อง</w:t>
      </w:r>
    </w:p>
    <w:p w14:paraId="5693AA20" w14:textId="77777777" w:rsidR="00E67924" w:rsidRPr="006B21BD" w:rsidRDefault="00E67924" w:rsidP="00592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Theme="majorBidi" w:hAnsiTheme="majorBidi" w:cstheme="majorBidi"/>
          <w:spacing w:val="-6"/>
          <w:sz w:val="20"/>
          <w:szCs w:val="20"/>
          <w:lang w:val="en-GB"/>
        </w:rPr>
      </w:pPr>
    </w:p>
    <w:p w14:paraId="79F25F98" w14:textId="77777777" w:rsidR="00610662" w:rsidRPr="000D711C" w:rsidRDefault="00610662" w:rsidP="000D7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0D711C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24B1FF9B" w14:textId="177CB2E5" w:rsidR="00CA0EC6" w:rsidRPr="006B21BD" w:rsidRDefault="00CA0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22"/>
          <w:szCs w:val="22"/>
          <w:cs/>
        </w:rPr>
      </w:pPr>
    </w:p>
    <w:p w14:paraId="557235DD" w14:textId="1D88D076" w:rsidR="00610662" w:rsidRPr="000D711C" w:rsidRDefault="00610662" w:rsidP="000D7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0D711C">
        <w:rPr>
          <w:rFonts w:asciiTheme="majorBidi" w:hAnsiTheme="majorBidi" w:cstheme="majorBidi"/>
          <w:spacing w:val="-6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</w:t>
      </w:r>
      <w:r w:rsidR="00592A45" w:rsidRPr="000D711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0D711C">
        <w:rPr>
          <w:rFonts w:asciiTheme="majorBidi" w:hAnsiTheme="majorBidi" w:cstheme="majorBidi"/>
          <w:spacing w:val="-6"/>
          <w:sz w:val="30"/>
          <w:szCs w:val="30"/>
          <w:cs/>
        </w:rPr>
        <w:t>โดย</w:t>
      </w:r>
      <w:r w:rsidR="00F8084A" w:rsidRPr="000D711C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แสดง </w:t>
      </w:r>
      <w:r w:rsidRPr="000D711C">
        <w:rPr>
          <w:rFonts w:asciiTheme="majorBidi" w:hAnsiTheme="majorBidi" w:cstheme="majorBidi"/>
          <w:spacing w:val="-6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7F612D9F" w14:textId="77777777" w:rsidR="00464B19" w:rsidRPr="006B21BD" w:rsidRDefault="00464B19" w:rsidP="00CA0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38"/>
        <w:gridCol w:w="34"/>
        <w:gridCol w:w="1168"/>
        <w:gridCol w:w="272"/>
        <w:gridCol w:w="1168"/>
        <w:gridCol w:w="236"/>
        <w:gridCol w:w="1204"/>
      </w:tblGrid>
      <w:tr w:rsidR="00464B19" w:rsidRPr="006B21BD" w14:paraId="2880DA05" w14:textId="6C99CE4A" w:rsidTr="00464B19">
        <w:trPr>
          <w:tblHeader/>
        </w:trPr>
        <w:tc>
          <w:tcPr>
            <w:tcW w:w="3690" w:type="dxa"/>
          </w:tcPr>
          <w:p w14:paraId="604E464B" w14:textId="42C18AD8" w:rsidR="00464B19" w:rsidRPr="006B21BD" w:rsidRDefault="00464B19" w:rsidP="004E57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5490" w:type="dxa"/>
            <w:gridSpan w:val="8"/>
          </w:tcPr>
          <w:p w14:paraId="3F89BBFF" w14:textId="28D8DD98" w:rsidR="00464B19" w:rsidRPr="006B21BD" w:rsidRDefault="00464B19" w:rsidP="00464B1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8354E0" w:rsidRPr="006B21BD" w14:paraId="4CB9C89A" w14:textId="77777777" w:rsidTr="00464B19">
        <w:trPr>
          <w:tblHeader/>
        </w:trPr>
        <w:tc>
          <w:tcPr>
            <w:tcW w:w="3690" w:type="dxa"/>
          </w:tcPr>
          <w:p w14:paraId="7238B925" w14:textId="77777777" w:rsidR="008354E0" w:rsidRPr="006B21BD" w:rsidRDefault="008354E0" w:rsidP="004E57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</w:tcPr>
          <w:p w14:paraId="0523BDA7" w14:textId="06BD7D3A" w:rsidR="008354E0" w:rsidRPr="006B21BD" w:rsidRDefault="008354E0" w:rsidP="004E57F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8" w:type="dxa"/>
          </w:tcPr>
          <w:p w14:paraId="050E812D" w14:textId="77777777" w:rsidR="008354E0" w:rsidRPr="006B21BD" w:rsidRDefault="008354E0" w:rsidP="004E57F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082" w:type="dxa"/>
            <w:gridSpan w:val="6"/>
          </w:tcPr>
          <w:p w14:paraId="472F50DC" w14:textId="50B7C24E" w:rsidR="008354E0" w:rsidRPr="006B21BD" w:rsidRDefault="00464B19" w:rsidP="004E57F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B21BD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กระแสเงินสดตามสัญญา</w:t>
            </w:r>
          </w:p>
        </w:tc>
      </w:tr>
      <w:tr w:rsidR="000873E7" w:rsidRPr="006B21BD" w14:paraId="5C856209" w14:textId="77777777" w:rsidTr="006B21BD">
        <w:trPr>
          <w:trHeight w:val="623"/>
          <w:tblHeader/>
        </w:trPr>
        <w:tc>
          <w:tcPr>
            <w:tcW w:w="3690" w:type="dxa"/>
            <w:vAlign w:val="bottom"/>
            <w:hideMark/>
          </w:tcPr>
          <w:p w14:paraId="0E51A1ED" w14:textId="2BDDF63E" w:rsidR="000873E7" w:rsidRPr="006B21BD" w:rsidRDefault="000873E7" w:rsidP="004E57F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ณ วันที่</w:t>
            </w:r>
            <w:r w:rsidRPr="006B21B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31 </w:t>
            </w:r>
            <w:r w:rsidRPr="006B21B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  <w:hideMark/>
          </w:tcPr>
          <w:p w14:paraId="6CBDBCBD" w14:textId="1347D498" w:rsidR="000873E7" w:rsidRPr="006B21BD" w:rsidRDefault="000873E7" w:rsidP="004E57F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</w:t>
            </w:r>
          </w:p>
          <w:p w14:paraId="45FE8EFA" w14:textId="77777777" w:rsidR="000873E7" w:rsidRPr="006B21BD" w:rsidRDefault="000873E7" w:rsidP="004E57F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  <w:cs/>
              </w:rPr>
              <w:t>ตามบัญชี</w:t>
            </w:r>
          </w:p>
        </w:tc>
        <w:tc>
          <w:tcPr>
            <w:tcW w:w="238" w:type="dxa"/>
          </w:tcPr>
          <w:p w14:paraId="51BFF173" w14:textId="77777777" w:rsidR="000873E7" w:rsidRPr="006B21BD" w:rsidRDefault="000873E7" w:rsidP="004E57F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2" w:type="dxa"/>
            <w:gridSpan w:val="2"/>
            <w:vAlign w:val="bottom"/>
            <w:hideMark/>
          </w:tcPr>
          <w:p w14:paraId="4B9EA071" w14:textId="77777777" w:rsidR="000873E7" w:rsidRPr="006B21BD" w:rsidRDefault="000873E7" w:rsidP="004E57FC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  <w:cs/>
              </w:rPr>
              <w:t>ภายใน</w:t>
            </w:r>
            <w:r w:rsidRPr="006B21BD">
              <w:rPr>
                <w:rFonts w:asciiTheme="majorBidi" w:hAnsiTheme="majorBidi" w:cstheme="majorBidi"/>
                <w:sz w:val="27"/>
                <w:szCs w:val="27"/>
              </w:rPr>
              <w:t xml:space="preserve"> 1 </w:t>
            </w:r>
            <w:r w:rsidRPr="006B21BD">
              <w:rPr>
                <w:rFonts w:asciiTheme="majorBidi" w:hAnsiTheme="majorBidi" w:cstheme="majorBidi"/>
                <w:sz w:val="27"/>
                <w:szCs w:val="27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1F7DFCD3" w14:textId="77777777" w:rsidR="000873E7" w:rsidRPr="006B21BD" w:rsidRDefault="000873E7" w:rsidP="004E57F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  <w:vAlign w:val="bottom"/>
            <w:hideMark/>
          </w:tcPr>
          <w:p w14:paraId="3F58E21A" w14:textId="06DA9A2D" w:rsidR="000873E7" w:rsidRPr="006B21BD" w:rsidRDefault="000873E7" w:rsidP="004E57FC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มากกว่า </w:t>
            </w:r>
            <w:r w:rsidRPr="006B21BD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6B21BD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  <w:r w:rsidRPr="006B21BD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6B21B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แต่ไม่เกิน </w:t>
            </w:r>
            <w:r w:rsidRPr="006B21BD">
              <w:rPr>
                <w:rFonts w:asciiTheme="majorBidi" w:hAnsiTheme="majorBidi" w:cstheme="majorBidi"/>
                <w:sz w:val="27"/>
                <w:szCs w:val="27"/>
              </w:rPr>
              <w:t xml:space="preserve">5 </w:t>
            </w:r>
            <w:r w:rsidRPr="006B21BD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072F4FE" w14:textId="77777777" w:rsidR="000873E7" w:rsidRPr="006B21BD" w:rsidRDefault="000873E7" w:rsidP="004E57F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  <w:hideMark/>
          </w:tcPr>
          <w:p w14:paraId="3E6C51A8" w14:textId="77777777" w:rsidR="000873E7" w:rsidRPr="006B21BD" w:rsidRDefault="000873E7" w:rsidP="004E57F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8354E0" w:rsidRPr="006B21BD" w14:paraId="4B2926B2" w14:textId="1194A9E6" w:rsidTr="00CA0EC6">
        <w:trPr>
          <w:trHeight w:val="272"/>
          <w:tblHeader/>
        </w:trPr>
        <w:tc>
          <w:tcPr>
            <w:tcW w:w="3690" w:type="dxa"/>
          </w:tcPr>
          <w:p w14:paraId="4E0029A5" w14:textId="77777777" w:rsidR="008354E0" w:rsidRPr="006B21BD" w:rsidRDefault="008354E0" w:rsidP="004E57FC">
            <w:pPr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490" w:type="dxa"/>
            <w:gridSpan w:val="8"/>
          </w:tcPr>
          <w:p w14:paraId="040EE278" w14:textId="43FDE63F" w:rsidR="008354E0" w:rsidRPr="006B21BD" w:rsidRDefault="00464B19" w:rsidP="008354E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Pr="006B21BD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พันบาท</w:t>
            </w:r>
            <w:r w:rsidRPr="006B21BD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)</w:t>
            </w:r>
          </w:p>
        </w:tc>
      </w:tr>
      <w:tr w:rsidR="000873E7" w:rsidRPr="006B21BD" w14:paraId="6570CA58" w14:textId="77777777" w:rsidTr="00464B19">
        <w:tc>
          <w:tcPr>
            <w:tcW w:w="3690" w:type="dxa"/>
          </w:tcPr>
          <w:p w14:paraId="49EC5BD4" w14:textId="375EB468" w:rsidR="000873E7" w:rsidRPr="006B21BD" w:rsidRDefault="000873E7" w:rsidP="007C1C2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</w:t>
            </w:r>
            <w:r w:rsidR="00347DC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6</w:t>
            </w:r>
          </w:p>
        </w:tc>
        <w:tc>
          <w:tcPr>
            <w:tcW w:w="1170" w:type="dxa"/>
          </w:tcPr>
          <w:p w14:paraId="0B8BAE28" w14:textId="248E4C5C" w:rsidR="000873E7" w:rsidRPr="006B21BD" w:rsidRDefault="000873E7" w:rsidP="0009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2" w:type="dxa"/>
            <w:gridSpan w:val="2"/>
          </w:tcPr>
          <w:p w14:paraId="08A4FBB8" w14:textId="77777777" w:rsidR="000873E7" w:rsidRPr="006B21BD" w:rsidRDefault="000873E7" w:rsidP="0009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8" w:type="dxa"/>
          </w:tcPr>
          <w:p w14:paraId="3C596463" w14:textId="77777777" w:rsidR="000873E7" w:rsidRPr="006B21BD" w:rsidRDefault="000873E7" w:rsidP="0009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2" w:type="dxa"/>
          </w:tcPr>
          <w:p w14:paraId="4C6CF9B0" w14:textId="77777777" w:rsidR="000873E7" w:rsidRPr="006B21BD" w:rsidRDefault="000873E7" w:rsidP="0009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8" w:type="dxa"/>
          </w:tcPr>
          <w:p w14:paraId="0BB3B8F8" w14:textId="77777777" w:rsidR="000873E7" w:rsidRPr="006B21BD" w:rsidRDefault="000873E7" w:rsidP="0009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13CAB911" w14:textId="77777777" w:rsidR="000873E7" w:rsidRPr="006B21BD" w:rsidRDefault="000873E7" w:rsidP="0009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04" w:type="dxa"/>
          </w:tcPr>
          <w:p w14:paraId="12C9DEB0" w14:textId="77777777" w:rsidR="000873E7" w:rsidRPr="006B21BD" w:rsidRDefault="000873E7" w:rsidP="0009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0873E7" w:rsidRPr="006B21BD" w14:paraId="28635027" w14:textId="77777777" w:rsidTr="00464B19">
        <w:tc>
          <w:tcPr>
            <w:tcW w:w="3690" w:type="dxa"/>
            <w:hideMark/>
          </w:tcPr>
          <w:p w14:paraId="330F8BF4" w14:textId="77777777" w:rsidR="000873E7" w:rsidRPr="006B21BD" w:rsidRDefault="000873E7" w:rsidP="007C1C2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หนี้สินทางการเงินที่ไม่ใช่อนุพันธ์</w:t>
            </w:r>
            <w:r w:rsidRPr="006B21B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</w:p>
        </w:tc>
        <w:tc>
          <w:tcPr>
            <w:tcW w:w="1170" w:type="dxa"/>
          </w:tcPr>
          <w:p w14:paraId="7678DE63" w14:textId="5B61BAD1" w:rsidR="000873E7" w:rsidRPr="006B21BD" w:rsidRDefault="000873E7" w:rsidP="0009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2" w:type="dxa"/>
            <w:gridSpan w:val="2"/>
          </w:tcPr>
          <w:p w14:paraId="15F87880" w14:textId="77777777" w:rsidR="000873E7" w:rsidRPr="006B21BD" w:rsidRDefault="000873E7" w:rsidP="0009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8" w:type="dxa"/>
          </w:tcPr>
          <w:p w14:paraId="783375C7" w14:textId="77777777" w:rsidR="000873E7" w:rsidRPr="006B21BD" w:rsidRDefault="000873E7" w:rsidP="0009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2" w:type="dxa"/>
          </w:tcPr>
          <w:p w14:paraId="693A44BB" w14:textId="77777777" w:rsidR="000873E7" w:rsidRPr="006B21BD" w:rsidRDefault="000873E7" w:rsidP="0009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8" w:type="dxa"/>
          </w:tcPr>
          <w:p w14:paraId="7B6BBA6F" w14:textId="77777777" w:rsidR="000873E7" w:rsidRPr="006B21BD" w:rsidRDefault="000873E7" w:rsidP="0009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04C336EA" w14:textId="77777777" w:rsidR="000873E7" w:rsidRPr="006B21BD" w:rsidRDefault="000873E7" w:rsidP="0009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04" w:type="dxa"/>
          </w:tcPr>
          <w:p w14:paraId="55A4A539" w14:textId="77777777" w:rsidR="000873E7" w:rsidRPr="006B21BD" w:rsidRDefault="000873E7" w:rsidP="0009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B518DD" w:rsidRPr="006B21BD" w14:paraId="3C6F3F1F" w14:textId="77777777" w:rsidTr="00464B19">
        <w:trPr>
          <w:trHeight w:val="119"/>
        </w:trPr>
        <w:tc>
          <w:tcPr>
            <w:tcW w:w="3690" w:type="dxa"/>
          </w:tcPr>
          <w:p w14:paraId="0506B6D9" w14:textId="77777777" w:rsidR="00B518DD" w:rsidRPr="006B21BD" w:rsidRDefault="00B518DD" w:rsidP="00B518D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  <w:cs/>
              </w:rPr>
              <w:t>เจ้าหนี้การค้า</w:t>
            </w:r>
          </w:p>
        </w:tc>
        <w:tc>
          <w:tcPr>
            <w:tcW w:w="1170" w:type="dxa"/>
            <w:vAlign w:val="bottom"/>
          </w:tcPr>
          <w:p w14:paraId="6DA14BAA" w14:textId="59F12727" w:rsidR="00B518DD" w:rsidRPr="006B21BD" w:rsidRDefault="00B518DD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B518DD">
              <w:rPr>
                <w:rFonts w:asciiTheme="majorBidi" w:hAnsiTheme="majorBidi" w:cstheme="majorBidi"/>
                <w:sz w:val="27"/>
                <w:szCs w:val="27"/>
              </w:rPr>
              <w:t>394,84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272" w:type="dxa"/>
            <w:gridSpan w:val="2"/>
            <w:vAlign w:val="bottom"/>
          </w:tcPr>
          <w:p w14:paraId="5FE0B8BC" w14:textId="77777777" w:rsidR="00B518DD" w:rsidRPr="006B21BD" w:rsidRDefault="00B518DD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  <w:vAlign w:val="bottom"/>
          </w:tcPr>
          <w:p w14:paraId="4B1BE76D" w14:textId="21C8801C" w:rsidR="00B518DD" w:rsidRPr="006B21BD" w:rsidRDefault="00B518DD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B518DD">
              <w:rPr>
                <w:rFonts w:asciiTheme="majorBidi" w:hAnsiTheme="majorBidi" w:cstheme="majorBidi"/>
                <w:sz w:val="27"/>
                <w:szCs w:val="27"/>
              </w:rPr>
              <w:t>394,84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2)</w:t>
            </w:r>
          </w:p>
        </w:tc>
        <w:tc>
          <w:tcPr>
            <w:tcW w:w="272" w:type="dxa"/>
            <w:vAlign w:val="bottom"/>
          </w:tcPr>
          <w:p w14:paraId="088A265B" w14:textId="77777777" w:rsidR="00B518DD" w:rsidRPr="006B21BD" w:rsidRDefault="00B518DD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  <w:vAlign w:val="bottom"/>
          </w:tcPr>
          <w:p w14:paraId="36EE17CC" w14:textId="06FBCF0B" w:rsidR="00B518DD" w:rsidRPr="006B21BD" w:rsidRDefault="00B518DD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4D9CB7CE" w14:textId="77777777" w:rsidR="00B518DD" w:rsidRPr="006B21BD" w:rsidRDefault="00B518DD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4EB62326" w14:textId="03E37041" w:rsidR="00B518DD" w:rsidRPr="006B21BD" w:rsidRDefault="00B518DD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B518DD">
              <w:rPr>
                <w:rFonts w:asciiTheme="majorBidi" w:hAnsiTheme="majorBidi" w:cstheme="majorBidi"/>
                <w:sz w:val="27"/>
                <w:szCs w:val="27"/>
              </w:rPr>
              <w:t>394,84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2)</w:t>
            </w:r>
          </w:p>
        </w:tc>
      </w:tr>
      <w:tr w:rsidR="00B518DD" w:rsidRPr="006B21BD" w14:paraId="22C62538" w14:textId="77777777" w:rsidTr="00464B19">
        <w:trPr>
          <w:trHeight w:val="119"/>
        </w:trPr>
        <w:tc>
          <w:tcPr>
            <w:tcW w:w="3690" w:type="dxa"/>
          </w:tcPr>
          <w:p w14:paraId="32761694" w14:textId="4670BF90" w:rsidR="00B518DD" w:rsidRPr="006B21BD" w:rsidRDefault="00B518DD" w:rsidP="00B518D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B21BD">
              <w:rPr>
                <w:rFonts w:asciiTheme="majorBidi" w:hAnsiTheme="majorBidi" w:cs="Angsana New"/>
                <w:sz w:val="27"/>
                <w:szCs w:val="27"/>
                <w:cs/>
              </w:rPr>
              <w:t>เจ้าหนี้หมุนเวียนอื่น</w:t>
            </w:r>
          </w:p>
        </w:tc>
        <w:tc>
          <w:tcPr>
            <w:tcW w:w="1170" w:type="dxa"/>
            <w:vAlign w:val="bottom"/>
          </w:tcPr>
          <w:p w14:paraId="774D0753" w14:textId="775BD232" w:rsidR="00B518DD" w:rsidRPr="006B21BD" w:rsidRDefault="00B518DD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B518DD">
              <w:rPr>
                <w:rFonts w:asciiTheme="majorBidi" w:hAnsiTheme="majorBidi" w:cstheme="majorBidi"/>
                <w:sz w:val="27"/>
                <w:szCs w:val="27"/>
              </w:rPr>
              <w:t>165,01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272" w:type="dxa"/>
            <w:gridSpan w:val="2"/>
            <w:vAlign w:val="bottom"/>
          </w:tcPr>
          <w:p w14:paraId="611EFA01" w14:textId="77777777" w:rsidR="00B518DD" w:rsidRPr="006B21BD" w:rsidRDefault="00B518DD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  <w:vAlign w:val="bottom"/>
          </w:tcPr>
          <w:p w14:paraId="7C69E621" w14:textId="55A7CF4C" w:rsidR="00B518DD" w:rsidRPr="006B21BD" w:rsidRDefault="00B518DD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B518DD">
              <w:rPr>
                <w:rFonts w:asciiTheme="majorBidi" w:hAnsiTheme="majorBidi" w:cstheme="majorBidi"/>
                <w:sz w:val="27"/>
                <w:szCs w:val="27"/>
              </w:rPr>
              <w:t>165,01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1)</w:t>
            </w:r>
          </w:p>
        </w:tc>
        <w:tc>
          <w:tcPr>
            <w:tcW w:w="272" w:type="dxa"/>
            <w:vAlign w:val="bottom"/>
          </w:tcPr>
          <w:p w14:paraId="05AE842A" w14:textId="77777777" w:rsidR="00B518DD" w:rsidRPr="006B21BD" w:rsidRDefault="00B518DD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  <w:vAlign w:val="bottom"/>
          </w:tcPr>
          <w:p w14:paraId="1311029F" w14:textId="3828A67B" w:rsidR="00B518DD" w:rsidRPr="006B21BD" w:rsidRDefault="00B518DD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0E9E4C8E" w14:textId="77777777" w:rsidR="00B518DD" w:rsidRPr="006B21BD" w:rsidRDefault="00B518DD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55867869" w14:textId="4C8E348E" w:rsidR="00B518DD" w:rsidRPr="006B21BD" w:rsidRDefault="00B518DD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B518DD">
              <w:rPr>
                <w:rFonts w:asciiTheme="majorBidi" w:hAnsiTheme="majorBidi" w:cstheme="majorBidi"/>
                <w:sz w:val="27"/>
                <w:szCs w:val="27"/>
              </w:rPr>
              <w:t>165,01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1)</w:t>
            </w:r>
          </w:p>
        </w:tc>
      </w:tr>
      <w:tr w:rsidR="00B518DD" w:rsidRPr="006B21BD" w14:paraId="50D88C34" w14:textId="77777777" w:rsidTr="00464B19">
        <w:trPr>
          <w:trHeight w:val="119"/>
        </w:trPr>
        <w:tc>
          <w:tcPr>
            <w:tcW w:w="3690" w:type="dxa"/>
            <w:hideMark/>
          </w:tcPr>
          <w:p w14:paraId="12D56BB2" w14:textId="77777777" w:rsidR="00B518DD" w:rsidRPr="006B21BD" w:rsidRDefault="00B518DD" w:rsidP="00B518D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20914091" w14:textId="0DD48DCC" w:rsidR="00B518DD" w:rsidRPr="006B21BD" w:rsidRDefault="00B518DD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161ECF">
              <w:rPr>
                <w:rFonts w:asciiTheme="majorBidi" w:hAnsiTheme="majorBidi" w:cstheme="majorBidi"/>
                <w:sz w:val="27"/>
                <w:szCs w:val="27"/>
              </w:rPr>
              <w:t>134,693</w:t>
            </w:r>
          </w:p>
        </w:tc>
        <w:tc>
          <w:tcPr>
            <w:tcW w:w="272" w:type="dxa"/>
            <w:gridSpan w:val="2"/>
            <w:vAlign w:val="bottom"/>
          </w:tcPr>
          <w:p w14:paraId="7F66B74A" w14:textId="77777777" w:rsidR="00B518DD" w:rsidRPr="006B21BD" w:rsidRDefault="00B518DD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  <w:vAlign w:val="bottom"/>
          </w:tcPr>
          <w:p w14:paraId="22929010" w14:textId="4F02E131" w:rsidR="00B518DD" w:rsidRPr="006B21BD" w:rsidRDefault="00B518DD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161ECF">
              <w:rPr>
                <w:rFonts w:asciiTheme="majorBidi" w:hAnsiTheme="majorBidi" w:cstheme="majorBidi"/>
                <w:sz w:val="27"/>
                <w:szCs w:val="27"/>
              </w:rPr>
              <w:t>(84,44</w:t>
            </w:r>
            <w:r w:rsidR="002D7A3D">
              <w:rPr>
                <w:rFonts w:asciiTheme="majorBidi" w:hAnsiTheme="majorBidi" w:cstheme="majorBidi" w:hint="cs"/>
                <w:sz w:val="27"/>
                <w:szCs w:val="27"/>
                <w:cs/>
              </w:rPr>
              <w:t>8</w:t>
            </w:r>
            <w:r w:rsidRPr="00161ECF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2" w:type="dxa"/>
            <w:vAlign w:val="bottom"/>
          </w:tcPr>
          <w:p w14:paraId="6BAD8B27" w14:textId="77777777" w:rsidR="00B518DD" w:rsidRPr="006B21BD" w:rsidRDefault="00B518DD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  <w:vAlign w:val="bottom"/>
          </w:tcPr>
          <w:p w14:paraId="7BC05319" w14:textId="601AFD6A" w:rsidR="00B518DD" w:rsidRPr="006B21BD" w:rsidRDefault="00B518DD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161ECF">
              <w:rPr>
                <w:rFonts w:asciiTheme="majorBidi" w:hAnsiTheme="majorBidi" w:cstheme="majorBidi"/>
                <w:sz w:val="27"/>
                <w:szCs w:val="27"/>
              </w:rPr>
              <w:t>(53,670)</w:t>
            </w:r>
          </w:p>
        </w:tc>
        <w:tc>
          <w:tcPr>
            <w:tcW w:w="236" w:type="dxa"/>
            <w:vAlign w:val="bottom"/>
          </w:tcPr>
          <w:p w14:paraId="1D10008D" w14:textId="77777777" w:rsidR="00B518DD" w:rsidRPr="006B21BD" w:rsidRDefault="00B518DD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2D4F28AF" w14:textId="790CBC27" w:rsidR="00B518DD" w:rsidRPr="006B21BD" w:rsidRDefault="00B518DD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161ECF">
              <w:rPr>
                <w:rFonts w:asciiTheme="majorBidi" w:hAnsiTheme="majorBidi" w:cstheme="majorBidi"/>
                <w:sz w:val="27"/>
                <w:szCs w:val="27"/>
              </w:rPr>
              <w:t>(138,11</w:t>
            </w:r>
            <w:r w:rsidR="002D7A3D">
              <w:rPr>
                <w:rFonts w:asciiTheme="majorBidi" w:hAnsiTheme="majorBidi" w:cstheme="majorBidi" w:hint="cs"/>
                <w:sz w:val="27"/>
                <w:szCs w:val="27"/>
                <w:cs/>
              </w:rPr>
              <w:t>8</w:t>
            </w:r>
            <w:r w:rsidRPr="00161ECF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702962" w:rsidRPr="00746B40" w14:paraId="64580420" w14:textId="77777777" w:rsidTr="00464B19">
        <w:tc>
          <w:tcPr>
            <w:tcW w:w="3690" w:type="dxa"/>
          </w:tcPr>
          <w:p w14:paraId="70996BAC" w14:textId="77777777" w:rsidR="00702962" w:rsidRPr="00746B40" w:rsidRDefault="00702962" w:rsidP="00B518D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C4902F" w14:textId="77777777" w:rsidR="00702962" w:rsidRPr="00746B40" w:rsidRDefault="00702962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37DC27BA" w14:textId="77777777" w:rsidR="00702962" w:rsidRPr="00746B40" w:rsidRDefault="00702962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13ECDD72" w14:textId="77777777" w:rsidR="00702962" w:rsidRPr="00746B40" w:rsidRDefault="00702962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0F80DD9" w14:textId="77777777" w:rsidR="00702962" w:rsidRPr="00746B40" w:rsidRDefault="00702962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4737F07C" w14:textId="77777777" w:rsidR="00702962" w:rsidRPr="00746B40" w:rsidRDefault="00702962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81196CB" w14:textId="77777777" w:rsidR="00702962" w:rsidRPr="00746B40" w:rsidRDefault="00702962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65D2D591" w14:textId="77777777" w:rsidR="00702962" w:rsidRPr="00746B40" w:rsidRDefault="00702962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518DD" w:rsidRPr="006B21BD" w14:paraId="2593477C" w14:textId="77777777" w:rsidTr="00464B19">
        <w:tc>
          <w:tcPr>
            <w:tcW w:w="3690" w:type="dxa"/>
          </w:tcPr>
          <w:p w14:paraId="21226CD1" w14:textId="2CFFA2B0" w:rsidR="00B518DD" w:rsidRPr="006B21BD" w:rsidRDefault="00B518DD" w:rsidP="00B518D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5</w:t>
            </w:r>
          </w:p>
        </w:tc>
        <w:tc>
          <w:tcPr>
            <w:tcW w:w="1170" w:type="dxa"/>
          </w:tcPr>
          <w:p w14:paraId="40B54B24" w14:textId="48FBB598" w:rsidR="00B518DD" w:rsidRPr="006B21BD" w:rsidRDefault="00B518DD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2" w:type="dxa"/>
            <w:gridSpan w:val="2"/>
          </w:tcPr>
          <w:p w14:paraId="06108D48" w14:textId="77777777" w:rsidR="00B518DD" w:rsidRPr="006B21BD" w:rsidRDefault="00B518DD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8" w:type="dxa"/>
          </w:tcPr>
          <w:p w14:paraId="4408B788" w14:textId="77777777" w:rsidR="00B518DD" w:rsidRPr="006B21BD" w:rsidRDefault="00B518DD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2" w:type="dxa"/>
          </w:tcPr>
          <w:p w14:paraId="1D75B4F9" w14:textId="77777777" w:rsidR="00B518DD" w:rsidRPr="006B21BD" w:rsidRDefault="00B518DD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8" w:type="dxa"/>
          </w:tcPr>
          <w:p w14:paraId="47AC82C2" w14:textId="77777777" w:rsidR="00B518DD" w:rsidRPr="006B21BD" w:rsidRDefault="00B518DD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687323DB" w14:textId="77777777" w:rsidR="00B518DD" w:rsidRPr="006B21BD" w:rsidRDefault="00B518DD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04" w:type="dxa"/>
          </w:tcPr>
          <w:p w14:paraId="524B15E1" w14:textId="77777777" w:rsidR="00B518DD" w:rsidRPr="006B21BD" w:rsidRDefault="00B518DD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B518DD" w:rsidRPr="006B21BD" w14:paraId="32D3069A" w14:textId="77777777" w:rsidTr="00464B19">
        <w:tc>
          <w:tcPr>
            <w:tcW w:w="3690" w:type="dxa"/>
            <w:hideMark/>
          </w:tcPr>
          <w:p w14:paraId="04BE66F0" w14:textId="77777777" w:rsidR="00B518DD" w:rsidRPr="006B21BD" w:rsidRDefault="00B518DD" w:rsidP="00B518D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หนี้สินทางการเงินที่ไม่ใช่อนุพันธ์</w:t>
            </w:r>
            <w:r w:rsidRPr="006B21B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</w:p>
        </w:tc>
        <w:tc>
          <w:tcPr>
            <w:tcW w:w="1170" w:type="dxa"/>
          </w:tcPr>
          <w:p w14:paraId="177FCAB9" w14:textId="710E49C1" w:rsidR="00B518DD" w:rsidRPr="006B21BD" w:rsidRDefault="00B518DD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2" w:type="dxa"/>
            <w:gridSpan w:val="2"/>
          </w:tcPr>
          <w:p w14:paraId="1C90E444" w14:textId="77777777" w:rsidR="00B518DD" w:rsidRPr="006B21BD" w:rsidRDefault="00B518DD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8" w:type="dxa"/>
          </w:tcPr>
          <w:p w14:paraId="7D91BBFF" w14:textId="77777777" w:rsidR="00B518DD" w:rsidRPr="006B21BD" w:rsidRDefault="00B518DD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2" w:type="dxa"/>
          </w:tcPr>
          <w:p w14:paraId="5AE627C9" w14:textId="77777777" w:rsidR="00B518DD" w:rsidRPr="006B21BD" w:rsidRDefault="00B518DD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8" w:type="dxa"/>
          </w:tcPr>
          <w:p w14:paraId="4A91377D" w14:textId="77777777" w:rsidR="00B518DD" w:rsidRPr="006B21BD" w:rsidRDefault="00B518DD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6D74E405" w14:textId="77777777" w:rsidR="00B518DD" w:rsidRPr="006B21BD" w:rsidRDefault="00B518DD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04" w:type="dxa"/>
          </w:tcPr>
          <w:p w14:paraId="263AA4DA" w14:textId="77777777" w:rsidR="00B518DD" w:rsidRPr="006B21BD" w:rsidRDefault="00B518DD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B518DD" w:rsidRPr="006B21BD" w14:paraId="5A284D7A" w14:textId="77777777" w:rsidTr="00464B19">
        <w:trPr>
          <w:trHeight w:val="119"/>
        </w:trPr>
        <w:tc>
          <w:tcPr>
            <w:tcW w:w="3690" w:type="dxa"/>
          </w:tcPr>
          <w:p w14:paraId="00AE2DEF" w14:textId="49D10221" w:rsidR="00B518DD" w:rsidRPr="006B21BD" w:rsidRDefault="00B518DD" w:rsidP="00B518D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  <w:cs/>
              </w:rPr>
              <w:t>เจ้าหนี้การค้า</w:t>
            </w:r>
          </w:p>
        </w:tc>
        <w:tc>
          <w:tcPr>
            <w:tcW w:w="1170" w:type="dxa"/>
            <w:vAlign w:val="bottom"/>
          </w:tcPr>
          <w:p w14:paraId="3524CB9E" w14:textId="29C87541" w:rsidR="00B518DD" w:rsidRPr="006B21BD" w:rsidRDefault="00B518DD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</w:rPr>
              <w:t>399,280</w:t>
            </w:r>
          </w:p>
        </w:tc>
        <w:tc>
          <w:tcPr>
            <w:tcW w:w="272" w:type="dxa"/>
            <w:gridSpan w:val="2"/>
            <w:vAlign w:val="bottom"/>
          </w:tcPr>
          <w:p w14:paraId="5FA4432A" w14:textId="77777777" w:rsidR="00B518DD" w:rsidRPr="006B21BD" w:rsidRDefault="00B518DD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  <w:vAlign w:val="bottom"/>
          </w:tcPr>
          <w:p w14:paraId="3BB194A3" w14:textId="0C9BD92C" w:rsidR="00B518DD" w:rsidRPr="006B21BD" w:rsidRDefault="00B518DD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6B21BD">
              <w:rPr>
                <w:rFonts w:asciiTheme="majorBidi" w:hAnsiTheme="majorBidi" w:cstheme="majorBidi"/>
                <w:sz w:val="27"/>
                <w:szCs w:val="27"/>
              </w:rPr>
              <w:t>399,280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2" w:type="dxa"/>
            <w:vAlign w:val="bottom"/>
          </w:tcPr>
          <w:p w14:paraId="26A00270" w14:textId="77777777" w:rsidR="00B518DD" w:rsidRPr="006B21BD" w:rsidRDefault="00B518DD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  <w:vAlign w:val="bottom"/>
          </w:tcPr>
          <w:p w14:paraId="638A58A1" w14:textId="6FD47B10" w:rsidR="00B518DD" w:rsidRPr="006B21BD" w:rsidRDefault="00B518DD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4BEF37B1" w14:textId="77777777" w:rsidR="00B518DD" w:rsidRPr="006B21BD" w:rsidRDefault="00B518DD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756FB965" w14:textId="2BD7D4E7" w:rsidR="00B518DD" w:rsidRPr="006B21BD" w:rsidRDefault="00B518DD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6B21BD">
              <w:rPr>
                <w:rFonts w:asciiTheme="majorBidi" w:hAnsiTheme="majorBidi" w:cstheme="majorBidi"/>
                <w:sz w:val="27"/>
                <w:szCs w:val="27"/>
              </w:rPr>
              <w:t>399,280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B518DD" w:rsidRPr="006B21BD" w14:paraId="6AC7CC0A" w14:textId="77777777" w:rsidTr="00464B19">
        <w:trPr>
          <w:trHeight w:val="119"/>
        </w:trPr>
        <w:tc>
          <w:tcPr>
            <w:tcW w:w="3690" w:type="dxa"/>
          </w:tcPr>
          <w:p w14:paraId="33811076" w14:textId="2BE64BAC" w:rsidR="00B518DD" w:rsidRPr="006B21BD" w:rsidRDefault="00B518DD" w:rsidP="00B518D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B21BD">
              <w:rPr>
                <w:rFonts w:asciiTheme="majorBidi" w:hAnsiTheme="majorBidi" w:cs="Angsana New"/>
                <w:sz w:val="27"/>
                <w:szCs w:val="27"/>
                <w:cs/>
              </w:rPr>
              <w:t>เจ้าหนี้หมุนเวียนอื่น</w:t>
            </w:r>
          </w:p>
        </w:tc>
        <w:tc>
          <w:tcPr>
            <w:tcW w:w="1170" w:type="dxa"/>
            <w:vAlign w:val="bottom"/>
          </w:tcPr>
          <w:p w14:paraId="7961534F" w14:textId="5D6E2184" w:rsidR="00B518DD" w:rsidRPr="006B21BD" w:rsidRDefault="00B518DD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</w:rPr>
              <w:t>228,513</w:t>
            </w:r>
          </w:p>
        </w:tc>
        <w:tc>
          <w:tcPr>
            <w:tcW w:w="272" w:type="dxa"/>
            <w:gridSpan w:val="2"/>
            <w:vAlign w:val="bottom"/>
          </w:tcPr>
          <w:p w14:paraId="25C5F2BD" w14:textId="77777777" w:rsidR="00B518DD" w:rsidRPr="006B21BD" w:rsidRDefault="00B518DD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  <w:vAlign w:val="bottom"/>
          </w:tcPr>
          <w:p w14:paraId="35FE0C03" w14:textId="73234027" w:rsidR="00B518DD" w:rsidRPr="006B21BD" w:rsidRDefault="00B518DD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6B21BD">
              <w:rPr>
                <w:rFonts w:asciiTheme="majorBidi" w:hAnsiTheme="majorBidi" w:cstheme="majorBidi"/>
                <w:sz w:val="27"/>
                <w:szCs w:val="27"/>
              </w:rPr>
              <w:t>228,513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2" w:type="dxa"/>
            <w:vAlign w:val="bottom"/>
          </w:tcPr>
          <w:p w14:paraId="6E1F9046" w14:textId="77777777" w:rsidR="00B518DD" w:rsidRPr="006B21BD" w:rsidRDefault="00B518DD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  <w:vAlign w:val="bottom"/>
          </w:tcPr>
          <w:p w14:paraId="4BEECEAE" w14:textId="67E8341B" w:rsidR="00B518DD" w:rsidRPr="006B21BD" w:rsidRDefault="00B518DD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237BCFCA" w14:textId="77777777" w:rsidR="00B518DD" w:rsidRPr="006B21BD" w:rsidRDefault="00B518DD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485E7553" w14:textId="57B3760E" w:rsidR="00B518DD" w:rsidRPr="006B21BD" w:rsidRDefault="00B518DD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6B21BD">
              <w:rPr>
                <w:rFonts w:asciiTheme="majorBidi" w:hAnsiTheme="majorBidi" w:cstheme="majorBidi"/>
                <w:sz w:val="27"/>
                <w:szCs w:val="27"/>
              </w:rPr>
              <w:t>228,513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B518DD" w:rsidRPr="006B21BD" w14:paraId="08B4CA8C" w14:textId="77777777" w:rsidTr="00464B19">
        <w:trPr>
          <w:trHeight w:val="119"/>
        </w:trPr>
        <w:tc>
          <w:tcPr>
            <w:tcW w:w="3690" w:type="dxa"/>
            <w:hideMark/>
          </w:tcPr>
          <w:p w14:paraId="38E4A07E" w14:textId="77777777" w:rsidR="00B518DD" w:rsidRPr="006B21BD" w:rsidRDefault="00B518DD" w:rsidP="00B518D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35EDD638" w14:textId="149E8D60" w:rsidR="00B518DD" w:rsidRPr="006B21BD" w:rsidRDefault="00B518DD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</w:rPr>
              <w:t>143,462</w:t>
            </w:r>
          </w:p>
        </w:tc>
        <w:tc>
          <w:tcPr>
            <w:tcW w:w="272" w:type="dxa"/>
            <w:gridSpan w:val="2"/>
            <w:vAlign w:val="bottom"/>
          </w:tcPr>
          <w:p w14:paraId="003FF106" w14:textId="77777777" w:rsidR="00B518DD" w:rsidRPr="006B21BD" w:rsidRDefault="00B518DD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  <w:vAlign w:val="bottom"/>
          </w:tcPr>
          <w:p w14:paraId="300E1C04" w14:textId="0CB7F874" w:rsidR="00B518DD" w:rsidRPr="006B21BD" w:rsidRDefault="00B518DD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6B21BD">
              <w:rPr>
                <w:rFonts w:asciiTheme="majorBidi" w:hAnsiTheme="majorBidi" w:cstheme="majorBidi"/>
                <w:sz w:val="27"/>
                <w:szCs w:val="27"/>
              </w:rPr>
              <w:t>79,650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2" w:type="dxa"/>
            <w:vAlign w:val="bottom"/>
          </w:tcPr>
          <w:p w14:paraId="28559F12" w14:textId="77777777" w:rsidR="00B518DD" w:rsidRPr="006B21BD" w:rsidRDefault="00B518DD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  <w:vAlign w:val="bottom"/>
          </w:tcPr>
          <w:p w14:paraId="77C440B0" w14:textId="4249BD1D" w:rsidR="00B518DD" w:rsidRPr="006B21BD" w:rsidRDefault="00B518DD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6B21BD">
              <w:rPr>
                <w:rFonts w:asciiTheme="majorBidi" w:hAnsiTheme="majorBidi" w:cstheme="majorBidi"/>
                <w:sz w:val="27"/>
                <w:szCs w:val="27"/>
              </w:rPr>
              <w:t>67,149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  <w:vAlign w:val="bottom"/>
          </w:tcPr>
          <w:p w14:paraId="7D91E87E" w14:textId="77777777" w:rsidR="00B518DD" w:rsidRPr="006B21BD" w:rsidRDefault="00B518DD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15D0DCD6" w14:textId="7E3A57C6" w:rsidR="00B518DD" w:rsidRPr="006B21BD" w:rsidRDefault="00B518DD" w:rsidP="00B51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6B21BD">
              <w:rPr>
                <w:rFonts w:asciiTheme="majorBidi" w:hAnsiTheme="majorBidi" w:cstheme="majorBidi"/>
                <w:sz w:val="27"/>
                <w:szCs w:val="27"/>
              </w:rPr>
              <w:t>146,799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</w:tbl>
    <w:p w14:paraId="5977E106" w14:textId="77777777" w:rsidR="00610662" w:rsidRPr="00746B40" w:rsidRDefault="00610662" w:rsidP="00610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5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Style w:val="TableGrid"/>
        <w:tblW w:w="91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2"/>
        <w:gridCol w:w="1168"/>
        <w:gridCol w:w="272"/>
        <w:gridCol w:w="1168"/>
        <w:gridCol w:w="236"/>
        <w:gridCol w:w="1206"/>
      </w:tblGrid>
      <w:tr w:rsidR="00464B19" w:rsidRPr="00464B19" w14:paraId="76FB923C" w14:textId="77777777" w:rsidTr="00464B19">
        <w:trPr>
          <w:tblHeader/>
        </w:trPr>
        <w:tc>
          <w:tcPr>
            <w:tcW w:w="3690" w:type="dxa"/>
          </w:tcPr>
          <w:p w14:paraId="1E70E3D1" w14:textId="77777777" w:rsidR="00464B19" w:rsidRPr="00464B19" w:rsidRDefault="00464B19" w:rsidP="004E57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2" w:type="dxa"/>
            <w:gridSpan w:val="7"/>
          </w:tcPr>
          <w:p w14:paraId="670083E4" w14:textId="20E7A2C4" w:rsidR="00464B19" w:rsidRPr="00464B19" w:rsidRDefault="00464B19" w:rsidP="00464B1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4B19" w:rsidRPr="00464B19" w14:paraId="6BFEB3C0" w14:textId="77777777" w:rsidTr="00464B19">
        <w:trPr>
          <w:tblHeader/>
        </w:trPr>
        <w:tc>
          <w:tcPr>
            <w:tcW w:w="3690" w:type="dxa"/>
          </w:tcPr>
          <w:p w14:paraId="2C25EDC7" w14:textId="77777777" w:rsidR="00464B19" w:rsidRPr="00464B19" w:rsidRDefault="00464B19" w:rsidP="00464B1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1FA703" w14:textId="77777777" w:rsidR="00464B19" w:rsidRPr="00464B19" w:rsidRDefault="00464B19" w:rsidP="00464B1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3081202B" w14:textId="7B1FB944" w:rsidR="00464B19" w:rsidRPr="00464B19" w:rsidRDefault="00464B19" w:rsidP="00464B1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  <w:gridSpan w:val="5"/>
          </w:tcPr>
          <w:p w14:paraId="4756EF03" w14:textId="70CBC779" w:rsidR="00464B19" w:rsidRPr="00464B19" w:rsidRDefault="00464B19" w:rsidP="00464B1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464B19" w:rsidRPr="00464B19" w14:paraId="51011C67" w14:textId="77777777" w:rsidTr="00464B19">
        <w:trPr>
          <w:tblHeader/>
        </w:trPr>
        <w:tc>
          <w:tcPr>
            <w:tcW w:w="3690" w:type="dxa"/>
            <w:vAlign w:val="bottom"/>
            <w:hideMark/>
          </w:tcPr>
          <w:p w14:paraId="2542BB45" w14:textId="5F380AC2" w:rsidR="00464B19" w:rsidRPr="00464B19" w:rsidRDefault="00464B19" w:rsidP="00464B1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464B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464B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  <w:hideMark/>
          </w:tcPr>
          <w:p w14:paraId="0C171CE9" w14:textId="77777777" w:rsidR="00464B19" w:rsidRPr="00464B19" w:rsidRDefault="00464B19" w:rsidP="00464B1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6DBCDE20" w14:textId="77777777" w:rsidR="00464B19" w:rsidRPr="00464B19" w:rsidRDefault="00464B19" w:rsidP="00464B1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01A25668" w14:textId="77777777" w:rsidR="00464B19" w:rsidRPr="00464B19" w:rsidRDefault="00464B19" w:rsidP="00464B1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  <w:hideMark/>
          </w:tcPr>
          <w:p w14:paraId="4BD99318" w14:textId="77777777" w:rsidR="00464B19" w:rsidRPr="00464B19" w:rsidRDefault="00464B19" w:rsidP="00464B19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464B19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464B19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74ECEC37" w14:textId="77777777" w:rsidR="00464B19" w:rsidRPr="00464B19" w:rsidRDefault="00464B19" w:rsidP="00464B1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  <w:hideMark/>
          </w:tcPr>
          <w:p w14:paraId="402EDFE2" w14:textId="013491DC" w:rsidR="00464B19" w:rsidRPr="00464B19" w:rsidRDefault="00464B19" w:rsidP="00464B19">
            <w:pPr>
              <w:tabs>
                <w:tab w:val="clear" w:pos="680"/>
                <w:tab w:val="clear" w:pos="1871"/>
                <w:tab w:val="left" w:pos="518"/>
                <w:tab w:val="left" w:pos="876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464B1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64B1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464B1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64B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464B19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464B1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2DA7DF59" w14:textId="77777777" w:rsidR="00464B19" w:rsidRPr="00464B19" w:rsidRDefault="00464B19" w:rsidP="00464B1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  <w:hideMark/>
          </w:tcPr>
          <w:p w14:paraId="48A7309F" w14:textId="77777777" w:rsidR="00464B19" w:rsidRPr="00464B19" w:rsidRDefault="00464B19" w:rsidP="00464B1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64B19" w:rsidRPr="00464B19" w14:paraId="604B75B4" w14:textId="77777777" w:rsidTr="005F4F41">
        <w:tc>
          <w:tcPr>
            <w:tcW w:w="3690" w:type="dxa"/>
          </w:tcPr>
          <w:p w14:paraId="36FBB5E3" w14:textId="77777777" w:rsidR="00464B19" w:rsidRPr="00464B19" w:rsidRDefault="00464B19" w:rsidP="00464B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92" w:type="dxa"/>
            <w:gridSpan w:val="7"/>
          </w:tcPr>
          <w:p w14:paraId="228B97CE" w14:textId="7E76DD4B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4E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354E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8354E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64B19" w:rsidRPr="00464B19" w14:paraId="48411E1F" w14:textId="77777777" w:rsidTr="00464B19">
        <w:tc>
          <w:tcPr>
            <w:tcW w:w="3690" w:type="dxa"/>
          </w:tcPr>
          <w:p w14:paraId="0F167928" w14:textId="6830C015" w:rsidR="00464B19" w:rsidRPr="00464B19" w:rsidRDefault="00464B19" w:rsidP="00464B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64B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347D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6C32A774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6E4F089F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690AA2C9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5813EFEE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0FE8616B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7A06379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1F6A335C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64B19" w:rsidRPr="00464B19" w14:paraId="3FF6C677" w14:textId="77777777" w:rsidTr="00464B19">
        <w:tc>
          <w:tcPr>
            <w:tcW w:w="3690" w:type="dxa"/>
            <w:hideMark/>
          </w:tcPr>
          <w:p w14:paraId="052D72F7" w14:textId="77777777" w:rsidR="00464B19" w:rsidRPr="00464B19" w:rsidRDefault="00464B19" w:rsidP="00464B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464B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3BA03031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0B65A610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55A07A9E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088CF231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2233FFC5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4115A5F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0B6BC1CF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A2D4F" w:rsidRPr="00464B19" w14:paraId="2271F865" w14:textId="77777777" w:rsidTr="00464B19">
        <w:trPr>
          <w:trHeight w:val="119"/>
        </w:trPr>
        <w:tc>
          <w:tcPr>
            <w:tcW w:w="3690" w:type="dxa"/>
          </w:tcPr>
          <w:p w14:paraId="792899C5" w14:textId="77777777" w:rsidR="005A2D4F" w:rsidRPr="00464B19" w:rsidRDefault="005A2D4F" w:rsidP="005A2D4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  <w:vAlign w:val="bottom"/>
          </w:tcPr>
          <w:p w14:paraId="25A012E7" w14:textId="0BF5F253" w:rsidR="005A2D4F" w:rsidRPr="00464B19" w:rsidRDefault="005A2D4F" w:rsidP="005A2D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5590">
              <w:rPr>
                <w:rFonts w:asciiTheme="majorBidi" w:hAnsiTheme="majorBidi" w:cstheme="majorBidi"/>
                <w:sz w:val="28"/>
                <w:szCs w:val="28"/>
              </w:rPr>
              <w:t>76,18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2" w:type="dxa"/>
            <w:vAlign w:val="bottom"/>
          </w:tcPr>
          <w:p w14:paraId="0901F6F9" w14:textId="77777777" w:rsidR="005A2D4F" w:rsidRPr="00464B19" w:rsidRDefault="005A2D4F" w:rsidP="005A2D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B6C53C6" w14:textId="0923DA69" w:rsidR="005A2D4F" w:rsidRPr="00464B19" w:rsidRDefault="005A2D4F" w:rsidP="005A2D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5590">
              <w:rPr>
                <w:rFonts w:asciiTheme="majorBidi" w:hAnsiTheme="majorBidi" w:cstheme="majorBidi"/>
                <w:sz w:val="28"/>
                <w:szCs w:val="28"/>
              </w:rPr>
              <w:t>(76,18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4455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2" w:type="dxa"/>
            <w:vAlign w:val="bottom"/>
          </w:tcPr>
          <w:p w14:paraId="75D697F0" w14:textId="77777777" w:rsidR="005A2D4F" w:rsidRPr="00464B19" w:rsidRDefault="005A2D4F" w:rsidP="005A2D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48FB731" w14:textId="0AD168E3" w:rsidR="005A2D4F" w:rsidRPr="00464B19" w:rsidRDefault="005A2D4F" w:rsidP="005A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490BDF2" w14:textId="77777777" w:rsidR="005A2D4F" w:rsidRPr="00464B19" w:rsidRDefault="005A2D4F" w:rsidP="005A2D4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30575C05" w14:textId="78B8C3F8" w:rsidR="005A2D4F" w:rsidRPr="00464B19" w:rsidRDefault="005A2D4F" w:rsidP="005A2D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5590">
              <w:rPr>
                <w:rFonts w:asciiTheme="majorBidi" w:hAnsiTheme="majorBidi" w:cstheme="majorBidi"/>
                <w:sz w:val="28"/>
                <w:szCs w:val="28"/>
              </w:rPr>
              <w:t>(76,18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4455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A2D4F" w:rsidRPr="00464B19" w14:paraId="7D7E20E9" w14:textId="77777777" w:rsidTr="00464B19">
        <w:trPr>
          <w:trHeight w:val="119"/>
        </w:trPr>
        <w:tc>
          <w:tcPr>
            <w:tcW w:w="3690" w:type="dxa"/>
          </w:tcPr>
          <w:p w14:paraId="6AD8B13A" w14:textId="44504671" w:rsidR="005A2D4F" w:rsidRPr="00464B19" w:rsidRDefault="005A2D4F" w:rsidP="005A2D4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B19">
              <w:rPr>
                <w:rFonts w:asciiTheme="majorBidi" w:hAnsiTheme="majorBidi" w:cs="Angsana New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70" w:type="dxa"/>
            <w:vAlign w:val="bottom"/>
          </w:tcPr>
          <w:p w14:paraId="1613DBF5" w14:textId="4E50C72D" w:rsidR="005A2D4F" w:rsidRPr="00464B19" w:rsidRDefault="005A2D4F" w:rsidP="005A2D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5590">
              <w:rPr>
                <w:rFonts w:asciiTheme="majorBidi" w:hAnsiTheme="majorBidi" w:cstheme="majorBidi"/>
                <w:sz w:val="28"/>
                <w:szCs w:val="28"/>
              </w:rPr>
              <w:t>55,862</w:t>
            </w:r>
          </w:p>
        </w:tc>
        <w:tc>
          <w:tcPr>
            <w:tcW w:w="272" w:type="dxa"/>
            <w:vAlign w:val="bottom"/>
          </w:tcPr>
          <w:p w14:paraId="12EA1069" w14:textId="77777777" w:rsidR="005A2D4F" w:rsidRPr="00464B19" w:rsidRDefault="005A2D4F" w:rsidP="005A2D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8844DC8" w14:textId="3F7EB148" w:rsidR="005A2D4F" w:rsidRPr="00464B19" w:rsidRDefault="005A2D4F" w:rsidP="005A2D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5590">
              <w:rPr>
                <w:rFonts w:asciiTheme="majorBidi" w:hAnsiTheme="majorBidi" w:cstheme="majorBidi"/>
                <w:sz w:val="28"/>
                <w:szCs w:val="28"/>
              </w:rPr>
              <w:t>(55,862)</w:t>
            </w:r>
          </w:p>
        </w:tc>
        <w:tc>
          <w:tcPr>
            <w:tcW w:w="272" w:type="dxa"/>
            <w:vAlign w:val="bottom"/>
          </w:tcPr>
          <w:p w14:paraId="46A8CFFE" w14:textId="77777777" w:rsidR="005A2D4F" w:rsidRPr="00464B19" w:rsidRDefault="005A2D4F" w:rsidP="005A2D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540110C" w14:textId="1EB18C75" w:rsidR="005A2D4F" w:rsidRPr="00464B19" w:rsidRDefault="005A2D4F" w:rsidP="005A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5DAE808" w14:textId="77777777" w:rsidR="005A2D4F" w:rsidRPr="00464B19" w:rsidRDefault="005A2D4F" w:rsidP="005A2D4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445B4BF7" w14:textId="6342EF29" w:rsidR="005A2D4F" w:rsidRPr="00464B19" w:rsidRDefault="005A2D4F" w:rsidP="005A2D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5590">
              <w:rPr>
                <w:rFonts w:asciiTheme="majorBidi" w:hAnsiTheme="majorBidi" w:cstheme="majorBidi"/>
                <w:sz w:val="28"/>
                <w:szCs w:val="28"/>
              </w:rPr>
              <w:t>(55,862)</w:t>
            </w:r>
          </w:p>
        </w:tc>
      </w:tr>
      <w:tr w:rsidR="005A2D4F" w:rsidRPr="00464B19" w14:paraId="1D417EFD" w14:textId="77777777" w:rsidTr="00464B19">
        <w:trPr>
          <w:trHeight w:val="119"/>
        </w:trPr>
        <w:tc>
          <w:tcPr>
            <w:tcW w:w="3690" w:type="dxa"/>
            <w:hideMark/>
          </w:tcPr>
          <w:p w14:paraId="09530699" w14:textId="77777777" w:rsidR="005A2D4F" w:rsidRPr="00464B19" w:rsidRDefault="005A2D4F" w:rsidP="005A2D4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5130CF22" w14:textId="77AA691B" w:rsidR="005A2D4F" w:rsidRPr="00464B19" w:rsidRDefault="005A2D4F" w:rsidP="005A2D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5590">
              <w:rPr>
                <w:rFonts w:asciiTheme="majorBidi" w:hAnsiTheme="majorBidi" w:cstheme="majorBidi"/>
                <w:sz w:val="28"/>
                <w:szCs w:val="28"/>
              </w:rPr>
              <w:t>3,46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2" w:type="dxa"/>
            <w:vAlign w:val="bottom"/>
          </w:tcPr>
          <w:p w14:paraId="588723FE" w14:textId="77777777" w:rsidR="005A2D4F" w:rsidRPr="00464B19" w:rsidRDefault="005A2D4F" w:rsidP="005A2D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37C9C8A" w14:textId="7150D388" w:rsidR="005A2D4F" w:rsidRPr="00464B19" w:rsidRDefault="00E54FDC" w:rsidP="005A2D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54FDC">
              <w:rPr>
                <w:rFonts w:asciiTheme="majorBidi" w:hAnsiTheme="majorBidi" w:cstheme="majorBidi"/>
                <w:sz w:val="28"/>
                <w:szCs w:val="28"/>
              </w:rPr>
              <w:t>1,55</w:t>
            </w:r>
            <w:r w:rsidR="002D7A3D"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2" w:type="dxa"/>
            <w:vAlign w:val="bottom"/>
          </w:tcPr>
          <w:p w14:paraId="6E8E4F18" w14:textId="77777777" w:rsidR="005A2D4F" w:rsidRPr="00464B19" w:rsidRDefault="005A2D4F" w:rsidP="005A2D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47D3A50" w14:textId="56252ADB" w:rsidR="005A2D4F" w:rsidRPr="00464B19" w:rsidRDefault="00E54FDC" w:rsidP="005A2D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54FDC">
              <w:rPr>
                <w:rFonts w:asciiTheme="majorBidi" w:hAnsiTheme="majorBidi" w:cstheme="majorBidi"/>
                <w:sz w:val="28"/>
                <w:szCs w:val="28"/>
              </w:rPr>
              <w:t>2,199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4C66778F" w14:textId="77777777" w:rsidR="005A2D4F" w:rsidRPr="00464B19" w:rsidRDefault="005A2D4F" w:rsidP="005A2D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4F4ECDFF" w14:textId="29513F59" w:rsidR="005A2D4F" w:rsidRPr="00464B19" w:rsidRDefault="00E54FDC" w:rsidP="005A2D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54FDC">
              <w:rPr>
                <w:rFonts w:asciiTheme="majorBidi" w:hAnsiTheme="majorBidi" w:cstheme="majorBidi"/>
                <w:sz w:val="28"/>
                <w:szCs w:val="28"/>
              </w:rPr>
              <w:t>3,7</w:t>
            </w:r>
            <w:r w:rsidR="002D7A3D">
              <w:rPr>
                <w:rFonts w:asciiTheme="majorBidi" w:hAnsiTheme="majorBidi" w:cstheme="majorBidi" w:hint="cs"/>
                <w:sz w:val="28"/>
                <w:szCs w:val="28"/>
                <w:cs/>
              </w:rPr>
              <w:t>49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A2D4F" w:rsidRPr="00746B40" w14:paraId="5BF050A7" w14:textId="77777777" w:rsidTr="00464B19">
        <w:tc>
          <w:tcPr>
            <w:tcW w:w="3690" w:type="dxa"/>
          </w:tcPr>
          <w:p w14:paraId="1BFE9FB8" w14:textId="77777777" w:rsidR="005A2D4F" w:rsidRPr="00746B40" w:rsidRDefault="005A2D4F" w:rsidP="005A2D4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4220D0" w14:textId="77777777" w:rsidR="005A2D4F" w:rsidRPr="00746B40" w:rsidRDefault="005A2D4F" w:rsidP="005A2D4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DF187EC" w14:textId="77777777" w:rsidR="005A2D4F" w:rsidRPr="00746B40" w:rsidRDefault="005A2D4F" w:rsidP="005A2D4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05F814FC" w14:textId="77777777" w:rsidR="005A2D4F" w:rsidRPr="00746B40" w:rsidRDefault="005A2D4F" w:rsidP="005A2D4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1949B1C6" w14:textId="77777777" w:rsidR="005A2D4F" w:rsidRPr="00746B40" w:rsidRDefault="005A2D4F" w:rsidP="005A2D4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3B35A6D3" w14:textId="77777777" w:rsidR="005A2D4F" w:rsidRPr="00746B40" w:rsidRDefault="005A2D4F" w:rsidP="005A2D4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44DBD17" w14:textId="77777777" w:rsidR="005A2D4F" w:rsidRPr="00746B40" w:rsidRDefault="005A2D4F" w:rsidP="005A2D4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</w:tcPr>
          <w:p w14:paraId="6B9205AB" w14:textId="77777777" w:rsidR="005A2D4F" w:rsidRPr="00746B40" w:rsidRDefault="005A2D4F" w:rsidP="005A2D4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A2D4F" w:rsidRPr="00464B19" w14:paraId="7319F6C2" w14:textId="77777777" w:rsidTr="00464B19">
        <w:tc>
          <w:tcPr>
            <w:tcW w:w="3690" w:type="dxa"/>
          </w:tcPr>
          <w:p w14:paraId="2B191CB2" w14:textId="5F2AA998" w:rsidR="005A2D4F" w:rsidRPr="00464B19" w:rsidRDefault="005A2D4F" w:rsidP="005A2D4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64B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7D6EABFB" w14:textId="77777777" w:rsidR="005A2D4F" w:rsidRPr="00464B19" w:rsidRDefault="005A2D4F" w:rsidP="005A2D4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9C8BBCA" w14:textId="77777777" w:rsidR="005A2D4F" w:rsidRPr="00464B19" w:rsidRDefault="005A2D4F" w:rsidP="005A2D4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44D8F4BF" w14:textId="77777777" w:rsidR="005A2D4F" w:rsidRPr="00464B19" w:rsidRDefault="005A2D4F" w:rsidP="005A2D4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52321E59" w14:textId="77777777" w:rsidR="005A2D4F" w:rsidRPr="00464B19" w:rsidRDefault="005A2D4F" w:rsidP="005A2D4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67C329CD" w14:textId="77777777" w:rsidR="005A2D4F" w:rsidRPr="00464B19" w:rsidRDefault="005A2D4F" w:rsidP="005A2D4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CAD1F95" w14:textId="77777777" w:rsidR="005A2D4F" w:rsidRPr="00464B19" w:rsidRDefault="005A2D4F" w:rsidP="005A2D4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5BFF7AE1" w14:textId="77777777" w:rsidR="005A2D4F" w:rsidRPr="00464B19" w:rsidRDefault="005A2D4F" w:rsidP="005A2D4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A2D4F" w:rsidRPr="00464B19" w14:paraId="2636AEE4" w14:textId="77777777" w:rsidTr="00464B19">
        <w:tc>
          <w:tcPr>
            <w:tcW w:w="3690" w:type="dxa"/>
            <w:hideMark/>
          </w:tcPr>
          <w:p w14:paraId="3B58F985" w14:textId="77777777" w:rsidR="005A2D4F" w:rsidRPr="00464B19" w:rsidRDefault="005A2D4F" w:rsidP="005A2D4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464B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5F694612" w14:textId="77777777" w:rsidR="005A2D4F" w:rsidRPr="00464B19" w:rsidRDefault="005A2D4F" w:rsidP="005A2D4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64B209D0" w14:textId="77777777" w:rsidR="005A2D4F" w:rsidRPr="00464B19" w:rsidRDefault="005A2D4F" w:rsidP="005A2D4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1D2F5245" w14:textId="77777777" w:rsidR="005A2D4F" w:rsidRPr="00464B19" w:rsidRDefault="005A2D4F" w:rsidP="005A2D4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3B73F583" w14:textId="77777777" w:rsidR="005A2D4F" w:rsidRPr="00464B19" w:rsidRDefault="005A2D4F" w:rsidP="005A2D4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6A9E7143" w14:textId="77777777" w:rsidR="005A2D4F" w:rsidRPr="00464B19" w:rsidRDefault="005A2D4F" w:rsidP="005A2D4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7BAEB8A" w14:textId="77777777" w:rsidR="005A2D4F" w:rsidRPr="00464B19" w:rsidRDefault="005A2D4F" w:rsidP="005A2D4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0478B7FA" w14:textId="77777777" w:rsidR="005A2D4F" w:rsidRPr="00464B19" w:rsidRDefault="005A2D4F" w:rsidP="005A2D4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A2D4F" w:rsidRPr="00464B19" w14:paraId="647AE763" w14:textId="77777777" w:rsidTr="00464B19">
        <w:trPr>
          <w:trHeight w:val="119"/>
        </w:trPr>
        <w:tc>
          <w:tcPr>
            <w:tcW w:w="3690" w:type="dxa"/>
          </w:tcPr>
          <w:p w14:paraId="1FEAEE8F" w14:textId="469DE451" w:rsidR="005A2D4F" w:rsidRPr="00464B19" w:rsidRDefault="005A2D4F" w:rsidP="005A2D4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  <w:vAlign w:val="bottom"/>
          </w:tcPr>
          <w:p w14:paraId="12CEA06B" w14:textId="4839A1F3" w:rsidR="005A2D4F" w:rsidRPr="00464B19" w:rsidRDefault="005A2D4F" w:rsidP="005A2D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</w:rPr>
              <w:t>86,515</w:t>
            </w:r>
          </w:p>
        </w:tc>
        <w:tc>
          <w:tcPr>
            <w:tcW w:w="272" w:type="dxa"/>
            <w:vAlign w:val="bottom"/>
          </w:tcPr>
          <w:p w14:paraId="1BECF2C1" w14:textId="77777777" w:rsidR="005A2D4F" w:rsidRPr="00464B19" w:rsidRDefault="005A2D4F" w:rsidP="005A2D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C298D55" w14:textId="675D06ED" w:rsidR="005A2D4F" w:rsidRPr="00464B19" w:rsidRDefault="005A2D4F" w:rsidP="005A2D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64B19">
              <w:rPr>
                <w:rFonts w:asciiTheme="majorBidi" w:hAnsiTheme="majorBidi" w:cstheme="majorBidi"/>
                <w:sz w:val="28"/>
                <w:szCs w:val="28"/>
              </w:rPr>
              <w:t>86,515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2" w:type="dxa"/>
            <w:vAlign w:val="bottom"/>
          </w:tcPr>
          <w:p w14:paraId="111FF110" w14:textId="77777777" w:rsidR="005A2D4F" w:rsidRPr="00464B19" w:rsidRDefault="005A2D4F" w:rsidP="005A2D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16FBDF8" w14:textId="45FEA29B" w:rsidR="005A2D4F" w:rsidRPr="00464B19" w:rsidRDefault="005A2D4F" w:rsidP="005A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0764B20" w14:textId="77777777" w:rsidR="005A2D4F" w:rsidRPr="00464B19" w:rsidRDefault="005A2D4F" w:rsidP="005A2D4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60E5A1BE" w14:textId="7AA3555D" w:rsidR="005A2D4F" w:rsidRPr="00464B19" w:rsidRDefault="005A2D4F" w:rsidP="005A2D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64B19">
              <w:rPr>
                <w:rFonts w:asciiTheme="majorBidi" w:hAnsiTheme="majorBidi" w:cstheme="majorBidi"/>
                <w:sz w:val="28"/>
                <w:szCs w:val="28"/>
              </w:rPr>
              <w:t>86,515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A2D4F" w:rsidRPr="00464B19" w14:paraId="721E67FD" w14:textId="77777777" w:rsidTr="00464B19">
        <w:trPr>
          <w:trHeight w:val="119"/>
        </w:trPr>
        <w:tc>
          <w:tcPr>
            <w:tcW w:w="3690" w:type="dxa"/>
          </w:tcPr>
          <w:p w14:paraId="2F22A736" w14:textId="636CD663" w:rsidR="005A2D4F" w:rsidRPr="00464B19" w:rsidRDefault="005A2D4F" w:rsidP="005A2D4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B19">
              <w:rPr>
                <w:rFonts w:asciiTheme="majorBidi" w:hAnsiTheme="majorBidi" w:cs="Angsana New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70" w:type="dxa"/>
            <w:vAlign w:val="bottom"/>
          </w:tcPr>
          <w:p w14:paraId="5F759D5B" w14:textId="38840154" w:rsidR="005A2D4F" w:rsidRPr="00464B19" w:rsidRDefault="005A2D4F" w:rsidP="005A2D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</w:rPr>
              <w:t>48,477</w:t>
            </w:r>
          </w:p>
        </w:tc>
        <w:tc>
          <w:tcPr>
            <w:tcW w:w="272" w:type="dxa"/>
            <w:vAlign w:val="bottom"/>
          </w:tcPr>
          <w:p w14:paraId="3E2284A0" w14:textId="77777777" w:rsidR="005A2D4F" w:rsidRPr="00464B19" w:rsidRDefault="005A2D4F" w:rsidP="005A2D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D46BC6D" w14:textId="3C52243B" w:rsidR="005A2D4F" w:rsidRPr="00464B19" w:rsidRDefault="005A2D4F" w:rsidP="005A2D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64B19">
              <w:rPr>
                <w:rFonts w:asciiTheme="majorBidi" w:hAnsiTheme="majorBidi" w:cstheme="majorBidi"/>
                <w:sz w:val="28"/>
                <w:szCs w:val="28"/>
              </w:rPr>
              <w:t>48,477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2" w:type="dxa"/>
            <w:vAlign w:val="bottom"/>
          </w:tcPr>
          <w:p w14:paraId="2DB77452" w14:textId="77777777" w:rsidR="005A2D4F" w:rsidRPr="00464B19" w:rsidRDefault="005A2D4F" w:rsidP="005A2D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1F635A4" w14:textId="17A30FE9" w:rsidR="005A2D4F" w:rsidRPr="00464B19" w:rsidRDefault="005A2D4F" w:rsidP="005A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D74DC34" w14:textId="77777777" w:rsidR="005A2D4F" w:rsidRPr="00464B19" w:rsidRDefault="005A2D4F" w:rsidP="005A2D4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43997B5D" w14:textId="04E6DBE9" w:rsidR="005A2D4F" w:rsidRPr="00464B19" w:rsidRDefault="005A2D4F" w:rsidP="005A2D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64B19">
              <w:rPr>
                <w:rFonts w:asciiTheme="majorBidi" w:hAnsiTheme="majorBidi" w:cstheme="majorBidi"/>
                <w:sz w:val="28"/>
                <w:szCs w:val="28"/>
              </w:rPr>
              <w:t>48,477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A2D4F" w:rsidRPr="00464B19" w14:paraId="0D5A8EFC" w14:textId="77777777" w:rsidTr="00464B19">
        <w:trPr>
          <w:trHeight w:val="119"/>
        </w:trPr>
        <w:tc>
          <w:tcPr>
            <w:tcW w:w="3690" w:type="dxa"/>
            <w:hideMark/>
          </w:tcPr>
          <w:p w14:paraId="1F847826" w14:textId="77777777" w:rsidR="005A2D4F" w:rsidRPr="00464B19" w:rsidRDefault="005A2D4F" w:rsidP="005A2D4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380208AC" w14:textId="39EFDA42" w:rsidR="005A2D4F" w:rsidRPr="00464B19" w:rsidRDefault="005A2D4F" w:rsidP="005A2D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</w:rPr>
              <w:t>2,430</w:t>
            </w:r>
          </w:p>
        </w:tc>
        <w:tc>
          <w:tcPr>
            <w:tcW w:w="272" w:type="dxa"/>
            <w:vAlign w:val="bottom"/>
          </w:tcPr>
          <w:p w14:paraId="4113712C" w14:textId="77777777" w:rsidR="005A2D4F" w:rsidRPr="00464B19" w:rsidRDefault="005A2D4F" w:rsidP="005A2D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1E971CA" w14:textId="3B3E6A60" w:rsidR="005A2D4F" w:rsidRPr="00464B19" w:rsidRDefault="005A2D4F" w:rsidP="005A2D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64B19">
              <w:rPr>
                <w:rFonts w:asciiTheme="majorBidi" w:hAnsiTheme="majorBidi" w:cstheme="majorBidi"/>
                <w:sz w:val="28"/>
                <w:szCs w:val="28"/>
              </w:rPr>
              <w:t>1,347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2" w:type="dxa"/>
            <w:vAlign w:val="bottom"/>
          </w:tcPr>
          <w:p w14:paraId="13BF0CD4" w14:textId="77777777" w:rsidR="005A2D4F" w:rsidRPr="00464B19" w:rsidRDefault="005A2D4F" w:rsidP="005A2D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35BEE92" w14:textId="2997CDED" w:rsidR="005A2D4F" w:rsidRPr="00464B19" w:rsidRDefault="005A2D4F" w:rsidP="005A2D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64B19">
              <w:rPr>
                <w:rFonts w:asciiTheme="majorBidi" w:hAnsiTheme="majorBidi" w:cstheme="majorBidi"/>
                <w:sz w:val="28"/>
                <w:szCs w:val="28"/>
              </w:rPr>
              <w:t>1,153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4C91D8A0" w14:textId="77777777" w:rsidR="005A2D4F" w:rsidRPr="00464B19" w:rsidRDefault="005A2D4F" w:rsidP="005A2D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5A1C5E4D" w14:textId="554ABBAE" w:rsidR="005A2D4F" w:rsidRPr="00464B19" w:rsidRDefault="005A2D4F" w:rsidP="005A2D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64B19">
              <w:rPr>
                <w:rFonts w:asciiTheme="majorBidi" w:hAnsiTheme="majorBidi" w:cstheme="majorBidi"/>
                <w:sz w:val="28"/>
                <w:szCs w:val="28"/>
              </w:rPr>
              <w:t>2,500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1587BAA9" w14:textId="4FAEF6F6" w:rsidR="004E57FC" w:rsidRPr="00244701" w:rsidRDefault="00217179" w:rsidP="00217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900" w:hanging="36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44701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AB618C" w:rsidRPr="00244701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244701">
        <w:rPr>
          <w:rFonts w:asciiTheme="majorBidi" w:hAnsiTheme="majorBidi" w:cstheme="majorBidi"/>
          <w:i/>
          <w:iCs/>
          <w:sz w:val="30"/>
          <w:szCs w:val="30"/>
        </w:rPr>
        <w:t>.3)</w:t>
      </w:r>
      <w:r w:rsidRPr="00244701">
        <w:rPr>
          <w:rFonts w:asciiTheme="majorBidi" w:hAnsiTheme="majorBidi" w:cstheme="majorBidi"/>
          <w:i/>
          <w:iCs/>
          <w:sz w:val="30"/>
          <w:szCs w:val="30"/>
        </w:rPr>
        <w:tab/>
      </w:r>
      <w:bookmarkStart w:id="11" w:name="_Hlk127295442"/>
      <w:r w:rsidRPr="00244701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13109AF9" w14:textId="77777777" w:rsidR="00217179" w:rsidRPr="00986DDC" w:rsidRDefault="00217179" w:rsidP="00217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5"/>
        <w:jc w:val="thaiDistribute"/>
        <w:rPr>
          <w:rFonts w:asciiTheme="majorBidi" w:hAnsiTheme="majorBidi" w:cstheme="majorBidi"/>
          <w:spacing w:val="-6"/>
          <w:sz w:val="27"/>
          <w:szCs w:val="27"/>
          <w:lang w:val="en-GB"/>
        </w:rPr>
      </w:pPr>
    </w:p>
    <w:p w14:paraId="4B0DFE8D" w14:textId="59C127CB" w:rsidR="007E5EE5" w:rsidRPr="00244701" w:rsidRDefault="00217179" w:rsidP="000D7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6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กลุ่มบริษัทมีความเสี่ยง</w:t>
      </w:r>
      <w:r w:rsidR="00C323DD" w:rsidRPr="00244701">
        <w:rPr>
          <w:rFonts w:asciiTheme="majorBidi" w:hAnsiTheme="majorBidi" w:cstheme="majorBidi"/>
          <w:sz w:val="30"/>
          <w:szCs w:val="30"/>
          <w:cs/>
          <w:lang w:val="en-GB"/>
        </w:rPr>
        <w:t>มีความเสี่ยงที่มูลค่ายุติธรรมหรือกระแสเงินสดในอนาคตของเครื่องมือทางการเงิน    จะมีความผันผวนอันเนื่องมาจากการเปลี่ยนแปลงของราคาตลาด ความเสี่ยงด้านตลาดมีดังนี้</w:t>
      </w:r>
    </w:p>
    <w:bookmarkEnd w:id="11"/>
    <w:p w14:paraId="48F6269F" w14:textId="28F2822A" w:rsidR="001B39C4" w:rsidRPr="00986DDC" w:rsidRDefault="001B39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27"/>
          <w:szCs w:val="27"/>
          <w:lang w:val="en-GB"/>
        </w:rPr>
      </w:pPr>
    </w:p>
    <w:p w14:paraId="7D1435B4" w14:textId="714B5307" w:rsidR="00217179" w:rsidRPr="000D711C" w:rsidRDefault="00217179" w:rsidP="000D7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800"/>
        </w:tabs>
        <w:ind w:left="540" w:firstLine="540"/>
        <w:rPr>
          <w:rFonts w:asciiTheme="majorBidi" w:hAnsiTheme="majorBidi" w:cstheme="majorBidi"/>
          <w:sz w:val="30"/>
          <w:szCs w:val="30"/>
        </w:rPr>
      </w:pPr>
      <w:r w:rsidRPr="000D711C">
        <w:rPr>
          <w:rFonts w:asciiTheme="majorBidi" w:hAnsiTheme="majorBidi" w:cstheme="majorBidi"/>
          <w:sz w:val="30"/>
          <w:szCs w:val="30"/>
        </w:rPr>
        <w:t>(</w:t>
      </w:r>
      <w:r w:rsidR="00C323DD" w:rsidRPr="000D711C">
        <w:rPr>
          <w:rFonts w:asciiTheme="majorBidi" w:hAnsiTheme="majorBidi" w:cstheme="majorBidi"/>
          <w:sz w:val="30"/>
          <w:szCs w:val="30"/>
          <w:cs/>
        </w:rPr>
        <w:t>ข</w:t>
      </w:r>
      <w:r w:rsidRPr="000D711C">
        <w:rPr>
          <w:rFonts w:asciiTheme="majorBidi" w:hAnsiTheme="majorBidi" w:cstheme="majorBidi"/>
          <w:sz w:val="30"/>
          <w:szCs w:val="30"/>
        </w:rPr>
        <w:t>.3.1)</w:t>
      </w:r>
      <w:r w:rsidR="000D711C" w:rsidRPr="00244701">
        <w:rPr>
          <w:rFonts w:asciiTheme="majorBidi" w:hAnsiTheme="majorBidi" w:cstheme="majorBidi"/>
          <w:sz w:val="30"/>
          <w:szCs w:val="30"/>
        </w:rPr>
        <w:t xml:space="preserve"> </w:t>
      </w:r>
      <w:r w:rsidR="000D711C" w:rsidRPr="00244701">
        <w:rPr>
          <w:rFonts w:asciiTheme="majorBidi" w:hAnsiTheme="majorBidi" w:cstheme="majorBidi"/>
          <w:sz w:val="30"/>
          <w:szCs w:val="30"/>
          <w:cs/>
        </w:rPr>
        <w:tab/>
      </w:r>
      <w:r w:rsidRPr="000D711C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0B5D43F6" w14:textId="77777777" w:rsidR="00217179" w:rsidRPr="00986DDC" w:rsidRDefault="00217179" w:rsidP="000D7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z w:val="27"/>
          <w:szCs w:val="27"/>
          <w:lang w:val="en-GB"/>
        </w:rPr>
      </w:pPr>
    </w:p>
    <w:p w14:paraId="1404FABA" w14:textId="06DE1351" w:rsidR="00217179" w:rsidRPr="000D711C" w:rsidRDefault="00217179" w:rsidP="000D7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0D711C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กลุ่มบริษัทมีความเสี่ยงด้านอัตราแลกเปลี่ยนที่เกี่ยวข้องกับการซื้อลิขสิทธิ์ที่เป็นสกุลเงินตราต่างประเทศ</w:t>
      </w:r>
      <w:r w:rsidRPr="000D711C">
        <w:rPr>
          <w:rFonts w:asciiTheme="majorBidi" w:hAnsiTheme="majorBidi" w:cstheme="majorBidi"/>
          <w:sz w:val="30"/>
          <w:szCs w:val="30"/>
          <w:cs/>
          <w:lang w:val="en-GB"/>
        </w:rPr>
        <w:t xml:space="preserve"> กลุ่มบริษัทใช้สัญญาซื้อขายเงินตราต่างประเทศล่วงหน้าเป็นหลักเพื่อป้องกันความเสี่ยงในสินทรัพย์</w:t>
      </w:r>
      <w:r w:rsidR="00C60AFC" w:rsidRPr="000D711C">
        <w:rPr>
          <w:rFonts w:asciiTheme="majorBidi" w:hAnsiTheme="majorBidi" w:cstheme="majorBidi"/>
          <w:sz w:val="30"/>
          <w:szCs w:val="30"/>
          <w:lang w:val="en-GB"/>
        </w:rPr>
        <w:br/>
      </w:r>
      <w:r w:rsidRPr="000D711C">
        <w:rPr>
          <w:rFonts w:asciiTheme="majorBidi" w:hAnsiTheme="majorBidi" w:cstheme="majorBidi"/>
          <w:sz w:val="30"/>
          <w:szCs w:val="30"/>
          <w:cs/>
          <w:lang w:val="en-GB"/>
        </w:rPr>
        <w:t>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วันที่รายงานเกี่ยวข้องกับการซื้อในสกุลเงินตราต่างประเทศที่คาดการณ์ว่าจะเกิดขึ้นในภายหลัง</w:t>
      </w:r>
    </w:p>
    <w:p w14:paraId="31C3C7DD" w14:textId="77777777" w:rsidR="00464B19" w:rsidRPr="00986DDC" w:rsidRDefault="00464B19" w:rsidP="00217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28" w:right="-45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tbl>
      <w:tblPr>
        <w:tblW w:w="7916" w:type="dxa"/>
        <w:tblInd w:w="1710" w:type="dxa"/>
        <w:tblLayout w:type="fixed"/>
        <w:tblLook w:val="0000" w:firstRow="0" w:lastRow="0" w:firstColumn="0" w:lastColumn="0" w:noHBand="0" w:noVBand="0"/>
      </w:tblPr>
      <w:tblGrid>
        <w:gridCol w:w="3510"/>
        <w:gridCol w:w="270"/>
        <w:gridCol w:w="810"/>
        <w:gridCol w:w="1530"/>
        <w:gridCol w:w="270"/>
        <w:gridCol w:w="1526"/>
      </w:tblGrid>
      <w:tr w:rsidR="006F520B" w:rsidRPr="00244701" w14:paraId="58525343" w14:textId="77777777" w:rsidTr="000D711C">
        <w:trPr>
          <w:trHeight w:val="420"/>
        </w:trPr>
        <w:tc>
          <w:tcPr>
            <w:tcW w:w="3510" w:type="dxa"/>
          </w:tcPr>
          <w:p w14:paraId="6C5149EA" w14:textId="4F91732B" w:rsidR="006F520B" w:rsidRPr="00244701" w:rsidRDefault="006F520B" w:rsidP="000D711C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ความเสี่ยงจากเงินตราต่างประเทศ</w:t>
            </w:r>
          </w:p>
        </w:tc>
        <w:tc>
          <w:tcPr>
            <w:tcW w:w="270" w:type="dxa"/>
          </w:tcPr>
          <w:p w14:paraId="058D75EB" w14:textId="77777777" w:rsidR="006F520B" w:rsidRPr="00244701" w:rsidRDefault="006F520B" w:rsidP="006F5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EF17F08" w14:textId="77777777" w:rsidR="006F520B" w:rsidRPr="00244701" w:rsidRDefault="006F520B" w:rsidP="006F5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26" w:type="dxa"/>
            <w:gridSpan w:val="3"/>
          </w:tcPr>
          <w:p w14:paraId="31A31466" w14:textId="77777777" w:rsidR="006F520B" w:rsidRPr="00244701" w:rsidRDefault="006F520B" w:rsidP="006F5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520B" w:rsidRPr="00244701" w14:paraId="53E84F56" w14:textId="77777777" w:rsidTr="000D711C">
        <w:trPr>
          <w:trHeight w:val="420"/>
        </w:trPr>
        <w:tc>
          <w:tcPr>
            <w:tcW w:w="3510" w:type="dxa"/>
          </w:tcPr>
          <w:p w14:paraId="695112BF" w14:textId="770982C7" w:rsidR="006F520B" w:rsidRPr="00244701" w:rsidRDefault="006F520B" w:rsidP="000D711C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6490852" w14:textId="77777777" w:rsidR="006F520B" w:rsidRPr="00244701" w:rsidRDefault="006F520B" w:rsidP="006F5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AD110F3" w14:textId="77777777" w:rsidR="006F520B" w:rsidRPr="00244701" w:rsidRDefault="006F520B" w:rsidP="006F5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18407FA" w14:textId="487EDEB1" w:rsidR="006F520B" w:rsidRPr="00244701" w:rsidRDefault="006F520B" w:rsidP="006F5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47DC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132E986" w14:textId="77777777" w:rsidR="006F520B" w:rsidRPr="00244701" w:rsidRDefault="006F520B" w:rsidP="006F5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6" w:type="dxa"/>
          </w:tcPr>
          <w:p w14:paraId="39357C24" w14:textId="079E2AB4" w:rsidR="006F520B" w:rsidRPr="00244701" w:rsidRDefault="006F520B" w:rsidP="006F5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47DC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094019" w:rsidRPr="00244701" w14:paraId="68B95031" w14:textId="77777777" w:rsidTr="000D711C">
        <w:trPr>
          <w:trHeight w:val="420"/>
        </w:trPr>
        <w:tc>
          <w:tcPr>
            <w:tcW w:w="3510" w:type="dxa"/>
          </w:tcPr>
          <w:p w14:paraId="1238836A" w14:textId="6A02350B" w:rsidR="00094019" w:rsidRPr="00244701" w:rsidRDefault="00094019" w:rsidP="000D711C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D1645F0" w14:textId="77777777" w:rsidR="00094019" w:rsidRPr="00244701" w:rsidRDefault="00094019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A85C626" w14:textId="77777777" w:rsidR="00094019" w:rsidRPr="00244701" w:rsidRDefault="00094019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26" w:type="dxa"/>
            <w:gridSpan w:val="3"/>
          </w:tcPr>
          <w:p w14:paraId="790FA852" w14:textId="77777777" w:rsidR="00094019" w:rsidRPr="00244701" w:rsidRDefault="00094019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</w:tr>
      <w:tr w:rsidR="00094019" w:rsidRPr="00244701" w14:paraId="5ED1F6C4" w14:textId="77777777" w:rsidTr="000D711C">
        <w:trPr>
          <w:trHeight w:val="420"/>
        </w:trPr>
        <w:tc>
          <w:tcPr>
            <w:tcW w:w="3510" w:type="dxa"/>
          </w:tcPr>
          <w:p w14:paraId="28465220" w14:textId="77777777" w:rsidR="00094019" w:rsidRPr="00244701" w:rsidRDefault="00094019" w:rsidP="000D711C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C965CD" w14:textId="77777777" w:rsidR="00094019" w:rsidRPr="00244701" w:rsidRDefault="00094019" w:rsidP="00AA6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5532A96" w14:textId="77777777" w:rsidR="00094019" w:rsidRPr="00244701" w:rsidRDefault="00094019" w:rsidP="00AA6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326" w:type="dxa"/>
            <w:gridSpan w:val="3"/>
          </w:tcPr>
          <w:p w14:paraId="2295906A" w14:textId="77777777" w:rsidR="00094019" w:rsidRPr="00244701" w:rsidRDefault="00094019" w:rsidP="00AA6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23E7F" w:rsidRPr="00244701" w14:paraId="5D1E87E4" w14:textId="77777777" w:rsidTr="000D711C">
        <w:trPr>
          <w:trHeight w:val="362"/>
        </w:trPr>
        <w:tc>
          <w:tcPr>
            <w:tcW w:w="3510" w:type="dxa"/>
          </w:tcPr>
          <w:p w14:paraId="37F4A940" w14:textId="77777777" w:rsidR="00A23E7F" w:rsidRPr="00244701" w:rsidRDefault="00A23E7F" w:rsidP="000D711C">
            <w:pPr>
              <w:spacing w:line="240" w:lineRule="auto"/>
              <w:ind w:left="-2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70" w:type="dxa"/>
          </w:tcPr>
          <w:p w14:paraId="400DD33E" w14:textId="77777777" w:rsidR="00A23E7F" w:rsidRPr="00244701" w:rsidRDefault="00A23E7F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D6DC6F0" w14:textId="77777777" w:rsidR="00A23E7F" w:rsidRPr="00244701" w:rsidRDefault="00A23E7F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2775E817" w14:textId="0F01C7DE" w:rsidR="00A23E7F" w:rsidRPr="00244701" w:rsidRDefault="007877D4" w:rsidP="00A23E7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0"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77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71557A6B" w14:textId="77777777" w:rsidR="00A23E7F" w:rsidRPr="00244701" w:rsidRDefault="00A23E7F" w:rsidP="00A23E7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double" w:sz="4" w:space="0" w:color="auto"/>
            </w:tcBorders>
          </w:tcPr>
          <w:p w14:paraId="77464052" w14:textId="64460EB6" w:rsidR="00A23E7F" w:rsidRPr="00244701" w:rsidRDefault="00A23E7F" w:rsidP="00A23E7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0"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47D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</w:t>
            </w:r>
          </w:p>
        </w:tc>
      </w:tr>
    </w:tbl>
    <w:p w14:paraId="21168636" w14:textId="77777777" w:rsidR="00D51FF6" w:rsidRPr="00986DDC" w:rsidRDefault="00D51FF6" w:rsidP="00094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Theme="majorBidi" w:hAnsiTheme="majorBidi" w:cstheme="majorBidi"/>
          <w:sz w:val="27"/>
          <w:szCs w:val="27"/>
          <w:cs/>
        </w:rPr>
      </w:pPr>
    </w:p>
    <w:p w14:paraId="409A96EC" w14:textId="7C59C097" w:rsidR="00ED076A" w:rsidRPr="000D711C" w:rsidRDefault="00ED076A" w:rsidP="000D7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ind w:left="540" w:firstLine="540"/>
        <w:rPr>
          <w:rFonts w:asciiTheme="majorBidi" w:hAnsiTheme="majorBidi" w:cstheme="majorBidi"/>
          <w:sz w:val="30"/>
          <w:szCs w:val="30"/>
        </w:rPr>
      </w:pPr>
      <w:bookmarkStart w:id="12" w:name="_Hlk127295496"/>
      <w:r w:rsidRPr="000D711C">
        <w:rPr>
          <w:rFonts w:asciiTheme="majorBidi" w:hAnsiTheme="majorBidi" w:cstheme="majorBidi"/>
          <w:sz w:val="30"/>
          <w:szCs w:val="30"/>
        </w:rPr>
        <w:t>(</w:t>
      </w:r>
      <w:r w:rsidR="00D51FF6" w:rsidRPr="000D711C">
        <w:rPr>
          <w:rFonts w:asciiTheme="majorBidi" w:hAnsiTheme="majorBidi" w:cstheme="majorBidi"/>
          <w:sz w:val="30"/>
          <w:szCs w:val="30"/>
          <w:cs/>
        </w:rPr>
        <w:t>ข</w:t>
      </w:r>
      <w:r w:rsidRPr="000D711C">
        <w:rPr>
          <w:rFonts w:asciiTheme="majorBidi" w:hAnsiTheme="majorBidi" w:cstheme="majorBidi"/>
          <w:sz w:val="30"/>
          <w:szCs w:val="30"/>
        </w:rPr>
        <w:t>.3.</w:t>
      </w:r>
      <w:r w:rsidR="001038E5" w:rsidRPr="000D711C">
        <w:rPr>
          <w:rFonts w:asciiTheme="majorBidi" w:hAnsiTheme="majorBidi" w:cstheme="majorBidi"/>
          <w:sz w:val="30"/>
          <w:szCs w:val="30"/>
        </w:rPr>
        <w:t>2</w:t>
      </w:r>
      <w:r w:rsidRPr="000D711C">
        <w:rPr>
          <w:rFonts w:asciiTheme="majorBidi" w:hAnsiTheme="majorBidi" w:cstheme="majorBidi"/>
          <w:sz w:val="30"/>
          <w:szCs w:val="30"/>
        </w:rPr>
        <w:t>)</w:t>
      </w:r>
      <w:r w:rsidR="000D711C" w:rsidRPr="00244701">
        <w:rPr>
          <w:rFonts w:asciiTheme="majorBidi" w:hAnsiTheme="majorBidi" w:cstheme="majorBidi"/>
          <w:sz w:val="30"/>
          <w:szCs w:val="30"/>
        </w:rPr>
        <w:t xml:space="preserve"> </w:t>
      </w:r>
      <w:r w:rsidR="000D711C" w:rsidRPr="00244701">
        <w:rPr>
          <w:rFonts w:asciiTheme="majorBidi" w:hAnsiTheme="majorBidi" w:cstheme="majorBidi"/>
          <w:sz w:val="30"/>
          <w:szCs w:val="30"/>
          <w:cs/>
        </w:rPr>
        <w:tab/>
      </w:r>
      <w:r w:rsidRPr="000D711C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</w:p>
    <w:p w14:paraId="57D9DE41" w14:textId="77777777" w:rsidR="007B783E" w:rsidRPr="00986DDC" w:rsidRDefault="007B783E" w:rsidP="00E94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28" w:right="-45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69A66649" w14:textId="277A02CF" w:rsidR="00ED076A" w:rsidRPr="000D711C" w:rsidRDefault="00ED076A" w:rsidP="000D7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pacing w:val="-6"/>
          <w:sz w:val="30"/>
          <w:szCs w:val="30"/>
          <w:lang w:val="en-GB"/>
        </w:rPr>
      </w:pPr>
      <w:r w:rsidRPr="000D711C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Pr="000D711C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ซึ่งส่งผลกระทบต่อผลการดำเนินงานและกระแสเงินสดของกลุ่มบริษัท เนื่องจาก</w:t>
      </w:r>
      <w:r w:rsidR="005B5C92" w:rsidRPr="000D711C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กลุ่มบริษัทไม่มีเงิน</w:t>
      </w:r>
      <w:r w:rsidR="005B5C92" w:rsidRPr="000D711C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กู้ยืม   </w:t>
      </w:r>
      <w:r w:rsidR="00890D03" w:rsidRPr="000D711C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ทำให้กลุ่มบริษัทมีความเสี่ยงต่ำจากการเปลี่ยนแปลงของอัตราดอกเบี้ย</w:t>
      </w:r>
      <w:r w:rsidR="005B5C92" w:rsidRPr="000D711C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</w:t>
      </w:r>
      <w:r w:rsidR="00890D03" w:rsidRPr="000D711C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จึงไม่มีผลกระทบอย่างเป็นสาระสำคัญต่องบการเงินของกลุ่มบริษัท</w:t>
      </w:r>
    </w:p>
    <w:bookmarkEnd w:id="12"/>
    <w:p w14:paraId="0ECA84E3" w14:textId="77777777" w:rsidR="00564267" w:rsidRPr="00986DDC" w:rsidRDefault="00564267" w:rsidP="00E94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28" w:right="-45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7E2B9321" w14:textId="309F13B1" w:rsidR="001038E5" w:rsidRPr="000D711C" w:rsidRDefault="001038E5" w:rsidP="000D711C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  <w:cs/>
        </w:rPr>
      </w:pPr>
      <w:r w:rsidRPr="000D711C">
        <w:rPr>
          <w:rFonts w:asciiTheme="majorBidi" w:hAnsiTheme="majorBidi" w:cstheme="majorBidi"/>
          <w:sz w:val="30"/>
          <w:szCs w:val="30"/>
          <w:u w:val="none"/>
          <w:cs/>
        </w:rPr>
        <w:t>การบริหารจัดการทุน</w:t>
      </w:r>
    </w:p>
    <w:p w14:paraId="68B86507" w14:textId="77777777" w:rsidR="0079595C" w:rsidRPr="00986DDC" w:rsidRDefault="0079595C" w:rsidP="000D7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27"/>
          <w:szCs w:val="27"/>
        </w:rPr>
      </w:pPr>
    </w:p>
    <w:p w14:paraId="0508AA1E" w14:textId="2EDBBD8B" w:rsidR="0079595C" w:rsidRDefault="00386EA7" w:rsidP="000D7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="006532A8" w:rsidRPr="00244701">
        <w:rPr>
          <w:rFonts w:asciiTheme="majorBidi" w:hAnsiTheme="majorBidi" w:cstheme="majorBidi"/>
          <w:sz w:val="30"/>
          <w:szCs w:val="30"/>
          <w:cs/>
        </w:rPr>
        <w:t>อย่างสม่ำเสมอ โดย</w:t>
      </w:r>
      <w:r w:rsidR="00E56D6B" w:rsidRPr="00244701">
        <w:rPr>
          <w:rFonts w:asciiTheme="majorBidi" w:hAnsiTheme="majorBidi" w:cstheme="majorBidi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    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2E382B7D" w14:textId="3D1C91C7" w:rsidR="00E479D1" w:rsidRPr="005619B8" w:rsidRDefault="00E479D1" w:rsidP="005619B8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5619B8">
        <w:rPr>
          <w:rFonts w:asciiTheme="majorBidi" w:hAnsiTheme="majorBidi" w:cstheme="majorBidi"/>
          <w:sz w:val="30"/>
          <w:szCs w:val="30"/>
          <w:u w:val="none"/>
          <w:cs/>
        </w:rPr>
        <w:t>ภาระผูกพันกับกิจการที่ไม่เกี่ยวข้องกัน</w:t>
      </w:r>
    </w:p>
    <w:p w14:paraId="3BE91335" w14:textId="77777777" w:rsidR="008A67BD" w:rsidRPr="00A23E7F" w:rsidRDefault="008A67BD" w:rsidP="00E4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59"/>
        <w:gridCol w:w="237"/>
        <w:gridCol w:w="1129"/>
        <w:gridCol w:w="238"/>
        <w:gridCol w:w="1091"/>
        <w:gridCol w:w="237"/>
        <w:gridCol w:w="1102"/>
      </w:tblGrid>
      <w:tr w:rsidR="00E479D1" w:rsidRPr="00244701" w14:paraId="21F71284" w14:textId="77777777" w:rsidTr="00511E8A">
        <w:trPr>
          <w:cantSplit/>
          <w:trHeight w:val="420"/>
          <w:tblHeader/>
        </w:trPr>
        <w:tc>
          <w:tcPr>
            <w:tcW w:w="2191" w:type="pct"/>
          </w:tcPr>
          <w:p w14:paraId="7792A5F4" w14:textId="77777777" w:rsidR="00E479D1" w:rsidRPr="00244701" w:rsidRDefault="00E479D1" w:rsidP="00F7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pct"/>
            <w:gridSpan w:val="3"/>
          </w:tcPr>
          <w:p w14:paraId="4FF56957" w14:textId="77777777" w:rsidR="00E479D1" w:rsidRPr="00244701" w:rsidRDefault="00E479D1" w:rsidP="00F7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14D7176F" w14:textId="77777777" w:rsidR="00E479D1" w:rsidRPr="00244701" w:rsidRDefault="00E479D1" w:rsidP="00F7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pct"/>
            <w:gridSpan w:val="3"/>
          </w:tcPr>
          <w:p w14:paraId="1AAAB539" w14:textId="77777777" w:rsidR="00E479D1" w:rsidRPr="00244701" w:rsidRDefault="00E479D1" w:rsidP="00F7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600B" w:rsidRPr="00244701" w14:paraId="6005E947" w14:textId="77777777" w:rsidTr="00511E8A">
        <w:trPr>
          <w:cantSplit/>
          <w:trHeight w:val="420"/>
          <w:tblHeader/>
        </w:trPr>
        <w:tc>
          <w:tcPr>
            <w:tcW w:w="2191" w:type="pct"/>
          </w:tcPr>
          <w:p w14:paraId="1E8E1E62" w14:textId="77777777" w:rsidR="0090600B" w:rsidRPr="00244701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4D305391" w14:textId="2FCEAA1E" w:rsidR="0090600B" w:rsidRPr="00244701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47DC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8" w:type="pct"/>
          </w:tcPr>
          <w:p w14:paraId="5202C3D5" w14:textId="77777777" w:rsidR="0090600B" w:rsidRPr="00244701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4F1F9A45" w14:textId="75A1FDF6" w:rsidR="0090600B" w:rsidRPr="00244701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47DC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0A6E2562" w14:textId="77777777" w:rsidR="0090600B" w:rsidRPr="00244701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3E9CCBB0" w14:textId="1626ED7B" w:rsidR="0090600B" w:rsidRPr="00244701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47DC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8" w:type="pct"/>
          </w:tcPr>
          <w:p w14:paraId="203EE36D" w14:textId="77777777" w:rsidR="0090600B" w:rsidRPr="00244701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7A780D3" w14:textId="0B55EA48" w:rsidR="0090600B" w:rsidRPr="00244701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47DC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0600B" w:rsidRPr="00244701" w14:paraId="7AC3ECE5" w14:textId="77777777" w:rsidTr="00511E8A">
        <w:trPr>
          <w:cantSplit/>
          <w:trHeight w:val="420"/>
          <w:tblHeader/>
        </w:trPr>
        <w:tc>
          <w:tcPr>
            <w:tcW w:w="2191" w:type="pct"/>
          </w:tcPr>
          <w:p w14:paraId="5DD345B2" w14:textId="77777777" w:rsidR="0090600B" w:rsidRPr="00244701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9" w:type="pct"/>
            <w:gridSpan w:val="7"/>
          </w:tcPr>
          <w:p w14:paraId="0D25B601" w14:textId="77777777" w:rsidR="0090600B" w:rsidRPr="00244701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600B" w:rsidRPr="00244701" w14:paraId="6E186352" w14:textId="77777777" w:rsidTr="00511E8A">
        <w:trPr>
          <w:trHeight w:val="420"/>
        </w:trPr>
        <w:tc>
          <w:tcPr>
            <w:tcW w:w="2191" w:type="pct"/>
          </w:tcPr>
          <w:p w14:paraId="496417A9" w14:textId="77777777" w:rsidR="0090600B" w:rsidRPr="00244701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27" w:type="pct"/>
          </w:tcPr>
          <w:p w14:paraId="1FEC7BA6" w14:textId="77777777" w:rsidR="0090600B" w:rsidRPr="003113F1" w:rsidRDefault="0090600B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4E504D32" w14:textId="77777777" w:rsidR="0090600B" w:rsidRPr="00244701" w:rsidRDefault="0090600B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79AE5259" w14:textId="77777777" w:rsidR="0090600B" w:rsidRPr="00244701" w:rsidRDefault="0090600B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F9A22B5" w14:textId="77777777" w:rsidR="0090600B" w:rsidRPr="00244701" w:rsidRDefault="0090600B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73255B1" w14:textId="77777777" w:rsidR="0090600B" w:rsidRPr="00244701" w:rsidRDefault="0090600B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10E3C44" w14:textId="77777777" w:rsidR="0090600B" w:rsidRPr="00244701" w:rsidRDefault="0090600B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4A2AFC28" w14:textId="77777777" w:rsidR="0090600B" w:rsidRPr="00244701" w:rsidRDefault="0090600B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7DCB" w:rsidRPr="00244701" w14:paraId="5913F842" w14:textId="77777777" w:rsidTr="004A5D28">
        <w:trPr>
          <w:trHeight w:val="420"/>
        </w:trPr>
        <w:tc>
          <w:tcPr>
            <w:tcW w:w="2191" w:type="pct"/>
          </w:tcPr>
          <w:p w14:paraId="4B437422" w14:textId="3F1DD7C8" w:rsidR="00347DCB" w:rsidRPr="00244701" w:rsidRDefault="00347DCB" w:rsidP="00347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7C2F">
              <w:rPr>
                <w:rFonts w:asciiTheme="majorBidi" w:hAnsiTheme="majorBidi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627" w:type="pct"/>
            <w:shd w:val="clear" w:color="auto" w:fill="FFFFFF"/>
          </w:tcPr>
          <w:p w14:paraId="75CB27DF" w14:textId="30631136" w:rsidR="00347DCB" w:rsidRPr="003113F1" w:rsidRDefault="006B45E5" w:rsidP="00347DC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3,305</w:t>
            </w:r>
          </w:p>
        </w:tc>
        <w:tc>
          <w:tcPr>
            <w:tcW w:w="128" w:type="pct"/>
          </w:tcPr>
          <w:p w14:paraId="0DC588F5" w14:textId="77777777" w:rsidR="00347DCB" w:rsidRPr="00244701" w:rsidRDefault="00347DCB" w:rsidP="00347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FFFFFF"/>
          </w:tcPr>
          <w:p w14:paraId="6E23C4B1" w14:textId="6E76F703" w:rsidR="00347DCB" w:rsidRPr="00244701" w:rsidRDefault="00347DCB" w:rsidP="00347DC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13F1">
              <w:rPr>
                <w:rFonts w:asciiTheme="majorBidi" w:hAnsiTheme="majorBidi"/>
                <w:sz w:val="30"/>
                <w:szCs w:val="30"/>
              </w:rPr>
              <w:t>38,241</w:t>
            </w:r>
          </w:p>
        </w:tc>
        <w:tc>
          <w:tcPr>
            <w:tcW w:w="129" w:type="pct"/>
          </w:tcPr>
          <w:p w14:paraId="6D3DA226" w14:textId="77777777" w:rsidR="00347DCB" w:rsidRPr="00244701" w:rsidRDefault="00347DCB" w:rsidP="00347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FFFFFF"/>
          </w:tcPr>
          <w:p w14:paraId="708282B7" w14:textId="18230A60" w:rsidR="00347DCB" w:rsidRDefault="00197ECA" w:rsidP="00197EC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197ECA">
              <w:rPr>
                <w:rFonts w:asciiTheme="majorBidi" w:hAnsiTheme="majorBidi" w:cstheme="majorBidi"/>
                <w:sz w:val="30"/>
                <w:szCs w:val="30"/>
              </w:rPr>
              <w:t>3,305</w:t>
            </w:r>
          </w:p>
        </w:tc>
        <w:tc>
          <w:tcPr>
            <w:tcW w:w="128" w:type="pct"/>
          </w:tcPr>
          <w:p w14:paraId="59DD8A82" w14:textId="77777777" w:rsidR="00347DCB" w:rsidRPr="00244701" w:rsidRDefault="00347DCB" w:rsidP="00347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31789F3" w14:textId="7E1EB6EA" w:rsidR="00347DCB" w:rsidRPr="00244701" w:rsidRDefault="00347DCB" w:rsidP="00347DC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47DCB" w:rsidRPr="00244701" w14:paraId="38F901DA" w14:textId="77777777" w:rsidTr="004A5D28">
        <w:trPr>
          <w:trHeight w:val="420"/>
        </w:trPr>
        <w:tc>
          <w:tcPr>
            <w:tcW w:w="2191" w:type="pct"/>
          </w:tcPr>
          <w:p w14:paraId="48242435" w14:textId="74CEE06E" w:rsidR="00347DCB" w:rsidRPr="00244701" w:rsidRDefault="00347DCB" w:rsidP="00347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ระบบต่าง ๆ</w:t>
            </w:r>
          </w:p>
        </w:tc>
        <w:tc>
          <w:tcPr>
            <w:tcW w:w="627" w:type="pct"/>
            <w:shd w:val="clear" w:color="auto" w:fill="FFFFFF"/>
          </w:tcPr>
          <w:p w14:paraId="2D8DEA1C" w14:textId="5B3A5E2E" w:rsidR="00347DCB" w:rsidRPr="003113F1" w:rsidRDefault="006B45E5" w:rsidP="007368C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0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85AFA61" w14:textId="77777777" w:rsidR="00347DCB" w:rsidRPr="00244701" w:rsidRDefault="00347DCB" w:rsidP="00347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FFFFFF"/>
          </w:tcPr>
          <w:p w14:paraId="15443CA6" w14:textId="213B7F53" w:rsidR="00347DCB" w:rsidRPr="00244701" w:rsidRDefault="00347DCB" w:rsidP="00347DC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13F1">
              <w:rPr>
                <w:rFonts w:asciiTheme="majorBidi" w:hAnsiTheme="majorBidi"/>
                <w:sz w:val="30"/>
                <w:szCs w:val="30"/>
              </w:rPr>
              <w:t>37,228</w:t>
            </w:r>
          </w:p>
        </w:tc>
        <w:tc>
          <w:tcPr>
            <w:tcW w:w="129" w:type="pct"/>
          </w:tcPr>
          <w:p w14:paraId="75D764DF" w14:textId="77777777" w:rsidR="00347DCB" w:rsidRPr="00244701" w:rsidRDefault="00347DCB" w:rsidP="00347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FFFFFF"/>
          </w:tcPr>
          <w:p w14:paraId="6345C488" w14:textId="44039D26" w:rsidR="00347DCB" w:rsidRDefault="00197ECA" w:rsidP="00347DC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69189A0" w14:textId="77777777" w:rsidR="00347DCB" w:rsidRPr="00244701" w:rsidRDefault="00347DCB" w:rsidP="00347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1859680A" w14:textId="728A04C3" w:rsidR="00347DCB" w:rsidRPr="00244701" w:rsidRDefault="00347DCB" w:rsidP="00347DC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47DCB" w:rsidRPr="00244701" w14:paraId="1F3A8255" w14:textId="77777777" w:rsidTr="004A5D28">
        <w:trPr>
          <w:trHeight w:val="420"/>
        </w:trPr>
        <w:tc>
          <w:tcPr>
            <w:tcW w:w="2191" w:type="pct"/>
          </w:tcPr>
          <w:p w14:paraId="7EAD4505" w14:textId="77777777" w:rsidR="00347DCB" w:rsidRPr="00244701" w:rsidRDefault="00347DCB" w:rsidP="00347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FFFFFF"/>
          </w:tcPr>
          <w:p w14:paraId="583DD97C" w14:textId="0267EDD7" w:rsidR="00347DCB" w:rsidRPr="003113F1" w:rsidRDefault="006B45E5" w:rsidP="00347DC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2,070</w:t>
            </w:r>
          </w:p>
        </w:tc>
        <w:tc>
          <w:tcPr>
            <w:tcW w:w="128" w:type="pct"/>
          </w:tcPr>
          <w:p w14:paraId="57CD4FE0" w14:textId="77777777" w:rsidR="00347DCB" w:rsidRPr="00244701" w:rsidRDefault="00347DCB" w:rsidP="00347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FFFFFF"/>
          </w:tcPr>
          <w:p w14:paraId="7A7E1871" w14:textId="09132007" w:rsidR="00347DCB" w:rsidRPr="00244701" w:rsidRDefault="00347DCB" w:rsidP="00347DC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3113F1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3113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113F1">
              <w:rPr>
                <w:rFonts w:asciiTheme="majorBidi" w:hAnsiTheme="majorBidi"/>
                <w:sz w:val="30"/>
                <w:szCs w:val="30"/>
                <w:cs/>
              </w:rPr>
              <w:t>001</w:t>
            </w:r>
          </w:p>
        </w:tc>
        <w:tc>
          <w:tcPr>
            <w:tcW w:w="129" w:type="pct"/>
          </w:tcPr>
          <w:p w14:paraId="527C9F9C" w14:textId="77777777" w:rsidR="00347DCB" w:rsidRPr="00244701" w:rsidRDefault="00347DCB" w:rsidP="00347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FFFFFF"/>
          </w:tcPr>
          <w:p w14:paraId="1204078E" w14:textId="461A130B" w:rsidR="00347DCB" w:rsidRPr="00244701" w:rsidRDefault="00197ECA" w:rsidP="00347DC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197ECA">
              <w:rPr>
                <w:rFonts w:asciiTheme="majorBidi" w:hAnsiTheme="majorBidi" w:cstheme="majorBidi"/>
                <w:sz w:val="30"/>
                <w:szCs w:val="30"/>
              </w:rPr>
              <w:t>2,070</w:t>
            </w:r>
          </w:p>
        </w:tc>
        <w:tc>
          <w:tcPr>
            <w:tcW w:w="128" w:type="pct"/>
          </w:tcPr>
          <w:p w14:paraId="3FA28AEF" w14:textId="77777777" w:rsidR="00347DCB" w:rsidRPr="00244701" w:rsidRDefault="00347DCB" w:rsidP="00347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59B8BD14" w14:textId="4FFF8613" w:rsidR="00347DCB" w:rsidRPr="00244701" w:rsidRDefault="00347DCB" w:rsidP="00347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B6B4F">
              <w:rPr>
                <w:rFonts w:asciiTheme="majorBidi" w:hAnsiTheme="majorBidi" w:cstheme="majorBidi"/>
                <w:sz w:val="30"/>
                <w:szCs w:val="30"/>
              </w:rPr>
              <w:t>2,001</w:t>
            </w:r>
          </w:p>
        </w:tc>
      </w:tr>
      <w:tr w:rsidR="00347DCB" w:rsidRPr="00244701" w14:paraId="0D528C32" w14:textId="77777777" w:rsidTr="004A5D28">
        <w:trPr>
          <w:trHeight w:val="420"/>
        </w:trPr>
        <w:tc>
          <w:tcPr>
            <w:tcW w:w="2191" w:type="pct"/>
          </w:tcPr>
          <w:p w14:paraId="22A6B718" w14:textId="77777777" w:rsidR="00347DCB" w:rsidRPr="00244701" w:rsidRDefault="00347DCB" w:rsidP="00347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0CAE0BE" w14:textId="0DD1E417" w:rsidR="00347DCB" w:rsidRPr="003113F1" w:rsidRDefault="006B45E5" w:rsidP="00347DC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5,375</w:t>
            </w:r>
          </w:p>
        </w:tc>
        <w:tc>
          <w:tcPr>
            <w:tcW w:w="128" w:type="pct"/>
          </w:tcPr>
          <w:p w14:paraId="321CCEBD" w14:textId="77777777" w:rsidR="00347DCB" w:rsidRPr="00244701" w:rsidRDefault="00347DCB" w:rsidP="00347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633E9ED" w14:textId="357DB7AF" w:rsidR="00347DCB" w:rsidRPr="00244701" w:rsidRDefault="00347DCB" w:rsidP="00347DC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13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77,470</w:t>
            </w:r>
          </w:p>
        </w:tc>
        <w:tc>
          <w:tcPr>
            <w:tcW w:w="129" w:type="pct"/>
          </w:tcPr>
          <w:p w14:paraId="60A1E497" w14:textId="77777777" w:rsidR="00347DCB" w:rsidRPr="00244701" w:rsidRDefault="00347DCB" w:rsidP="00347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DCB573D" w14:textId="77958299" w:rsidR="00347DCB" w:rsidRPr="00244701" w:rsidRDefault="00197ECA" w:rsidP="00347DC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7E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5,375</w:t>
            </w:r>
          </w:p>
        </w:tc>
        <w:tc>
          <w:tcPr>
            <w:tcW w:w="128" w:type="pct"/>
          </w:tcPr>
          <w:p w14:paraId="3CDE8598" w14:textId="77777777" w:rsidR="00347DCB" w:rsidRPr="00244701" w:rsidRDefault="00347DCB" w:rsidP="00347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3FB7E82B" w14:textId="4AD87826" w:rsidR="00347DCB" w:rsidRPr="00244701" w:rsidRDefault="00347DCB" w:rsidP="00347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6B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2,001</w:t>
            </w:r>
          </w:p>
        </w:tc>
      </w:tr>
      <w:tr w:rsidR="00347DCB" w:rsidRPr="00244701" w14:paraId="21DD02ED" w14:textId="77777777" w:rsidTr="004A5D28">
        <w:trPr>
          <w:trHeight w:val="420"/>
        </w:trPr>
        <w:tc>
          <w:tcPr>
            <w:tcW w:w="2191" w:type="pct"/>
          </w:tcPr>
          <w:p w14:paraId="3BDEFF65" w14:textId="7A2CFB76" w:rsidR="00347DCB" w:rsidRPr="00244701" w:rsidRDefault="00347DCB" w:rsidP="00347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  <w:shd w:val="clear" w:color="auto" w:fill="FFFFFF"/>
            <w:vAlign w:val="bottom"/>
          </w:tcPr>
          <w:p w14:paraId="74F88DFF" w14:textId="23AE8B91" w:rsidR="00347DCB" w:rsidRPr="003113F1" w:rsidRDefault="00347DCB" w:rsidP="00347DC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7E6C5456" w14:textId="77777777" w:rsidR="00347DCB" w:rsidRPr="00244701" w:rsidRDefault="00347DCB" w:rsidP="00347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FFFFFF"/>
            <w:vAlign w:val="bottom"/>
          </w:tcPr>
          <w:p w14:paraId="1CEC6C3E" w14:textId="3CEB231B" w:rsidR="00347DCB" w:rsidRPr="00244701" w:rsidRDefault="00347DCB" w:rsidP="00347DC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350149E3" w14:textId="77777777" w:rsidR="00347DCB" w:rsidRPr="00244701" w:rsidRDefault="00347DCB" w:rsidP="00347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FFFFFF"/>
            <w:vAlign w:val="bottom"/>
          </w:tcPr>
          <w:p w14:paraId="0D7C4842" w14:textId="6740D2FD" w:rsidR="00347DCB" w:rsidRPr="00244701" w:rsidRDefault="00347DCB" w:rsidP="00347DC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73ECC7B1" w14:textId="77777777" w:rsidR="00347DCB" w:rsidRPr="00244701" w:rsidRDefault="00347DCB" w:rsidP="00347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5DB5C896" w14:textId="36C60F2C" w:rsidR="00347DCB" w:rsidRPr="00244701" w:rsidRDefault="00347DCB" w:rsidP="00347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7DCB" w:rsidRPr="00244701" w14:paraId="7EF9F38A" w14:textId="77777777" w:rsidTr="00511E8A">
        <w:trPr>
          <w:trHeight w:val="420"/>
        </w:trPr>
        <w:tc>
          <w:tcPr>
            <w:tcW w:w="2191" w:type="pct"/>
          </w:tcPr>
          <w:p w14:paraId="70E1913D" w14:textId="77777777" w:rsidR="00347DCB" w:rsidRPr="00244701" w:rsidRDefault="00347DCB" w:rsidP="00347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627" w:type="pct"/>
          </w:tcPr>
          <w:p w14:paraId="188DC77A" w14:textId="77777777" w:rsidR="00347DCB" w:rsidRPr="003113F1" w:rsidRDefault="00347DCB" w:rsidP="00347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122A3F9B" w14:textId="77777777" w:rsidR="00347DCB" w:rsidRPr="00244701" w:rsidRDefault="00347DCB" w:rsidP="00347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</w:tcPr>
          <w:p w14:paraId="79D6DE31" w14:textId="77777777" w:rsidR="00347DCB" w:rsidRPr="00244701" w:rsidRDefault="00347DCB" w:rsidP="00347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4317098B" w14:textId="77777777" w:rsidR="00347DCB" w:rsidRPr="00244701" w:rsidRDefault="00347DCB" w:rsidP="00347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65D5EA31" w14:textId="77777777" w:rsidR="00347DCB" w:rsidRPr="00244701" w:rsidRDefault="00347DCB" w:rsidP="00347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5A864BB1" w14:textId="77777777" w:rsidR="00347DCB" w:rsidRPr="00244701" w:rsidRDefault="00347DCB" w:rsidP="00347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6D12A2BC" w14:textId="77777777" w:rsidR="00347DCB" w:rsidRPr="00244701" w:rsidRDefault="00347DCB" w:rsidP="00347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47DCB" w:rsidRPr="00244701" w14:paraId="5432D51E" w14:textId="77777777" w:rsidTr="00511E8A">
        <w:trPr>
          <w:trHeight w:val="420"/>
        </w:trPr>
        <w:tc>
          <w:tcPr>
            <w:tcW w:w="2191" w:type="pct"/>
          </w:tcPr>
          <w:p w14:paraId="5600EF0A" w14:textId="77777777" w:rsidR="00347DCB" w:rsidRPr="00244701" w:rsidRDefault="00347DCB" w:rsidP="00347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ภายใต้สัญญาที่บอกเลิกไม่ได้</w:t>
            </w:r>
          </w:p>
        </w:tc>
        <w:tc>
          <w:tcPr>
            <w:tcW w:w="627" w:type="pct"/>
          </w:tcPr>
          <w:p w14:paraId="7CDF40D9" w14:textId="77777777" w:rsidR="00347DCB" w:rsidRPr="003113F1" w:rsidRDefault="00347DCB" w:rsidP="00347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1BC7CC74" w14:textId="77777777" w:rsidR="00347DCB" w:rsidRPr="00244701" w:rsidRDefault="00347DCB" w:rsidP="00347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</w:tcPr>
          <w:p w14:paraId="5AFB4F49" w14:textId="77777777" w:rsidR="00347DCB" w:rsidRPr="00244701" w:rsidRDefault="00347DCB" w:rsidP="00347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761D98DB" w14:textId="77777777" w:rsidR="00347DCB" w:rsidRPr="00244701" w:rsidRDefault="00347DCB" w:rsidP="00347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687DF4A1" w14:textId="77777777" w:rsidR="00347DCB" w:rsidRPr="00244701" w:rsidRDefault="00347DCB" w:rsidP="00347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431EB40F" w14:textId="77777777" w:rsidR="00347DCB" w:rsidRPr="00244701" w:rsidRDefault="00347DCB" w:rsidP="00347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0BEE68B0" w14:textId="77777777" w:rsidR="00347DCB" w:rsidRPr="00244701" w:rsidRDefault="00347DCB" w:rsidP="00347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97ECA" w:rsidRPr="00244701" w14:paraId="3356FACD" w14:textId="77777777" w:rsidTr="004A5D28">
        <w:trPr>
          <w:trHeight w:val="420"/>
        </w:trPr>
        <w:tc>
          <w:tcPr>
            <w:tcW w:w="2191" w:type="pct"/>
          </w:tcPr>
          <w:p w14:paraId="3D26CE0B" w14:textId="772AC19B" w:rsidR="00197ECA" w:rsidRPr="00244701" w:rsidRDefault="00197ECA" w:rsidP="00197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627" w:type="pct"/>
            <w:shd w:val="clear" w:color="auto" w:fill="FFFFFF"/>
            <w:vAlign w:val="bottom"/>
          </w:tcPr>
          <w:p w14:paraId="14BB564A" w14:textId="5DE9E689" w:rsidR="00197ECA" w:rsidRPr="003113F1" w:rsidRDefault="006B45E5" w:rsidP="00197EC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1,419</w:t>
            </w:r>
          </w:p>
        </w:tc>
        <w:tc>
          <w:tcPr>
            <w:tcW w:w="128" w:type="pct"/>
            <w:vAlign w:val="bottom"/>
          </w:tcPr>
          <w:p w14:paraId="71EA03A3" w14:textId="77777777" w:rsidR="00197ECA" w:rsidRPr="00244701" w:rsidRDefault="00197ECA" w:rsidP="00197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FFFFFF"/>
            <w:vAlign w:val="bottom"/>
          </w:tcPr>
          <w:p w14:paraId="399A6B3E" w14:textId="50260AB0" w:rsidR="00197ECA" w:rsidRPr="00244701" w:rsidRDefault="00197ECA" w:rsidP="00197EC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3113F1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129" w:type="pct"/>
            <w:vAlign w:val="bottom"/>
          </w:tcPr>
          <w:p w14:paraId="7410FA12" w14:textId="77777777" w:rsidR="00197ECA" w:rsidRPr="00244701" w:rsidRDefault="00197ECA" w:rsidP="00197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FFFFFF"/>
            <w:vAlign w:val="bottom"/>
          </w:tcPr>
          <w:p w14:paraId="4A56687E" w14:textId="254D3033" w:rsidR="00197ECA" w:rsidRPr="00244701" w:rsidRDefault="00197ECA" w:rsidP="00197EC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6FF38F99" w14:textId="77777777" w:rsidR="00197ECA" w:rsidRPr="00244701" w:rsidRDefault="00197ECA" w:rsidP="00197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6DD8DB03" w14:textId="11330B37" w:rsidR="00197ECA" w:rsidRPr="00244701" w:rsidRDefault="00197ECA" w:rsidP="00197EC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B45E5" w:rsidRPr="00244701" w14:paraId="63CC1EC1" w14:textId="77777777" w:rsidTr="004A5D28">
        <w:trPr>
          <w:trHeight w:val="420"/>
        </w:trPr>
        <w:tc>
          <w:tcPr>
            <w:tcW w:w="2191" w:type="pct"/>
          </w:tcPr>
          <w:p w14:paraId="61A0D28C" w14:textId="3F681080" w:rsidR="006B45E5" w:rsidRPr="00244701" w:rsidRDefault="006B45E5" w:rsidP="00197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627" w:type="pct"/>
            <w:shd w:val="clear" w:color="auto" w:fill="FFFFFF"/>
            <w:vAlign w:val="bottom"/>
          </w:tcPr>
          <w:p w14:paraId="71BA382C" w14:textId="310D5CD3" w:rsidR="006B45E5" w:rsidRPr="003113F1" w:rsidRDefault="006B45E5" w:rsidP="00197EC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763</w:t>
            </w:r>
          </w:p>
        </w:tc>
        <w:tc>
          <w:tcPr>
            <w:tcW w:w="128" w:type="pct"/>
            <w:vAlign w:val="bottom"/>
          </w:tcPr>
          <w:p w14:paraId="1009DEBB" w14:textId="77777777" w:rsidR="006B45E5" w:rsidRPr="00244701" w:rsidRDefault="006B45E5" w:rsidP="00197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FFFFFF"/>
            <w:vAlign w:val="bottom"/>
          </w:tcPr>
          <w:p w14:paraId="65B27164" w14:textId="68AED401" w:rsidR="006B45E5" w:rsidRPr="003113F1" w:rsidRDefault="006B45E5" w:rsidP="006B45E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09B4F1C8" w14:textId="77777777" w:rsidR="006B45E5" w:rsidRPr="00244701" w:rsidRDefault="006B45E5" w:rsidP="00197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FFFFFF"/>
            <w:vAlign w:val="bottom"/>
          </w:tcPr>
          <w:p w14:paraId="7DAC4112" w14:textId="160823E6" w:rsidR="006B45E5" w:rsidRDefault="006B45E5" w:rsidP="00197EC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54495150" w14:textId="77777777" w:rsidR="006B45E5" w:rsidRPr="00244701" w:rsidRDefault="006B45E5" w:rsidP="00197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1BC15AFB" w14:textId="5155F9DB" w:rsidR="006B45E5" w:rsidRDefault="006B45E5" w:rsidP="00197EC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97ECA" w:rsidRPr="00244701" w14:paraId="00A9D193" w14:textId="77777777" w:rsidTr="009206E1">
        <w:trPr>
          <w:trHeight w:val="420"/>
        </w:trPr>
        <w:tc>
          <w:tcPr>
            <w:tcW w:w="2191" w:type="pct"/>
          </w:tcPr>
          <w:p w14:paraId="540B814F" w14:textId="77777777" w:rsidR="00197ECA" w:rsidRPr="00244701" w:rsidRDefault="00197ECA" w:rsidP="00197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86C88D1" w14:textId="7E2D2B95" w:rsidR="00197ECA" w:rsidRPr="003113F1" w:rsidRDefault="006B45E5" w:rsidP="00197EC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2,182</w:t>
            </w:r>
          </w:p>
        </w:tc>
        <w:tc>
          <w:tcPr>
            <w:tcW w:w="128" w:type="pct"/>
            <w:vAlign w:val="bottom"/>
          </w:tcPr>
          <w:p w14:paraId="56C9A0F3" w14:textId="77777777" w:rsidR="00197ECA" w:rsidRPr="00244701" w:rsidRDefault="00197ECA" w:rsidP="00197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030811E" w14:textId="012B3EA0" w:rsidR="00197ECA" w:rsidRPr="00244701" w:rsidRDefault="00197ECA" w:rsidP="00197EC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13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129" w:type="pct"/>
            <w:vAlign w:val="bottom"/>
          </w:tcPr>
          <w:p w14:paraId="2FD61286" w14:textId="77777777" w:rsidR="00197ECA" w:rsidRPr="00244701" w:rsidRDefault="00197ECA" w:rsidP="00197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291621E" w14:textId="1D3EE8E6" w:rsidR="00197ECA" w:rsidRPr="00244701" w:rsidRDefault="00197ECA" w:rsidP="00197EC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5E6DDEA8" w14:textId="77777777" w:rsidR="00197ECA" w:rsidRPr="00244701" w:rsidRDefault="00197ECA" w:rsidP="00197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03B0FE" w14:textId="2EB76574" w:rsidR="00197ECA" w:rsidRPr="00244701" w:rsidRDefault="00197ECA" w:rsidP="00197EC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97ECA" w:rsidRPr="00244701" w14:paraId="2E88B6A0" w14:textId="77777777" w:rsidTr="004A5D28">
        <w:trPr>
          <w:trHeight w:val="420"/>
        </w:trPr>
        <w:tc>
          <w:tcPr>
            <w:tcW w:w="2191" w:type="pct"/>
          </w:tcPr>
          <w:p w14:paraId="2600E2CF" w14:textId="77777777" w:rsidR="00197ECA" w:rsidRPr="00244701" w:rsidRDefault="00197ECA" w:rsidP="00197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  <w:shd w:val="clear" w:color="auto" w:fill="FFFFFF"/>
            <w:vAlign w:val="bottom"/>
          </w:tcPr>
          <w:p w14:paraId="0B09D573" w14:textId="77777777" w:rsidR="00197ECA" w:rsidRPr="00244701" w:rsidRDefault="00197ECA" w:rsidP="00197EC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134E63BD" w14:textId="77777777" w:rsidR="00197ECA" w:rsidRPr="00244701" w:rsidRDefault="00197ECA" w:rsidP="00197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FFFFFF"/>
            <w:vAlign w:val="bottom"/>
          </w:tcPr>
          <w:p w14:paraId="4154FDA9" w14:textId="77777777" w:rsidR="00197ECA" w:rsidRPr="00244701" w:rsidRDefault="00197ECA" w:rsidP="00197EC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7494187B" w14:textId="77777777" w:rsidR="00197ECA" w:rsidRPr="00244701" w:rsidRDefault="00197ECA" w:rsidP="00197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FFFFFF"/>
            <w:vAlign w:val="bottom"/>
          </w:tcPr>
          <w:p w14:paraId="707C0996" w14:textId="77777777" w:rsidR="00197ECA" w:rsidRPr="00244701" w:rsidRDefault="00197ECA" w:rsidP="00197EC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6188B6B4" w14:textId="77777777" w:rsidR="00197ECA" w:rsidRPr="00244701" w:rsidRDefault="00197ECA" w:rsidP="00197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54D5F0EE" w14:textId="77777777" w:rsidR="00197ECA" w:rsidRPr="00244701" w:rsidRDefault="00197ECA" w:rsidP="00197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7ECA" w:rsidRPr="00244701" w14:paraId="194F8DC1" w14:textId="77777777" w:rsidTr="00511E8A">
        <w:trPr>
          <w:trHeight w:val="420"/>
        </w:trPr>
        <w:tc>
          <w:tcPr>
            <w:tcW w:w="2191" w:type="pct"/>
          </w:tcPr>
          <w:p w14:paraId="19FA5F7F" w14:textId="677260AF" w:rsidR="00197ECA" w:rsidRPr="00244701" w:rsidRDefault="00197ECA" w:rsidP="00197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627" w:type="pct"/>
          </w:tcPr>
          <w:p w14:paraId="352E50AC" w14:textId="77777777" w:rsidR="00197ECA" w:rsidRPr="00244701" w:rsidRDefault="00197ECA" w:rsidP="00197EC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4CD99F8A" w14:textId="77777777" w:rsidR="00197ECA" w:rsidRPr="00244701" w:rsidRDefault="00197ECA" w:rsidP="00197EC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53CA4ECB" w14:textId="77777777" w:rsidR="00197ECA" w:rsidRPr="00244701" w:rsidRDefault="00197ECA" w:rsidP="00197EC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133D9D89" w14:textId="77777777" w:rsidR="00197ECA" w:rsidRPr="00244701" w:rsidRDefault="00197ECA" w:rsidP="00197EC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3DD157CD" w14:textId="77777777" w:rsidR="00197ECA" w:rsidRPr="00244701" w:rsidRDefault="00197ECA" w:rsidP="00197EC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232234CE" w14:textId="77777777" w:rsidR="00197ECA" w:rsidRPr="00244701" w:rsidRDefault="00197ECA" w:rsidP="00197EC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2509ACD" w14:textId="77777777" w:rsidR="00197ECA" w:rsidRPr="00244701" w:rsidRDefault="00197ECA" w:rsidP="00197EC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7ECA" w:rsidRPr="00244701" w14:paraId="7D84CAC4" w14:textId="77777777" w:rsidTr="004A5D28">
        <w:trPr>
          <w:trHeight w:val="420"/>
        </w:trPr>
        <w:tc>
          <w:tcPr>
            <w:tcW w:w="2191" w:type="pct"/>
            <w:shd w:val="clear" w:color="auto" w:fill="auto"/>
          </w:tcPr>
          <w:p w14:paraId="622655A3" w14:textId="7095E33C" w:rsidR="00197ECA" w:rsidRPr="00244701" w:rsidRDefault="00197ECA" w:rsidP="00197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3B03CF5" w14:textId="0DDDD30E" w:rsidR="00197ECA" w:rsidRPr="00244701" w:rsidRDefault="006B45E5" w:rsidP="00197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28,223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B1F6EAD" w14:textId="77777777" w:rsidR="00197ECA" w:rsidRPr="00244701" w:rsidRDefault="00197ECA" w:rsidP="00197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FE5BD70" w14:textId="5F263A5F" w:rsidR="00197ECA" w:rsidRPr="00244701" w:rsidRDefault="00197ECA" w:rsidP="00197EC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A12142">
              <w:rPr>
                <w:rFonts w:asciiTheme="majorBidi" w:hAnsiTheme="majorBidi" w:cstheme="majorBidi"/>
                <w:sz w:val="30"/>
                <w:szCs w:val="30"/>
              </w:rPr>
              <w:t>30,692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7BA13C50" w14:textId="77777777" w:rsidR="00197ECA" w:rsidRPr="00244701" w:rsidRDefault="00197ECA" w:rsidP="00197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3C5F7" w14:textId="4D3F6BCC" w:rsidR="00197ECA" w:rsidRPr="00244701" w:rsidRDefault="00197ECA" w:rsidP="00197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97ECA">
              <w:rPr>
                <w:rFonts w:asciiTheme="majorBidi" w:hAnsiTheme="majorBidi" w:cstheme="majorBidi"/>
                <w:sz w:val="30"/>
                <w:szCs w:val="30"/>
              </w:rPr>
              <w:t>4,108</w:t>
            </w:r>
          </w:p>
        </w:tc>
        <w:tc>
          <w:tcPr>
            <w:tcW w:w="128" w:type="pct"/>
          </w:tcPr>
          <w:p w14:paraId="071E8D25" w14:textId="77777777" w:rsidR="00197ECA" w:rsidRPr="00244701" w:rsidRDefault="00197ECA" w:rsidP="00197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A197406" w14:textId="4709509A" w:rsidR="00197ECA" w:rsidRPr="00244701" w:rsidRDefault="00197ECA" w:rsidP="00197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12142">
              <w:rPr>
                <w:rFonts w:asciiTheme="majorBidi" w:hAnsiTheme="majorBidi" w:cstheme="majorBidi"/>
                <w:sz w:val="30"/>
                <w:szCs w:val="30"/>
              </w:rPr>
              <w:t>6,480</w:t>
            </w:r>
          </w:p>
        </w:tc>
      </w:tr>
      <w:tr w:rsidR="00197ECA" w:rsidRPr="00244701" w14:paraId="02E33C59" w14:textId="77777777" w:rsidTr="004A5D28">
        <w:trPr>
          <w:trHeight w:val="420"/>
        </w:trPr>
        <w:tc>
          <w:tcPr>
            <w:tcW w:w="2191" w:type="pct"/>
            <w:shd w:val="clear" w:color="auto" w:fill="auto"/>
          </w:tcPr>
          <w:p w14:paraId="1BFDF284" w14:textId="69B3FB32" w:rsidR="00197ECA" w:rsidRPr="00244701" w:rsidRDefault="00197ECA" w:rsidP="00197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84D7DC7" w14:textId="522D19A3" w:rsidR="00197ECA" w:rsidRPr="00244701" w:rsidRDefault="006B45E5" w:rsidP="00197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45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28,223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FDF349A" w14:textId="77777777" w:rsidR="00197ECA" w:rsidRPr="00244701" w:rsidRDefault="00197ECA" w:rsidP="00197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0F1D4C8" w14:textId="24A8C3F7" w:rsidR="00197ECA" w:rsidRPr="00244701" w:rsidRDefault="00197ECA" w:rsidP="00197EC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1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30,692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187CD885" w14:textId="77777777" w:rsidR="00197ECA" w:rsidRPr="00244701" w:rsidRDefault="00197ECA" w:rsidP="00197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8B3452" w14:textId="6E7A338A" w:rsidR="00197ECA" w:rsidRPr="00197ECA" w:rsidRDefault="00197ECA" w:rsidP="00197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7E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4,108</w:t>
            </w:r>
          </w:p>
        </w:tc>
        <w:tc>
          <w:tcPr>
            <w:tcW w:w="128" w:type="pct"/>
          </w:tcPr>
          <w:p w14:paraId="5F62E4A3" w14:textId="77777777" w:rsidR="00197ECA" w:rsidRPr="00244701" w:rsidRDefault="00197ECA" w:rsidP="00197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FEA198D" w14:textId="1BE16C5F" w:rsidR="00197ECA" w:rsidRPr="00244701" w:rsidRDefault="00197ECA" w:rsidP="00197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1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6,480</w:t>
            </w:r>
          </w:p>
        </w:tc>
      </w:tr>
    </w:tbl>
    <w:p w14:paraId="1B7A2D6C" w14:textId="77777777" w:rsidR="00E940C2" w:rsidRPr="0056751F" w:rsidRDefault="00E940C2" w:rsidP="00016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4125BF44" w14:textId="77777777" w:rsidR="00401945" w:rsidRDefault="00401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br w:type="page"/>
      </w:r>
    </w:p>
    <w:p w14:paraId="04044D80" w14:textId="0D3EE6B7" w:rsidR="00C546D8" w:rsidRPr="00244701" w:rsidRDefault="00C546D8" w:rsidP="00C54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</w:rPr>
      </w:pPr>
      <w:r w:rsidRPr="00244701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t>สัญญาที่สำคัญ</w:t>
      </w:r>
    </w:p>
    <w:p w14:paraId="2392D1C9" w14:textId="77777777" w:rsidR="0056751F" w:rsidRPr="00464B19" w:rsidRDefault="0056751F" w:rsidP="00567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Theme="majorBidi" w:hAnsiTheme="majorBidi"/>
          <w:i/>
          <w:iCs/>
          <w:sz w:val="28"/>
          <w:szCs w:val="28"/>
          <w:lang w:eastAsia="x-none"/>
        </w:rPr>
      </w:pPr>
    </w:p>
    <w:p w14:paraId="67C78ED0" w14:textId="7929F1B2" w:rsidR="00C546D8" w:rsidRPr="00244701" w:rsidRDefault="00C546D8" w:rsidP="00C54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244701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สัญญาเช่าใช้บริการโครงข่ายโทรทัศน์ประเภทที่ใช้คลื่นความถี่ภาคพื้นดินในระบบดิจิทัล</w:t>
      </w:r>
    </w:p>
    <w:p w14:paraId="686B0592" w14:textId="77777777" w:rsidR="00C546D8" w:rsidRPr="0056751F" w:rsidRDefault="00C546D8" w:rsidP="00445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477BB0F3" w14:textId="4206D15E" w:rsidR="0027737A" w:rsidRPr="00247822" w:rsidRDefault="0056751F" w:rsidP="0027737A">
      <w:pPr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6751F">
        <w:rPr>
          <w:rFonts w:asciiTheme="majorBidi" w:hAnsiTheme="majorBidi"/>
          <w:spacing w:val="-4"/>
          <w:sz w:val="30"/>
          <w:szCs w:val="30"/>
          <w:cs/>
        </w:rPr>
        <w:t>บริษัท</w:t>
      </w:r>
      <w:r w:rsidR="004E7E24">
        <w:rPr>
          <w:rFonts w:asciiTheme="majorBidi" w:hAnsiTheme="majorBidi" w:hint="cs"/>
          <w:spacing w:val="-4"/>
          <w:sz w:val="30"/>
          <w:szCs w:val="30"/>
          <w:cs/>
        </w:rPr>
        <w:t>ย่อย</w:t>
      </w:r>
      <w:r w:rsidRPr="0056751F">
        <w:rPr>
          <w:rFonts w:asciiTheme="majorBidi" w:hAnsiTheme="majorBidi"/>
          <w:spacing w:val="-4"/>
          <w:sz w:val="30"/>
          <w:szCs w:val="30"/>
          <w:cs/>
        </w:rPr>
        <w:t xml:space="preserve">มีภาระผูกพันตามสัญญาเช่าใช้บริการโครงข่ายโทรทัศน์ประเภทที่ใช้คลื่นความถี่ภาคพื้นดินในระบบดิจิทัล กับสถานีวิทยุโทรทัศน์กองทัพบก (“ททบ. </w:t>
      </w:r>
      <w:r w:rsidR="00E602A3">
        <w:rPr>
          <w:rFonts w:asciiTheme="majorBidi" w:hAnsiTheme="majorBidi"/>
          <w:spacing w:val="-4"/>
          <w:sz w:val="30"/>
          <w:szCs w:val="30"/>
        </w:rPr>
        <w:t>5</w:t>
      </w:r>
      <w:r w:rsidRPr="0056751F">
        <w:rPr>
          <w:rFonts w:asciiTheme="majorBidi" w:hAnsiTheme="majorBidi"/>
          <w:spacing w:val="-4"/>
          <w:sz w:val="30"/>
          <w:szCs w:val="30"/>
          <w:cs/>
        </w:rPr>
        <w:t xml:space="preserve">”) โดยตกลงจะใช้บริการเป็นระยะเวลา </w:t>
      </w:r>
      <w:r w:rsidR="00464B19">
        <w:rPr>
          <w:rFonts w:asciiTheme="majorBidi" w:hAnsiTheme="majorBidi"/>
          <w:spacing w:val="-4"/>
          <w:sz w:val="30"/>
          <w:szCs w:val="30"/>
        </w:rPr>
        <w:t>14</w:t>
      </w:r>
      <w:r w:rsidRPr="0056751F">
        <w:rPr>
          <w:rFonts w:asciiTheme="majorBidi" w:hAnsiTheme="majorBidi"/>
          <w:spacing w:val="-4"/>
          <w:sz w:val="30"/>
          <w:szCs w:val="30"/>
          <w:cs/>
        </w:rPr>
        <w:t xml:space="preserve"> ปี </w:t>
      </w:r>
      <w:r w:rsidR="00464B19">
        <w:rPr>
          <w:rFonts w:asciiTheme="majorBidi" w:hAnsiTheme="majorBidi"/>
          <w:spacing w:val="-4"/>
          <w:sz w:val="30"/>
          <w:szCs w:val="30"/>
        </w:rPr>
        <w:t>5</w:t>
      </w:r>
      <w:r w:rsidRPr="0056751F">
        <w:rPr>
          <w:rFonts w:asciiTheme="majorBidi" w:hAnsiTheme="majorBidi"/>
          <w:spacing w:val="-4"/>
          <w:sz w:val="30"/>
          <w:szCs w:val="30"/>
          <w:cs/>
        </w:rPr>
        <w:t xml:space="preserve"> เดือน (ตั้งแต่วันที่ </w:t>
      </w:r>
      <w:r w:rsidR="006B45E5">
        <w:rPr>
          <w:rFonts w:asciiTheme="majorBidi" w:hAnsiTheme="majorBidi"/>
          <w:spacing w:val="-4"/>
          <w:sz w:val="30"/>
          <w:szCs w:val="30"/>
        </w:rPr>
        <w:br/>
      </w:r>
      <w:r w:rsidR="00464B19">
        <w:rPr>
          <w:rFonts w:asciiTheme="majorBidi" w:hAnsiTheme="majorBidi"/>
          <w:spacing w:val="-4"/>
          <w:sz w:val="30"/>
          <w:szCs w:val="30"/>
        </w:rPr>
        <w:t>17</w:t>
      </w:r>
      <w:r w:rsidRPr="0056751F">
        <w:rPr>
          <w:rFonts w:asciiTheme="majorBidi" w:hAnsiTheme="majorBidi"/>
          <w:spacing w:val="-4"/>
          <w:sz w:val="30"/>
          <w:szCs w:val="30"/>
          <w:cs/>
        </w:rPr>
        <w:t xml:space="preserve"> มกราคม </w:t>
      </w:r>
      <w:r w:rsidR="00464B19">
        <w:rPr>
          <w:rFonts w:asciiTheme="majorBidi" w:hAnsiTheme="majorBidi"/>
          <w:spacing w:val="-4"/>
          <w:sz w:val="30"/>
          <w:szCs w:val="30"/>
        </w:rPr>
        <w:t>2557</w:t>
      </w:r>
      <w:r w:rsidRPr="0056751F">
        <w:rPr>
          <w:rFonts w:asciiTheme="majorBidi" w:hAnsiTheme="majorBidi"/>
          <w:spacing w:val="-4"/>
          <w:sz w:val="30"/>
          <w:szCs w:val="30"/>
          <w:cs/>
        </w:rPr>
        <w:t xml:space="preserve"> ถึงวันที่ </w:t>
      </w:r>
      <w:r w:rsidR="00464B19">
        <w:rPr>
          <w:rFonts w:asciiTheme="majorBidi" w:hAnsiTheme="majorBidi"/>
          <w:spacing w:val="-4"/>
          <w:sz w:val="30"/>
          <w:szCs w:val="30"/>
        </w:rPr>
        <w:t>31</w:t>
      </w:r>
      <w:r w:rsidRPr="0056751F">
        <w:rPr>
          <w:rFonts w:asciiTheme="majorBidi" w:hAnsiTheme="majorBidi"/>
          <w:spacing w:val="-4"/>
          <w:sz w:val="30"/>
          <w:szCs w:val="30"/>
          <w:cs/>
        </w:rPr>
        <w:t xml:space="preserve"> พฤษภาคม </w:t>
      </w:r>
      <w:r w:rsidR="00464B19">
        <w:rPr>
          <w:rFonts w:asciiTheme="majorBidi" w:hAnsiTheme="majorBidi"/>
          <w:spacing w:val="-4"/>
          <w:sz w:val="30"/>
          <w:szCs w:val="30"/>
        </w:rPr>
        <w:t>2571</w:t>
      </w:r>
      <w:r w:rsidRPr="0056751F">
        <w:rPr>
          <w:rFonts w:asciiTheme="majorBidi" w:hAnsiTheme="majorBidi"/>
          <w:spacing w:val="-4"/>
          <w:sz w:val="30"/>
          <w:szCs w:val="30"/>
          <w:cs/>
        </w:rPr>
        <w:t>) บริษัท</w:t>
      </w:r>
      <w:r w:rsidR="00FD4498">
        <w:rPr>
          <w:rFonts w:asciiTheme="majorBidi" w:hAnsiTheme="majorBidi" w:hint="cs"/>
          <w:spacing w:val="-4"/>
          <w:sz w:val="30"/>
          <w:szCs w:val="30"/>
          <w:cs/>
        </w:rPr>
        <w:t>ย่อย</w:t>
      </w:r>
      <w:r w:rsidRPr="0056751F">
        <w:rPr>
          <w:rFonts w:asciiTheme="majorBidi" w:hAnsiTheme="majorBidi"/>
          <w:spacing w:val="-4"/>
          <w:sz w:val="30"/>
          <w:szCs w:val="30"/>
          <w:cs/>
        </w:rPr>
        <w:t xml:space="preserve">มีภาระผูกพันต้องจ่ายค่าใช้บริการจำนวนเงิน </w:t>
      </w:r>
      <w:r w:rsidR="00BB60EC">
        <w:rPr>
          <w:rFonts w:asciiTheme="majorBidi" w:hAnsiTheme="majorBidi"/>
          <w:spacing w:val="-4"/>
          <w:sz w:val="30"/>
          <w:szCs w:val="30"/>
        </w:rPr>
        <w:t>9.54</w:t>
      </w:r>
      <w:r w:rsidRPr="0056751F">
        <w:rPr>
          <w:rFonts w:asciiTheme="majorBidi" w:hAnsiTheme="majorBidi"/>
          <w:spacing w:val="-4"/>
          <w:sz w:val="30"/>
          <w:szCs w:val="30"/>
          <w:cs/>
        </w:rPr>
        <w:t xml:space="preserve"> ล้านบาท </w:t>
      </w:r>
      <w:r w:rsidR="006B45E5">
        <w:rPr>
          <w:rFonts w:asciiTheme="majorBidi" w:hAnsiTheme="majorBidi"/>
          <w:spacing w:val="-4"/>
          <w:sz w:val="30"/>
          <w:szCs w:val="30"/>
        </w:rPr>
        <w:br/>
      </w:r>
      <w:r w:rsidRPr="0056751F">
        <w:rPr>
          <w:rFonts w:asciiTheme="majorBidi" w:hAnsiTheme="majorBidi"/>
          <w:spacing w:val="-4"/>
          <w:sz w:val="30"/>
          <w:szCs w:val="30"/>
          <w:cs/>
        </w:rPr>
        <w:t xml:space="preserve">ต่อเดือน </w:t>
      </w:r>
      <w:r w:rsidR="00BB60EC">
        <w:rPr>
          <w:rFonts w:asciiTheme="majorBidi" w:hAnsiTheme="majorBidi" w:hint="cs"/>
          <w:spacing w:val="-4"/>
          <w:sz w:val="30"/>
          <w:szCs w:val="30"/>
          <w:cs/>
        </w:rPr>
        <w:t>(</w:t>
      </w:r>
      <w:r w:rsidR="00BB60EC">
        <w:rPr>
          <w:rFonts w:asciiTheme="majorBidi" w:hAnsiTheme="majorBidi"/>
          <w:i/>
          <w:iCs/>
          <w:spacing w:val="-4"/>
          <w:sz w:val="30"/>
          <w:szCs w:val="30"/>
        </w:rPr>
        <w:t>2565:</w:t>
      </w:r>
      <w:r w:rsidR="00FD4498">
        <w:rPr>
          <w:rFonts w:asciiTheme="majorBidi" w:hAnsiTheme="majorBidi"/>
          <w:i/>
          <w:iCs/>
          <w:spacing w:val="-4"/>
          <w:sz w:val="30"/>
          <w:szCs w:val="30"/>
        </w:rPr>
        <w:t xml:space="preserve"> </w:t>
      </w:r>
      <w:r w:rsidR="00BB60EC">
        <w:rPr>
          <w:rFonts w:asciiTheme="majorBidi" w:hAnsiTheme="majorBidi"/>
          <w:i/>
          <w:iCs/>
          <w:spacing w:val="-4"/>
          <w:sz w:val="30"/>
          <w:szCs w:val="30"/>
        </w:rPr>
        <w:t xml:space="preserve">10.50 </w:t>
      </w:r>
      <w:r w:rsidR="00BB60EC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ล้านบาทต่อเดือน</w:t>
      </w:r>
      <w:r w:rsidR="00BB60EC">
        <w:rPr>
          <w:rFonts w:asciiTheme="majorBidi" w:hAnsiTheme="majorBidi" w:hint="cs"/>
          <w:spacing w:val="-4"/>
          <w:sz w:val="30"/>
          <w:szCs w:val="30"/>
          <w:cs/>
        </w:rPr>
        <w:t xml:space="preserve">) </w:t>
      </w:r>
      <w:r w:rsidRPr="0056751F">
        <w:rPr>
          <w:rFonts w:asciiTheme="majorBidi" w:hAnsiTheme="majorBidi"/>
          <w:spacing w:val="-4"/>
          <w:sz w:val="30"/>
          <w:szCs w:val="30"/>
          <w:cs/>
        </w:rPr>
        <w:t>โดยสำนักงานคณะกรรมการกิจการกระจายเสียง กิจการโทรทัศน์ และกิจการโทรคมนาคมแห่งชาติ (“สำนักงาน กสทช.”) ดำเนินการสนับสนุนจ่ายค่าเช่าใช้บริการโครงข่ายโทรทัศน์ดังกล่าว</w:t>
      </w:r>
      <w:r w:rsidR="00BB60EC">
        <w:rPr>
          <w:rFonts w:asciiTheme="majorBidi" w:hAnsiTheme="majorBidi"/>
          <w:spacing w:val="-4"/>
          <w:sz w:val="30"/>
          <w:szCs w:val="30"/>
          <w:cs/>
        </w:rPr>
        <w:br/>
      </w:r>
      <w:r w:rsidRPr="0056751F">
        <w:rPr>
          <w:rFonts w:asciiTheme="majorBidi" w:hAnsiTheme="majorBidi"/>
          <w:spacing w:val="-4"/>
          <w:sz w:val="30"/>
          <w:szCs w:val="30"/>
          <w:cs/>
        </w:rPr>
        <w:t>ตามจำนวนที่เกิดขึ้นจริง</w:t>
      </w:r>
      <w:r w:rsidRPr="00247822">
        <w:rPr>
          <w:rFonts w:asciiTheme="majorBidi" w:hAnsiTheme="majorBidi"/>
          <w:sz w:val="30"/>
          <w:szCs w:val="30"/>
          <w:cs/>
        </w:rPr>
        <w:t xml:space="preserve">ที่คู่สัญญาตกลงกัน ซึ่งต้องไม่เกินอัตราที่สำนักงาน กสทช. ให้ความเห็นชอบ ทั้งนี้ </w:t>
      </w:r>
      <w:r w:rsidR="00BB60EC">
        <w:rPr>
          <w:rFonts w:asciiTheme="majorBidi" w:hAnsiTheme="majorBidi"/>
          <w:sz w:val="30"/>
          <w:szCs w:val="30"/>
          <w:cs/>
        </w:rPr>
        <w:br/>
      </w:r>
      <w:r w:rsidRPr="00247822">
        <w:rPr>
          <w:rFonts w:asciiTheme="majorBidi" w:hAnsiTheme="majorBidi"/>
          <w:sz w:val="30"/>
          <w:szCs w:val="30"/>
          <w:cs/>
        </w:rPr>
        <w:t>ในระหว่างปีสิ้นสุดวันที</w:t>
      </w:r>
      <w:r w:rsidR="00BB60EC">
        <w:rPr>
          <w:rFonts w:asciiTheme="majorBidi" w:hAnsiTheme="majorBidi" w:hint="cs"/>
          <w:sz w:val="30"/>
          <w:szCs w:val="30"/>
          <w:cs/>
        </w:rPr>
        <w:t>่</w:t>
      </w:r>
      <w:r w:rsidRPr="00247822">
        <w:rPr>
          <w:rFonts w:asciiTheme="majorBidi" w:hAnsiTheme="majorBidi"/>
          <w:sz w:val="30"/>
          <w:szCs w:val="30"/>
          <w:cs/>
        </w:rPr>
        <w:t xml:space="preserve"> </w:t>
      </w:r>
      <w:r w:rsidR="00464B19" w:rsidRPr="00247822">
        <w:rPr>
          <w:rFonts w:asciiTheme="majorBidi" w:hAnsiTheme="majorBidi"/>
          <w:sz w:val="30"/>
          <w:szCs w:val="30"/>
        </w:rPr>
        <w:t>31</w:t>
      </w:r>
      <w:r w:rsidRPr="00247822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464B19" w:rsidRPr="00247822">
        <w:rPr>
          <w:rFonts w:asciiTheme="majorBidi" w:hAnsiTheme="majorBidi"/>
          <w:sz w:val="30"/>
          <w:szCs w:val="30"/>
        </w:rPr>
        <w:t>256</w:t>
      </w:r>
      <w:r w:rsidR="00347DCB" w:rsidRPr="00247822">
        <w:rPr>
          <w:rFonts w:asciiTheme="majorBidi" w:hAnsiTheme="majorBidi"/>
          <w:sz w:val="30"/>
          <w:szCs w:val="30"/>
        </w:rPr>
        <w:t>6</w:t>
      </w:r>
      <w:r w:rsidR="006B45E5" w:rsidRPr="00247822">
        <w:rPr>
          <w:rFonts w:asciiTheme="majorBidi" w:hAnsiTheme="majorBidi"/>
          <w:sz w:val="30"/>
          <w:szCs w:val="30"/>
        </w:rPr>
        <w:t xml:space="preserve"> </w:t>
      </w:r>
      <w:r w:rsidRPr="00247822">
        <w:rPr>
          <w:rFonts w:asciiTheme="majorBidi" w:hAnsiTheme="majorBidi"/>
          <w:sz w:val="30"/>
          <w:szCs w:val="30"/>
          <w:cs/>
        </w:rPr>
        <w:t>บริษัท</w:t>
      </w:r>
      <w:r w:rsidR="00FD4498">
        <w:rPr>
          <w:rFonts w:asciiTheme="majorBidi" w:hAnsiTheme="majorBidi" w:hint="cs"/>
          <w:sz w:val="30"/>
          <w:szCs w:val="30"/>
          <w:cs/>
        </w:rPr>
        <w:t>ย่อย</w:t>
      </w:r>
      <w:r w:rsidRPr="00247822">
        <w:rPr>
          <w:rFonts w:asciiTheme="majorBidi" w:hAnsiTheme="majorBidi"/>
          <w:sz w:val="30"/>
          <w:szCs w:val="30"/>
          <w:cs/>
        </w:rPr>
        <w:t>ได้รับการสนับสนุนค่าใช้ข่ายในการเช่าใช้โครงข่ายโทรทัศน์ประเภทที่ใช้คลื่นความถี่</w:t>
      </w:r>
      <w:r w:rsidRPr="00247822">
        <w:rPr>
          <w:rFonts w:asciiTheme="majorBidi" w:hAnsiTheme="majorBidi"/>
          <w:spacing w:val="-6"/>
          <w:sz w:val="30"/>
          <w:szCs w:val="30"/>
          <w:cs/>
        </w:rPr>
        <w:t xml:space="preserve">ภาคพื้นดินในระบบดิจิทัลทั้งจำนวนจากสำนักงาน กสทช. และบันทึกในบัญชีรายได้อื่นเป็นจำนวนเงิน </w:t>
      </w:r>
      <w:r w:rsidR="00247822" w:rsidRPr="00247822">
        <w:rPr>
          <w:rFonts w:asciiTheme="majorBidi" w:hAnsiTheme="majorBidi"/>
          <w:spacing w:val="-6"/>
          <w:sz w:val="30"/>
          <w:szCs w:val="30"/>
        </w:rPr>
        <w:t>114.48</w:t>
      </w:r>
      <w:r w:rsidRPr="00247822">
        <w:rPr>
          <w:rFonts w:asciiTheme="majorBidi" w:hAnsiTheme="majorBidi"/>
          <w:spacing w:val="-6"/>
          <w:sz w:val="30"/>
          <w:szCs w:val="30"/>
          <w:cs/>
        </w:rPr>
        <w:t xml:space="preserve"> ล้านบาท</w:t>
      </w:r>
      <w:r w:rsidRPr="00247822">
        <w:rPr>
          <w:rFonts w:asciiTheme="majorBidi" w:hAnsiTheme="majorBidi"/>
          <w:sz w:val="30"/>
          <w:szCs w:val="30"/>
          <w:cs/>
        </w:rPr>
        <w:t xml:space="preserve"> </w:t>
      </w:r>
      <w:r w:rsidRPr="00247822">
        <w:rPr>
          <w:rFonts w:asciiTheme="majorBidi" w:hAnsiTheme="majorBidi"/>
          <w:i/>
          <w:iCs/>
          <w:sz w:val="30"/>
          <w:szCs w:val="30"/>
          <w:cs/>
        </w:rPr>
        <w:t>(</w:t>
      </w:r>
      <w:r w:rsidR="00464B19" w:rsidRPr="00247822">
        <w:rPr>
          <w:rFonts w:asciiTheme="majorBidi" w:hAnsiTheme="majorBidi"/>
          <w:i/>
          <w:iCs/>
          <w:sz w:val="30"/>
          <w:szCs w:val="30"/>
        </w:rPr>
        <w:t>256</w:t>
      </w:r>
      <w:r w:rsidR="00347DCB" w:rsidRPr="00247822">
        <w:rPr>
          <w:rFonts w:asciiTheme="majorBidi" w:hAnsiTheme="majorBidi"/>
          <w:i/>
          <w:iCs/>
          <w:sz w:val="30"/>
          <w:szCs w:val="30"/>
        </w:rPr>
        <w:t>5</w:t>
      </w:r>
      <w:r w:rsidRPr="00247822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464B19" w:rsidRPr="00247822">
        <w:rPr>
          <w:rFonts w:asciiTheme="majorBidi" w:hAnsiTheme="majorBidi"/>
          <w:i/>
          <w:iCs/>
          <w:sz w:val="30"/>
          <w:szCs w:val="30"/>
        </w:rPr>
        <w:t>12</w:t>
      </w:r>
      <w:r w:rsidR="00347DCB" w:rsidRPr="00247822">
        <w:rPr>
          <w:rFonts w:asciiTheme="majorBidi" w:hAnsiTheme="majorBidi"/>
          <w:i/>
          <w:iCs/>
          <w:sz w:val="30"/>
          <w:szCs w:val="30"/>
        </w:rPr>
        <w:t>5</w:t>
      </w:r>
      <w:r w:rsidR="00041DD3" w:rsidRPr="00247822">
        <w:rPr>
          <w:rFonts w:asciiTheme="majorBidi" w:hAnsiTheme="majorBidi"/>
          <w:i/>
          <w:iCs/>
          <w:sz w:val="30"/>
          <w:szCs w:val="30"/>
        </w:rPr>
        <w:t>.</w:t>
      </w:r>
      <w:r w:rsidR="00347DCB" w:rsidRPr="00247822">
        <w:rPr>
          <w:rFonts w:asciiTheme="majorBidi" w:hAnsiTheme="majorBidi"/>
          <w:i/>
          <w:iCs/>
          <w:sz w:val="30"/>
          <w:szCs w:val="30"/>
        </w:rPr>
        <w:t>37</w:t>
      </w:r>
      <w:r w:rsidRPr="00247822">
        <w:rPr>
          <w:rFonts w:asciiTheme="majorBidi" w:hAnsiTheme="majorBidi"/>
          <w:i/>
          <w:iCs/>
          <w:sz w:val="30"/>
          <w:szCs w:val="30"/>
          <w:cs/>
        </w:rPr>
        <w:t xml:space="preserve"> ล้านบาท) </w:t>
      </w:r>
      <w:r w:rsidRPr="00247822">
        <w:rPr>
          <w:rFonts w:asciiTheme="majorBidi" w:hAnsiTheme="majorBidi"/>
          <w:sz w:val="30"/>
          <w:szCs w:val="30"/>
          <w:cs/>
        </w:rPr>
        <w:t>ในงบกำไรขาดทุนเบ็ดเสร็จ</w:t>
      </w:r>
      <w:r w:rsidR="006E5C85">
        <w:rPr>
          <w:rFonts w:asciiTheme="majorBidi" w:hAnsiTheme="majorBidi" w:hint="cs"/>
          <w:sz w:val="30"/>
          <w:szCs w:val="30"/>
          <w:cs/>
        </w:rPr>
        <w:t>รวม</w:t>
      </w:r>
    </w:p>
    <w:p w14:paraId="32131A3A" w14:textId="0FC92835" w:rsidR="00651590" w:rsidRPr="003113F1" w:rsidRDefault="00651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  <w:cs/>
          <w:lang w:eastAsia="x-none"/>
        </w:rPr>
      </w:pPr>
    </w:p>
    <w:p w14:paraId="7ECCFF9B" w14:textId="1EAB70CD" w:rsidR="00464B19" w:rsidRPr="003113F1" w:rsidRDefault="00464B19" w:rsidP="00464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Theme="majorBidi" w:hAnsiTheme="majorBidi" w:cstheme="majorBidi"/>
          <w:i/>
          <w:iCs/>
          <w:sz w:val="30"/>
          <w:szCs w:val="30"/>
          <w:lang w:eastAsia="x-none"/>
        </w:rPr>
      </w:pPr>
      <w:r w:rsidRPr="003113F1">
        <w:rPr>
          <w:rFonts w:asciiTheme="majorBidi" w:hAnsiTheme="majorBidi"/>
          <w:i/>
          <w:iCs/>
          <w:sz w:val="30"/>
          <w:szCs w:val="30"/>
          <w:cs/>
          <w:lang w:eastAsia="x-none"/>
        </w:rPr>
        <w:t>สัญญาให้บริการรวมสัญญาณ</w:t>
      </w:r>
    </w:p>
    <w:p w14:paraId="519A1DDF" w14:textId="77777777" w:rsidR="00247822" w:rsidRDefault="00247822" w:rsidP="00247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5D44C5" w14:textId="12FA8B22" w:rsidR="00247822" w:rsidRPr="00244701" w:rsidRDefault="00247822" w:rsidP="00247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113F1">
        <w:rPr>
          <w:rFonts w:asciiTheme="majorBidi" w:hAnsiTheme="majorBidi" w:cstheme="majorBidi"/>
          <w:sz w:val="30"/>
          <w:szCs w:val="30"/>
          <w:cs/>
        </w:rPr>
        <w:t>บริษัทย่อยได้ทำสัญญากับบริษัทในประเทศสองแห่ง เพื่อใช้บริการเกี่ยวกับการรวมสัญญาณโทรทัศน์ทั้งสัญญาณภาพและสัญญาณเสียง รวมถึงบริการอื่นๆ</w:t>
      </w:r>
      <w:r w:rsidRPr="003113F1">
        <w:rPr>
          <w:rFonts w:asciiTheme="majorBidi" w:hAnsiTheme="majorBidi" w:cstheme="majorBidi"/>
          <w:sz w:val="30"/>
          <w:szCs w:val="30"/>
        </w:rPr>
        <w:t xml:space="preserve"> </w:t>
      </w:r>
      <w:r w:rsidRPr="003113F1">
        <w:rPr>
          <w:rFonts w:asciiTheme="majorBidi" w:hAnsiTheme="majorBidi" w:cstheme="majorBidi"/>
          <w:sz w:val="30"/>
          <w:szCs w:val="30"/>
          <w:cs/>
        </w:rPr>
        <w:t xml:space="preserve">ที่เกี่ยวข้อง และการให้บริการบีบอัดสัญญาณโทรทัศน์ ส่งสัญญาณโทรทัศน์ขึ้นสู่ดาวเทียม </w:t>
      </w:r>
      <w:r w:rsidRPr="003113F1">
        <w:rPr>
          <w:rFonts w:asciiTheme="majorBidi" w:hAnsiTheme="majorBidi" w:cstheme="majorBidi"/>
          <w:sz w:val="30"/>
          <w:szCs w:val="30"/>
        </w:rPr>
        <w:t xml:space="preserve">Ku-band </w:t>
      </w:r>
      <w:r w:rsidRPr="003113F1">
        <w:rPr>
          <w:rFonts w:asciiTheme="majorBidi" w:hAnsiTheme="majorBidi" w:cstheme="majorBidi"/>
          <w:sz w:val="30"/>
          <w:szCs w:val="30"/>
          <w:cs/>
        </w:rPr>
        <w:t xml:space="preserve">ระยะเวลาการให้บริการตั้งแต่วันที่ </w:t>
      </w:r>
      <w:r w:rsidRPr="003113F1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1</w:t>
      </w:r>
      <w:r w:rsidRPr="003113F1">
        <w:rPr>
          <w:rFonts w:asciiTheme="majorBidi" w:hAnsiTheme="majorBidi" w:cstheme="majorBidi"/>
          <w:sz w:val="30"/>
          <w:szCs w:val="30"/>
        </w:rPr>
        <w:t> </w:t>
      </w:r>
      <w:r w:rsidRPr="003113F1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Pr="003113F1">
        <w:rPr>
          <w:rFonts w:asciiTheme="majorBidi" w:hAnsiTheme="majorBidi" w:cstheme="majorBidi"/>
          <w:sz w:val="30"/>
          <w:szCs w:val="30"/>
        </w:rPr>
        <w:t>2566 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Pr="003113F1">
        <w:rPr>
          <w:rFonts w:asciiTheme="majorBidi" w:hAnsiTheme="majorBidi" w:cstheme="majorBidi"/>
          <w:sz w:val="30"/>
          <w:szCs w:val="30"/>
        </w:rPr>
        <w:t>10 </w:t>
      </w:r>
      <w:r w:rsidRPr="003113F1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Pr="003113F1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 xml:space="preserve">7 </w:t>
      </w:r>
      <w:r>
        <w:rPr>
          <w:rFonts w:asciiTheme="majorBidi" w:hAnsiTheme="majorBidi" w:cstheme="majorBidi"/>
          <w:sz w:val="30"/>
          <w:szCs w:val="30"/>
        </w:rPr>
        <w:br/>
      </w:r>
      <w:r w:rsidRPr="003113F1">
        <w:rPr>
          <w:rFonts w:asciiTheme="majorBidi" w:hAnsiTheme="majorBidi" w:cstheme="majorBidi"/>
          <w:sz w:val="30"/>
          <w:szCs w:val="30"/>
          <w:cs/>
        </w:rPr>
        <w:t>โดยบริษัทย่อยต้องจ่ายค่าใช้บริการดังกล่าวตามที่ระบุไว้ในสัญญา ทั้งนี้หากครบกำหนดสัญญาและไม่มีคู่สัญญาฝ่ายใดบอกเลิกสัญญา สัญญาฉบับนี้จะมีผลบังคับใช้ต่อไปอีก</w:t>
      </w:r>
      <w:r w:rsidRPr="003113F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113F1">
        <w:rPr>
          <w:rFonts w:asciiTheme="majorBidi" w:hAnsiTheme="majorBidi"/>
          <w:sz w:val="30"/>
          <w:szCs w:val="30"/>
          <w:cs/>
        </w:rPr>
        <w:t>โดยบริษัทตกลงชำระค่าธรรมเนียมการใช้บริการสำหรับการส่งสัญญาณโทรทัศน์ดังกล่าวตามอัตราที่ตกลงในสัญญา</w:t>
      </w:r>
    </w:p>
    <w:p w14:paraId="6F4A49EC" w14:textId="4160FE85" w:rsidR="00EE1CF8" w:rsidRPr="00244701" w:rsidRDefault="00EE1CF8" w:rsidP="00343579">
      <w:pPr>
        <w:tabs>
          <w:tab w:val="left" w:pos="630"/>
        </w:tabs>
        <w:spacing w:line="240" w:lineRule="auto"/>
        <w:ind w:left="533"/>
        <w:jc w:val="thaiDistribute"/>
        <w:rPr>
          <w:rFonts w:asciiTheme="majorBidi" w:hAnsiTheme="majorBidi" w:cstheme="majorBidi"/>
          <w:sz w:val="30"/>
          <w:szCs w:val="30"/>
        </w:rPr>
      </w:pPr>
    </w:p>
    <w:p w14:paraId="5895643E" w14:textId="4ACB72E9" w:rsidR="00747EE1" w:rsidRPr="005619B8" w:rsidRDefault="00747EE1" w:rsidP="005619B8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  <w:cs/>
        </w:rPr>
      </w:pPr>
      <w:r w:rsidRPr="005619B8">
        <w:rPr>
          <w:rFonts w:asciiTheme="majorBidi" w:hAnsiTheme="majorBidi" w:cstheme="majorBidi"/>
          <w:sz w:val="30"/>
          <w:szCs w:val="30"/>
          <w:u w:val="none"/>
          <w:cs/>
        </w:rPr>
        <w:t>เหตุการณ์ภายหลังรอบระยะเวลารายงาน</w:t>
      </w:r>
    </w:p>
    <w:p w14:paraId="76338B77" w14:textId="77777777" w:rsidR="00747EE1" w:rsidRPr="00244701" w:rsidRDefault="00747EE1" w:rsidP="00DE5494">
      <w:pPr>
        <w:tabs>
          <w:tab w:val="left" w:pos="630"/>
        </w:tabs>
        <w:spacing w:line="240" w:lineRule="auto"/>
        <w:ind w:left="533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</w:p>
    <w:p w14:paraId="0E05D3D0" w14:textId="37941D0C" w:rsidR="005D3EDC" w:rsidRDefault="00437397" w:rsidP="009758CF">
      <w:pPr>
        <w:tabs>
          <w:tab w:val="left" w:pos="630"/>
        </w:tabs>
        <w:spacing w:line="240" w:lineRule="auto"/>
        <w:ind w:left="533"/>
        <w:jc w:val="thaiDistribute"/>
        <w:rPr>
          <w:rFonts w:asciiTheme="majorBidi" w:hAnsiTheme="majorBidi" w:cstheme="majorBidi"/>
          <w:sz w:val="30"/>
          <w:szCs w:val="30"/>
        </w:rPr>
      </w:pPr>
      <w:r w:rsidRPr="0084465B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84465B">
        <w:rPr>
          <w:rFonts w:asciiTheme="majorBidi" w:hAnsiTheme="majorBidi" w:cstheme="majorBidi"/>
          <w:sz w:val="30"/>
          <w:szCs w:val="30"/>
        </w:rPr>
        <w:t>2</w:t>
      </w:r>
      <w:r w:rsidR="007A17D3">
        <w:rPr>
          <w:rFonts w:asciiTheme="majorBidi" w:hAnsiTheme="majorBidi" w:cstheme="majorBidi"/>
          <w:sz w:val="30"/>
          <w:szCs w:val="30"/>
        </w:rPr>
        <w:t>2</w:t>
      </w:r>
      <w:r w:rsidRPr="0084465B">
        <w:rPr>
          <w:rFonts w:asciiTheme="majorBidi" w:hAnsiTheme="majorBidi" w:cstheme="majorBidi"/>
          <w:sz w:val="30"/>
          <w:szCs w:val="30"/>
        </w:rPr>
        <w:t xml:space="preserve"> </w:t>
      </w:r>
      <w:r w:rsidRPr="0084465B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84465B">
        <w:rPr>
          <w:rFonts w:asciiTheme="majorBidi" w:hAnsiTheme="majorBidi" w:cstheme="majorBidi"/>
          <w:sz w:val="30"/>
          <w:szCs w:val="30"/>
        </w:rPr>
        <w:t>256</w:t>
      </w:r>
      <w:r w:rsidR="0084465B" w:rsidRPr="0084465B">
        <w:rPr>
          <w:rFonts w:asciiTheme="majorBidi" w:hAnsiTheme="majorBidi" w:cstheme="majorBidi"/>
          <w:sz w:val="30"/>
          <w:szCs w:val="30"/>
        </w:rPr>
        <w:t>7</w:t>
      </w:r>
      <w:r w:rsidRPr="0084465B">
        <w:rPr>
          <w:rFonts w:asciiTheme="majorBidi" w:hAnsiTheme="majorBidi" w:cstheme="majorBidi"/>
          <w:sz w:val="30"/>
          <w:szCs w:val="30"/>
        </w:rPr>
        <w:t xml:space="preserve"> </w:t>
      </w:r>
      <w:r w:rsidRPr="0084465B">
        <w:rPr>
          <w:rFonts w:asciiTheme="majorBidi" w:hAnsiTheme="majorBidi" w:cstheme="majorBidi"/>
          <w:sz w:val="30"/>
          <w:szCs w:val="30"/>
          <w:cs/>
        </w:rPr>
        <w:t xml:space="preserve">คณะกรรมการบริษัทมีมติให้เสนอที่ประชุมสามัญผู้ถือหุ้นประจำปี </w:t>
      </w:r>
      <w:r w:rsidRPr="0084465B">
        <w:rPr>
          <w:rFonts w:asciiTheme="majorBidi" w:hAnsiTheme="majorBidi" w:cstheme="majorBidi"/>
          <w:sz w:val="30"/>
          <w:szCs w:val="30"/>
        </w:rPr>
        <w:t>256</w:t>
      </w:r>
      <w:r w:rsidR="0084465B">
        <w:rPr>
          <w:rFonts w:asciiTheme="majorBidi" w:hAnsiTheme="majorBidi" w:cstheme="majorBidi"/>
          <w:sz w:val="30"/>
          <w:szCs w:val="30"/>
        </w:rPr>
        <w:t>6</w:t>
      </w:r>
      <w:r w:rsidRPr="0084465B">
        <w:rPr>
          <w:rFonts w:asciiTheme="majorBidi" w:hAnsiTheme="majorBidi" w:cstheme="majorBidi"/>
          <w:sz w:val="30"/>
          <w:szCs w:val="30"/>
        </w:rPr>
        <w:t xml:space="preserve"> </w:t>
      </w:r>
      <w:r w:rsidRPr="0084465B">
        <w:rPr>
          <w:rFonts w:asciiTheme="majorBidi" w:hAnsiTheme="majorBidi" w:cstheme="majorBidi"/>
          <w:sz w:val="30"/>
          <w:szCs w:val="30"/>
          <w:cs/>
        </w:rPr>
        <w:t>เพื่ออนุมัติการจัดสรรกำไรเป็นเงินปันผลในอัตราหุ้นละ</w:t>
      </w:r>
      <w:r w:rsidR="009873AF" w:rsidRPr="0084465B">
        <w:rPr>
          <w:rFonts w:asciiTheme="majorBidi" w:hAnsiTheme="majorBidi" w:cstheme="majorBidi"/>
          <w:sz w:val="30"/>
          <w:szCs w:val="30"/>
        </w:rPr>
        <w:t xml:space="preserve"> </w:t>
      </w:r>
      <w:r w:rsidR="00255E38" w:rsidRPr="00255E38">
        <w:rPr>
          <w:rFonts w:asciiTheme="majorBidi" w:hAnsiTheme="majorBidi" w:cstheme="majorBidi"/>
          <w:sz w:val="30"/>
          <w:szCs w:val="30"/>
        </w:rPr>
        <w:t>0.18</w:t>
      </w:r>
      <w:r w:rsidRPr="00255E38">
        <w:rPr>
          <w:rFonts w:asciiTheme="majorBidi" w:hAnsiTheme="majorBidi" w:cstheme="majorBidi"/>
          <w:sz w:val="30"/>
          <w:szCs w:val="30"/>
        </w:rPr>
        <w:t xml:space="preserve"> </w:t>
      </w:r>
      <w:r w:rsidRPr="00255E38">
        <w:rPr>
          <w:rFonts w:asciiTheme="majorBidi" w:hAnsiTheme="majorBidi" w:cstheme="majorBidi"/>
          <w:sz w:val="30"/>
          <w:szCs w:val="30"/>
          <w:cs/>
        </w:rPr>
        <w:t>บ</w:t>
      </w:r>
      <w:r w:rsidRPr="0084465B">
        <w:rPr>
          <w:rFonts w:asciiTheme="majorBidi" w:hAnsiTheme="majorBidi" w:cstheme="majorBidi"/>
          <w:sz w:val="30"/>
          <w:szCs w:val="30"/>
          <w:cs/>
        </w:rPr>
        <w:t>าท เป็นจำนวนเงินรวมทั้งสิ้น</w:t>
      </w:r>
      <w:r w:rsidR="00C72ABB" w:rsidRPr="0084465B">
        <w:rPr>
          <w:rFonts w:asciiTheme="majorBidi" w:hAnsiTheme="majorBidi" w:cstheme="majorBidi"/>
          <w:sz w:val="30"/>
          <w:szCs w:val="30"/>
        </w:rPr>
        <w:t xml:space="preserve"> </w:t>
      </w:r>
      <w:r w:rsidR="00255E38">
        <w:rPr>
          <w:rFonts w:asciiTheme="majorBidi" w:hAnsiTheme="majorBidi" w:cstheme="majorBidi"/>
          <w:sz w:val="30"/>
          <w:szCs w:val="30"/>
        </w:rPr>
        <w:t>179.69</w:t>
      </w:r>
      <w:r w:rsidR="00C72ABB" w:rsidRPr="0084465B">
        <w:rPr>
          <w:rFonts w:asciiTheme="majorBidi" w:hAnsiTheme="majorBidi" w:cstheme="majorBidi"/>
          <w:sz w:val="30"/>
          <w:szCs w:val="30"/>
        </w:rPr>
        <w:t xml:space="preserve"> </w:t>
      </w:r>
      <w:r w:rsidRPr="0084465B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65998745" w14:textId="4DE74605" w:rsidR="00255E38" w:rsidRDefault="00255E38" w:rsidP="009758CF">
      <w:pPr>
        <w:tabs>
          <w:tab w:val="left" w:pos="630"/>
        </w:tabs>
        <w:spacing w:line="240" w:lineRule="auto"/>
        <w:ind w:left="533"/>
        <w:jc w:val="thaiDistribute"/>
        <w:rPr>
          <w:rFonts w:asciiTheme="majorBidi" w:hAnsiTheme="majorBidi" w:cstheme="majorBidi"/>
          <w:sz w:val="30"/>
          <w:szCs w:val="30"/>
        </w:rPr>
      </w:pPr>
    </w:p>
    <w:p w14:paraId="3C76137F" w14:textId="6398BBA0" w:rsidR="00255E38" w:rsidRPr="008057FB" w:rsidRDefault="00255E38" w:rsidP="008057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sectPr w:rsidR="00255E38" w:rsidRPr="008057FB" w:rsidSect="004A5662">
      <w:headerReference w:type="default" r:id="rId20"/>
      <w:footerReference w:type="default" r:id="rId21"/>
      <w:footerReference w:type="first" r:id="rId22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48E3C" w14:textId="77777777" w:rsidR="00A966F0" w:rsidRDefault="00A966F0">
      <w:r>
        <w:separator/>
      </w:r>
    </w:p>
  </w:endnote>
  <w:endnote w:type="continuationSeparator" w:id="0">
    <w:p w14:paraId="3C32AF7B" w14:textId="77777777" w:rsidR="00A966F0" w:rsidRDefault="00A96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601C1" w14:textId="77777777" w:rsidR="00267458" w:rsidRPr="007B3D4F" w:rsidRDefault="00267458" w:rsidP="00A43DD4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B3D4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B3D4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53</w: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C3E0FFE" w14:textId="77777777" w:rsidR="00267458" w:rsidRPr="007B715D" w:rsidRDefault="00267458" w:rsidP="007B715D">
    <w:pPr>
      <w:pStyle w:val="Footer"/>
      <w:rPr>
        <w:rFonts w:ascii="Angsana New" w:hAnsi="Angsana New"/>
        <w:i/>
        <w:iCs/>
        <w:sz w:val="30"/>
        <w:szCs w:val="30"/>
        <w:cs/>
        <w:lang w:val="nl-NL"/>
      </w:rPr>
    </w:pPr>
    <w:r>
      <w:rPr>
        <w:rFonts w:ascii="Angsana New" w:hAnsi="Angsana New" w:hint="cs"/>
        <w:i/>
        <w:iCs/>
        <w:sz w:val="30"/>
        <w:szCs w:val="30"/>
        <w:cs/>
        <w:lang w:val="nl-NL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17C31" w14:textId="77777777" w:rsidR="00267458" w:rsidRPr="007916B1" w:rsidRDefault="00267458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56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B662703" w14:textId="77777777" w:rsidR="00267458" w:rsidRPr="002F7024" w:rsidRDefault="00267458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414CB" w14:textId="77777777" w:rsidR="00267458" w:rsidRPr="007916B1" w:rsidRDefault="00267458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91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0DE9965" w14:textId="77777777" w:rsidR="00267458" w:rsidRPr="002F7024" w:rsidRDefault="00267458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F5D35" w14:textId="77777777" w:rsidR="00267458" w:rsidRPr="00CE24D0" w:rsidRDefault="00267458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90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2A97AA93" w14:textId="77777777" w:rsidR="00267458" w:rsidRPr="00AC7B7C" w:rsidRDefault="00267458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7200B" w14:textId="77777777" w:rsidR="00267458" w:rsidRPr="001E26BA" w:rsidRDefault="00267458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105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A1546A5" w14:textId="77777777" w:rsidR="00267458" w:rsidRPr="00E4104E" w:rsidRDefault="00267458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2AD22" w14:textId="543C82E6" w:rsidR="00267458" w:rsidRPr="004B7A13" w:rsidRDefault="00267458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9776F7">
      <w:rPr>
        <w:rFonts w:ascii="Angsana New" w:hAnsi="Angsana New"/>
        <w:noProof/>
        <w:sz w:val="30"/>
        <w:szCs w:val="30"/>
      </w:rPr>
      <w:t>AMARINT3-Ye'23-set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EE26B" w14:textId="77777777" w:rsidR="00A966F0" w:rsidRDefault="00A966F0">
      <w:r>
        <w:separator/>
      </w:r>
    </w:p>
  </w:footnote>
  <w:footnote w:type="continuationSeparator" w:id="0">
    <w:p w14:paraId="003CED6B" w14:textId="77777777" w:rsidR="00A966F0" w:rsidRDefault="00A966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5CBA5" w14:textId="7AA9FDC3" w:rsidR="00267458" w:rsidRDefault="000A2EF6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0A2EF6">
      <w:rPr>
        <w:rFonts w:ascii="Angsana New" w:hAnsi="Angsana New"/>
        <w:b/>
        <w:bCs/>
        <w:sz w:val="32"/>
        <w:szCs w:val="32"/>
        <w:cs/>
      </w:rPr>
      <w:t>บริษัท อมรินทร์ คอร์เปอเรชั่นส์ จำกัด (มหาชน)</w:t>
    </w:r>
    <w:r w:rsidR="00267458"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66790E8F" w14:textId="714412CA" w:rsidR="00366488" w:rsidRPr="008D22B2" w:rsidRDefault="00366488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366488">
      <w:rPr>
        <w:rFonts w:ascii="Angsana New" w:hAnsi="Angsana New"/>
        <w:b/>
        <w:bCs/>
        <w:sz w:val="32"/>
        <w:szCs w:val="32"/>
        <w:cs/>
      </w:rPr>
      <w:t>(เดิมชื่อ บริษัท อมรินทร์พริ้นติ้ง แอนด์ พับลิชชิ่ง จำกัด (มหาชน)</w:t>
    </w:r>
    <w:r w:rsidR="00951F55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  <w:r w:rsidRPr="00366488">
      <w:rPr>
        <w:rFonts w:ascii="Angsana New" w:hAnsi="Angsana New"/>
        <w:b/>
        <w:bCs/>
        <w:sz w:val="32"/>
        <w:szCs w:val="32"/>
        <w:cs/>
      </w:rPr>
      <w:t>)</w:t>
    </w:r>
  </w:p>
  <w:p w14:paraId="2D7242E6" w14:textId="77777777" w:rsidR="00267458" w:rsidRDefault="00267458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137D2FC0" w14:textId="174F5C89" w:rsidR="00267458" w:rsidRDefault="00267458" w:rsidP="00904B54">
    <w:pPr>
      <w:pStyle w:val="acctmainheading"/>
      <w:spacing w:after="0" w:line="240" w:lineRule="atLeast"/>
      <w:rPr>
        <w:rFonts w:ascii="Angsana New" w:hAnsi="Angsana New" w:cs="Angsana New"/>
        <w:sz w:val="32"/>
        <w:szCs w:val="32"/>
        <w:lang w:val="en-US"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295FFE"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 ธันวาคม</w:t>
    </w:r>
    <w:r w:rsidRPr="006B3F95"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Pr="006B3F95">
      <w:rPr>
        <w:rFonts w:ascii="Angsana New" w:hAnsi="Angsana New" w:cs="Angsana New"/>
        <w:sz w:val="32"/>
        <w:szCs w:val="32"/>
        <w:lang w:bidi="th-TH"/>
      </w:rPr>
      <w:t>256</w:t>
    </w:r>
    <w:r w:rsidR="001D3E39">
      <w:rPr>
        <w:rFonts w:ascii="Angsana New" w:hAnsi="Angsana New" w:cs="Angsana New"/>
        <w:sz w:val="32"/>
        <w:szCs w:val="32"/>
        <w:lang w:val="en-US" w:bidi="th-TH"/>
      </w:rPr>
      <w:t>6</w:t>
    </w:r>
  </w:p>
  <w:p w14:paraId="10912E80" w14:textId="77777777" w:rsidR="004A5662" w:rsidRPr="00C87423" w:rsidRDefault="004A5662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81BA9" w14:textId="53E51CE8" w:rsidR="00267458" w:rsidRPr="008D22B2" w:rsidRDefault="000A2EF6" w:rsidP="00ED270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"/>
      </w:tabs>
      <w:ind w:left="450" w:hanging="450"/>
      <w:jc w:val="both"/>
      <w:rPr>
        <w:rFonts w:ascii="Angsana New" w:hAnsi="Angsana New"/>
        <w:b/>
        <w:bCs/>
        <w:sz w:val="32"/>
        <w:szCs w:val="32"/>
      </w:rPr>
    </w:pPr>
    <w:r w:rsidRPr="000A2EF6">
      <w:rPr>
        <w:rFonts w:ascii="Angsana New" w:hAnsi="Angsana New"/>
        <w:b/>
        <w:bCs/>
        <w:sz w:val="32"/>
        <w:szCs w:val="32"/>
        <w:cs/>
      </w:rPr>
      <w:t>บริษัท อมรินทร์ คอร์เปอเรชั่นส์ จำกัด (มหาชน)</w:t>
    </w:r>
    <w:r w:rsidR="00267458"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1ACCA0F2" w14:textId="77777777" w:rsidR="0012751D" w:rsidRPr="008D22B2" w:rsidRDefault="0012751D" w:rsidP="0012751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366488">
      <w:rPr>
        <w:rFonts w:ascii="Angsana New" w:hAnsi="Angsana New"/>
        <w:b/>
        <w:bCs/>
        <w:sz w:val="32"/>
        <w:szCs w:val="32"/>
        <w:cs/>
      </w:rPr>
      <w:t>(เดิมชื่อ บริษัท อมรินทร์พริ้นติ้ง แอนด์ พับลิชชิ่ง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  <w:r w:rsidRPr="00366488">
      <w:rPr>
        <w:rFonts w:ascii="Angsana New" w:hAnsi="Angsana New"/>
        <w:b/>
        <w:bCs/>
        <w:sz w:val="32"/>
        <w:szCs w:val="32"/>
        <w:cs/>
      </w:rPr>
      <w:t>)</w:t>
    </w:r>
  </w:p>
  <w:p w14:paraId="4979F291" w14:textId="77777777" w:rsidR="00267458" w:rsidRDefault="00267458" w:rsidP="00ED270E">
    <w:pPr>
      <w:pStyle w:val="acctmainheading"/>
      <w:tabs>
        <w:tab w:val="left" w:pos="900"/>
      </w:tabs>
      <w:spacing w:after="0" w:line="240" w:lineRule="atLeast"/>
      <w:ind w:left="450" w:hanging="450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665B8C26" w14:textId="529A5A2C" w:rsidR="00267458" w:rsidRPr="008D22B2" w:rsidRDefault="00267458" w:rsidP="00ED270E">
    <w:pPr>
      <w:pStyle w:val="acctmainheading"/>
      <w:tabs>
        <w:tab w:val="left" w:pos="900"/>
      </w:tabs>
      <w:spacing w:after="0" w:line="240" w:lineRule="atLeast"/>
      <w:ind w:left="450" w:hanging="450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295FFE"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 ธันวาคม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 w:rsidRPr="006B3F95">
      <w:rPr>
        <w:rFonts w:ascii="Angsana New" w:hAnsi="Angsana New" w:cs="Angsana New"/>
        <w:sz w:val="32"/>
        <w:szCs w:val="32"/>
        <w:lang w:val="en-US" w:bidi="th-TH"/>
      </w:rPr>
      <w:t>256</w:t>
    </w:r>
    <w:r w:rsidR="00C047C7">
      <w:rPr>
        <w:rFonts w:ascii="Angsana New" w:hAnsi="Angsana New" w:cs="Angsana New"/>
        <w:sz w:val="32"/>
        <w:szCs w:val="32"/>
        <w:lang w:val="en-US" w:bidi="th-TH"/>
      </w:rPr>
      <w:t>6</w:t>
    </w:r>
  </w:p>
  <w:p w14:paraId="611C8816" w14:textId="77777777" w:rsidR="00267458" w:rsidRPr="008D22B2" w:rsidRDefault="00267458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3424E" w14:textId="0AA293F3" w:rsidR="00267458" w:rsidRPr="008D22B2" w:rsidRDefault="000A2EF6" w:rsidP="004A56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"/>
      </w:tabs>
      <w:jc w:val="both"/>
      <w:rPr>
        <w:rFonts w:ascii="Angsana New" w:hAnsi="Angsana New"/>
        <w:b/>
        <w:bCs/>
        <w:sz w:val="32"/>
        <w:szCs w:val="32"/>
      </w:rPr>
    </w:pPr>
    <w:r w:rsidRPr="000A2EF6">
      <w:rPr>
        <w:rFonts w:ascii="Angsana New" w:hAnsi="Angsana New"/>
        <w:b/>
        <w:bCs/>
        <w:sz w:val="32"/>
        <w:szCs w:val="32"/>
        <w:cs/>
      </w:rPr>
      <w:t>บริษัท อมรินทร์ คอร์เปอเรชั่นส์ จำกัด (มหาชน)</w:t>
    </w:r>
    <w:r w:rsidR="00267458"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2B8288FB" w14:textId="77777777" w:rsidR="0012751D" w:rsidRPr="008D22B2" w:rsidRDefault="0012751D" w:rsidP="0012751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366488">
      <w:rPr>
        <w:rFonts w:ascii="Angsana New" w:hAnsi="Angsana New"/>
        <w:b/>
        <w:bCs/>
        <w:sz w:val="32"/>
        <w:szCs w:val="32"/>
        <w:cs/>
      </w:rPr>
      <w:t>(เดิมชื่อ บริษัท อมรินทร์พริ้นติ้ง แอนด์ พับลิชชิ่ง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  <w:r w:rsidRPr="00366488">
      <w:rPr>
        <w:rFonts w:ascii="Angsana New" w:hAnsi="Angsana New"/>
        <w:b/>
        <w:bCs/>
        <w:sz w:val="32"/>
        <w:szCs w:val="32"/>
        <w:cs/>
      </w:rPr>
      <w:t>)</w:t>
    </w:r>
  </w:p>
  <w:p w14:paraId="115377D1" w14:textId="77777777" w:rsidR="00267458" w:rsidRDefault="00267458" w:rsidP="004A5662">
    <w:pPr>
      <w:pStyle w:val="acctmainheading"/>
      <w:tabs>
        <w:tab w:val="left" w:pos="900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4A28395C" w14:textId="14D711F0" w:rsidR="00267458" w:rsidRPr="008D22B2" w:rsidRDefault="00267458" w:rsidP="004A5662">
    <w:pPr>
      <w:pStyle w:val="acctmainheading"/>
      <w:tabs>
        <w:tab w:val="left" w:pos="900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295FFE"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 ธันวาคม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 w:rsidRPr="006B3F95">
      <w:rPr>
        <w:rFonts w:ascii="Angsana New" w:hAnsi="Angsana New" w:cs="Angsana New"/>
        <w:sz w:val="32"/>
        <w:szCs w:val="32"/>
        <w:lang w:val="en-US" w:bidi="th-TH"/>
      </w:rPr>
      <w:t>256</w:t>
    </w:r>
    <w:r w:rsidR="00C047C7">
      <w:rPr>
        <w:rFonts w:ascii="Angsana New" w:hAnsi="Angsana New" w:cs="Angsana New"/>
        <w:sz w:val="32"/>
        <w:szCs w:val="32"/>
        <w:lang w:val="en-US" w:bidi="th-TH"/>
      </w:rPr>
      <w:t>6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042D4D40" w14:textId="77777777" w:rsidR="00267458" w:rsidRPr="008D22B2" w:rsidRDefault="00267458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AD916" w14:textId="506543F4" w:rsidR="00267458" w:rsidRPr="008D22B2" w:rsidRDefault="000A2EF6" w:rsidP="004A56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0A2EF6">
      <w:rPr>
        <w:rFonts w:ascii="Angsana New" w:hAnsi="Angsana New"/>
        <w:b/>
        <w:bCs/>
        <w:sz w:val="32"/>
        <w:szCs w:val="32"/>
        <w:cs/>
      </w:rPr>
      <w:t>บริษัท อมรินทร์ คอร์เปอเรชั่นส์ จำกัด (มหาชน)</w:t>
    </w:r>
    <w:r w:rsidR="00267458"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4D94F2F2" w14:textId="77777777" w:rsidR="0012751D" w:rsidRPr="008D22B2" w:rsidRDefault="0012751D" w:rsidP="0012751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366488">
      <w:rPr>
        <w:rFonts w:ascii="Angsana New" w:hAnsi="Angsana New"/>
        <w:b/>
        <w:bCs/>
        <w:sz w:val="32"/>
        <w:szCs w:val="32"/>
        <w:cs/>
      </w:rPr>
      <w:t>(เดิมชื่อ บริษัท อมรินทร์พริ้นติ้ง แอนด์ พับลิชชิ่ง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  <w:r w:rsidRPr="00366488">
      <w:rPr>
        <w:rFonts w:ascii="Angsana New" w:hAnsi="Angsana New"/>
        <w:b/>
        <w:bCs/>
        <w:sz w:val="32"/>
        <w:szCs w:val="32"/>
        <w:cs/>
      </w:rPr>
      <w:t>)</w:t>
    </w:r>
  </w:p>
  <w:p w14:paraId="29C6D19F" w14:textId="77777777" w:rsidR="00267458" w:rsidRDefault="00267458" w:rsidP="004A56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081BD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4B64962E" w14:textId="691FEF0D" w:rsidR="00267458" w:rsidRPr="008D22B2" w:rsidRDefault="00267458" w:rsidP="004A56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081BDF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81BDF">
      <w:rPr>
        <w:rFonts w:ascii="Angsana New" w:hAnsi="Angsana New"/>
        <w:b/>
        <w:bCs/>
        <w:sz w:val="32"/>
        <w:szCs w:val="32"/>
      </w:rPr>
      <w:t>31</w:t>
    </w:r>
    <w:r w:rsidRPr="00081BDF">
      <w:rPr>
        <w:rFonts w:ascii="Angsana New" w:hAnsi="Angsana New" w:hint="cs"/>
        <w:b/>
        <w:bCs/>
        <w:sz w:val="32"/>
        <w:szCs w:val="32"/>
        <w:cs/>
      </w:rPr>
      <w:t xml:space="preserve"> ธันวาคม</w:t>
    </w:r>
    <w:r>
      <w:rPr>
        <w:rFonts w:ascii="Angsana New" w:hAnsi="Angsana New"/>
        <w:b/>
        <w:bCs/>
        <w:sz w:val="32"/>
        <w:szCs w:val="32"/>
      </w:rPr>
      <w:t xml:space="preserve"> 256</w:t>
    </w:r>
    <w:r w:rsidR="003465A1">
      <w:rPr>
        <w:rFonts w:ascii="Angsana New" w:hAnsi="Angsana New"/>
        <w:b/>
        <w:bCs/>
        <w:sz w:val="32"/>
        <w:szCs w:val="32"/>
      </w:rPr>
      <w:t>6</w:t>
    </w:r>
  </w:p>
  <w:p w14:paraId="6CE23F3F" w14:textId="77777777" w:rsidR="00267458" w:rsidRPr="008D22B2" w:rsidRDefault="00267458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59893" w14:textId="57ED9858" w:rsidR="00267458" w:rsidRPr="008D22B2" w:rsidRDefault="000A2EF6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0A2EF6">
      <w:rPr>
        <w:rFonts w:ascii="Angsana New" w:hAnsi="Angsana New"/>
        <w:b/>
        <w:bCs/>
        <w:sz w:val="32"/>
        <w:szCs w:val="32"/>
        <w:cs/>
      </w:rPr>
      <w:t>บริษัท อมรินทร์ คอร์เปอเรชั่นส์ จำกัด (มหาชน)</w:t>
    </w:r>
    <w:r w:rsidR="00267458"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66390A86" w14:textId="77777777" w:rsidR="0012751D" w:rsidRPr="008D22B2" w:rsidRDefault="0012751D" w:rsidP="0012751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366488">
      <w:rPr>
        <w:rFonts w:ascii="Angsana New" w:hAnsi="Angsana New"/>
        <w:b/>
        <w:bCs/>
        <w:sz w:val="32"/>
        <w:szCs w:val="32"/>
        <w:cs/>
      </w:rPr>
      <w:t>(เดิมชื่อ บริษัท อมรินทร์พริ้นติ้ง แอนด์ พับลิชชิ่ง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  <w:r w:rsidRPr="00366488">
      <w:rPr>
        <w:rFonts w:ascii="Angsana New" w:hAnsi="Angsana New"/>
        <w:b/>
        <w:bCs/>
        <w:sz w:val="32"/>
        <w:szCs w:val="32"/>
        <w:cs/>
      </w:rPr>
      <w:t>)</w:t>
    </w:r>
  </w:p>
  <w:p w14:paraId="4C8B3650" w14:textId="77777777" w:rsidR="00267458" w:rsidRDefault="00267458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13AF7F18" w14:textId="08ED3D02" w:rsidR="00267458" w:rsidRPr="008D22B2" w:rsidRDefault="00267458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295FFE"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 ธันวาคม</w:t>
    </w:r>
    <w:r w:rsidRPr="006B3F95">
      <w:rPr>
        <w:rFonts w:ascii="Angsana New" w:hAnsi="Angsana New" w:cs="Angsana New"/>
        <w:sz w:val="32"/>
        <w:szCs w:val="32"/>
        <w:lang w:bidi="th-TH"/>
      </w:rPr>
      <w:t xml:space="preserve"> 256</w:t>
    </w:r>
    <w:r w:rsidR="00370641">
      <w:rPr>
        <w:rFonts w:ascii="Angsana New" w:hAnsi="Angsana New" w:cs="Angsana New"/>
        <w:sz w:val="32"/>
        <w:szCs w:val="32"/>
        <w:lang w:bidi="th-TH"/>
      </w:rPr>
      <w:t>6</w:t>
    </w:r>
  </w:p>
  <w:p w14:paraId="4EAB8200" w14:textId="77777777" w:rsidR="00267458" w:rsidRPr="008D22B2" w:rsidRDefault="00267458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E97B0" w14:textId="705113B1" w:rsidR="00267458" w:rsidRDefault="000A2EF6" w:rsidP="004572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0A2EF6">
      <w:rPr>
        <w:rFonts w:ascii="Angsana New" w:hAnsi="Angsana New"/>
        <w:b/>
        <w:bCs/>
        <w:sz w:val="32"/>
        <w:szCs w:val="32"/>
        <w:cs/>
      </w:rPr>
      <w:t>บริษัท อมรินทร์ คอร์เปอเรชั่นส์ จำกัด (มหาชน)</w:t>
    </w:r>
    <w:r w:rsidR="00267458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3555A400" w14:textId="77777777" w:rsidR="0012751D" w:rsidRPr="008D22B2" w:rsidRDefault="0012751D" w:rsidP="0012751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366488">
      <w:rPr>
        <w:rFonts w:ascii="Angsana New" w:hAnsi="Angsana New"/>
        <w:b/>
        <w:bCs/>
        <w:sz w:val="32"/>
        <w:szCs w:val="32"/>
        <w:cs/>
      </w:rPr>
      <w:t>(เดิมชื่อ บริษัท อมรินทร์พริ้นติ้ง แอนด์ พับลิชชิ่ง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  <w:r w:rsidRPr="00366488">
      <w:rPr>
        <w:rFonts w:ascii="Angsana New" w:hAnsi="Angsana New"/>
        <w:b/>
        <w:bCs/>
        <w:sz w:val="32"/>
        <w:szCs w:val="32"/>
        <w:cs/>
      </w:rPr>
      <w:t>)</w:t>
    </w:r>
  </w:p>
  <w:p w14:paraId="086E1A7A" w14:textId="71D40BFC" w:rsidR="00267458" w:rsidRDefault="00267458" w:rsidP="00CF1A4A">
    <w:pPr>
      <w:pStyle w:val="acctmainheading"/>
      <w:spacing w:after="60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02FA5E24" w14:textId="5CD6461B" w:rsidR="00267458" w:rsidRDefault="00267458" w:rsidP="00CF1A4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ปี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 xml:space="preserve">1 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ธันวาคม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6B3F95">
      <w:rPr>
        <w:rFonts w:ascii="Angsana New" w:hAnsi="Angsana New" w:cs="Angsana New"/>
        <w:sz w:val="32"/>
        <w:szCs w:val="32"/>
        <w:lang w:bidi="th-TH"/>
      </w:rPr>
      <w:t>256</w:t>
    </w:r>
    <w:r w:rsidR="00AF1C39">
      <w:rPr>
        <w:rFonts w:ascii="Angsana New" w:hAnsi="Angsana New" w:cs="Angsana New"/>
        <w:sz w:val="32"/>
        <w:szCs w:val="32"/>
        <w:lang w:bidi="th-TH"/>
      </w:rPr>
      <w:t>6</w:t>
    </w:r>
  </w:p>
  <w:p w14:paraId="59FA37CF" w14:textId="77777777" w:rsidR="00267458" w:rsidRPr="00333087" w:rsidRDefault="00267458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9A2EA" w14:textId="26BC6D5C" w:rsidR="00267458" w:rsidRPr="00E66B73" w:rsidRDefault="000A2EF6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0A2EF6">
      <w:rPr>
        <w:rFonts w:ascii="Angsana New" w:hAnsi="Angsana New"/>
        <w:b/>
        <w:bCs/>
        <w:sz w:val="32"/>
        <w:szCs w:val="32"/>
        <w:cs/>
      </w:rPr>
      <w:t>บริษัท อมรินทร์ คอร์เปอเรชั่นส์ จำกัด (มหาชน)</w:t>
    </w:r>
    <w:r w:rsidR="00267458" w:rsidRPr="00E66B73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31816E5D" w14:textId="77777777" w:rsidR="0012751D" w:rsidRPr="008D22B2" w:rsidRDefault="0012751D" w:rsidP="0012751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366488">
      <w:rPr>
        <w:rFonts w:ascii="Angsana New" w:hAnsi="Angsana New"/>
        <w:b/>
        <w:bCs/>
        <w:sz w:val="32"/>
        <w:szCs w:val="32"/>
        <w:cs/>
      </w:rPr>
      <w:t>(เดิมชื่อ บริษัท อมรินทร์พริ้นติ้ง แอนด์ พับลิชชิ่ง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  <w:r w:rsidRPr="00366488">
      <w:rPr>
        <w:rFonts w:ascii="Angsana New" w:hAnsi="Angsana New"/>
        <w:b/>
        <w:bCs/>
        <w:sz w:val="32"/>
        <w:szCs w:val="32"/>
        <w:cs/>
      </w:rPr>
      <w:t>)</w:t>
    </w:r>
  </w:p>
  <w:p w14:paraId="240BDCE7" w14:textId="77777777" w:rsidR="00267458" w:rsidRPr="001D530E" w:rsidRDefault="00267458" w:rsidP="00877C7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762640FD" w14:textId="08C4B84A" w:rsidR="00267458" w:rsidRPr="008D22B2" w:rsidRDefault="00267458" w:rsidP="000C356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สำหรับปีสิ้นสุดวันที่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6B3F95"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ธันวาคม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 w:rsidRPr="006B3F95">
      <w:rPr>
        <w:rFonts w:ascii="Angsana New" w:hAnsi="Angsana New" w:cs="Angsana New"/>
        <w:sz w:val="32"/>
        <w:szCs w:val="32"/>
        <w:lang w:val="en-US" w:bidi="th-TH"/>
      </w:rPr>
      <w:t>256</w:t>
    </w:r>
    <w:r w:rsidR="00CA0B71">
      <w:rPr>
        <w:rFonts w:ascii="Angsana New" w:hAnsi="Angsana New" w:cs="Angsana New"/>
        <w:sz w:val="32"/>
        <w:szCs w:val="32"/>
        <w:lang w:val="en-US" w:bidi="th-TH"/>
      </w:rPr>
      <w:t>6</w:t>
    </w:r>
  </w:p>
  <w:p w14:paraId="34981728" w14:textId="77777777" w:rsidR="00267458" w:rsidRDefault="00267458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85C3160"/>
    <w:multiLevelType w:val="multilevel"/>
    <w:tmpl w:val="F152998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1A0E5406"/>
    <w:multiLevelType w:val="multilevel"/>
    <w:tmpl w:val="65BC71AC"/>
    <w:lvl w:ilvl="0">
      <w:start w:val="1"/>
      <w:numFmt w:val="decimal"/>
      <w:lvlText w:val="(%1)"/>
      <w:lvlJc w:val="left"/>
      <w:pPr>
        <w:ind w:left="1710" w:hanging="360"/>
      </w:pPr>
      <w:rPr>
        <w:rFonts w:cs="Angsana New" w:hint="default"/>
        <w:b w:val="0"/>
        <w:i/>
      </w:rPr>
    </w:lvl>
    <w:lvl w:ilvl="1" w:tentative="1">
      <w:start w:val="1"/>
      <w:numFmt w:val="lowerLetter"/>
      <w:lvlText w:val="%2."/>
      <w:lvlJc w:val="left"/>
      <w:pPr>
        <w:ind w:left="2430" w:hanging="360"/>
      </w:pPr>
    </w:lvl>
    <w:lvl w:ilvl="2" w:tentative="1">
      <w:start w:val="1"/>
      <w:numFmt w:val="lowerRoman"/>
      <w:lvlText w:val="%3."/>
      <w:lvlJc w:val="right"/>
      <w:pPr>
        <w:ind w:left="3150" w:hanging="180"/>
      </w:pPr>
    </w:lvl>
    <w:lvl w:ilvl="3" w:tentative="1">
      <w:start w:val="1"/>
      <w:numFmt w:val="decimal"/>
      <w:lvlText w:val="%4."/>
      <w:lvlJc w:val="left"/>
      <w:pPr>
        <w:ind w:left="3870" w:hanging="360"/>
      </w:pPr>
    </w:lvl>
    <w:lvl w:ilvl="4" w:tentative="1">
      <w:start w:val="1"/>
      <w:numFmt w:val="lowerLetter"/>
      <w:lvlText w:val="%5."/>
      <w:lvlJc w:val="left"/>
      <w:pPr>
        <w:ind w:left="4590" w:hanging="360"/>
      </w:pPr>
    </w:lvl>
    <w:lvl w:ilvl="5" w:tentative="1">
      <w:start w:val="1"/>
      <w:numFmt w:val="lowerRoman"/>
      <w:lvlText w:val="%6."/>
      <w:lvlJc w:val="right"/>
      <w:pPr>
        <w:ind w:left="5310" w:hanging="180"/>
      </w:pPr>
    </w:lvl>
    <w:lvl w:ilvl="6" w:tentative="1">
      <w:start w:val="1"/>
      <w:numFmt w:val="decimal"/>
      <w:lvlText w:val="%7."/>
      <w:lvlJc w:val="left"/>
      <w:pPr>
        <w:ind w:left="6030" w:hanging="360"/>
      </w:pPr>
    </w:lvl>
    <w:lvl w:ilvl="7" w:tentative="1">
      <w:start w:val="1"/>
      <w:numFmt w:val="lowerLetter"/>
      <w:lvlText w:val="%8."/>
      <w:lvlJc w:val="left"/>
      <w:pPr>
        <w:ind w:left="6750" w:hanging="360"/>
      </w:pPr>
    </w:lvl>
    <w:lvl w:ilvl="8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5" w15:restartNumberingAfterBreak="0">
    <w:nsid w:val="1B350158"/>
    <w:multiLevelType w:val="multilevel"/>
    <w:tmpl w:val="87DEEE6C"/>
    <w:lvl w:ilvl="0">
      <w:start w:val="1"/>
      <w:numFmt w:val="thaiLetters"/>
      <w:lvlText w:val="(%1)"/>
      <w:lvlJc w:val="left"/>
      <w:pPr>
        <w:ind w:left="1710" w:hanging="360"/>
      </w:pPr>
      <w:rPr>
        <w:rFonts w:hint="default"/>
        <w:b w:val="0"/>
        <w:bCs w:val="0"/>
        <w:i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2430" w:hanging="360"/>
      </w:pPr>
    </w:lvl>
    <w:lvl w:ilvl="2" w:tentative="1">
      <w:start w:val="1"/>
      <w:numFmt w:val="lowerRoman"/>
      <w:lvlText w:val="%3."/>
      <w:lvlJc w:val="right"/>
      <w:pPr>
        <w:ind w:left="3150" w:hanging="180"/>
      </w:pPr>
    </w:lvl>
    <w:lvl w:ilvl="3" w:tentative="1">
      <w:start w:val="1"/>
      <w:numFmt w:val="decimal"/>
      <w:lvlText w:val="%4."/>
      <w:lvlJc w:val="left"/>
      <w:pPr>
        <w:ind w:left="3870" w:hanging="360"/>
      </w:pPr>
    </w:lvl>
    <w:lvl w:ilvl="4" w:tentative="1">
      <w:start w:val="1"/>
      <w:numFmt w:val="lowerLetter"/>
      <w:lvlText w:val="%5."/>
      <w:lvlJc w:val="left"/>
      <w:pPr>
        <w:ind w:left="4590" w:hanging="360"/>
      </w:pPr>
    </w:lvl>
    <w:lvl w:ilvl="5" w:tentative="1">
      <w:start w:val="1"/>
      <w:numFmt w:val="lowerRoman"/>
      <w:lvlText w:val="%6."/>
      <w:lvlJc w:val="right"/>
      <w:pPr>
        <w:ind w:left="5310" w:hanging="180"/>
      </w:pPr>
    </w:lvl>
    <w:lvl w:ilvl="6" w:tentative="1">
      <w:start w:val="1"/>
      <w:numFmt w:val="decimal"/>
      <w:lvlText w:val="%7."/>
      <w:lvlJc w:val="left"/>
      <w:pPr>
        <w:ind w:left="6030" w:hanging="360"/>
      </w:pPr>
    </w:lvl>
    <w:lvl w:ilvl="7" w:tentative="1">
      <w:start w:val="1"/>
      <w:numFmt w:val="lowerLetter"/>
      <w:lvlText w:val="%8."/>
      <w:lvlJc w:val="left"/>
      <w:pPr>
        <w:ind w:left="6750" w:hanging="360"/>
      </w:pPr>
    </w:lvl>
    <w:lvl w:ilvl="8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6" w15:restartNumberingAfterBreak="0">
    <w:nsid w:val="1D546711"/>
    <w:multiLevelType w:val="hybridMultilevel"/>
    <w:tmpl w:val="1F903FCA"/>
    <w:lvl w:ilvl="0" w:tplc="811EF13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1F884CAE"/>
    <w:multiLevelType w:val="hybridMultilevel"/>
    <w:tmpl w:val="998E5978"/>
    <w:lvl w:ilvl="0" w:tplc="A78C58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C0C6E820">
      <w:start w:val="1"/>
      <w:numFmt w:val="decimal"/>
      <w:lvlText w:val="(%2)"/>
      <w:lvlJc w:val="left"/>
      <w:pPr>
        <w:ind w:left="1530" w:hanging="450"/>
      </w:pPr>
      <w:rPr>
        <w:rFonts w:hint="default"/>
        <w:i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91011FC"/>
    <w:multiLevelType w:val="hybridMultilevel"/>
    <w:tmpl w:val="65BC71AC"/>
    <w:lvl w:ilvl="0" w:tplc="9754096C">
      <w:start w:val="1"/>
      <w:numFmt w:val="decimal"/>
      <w:lvlText w:val="(%1)"/>
      <w:lvlJc w:val="left"/>
      <w:pPr>
        <w:ind w:left="171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3463D8"/>
    <w:multiLevelType w:val="hybridMultilevel"/>
    <w:tmpl w:val="12F81EC4"/>
    <w:lvl w:ilvl="0" w:tplc="5F1064BC">
      <w:start w:val="1"/>
      <w:numFmt w:val="decimal"/>
      <w:lvlText w:val="(%1)"/>
      <w:lvlJc w:val="left"/>
      <w:pPr>
        <w:ind w:left="990" w:hanging="45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A6431A5"/>
    <w:multiLevelType w:val="hybridMultilevel"/>
    <w:tmpl w:val="11065596"/>
    <w:lvl w:ilvl="0" w:tplc="D76A7DCA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5E105384"/>
    <w:multiLevelType w:val="hybridMultilevel"/>
    <w:tmpl w:val="8876B7A6"/>
    <w:lvl w:ilvl="0" w:tplc="FFFFFFFF">
      <w:start w:val="1"/>
      <w:numFmt w:val="decimal"/>
      <w:lvlText w:val="(%1)"/>
      <w:lvlJc w:val="left"/>
      <w:pPr>
        <w:ind w:left="1260" w:hanging="360"/>
      </w:pPr>
      <w:rPr>
        <w:rFonts w:cs="Angsana New" w:hint="default"/>
        <w:b w:val="0"/>
        <w:i/>
      </w:rPr>
    </w:lvl>
    <w:lvl w:ilvl="1" w:tplc="9754096C">
      <w:start w:val="1"/>
      <w:numFmt w:val="decimal"/>
      <w:lvlText w:val="(%2)"/>
      <w:lvlJc w:val="left"/>
      <w:pPr>
        <w:ind w:left="1980" w:hanging="360"/>
      </w:pPr>
      <w:rPr>
        <w:rFonts w:cs="Angsana New" w:hint="default"/>
        <w:b w:val="0"/>
        <w:i/>
      </w:r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80C64A4"/>
    <w:multiLevelType w:val="hybridMultilevel"/>
    <w:tmpl w:val="724085D0"/>
    <w:lvl w:ilvl="0" w:tplc="9754096C">
      <w:start w:val="1"/>
      <w:numFmt w:val="decimal"/>
      <w:lvlText w:val="(%1)"/>
      <w:lvlJc w:val="left"/>
      <w:pPr>
        <w:ind w:left="1260" w:hanging="360"/>
      </w:pPr>
      <w:rPr>
        <w:rFonts w:cs="Angsana New" w:hint="default"/>
        <w:b w:val="0"/>
        <w:i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6CED004A"/>
    <w:multiLevelType w:val="hybridMultilevel"/>
    <w:tmpl w:val="59F6CB9A"/>
    <w:lvl w:ilvl="0" w:tplc="4978CEE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7CB15C33"/>
    <w:multiLevelType w:val="hybridMultilevel"/>
    <w:tmpl w:val="05222802"/>
    <w:lvl w:ilvl="0" w:tplc="21503B12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1720200611">
    <w:abstractNumId w:val="6"/>
  </w:num>
  <w:num w:numId="2" w16cid:durableId="121728545">
    <w:abstractNumId w:val="5"/>
  </w:num>
  <w:num w:numId="3" w16cid:durableId="1912033511">
    <w:abstractNumId w:val="9"/>
  </w:num>
  <w:num w:numId="4" w16cid:durableId="1718620606">
    <w:abstractNumId w:val="7"/>
  </w:num>
  <w:num w:numId="5" w16cid:durableId="1623337916">
    <w:abstractNumId w:val="8"/>
  </w:num>
  <w:num w:numId="6" w16cid:durableId="2005280615">
    <w:abstractNumId w:val="3"/>
  </w:num>
  <w:num w:numId="7" w16cid:durableId="1845241274">
    <w:abstractNumId w:val="2"/>
  </w:num>
  <w:num w:numId="8" w16cid:durableId="651956745">
    <w:abstractNumId w:val="0"/>
  </w:num>
  <w:num w:numId="9" w16cid:durableId="684795386">
    <w:abstractNumId w:val="1"/>
  </w:num>
  <w:num w:numId="10" w16cid:durableId="1326282995">
    <w:abstractNumId w:val="4"/>
  </w:num>
  <w:num w:numId="11" w16cid:durableId="1284650617">
    <w:abstractNumId w:val="21"/>
  </w:num>
  <w:num w:numId="12" w16cid:durableId="1331328651">
    <w:abstractNumId w:val="18"/>
  </w:num>
  <w:num w:numId="13" w16cid:durableId="1863467818">
    <w:abstractNumId w:val="27"/>
  </w:num>
  <w:num w:numId="14" w16cid:durableId="268659390">
    <w:abstractNumId w:val="20"/>
  </w:num>
  <w:num w:numId="15" w16cid:durableId="585499646">
    <w:abstractNumId w:val="23"/>
  </w:num>
  <w:num w:numId="16" w16cid:durableId="1822623466">
    <w:abstractNumId w:val="12"/>
  </w:num>
  <w:num w:numId="17" w16cid:durableId="1180513201">
    <w:abstractNumId w:val="11"/>
  </w:num>
  <w:num w:numId="18" w16cid:durableId="1324509863">
    <w:abstractNumId w:val="13"/>
  </w:num>
  <w:num w:numId="19" w16cid:durableId="442463810">
    <w:abstractNumId w:val="25"/>
  </w:num>
  <w:num w:numId="20" w16cid:durableId="1033267379">
    <w:abstractNumId w:val="30"/>
  </w:num>
  <w:num w:numId="21" w16cid:durableId="790200013">
    <w:abstractNumId w:val="16"/>
  </w:num>
  <w:num w:numId="22" w16cid:durableId="1394696047">
    <w:abstractNumId w:val="29"/>
  </w:num>
  <w:num w:numId="23" w16cid:durableId="938414021">
    <w:abstractNumId w:val="31"/>
  </w:num>
  <w:num w:numId="24" w16cid:durableId="1661806809">
    <w:abstractNumId w:val="16"/>
  </w:num>
  <w:num w:numId="25" w16cid:durableId="19954049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46813490">
    <w:abstractNumId w:val="22"/>
  </w:num>
  <w:num w:numId="27" w16cid:durableId="128137731">
    <w:abstractNumId w:val="10"/>
  </w:num>
  <w:num w:numId="28" w16cid:durableId="2042434724">
    <w:abstractNumId w:val="17"/>
  </w:num>
  <w:num w:numId="29" w16cid:durableId="506134565">
    <w:abstractNumId w:val="24"/>
  </w:num>
  <w:num w:numId="30" w16cid:durableId="495534703">
    <w:abstractNumId w:val="28"/>
  </w:num>
  <w:num w:numId="31" w16cid:durableId="1633708109">
    <w:abstractNumId w:val="26"/>
  </w:num>
  <w:num w:numId="32" w16cid:durableId="1762793679">
    <w:abstractNumId w:val="19"/>
  </w:num>
  <w:num w:numId="33" w16cid:durableId="514660140">
    <w:abstractNumId w:val="14"/>
  </w:num>
  <w:num w:numId="34" w16cid:durableId="1818914259">
    <w:abstractNumId w:val="1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86"/>
  <w:drawingGridVerticalSpacing w:val="187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939"/>
    <w:rsid w:val="000000CD"/>
    <w:rsid w:val="0000050B"/>
    <w:rsid w:val="00000911"/>
    <w:rsid w:val="00000D80"/>
    <w:rsid w:val="00000DF2"/>
    <w:rsid w:val="000012A2"/>
    <w:rsid w:val="00001385"/>
    <w:rsid w:val="0000142E"/>
    <w:rsid w:val="000014B5"/>
    <w:rsid w:val="000014C8"/>
    <w:rsid w:val="00001A62"/>
    <w:rsid w:val="00001AB3"/>
    <w:rsid w:val="00001B17"/>
    <w:rsid w:val="00001B39"/>
    <w:rsid w:val="00001B47"/>
    <w:rsid w:val="00001BC5"/>
    <w:rsid w:val="000026AE"/>
    <w:rsid w:val="000029DE"/>
    <w:rsid w:val="00002B18"/>
    <w:rsid w:val="000035E3"/>
    <w:rsid w:val="0000361A"/>
    <w:rsid w:val="00003804"/>
    <w:rsid w:val="00003832"/>
    <w:rsid w:val="000038E6"/>
    <w:rsid w:val="00003BED"/>
    <w:rsid w:val="00003D19"/>
    <w:rsid w:val="00003E43"/>
    <w:rsid w:val="00003EEC"/>
    <w:rsid w:val="00004D6D"/>
    <w:rsid w:val="00004F47"/>
    <w:rsid w:val="000052EB"/>
    <w:rsid w:val="00005628"/>
    <w:rsid w:val="00005682"/>
    <w:rsid w:val="000056DD"/>
    <w:rsid w:val="000058F6"/>
    <w:rsid w:val="00005B3B"/>
    <w:rsid w:val="00005CF5"/>
    <w:rsid w:val="000062F0"/>
    <w:rsid w:val="00006499"/>
    <w:rsid w:val="0000665B"/>
    <w:rsid w:val="00006AC9"/>
    <w:rsid w:val="00006C56"/>
    <w:rsid w:val="00006DA6"/>
    <w:rsid w:val="00007083"/>
    <w:rsid w:val="00007400"/>
    <w:rsid w:val="00007603"/>
    <w:rsid w:val="000076F5"/>
    <w:rsid w:val="00007876"/>
    <w:rsid w:val="00007C5B"/>
    <w:rsid w:val="00007CBA"/>
    <w:rsid w:val="00007F68"/>
    <w:rsid w:val="00010187"/>
    <w:rsid w:val="0001025E"/>
    <w:rsid w:val="000103CA"/>
    <w:rsid w:val="00010827"/>
    <w:rsid w:val="00010875"/>
    <w:rsid w:val="00010AA3"/>
    <w:rsid w:val="00010B2D"/>
    <w:rsid w:val="00010F2D"/>
    <w:rsid w:val="00011114"/>
    <w:rsid w:val="0001113D"/>
    <w:rsid w:val="0001117B"/>
    <w:rsid w:val="00011511"/>
    <w:rsid w:val="000117D9"/>
    <w:rsid w:val="000119D0"/>
    <w:rsid w:val="00011B2C"/>
    <w:rsid w:val="0001215B"/>
    <w:rsid w:val="00012211"/>
    <w:rsid w:val="00012304"/>
    <w:rsid w:val="0001249B"/>
    <w:rsid w:val="000125D2"/>
    <w:rsid w:val="000127EE"/>
    <w:rsid w:val="0001280D"/>
    <w:rsid w:val="0001281E"/>
    <w:rsid w:val="00012A90"/>
    <w:rsid w:val="00012A96"/>
    <w:rsid w:val="00012F3A"/>
    <w:rsid w:val="00013352"/>
    <w:rsid w:val="00013385"/>
    <w:rsid w:val="0001352D"/>
    <w:rsid w:val="00013945"/>
    <w:rsid w:val="000139CC"/>
    <w:rsid w:val="00013B03"/>
    <w:rsid w:val="00013C25"/>
    <w:rsid w:val="00013DB4"/>
    <w:rsid w:val="00013EB3"/>
    <w:rsid w:val="00013F7D"/>
    <w:rsid w:val="000140A6"/>
    <w:rsid w:val="00014121"/>
    <w:rsid w:val="00014241"/>
    <w:rsid w:val="00014D93"/>
    <w:rsid w:val="00014EBD"/>
    <w:rsid w:val="00014FF4"/>
    <w:rsid w:val="00015241"/>
    <w:rsid w:val="00015BCB"/>
    <w:rsid w:val="00015F48"/>
    <w:rsid w:val="000160C4"/>
    <w:rsid w:val="0001616C"/>
    <w:rsid w:val="000162B2"/>
    <w:rsid w:val="00016378"/>
    <w:rsid w:val="000164FD"/>
    <w:rsid w:val="00016611"/>
    <w:rsid w:val="00016752"/>
    <w:rsid w:val="0001687E"/>
    <w:rsid w:val="0001689D"/>
    <w:rsid w:val="0001698B"/>
    <w:rsid w:val="00016AFB"/>
    <w:rsid w:val="00016B39"/>
    <w:rsid w:val="00016CB6"/>
    <w:rsid w:val="00016E05"/>
    <w:rsid w:val="00016F77"/>
    <w:rsid w:val="00017219"/>
    <w:rsid w:val="00017B72"/>
    <w:rsid w:val="00017CD4"/>
    <w:rsid w:val="00020331"/>
    <w:rsid w:val="000204CD"/>
    <w:rsid w:val="00020593"/>
    <w:rsid w:val="000207E3"/>
    <w:rsid w:val="000208D9"/>
    <w:rsid w:val="000209BA"/>
    <w:rsid w:val="000209F7"/>
    <w:rsid w:val="00020BF2"/>
    <w:rsid w:val="00020CB5"/>
    <w:rsid w:val="00020E0D"/>
    <w:rsid w:val="00020F3E"/>
    <w:rsid w:val="000211F7"/>
    <w:rsid w:val="00021D0E"/>
    <w:rsid w:val="000221BA"/>
    <w:rsid w:val="0002244C"/>
    <w:rsid w:val="00022517"/>
    <w:rsid w:val="0002290B"/>
    <w:rsid w:val="000229D4"/>
    <w:rsid w:val="00022B08"/>
    <w:rsid w:val="00022E4A"/>
    <w:rsid w:val="0002311B"/>
    <w:rsid w:val="00023338"/>
    <w:rsid w:val="00023527"/>
    <w:rsid w:val="00023970"/>
    <w:rsid w:val="000239D0"/>
    <w:rsid w:val="000246AF"/>
    <w:rsid w:val="00024741"/>
    <w:rsid w:val="00024797"/>
    <w:rsid w:val="0002484D"/>
    <w:rsid w:val="00024976"/>
    <w:rsid w:val="00024CEE"/>
    <w:rsid w:val="00024F50"/>
    <w:rsid w:val="00025352"/>
    <w:rsid w:val="000254DB"/>
    <w:rsid w:val="000256A5"/>
    <w:rsid w:val="00025876"/>
    <w:rsid w:val="00025941"/>
    <w:rsid w:val="00025CF5"/>
    <w:rsid w:val="00025D28"/>
    <w:rsid w:val="0002656A"/>
    <w:rsid w:val="0002674C"/>
    <w:rsid w:val="00026BE1"/>
    <w:rsid w:val="00026F21"/>
    <w:rsid w:val="0002700E"/>
    <w:rsid w:val="0002724A"/>
    <w:rsid w:val="00027574"/>
    <w:rsid w:val="0002773C"/>
    <w:rsid w:val="000277DA"/>
    <w:rsid w:val="00027E5C"/>
    <w:rsid w:val="00027F23"/>
    <w:rsid w:val="0003014A"/>
    <w:rsid w:val="0003014B"/>
    <w:rsid w:val="0003047C"/>
    <w:rsid w:val="000305C0"/>
    <w:rsid w:val="000309E7"/>
    <w:rsid w:val="00030BBF"/>
    <w:rsid w:val="00030BCB"/>
    <w:rsid w:val="00030ED3"/>
    <w:rsid w:val="000310D3"/>
    <w:rsid w:val="0003114D"/>
    <w:rsid w:val="00031156"/>
    <w:rsid w:val="000313E7"/>
    <w:rsid w:val="00031619"/>
    <w:rsid w:val="00031726"/>
    <w:rsid w:val="0003176E"/>
    <w:rsid w:val="00031A08"/>
    <w:rsid w:val="00031C37"/>
    <w:rsid w:val="00031F8D"/>
    <w:rsid w:val="000320A2"/>
    <w:rsid w:val="000322D6"/>
    <w:rsid w:val="00032346"/>
    <w:rsid w:val="00032618"/>
    <w:rsid w:val="00032816"/>
    <w:rsid w:val="00032918"/>
    <w:rsid w:val="00032BEF"/>
    <w:rsid w:val="00032C1C"/>
    <w:rsid w:val="00032DD3"/>
    <w:rsid w:val="00032F61"/>
    <w:rsid w:val="000335A7"/>
    <w:rsid w:val="0003374D"/>
    <w:rsid w:val="00033956"/>
    <w:rsid w:val="00033C3C"/>
    <w:rsid w:val="0003409F"/>
    <w:rsid w:val="000342DC"/>
    <w:rsid w:val="00034301"/>
    <w:rsid w:val="00034623"/>
    <w:rsid w:val="000347C1"/>
    <w:rsid w:val="00034954"/>
    <w:rsid w:val="00034A07"/>
    <w:rsid w:val="00034BB8"/>
    <w:rsid w:val="00034C10"/>
    <w:rsid w:val="00034CEA"/>
    <w:rsid w:val="00034E82"/>
    <w:rsid w:val="00035027"/>
    <w:rsid w:val="00035228"/>
    <w:rsid w:val="00035259"/>
    <w:rsid w:val="000352FB"/>
    <w:rsid w:val="0003554B"/>
    <w:rsid w:val="0003563F"/>
    <w:rsid w:val="0003564F"/>
    <w:rsid w:val="000356BA"/>
    <w:rsid w:val="000357C6"/>
    <w:rsid w:val="000359BE"/>
    <w:rsid w:val="000359C7"/>
    <w:rsid w:val="00035F3B"/>
    <w:rsid w:val="00035F6D"/>
    <w:rsid w:val="000361D8"/>
    <w:rsid w:val="00036245"/>
    <w:rsid w:val="000364B9"/>
    <w:rsid w:val="000364E2"/>
    <w:rsid w:val="00036BEC"/>
    <w:rsid w:val="00036F9D"/>
    <w:rsid w:val="00037043"/>
    <w:rsid w:val="0003704C"/>
    <w:rsid w:val="000374FD"/>
    <w:rsid w:val="0003779E"/>
    <w:rsid w:val="00037BBB"/>
    <w:rsid w:val="00037C28"/>
    <w:rsid w:val="00037C88"/>
    <w:rsid w:val="00037CDD"/>
    <w:rsid w:val="00037F1A"/>
    <w:rsid w:val="0004002E"/>
    <w:rsid w:val="0004078D"/>
    <w:rsid w:val="00040A75"/>
    <w:rsid w:val="00041233"/>
    <w:rsid w:val="000413F1"/>
    <w:rsid w:val="0004164F"/>
    <w:rsid w:val="00041A70"/>
    <w:rsid w:val="00041B29"/>
    <w:rsid w:val="00041DD3"/>
    <w:rsid w:val="00041E6E"/>
    <w:rsid w:val="0004206D"/>
    <w:rsid w:val="00042286"/>
    <w:rsid w:val="00042337"/>
    <w:rsid w:val="0004274A"/>
    <w:rsid w:val="000429D6"/>
    <w:rsid w:val="00042AD7"/>
    <w:rsid w:val="00042B40"/>
    <w:rsid w:val="00042CCB"/>
    <w:rsid w:val="00042EE6"/>
    <w:rsid w:val="000434EE"/>
    <w:rsid w:val="0004399C"/>
    <w:rsid w:val="000439AC"/>
    <w:rsid w:val="00043A5B"/>
    <w:rsid w:val="00043B5A"/>
    <w:rsid w:val="00043E2A"/>
    <w:rsid w:val="00043F70"/>
    <w:rsid w:val="00044391"/>
    <w:rsid w:val="0004444F"/>
    <w:rsid w:val="00044584"/>
    <w:rsid w:val="0004465B"/>
    <w:rsid w:val="000447C9"/>
    <w:rsid w:val="000449B1"/>
    <w:rsid w:val="00044C85"/>
    <w:rsid w:val="000450BF"/>
    <w:rsid w:val="000453BA"/>
    <w:rsid w:val="0004591E"/>
    <w:rsid w:val="00045D7E"/>
    <w:rsid w:val="00045ECF"/>
    <w:rsid w:val="00046285"/>
    <w:rsid w:val="000465F4"/>
    <w:rsid w:val="00046696"/>
    <w:rsid w:val="00046F76"/>
    <w:rsid w:val="00047125"/>
    <w:rsid w:val="00047389"/>
    <w:rsid w:val="0004774F"/>
    <w:rsid w:val="0004785C"/>
    <w:rsid w:val="00047C73"/>
    <w:rsid w:val="00047D8B"/>
    <w:rsid w:val="00050257"/>
    <w:rsid w:val="000502D0"/>
    <w:rsid w:val="00050348"/>
    <w:rsid w:val="00050828"/>
    <w:rsid w:val="00050AA8"/>
    <w:rsid w:val="00050C53"/>
    <w:rsid w:val="00051285"/>
    <w:rsid w:val="0005146F"/>
    <w:rsid w:val="0005184E"/>
    <w:rsid w:val="00051CFE"/>
    <w:rsid w:val="00051D57"/>
    <w:rsid w:val="0005208D"/>
    <w:rsid w:val="00052332"/>
    <w:rsid w:val="00052738"/>
    <w:rsid w:val="000527EE"/>
    <w:rsid w:val="00052A8A"/>
    <w:rsid w:val="00053015"/>
    <w:rsid w:val="00053083"/>
    <w:rsid w:val="00053733"/>
    <w:rsid w:val="00053D6E"/>
    <w:rsid w:val="00053DDD"/>
    <w:rsid w:val="00053E50"/>
    <w:rsid w:val="00053EA2"/>
    <w:rsid w:val="00053F4C"/>
    <w:rsid w:val="00054127"/>
    <w:rsid w:val="00054130"/>
    <w:rsid w:val="0005425D"/>
    <w:rsid w:val="00054312"/>
    <w:rsid w:val="00054588"/>
    <w:rsid w:val="0005460B"/>
    <w:rsid w:val="00054D35"/>
    <w:rsid w:val="000554B8"/>
    <w:rsid w:val="00056175"/>
    <w:rsid w:val="000561AA"/>
    <w:rsid w:val="0005622E"/>
    <w:rsid w:val="00057122"/>
    <w:rsid w:val="00057492"/>
    <w:rsid w:val="00057A15"/>
    <w:rsid w:val="00057C78"/>
    <w:rsid w:val="00057EED"/>
    <w:rsid w:val="0006012C"/>
    <w:rsid w:val="000602DB"/>
    <w:rsid w:val="000605F1"/>
    <w:rsid w:val="00060918"/>
    <w:rsid w:val="00060DFF"/>
    <w:rsid w:val="00060FAC"/>
    <w:rsid w:val="0006118D"/>
    <w:rsid w:val="000612BE"/>
    <w:rsid w:val="0006145F"/>
    <w:rsid w:val="00061647"/>
    <w:rsid w:val="00061B99"/>
    <w:rsid w:val="00062182"/>
    <w:rsid w:val="000623DC"/>
    <w:rsid w:val="000625CF"/>
    <w:rsid w:val="000625DB"/>
    <w:rsid w:val="00062668"/>
    <w:rsid w:val="0006274E"/>
    <w:rsid w:val="0006284F"/>
    <w:rsid w:val="00062AEF"/>
    <w:rsid w:val="00062E18"/>
    <w:rsid w:val="000632AF"/>
    <w:rsid w:val="000634B9"/>
    <w:rsid w:val="00063511"/>
    <w:rsid w:val="00063AC6"/>
    <w:rsid w:val="00063E9C"/>
    <w:rsid w:val="000643D1"/>
    <w:rsid w:val="000646D2"/>
    <w:rsid w:val="000647B3"/>
    <w:rsid w:val="000647F8"/>
    <w:rsid w:val="000648D5"/>
    <w:rsid w:val="00064996"/>
    <w:rsid w:val="00064B44"/>
    <w:rsid w:val="00064D98"/>
    <w:rsid w:val="000651A1"/>
    <w:rsid w:val="000654D3"/>
    <w:rsid w:val="00065A5B"/>
    <w:rsid w:val="000660B9"/>
    <w:rsid w:val="00066212"/>
    <w:rsid w:val="000662C9"/>
    <w:rsid w:val="00066625"/>
    <w:rsid w:val="000668A7"/>
    <w:rsid w:val="00066A6F"/>
    <w:rsid w:val="00066A80"/>
    <w:rsid w:val="00066DA8"/>
    <w:rsid w:val="00066F4E"/>
    <w:rsid w:val="00067062"/>
    <w:rsid w:val="0006716F"/>
    <w:rsid w:val="000674A8"/>
    <w:rsid w:val="0006761C"/>
    <w:rsid w:val="0006764D"/>
    <w:rsid w:val="000676B2"/>
    <w:rsid w:val="000678F9"/>
    <w:rsid w:val="0006791F"/>
    <w:rsid w:val="0006799D"/>
    <w:rsid w:val="00067C17"/>
    <w:rsid w:val="00067CB6"/>
    <w:rsid w:val="00067DBE"/>
    <w:rsid w:val="00070054"/>
    <w:rsid w:val="00070254"/>
    <w:rsid w:val="0007075F"/>
    <w:rsid w:val="000707D9"/>
    <w:rsid w:val="000709CB"/>
    <w:rsid w:val="00070BC6"/>
    <w:rsid w:val="00070CA0"/>
    <w:rsid w:val="00070D5A"/>
    <w:rsid w:val="00071022"/>
    <w:rsid w:val="000711A0"/>
    <w:rsid w:val="000712AB"/>
    <w:rsid w:val="000716C5"/>
    <w:rsid w:val="000717E2"/>
    <w:rsid w:val="00071976"/>
    <w:rsid w:val="00071ADA"/>
    <w:rsid w:val="00071E32"/>
    <w:rsid w:val="00071E45"/>
    <w:rsid w:val="00071E61"/>
    <w:rsid w:val="0007213A"/>
    <w:rsid w:val="000721C1"/>
    <w:rsid w:val="00072357"/>
    <w:rsid w:val="0007271E"/>
    <w:rsid w:val="00072C13"/>
    <w:rsid w:val="00072CDE"/>
    <w:rsid w:val="000730A5"/>
    <w:rsid w:val="00073148"/>
    <w:rsid w:val="00073162"/>
    <w:rsid w:val="000734F3"/>
    <w:rsid w:val="000737E9"/>
    <w:rsid w:val="00073898"/>
    <w:rsid w:val="00073A56"/>
    <w:rsid w:val="00073A73"/>
    <w:rsid w:val="0007407D"/>
    <w:rsid w:val="00074147"/>
    <w:rsid w:val="0007419B"/>
    <w:rsid w:val="00074279"/>
    <w:rsid w:val="00074398"/>
    <w:rsid w:val="00074735"/>
    <w:rsid w:val="000749A4"/>
    <w:rsid w:val="00074B3F"/>
    <w:rsid w:val="00074FCA"/>
    <w:rsid w:val="000752A6"/>
    <w:rsid w:val="000758E1"/>
    <w:rsid w:val="00075B3B"/>
    <w:rsid w:val="00075E6F"/>
    <w:rsid w:val="000764B2"/>
    <w:rsid w:val="0007655A"/>
    <w:rsid w:val="00076709"/>
    <w:rsid w:val="00076A05"/>
    <w:rsid w:val="00076BE8"/>
    <w:rsid w:val="00076D19"/>
    <w:rsid w:val="00076DEC"/>
    <w:rsid w:val="00076E7D"/>
    <w:rsid w:val="00076EFB"/>
    <w:rsid w:val="00077164"/>
    <w:rsid w:val="000771EA"/>
    <w:rsid w:val="000776BD"/>
    <w:rsid w:val="000777BB"/>
    <w:rsid w:val="00077C97"/>
    <w:rsid w:val="00077CAF"/>
    <w:rsid w:val="00077E06"/>
    <w:rsid w:val="00077E41"/>
    <w:rsid w:val="00077F3F"/>
    <w:rsid w:val="00077F46"/>
    <w:rsid w:val="00077F90"/>
    <w:rsid w:val="000800C4"/>
    <w:rsid w:val="000800F1"/>
    <w:rsid w:val="00080546"/>
    <w:rsid w:val="00080553"/>
    <w:rsid w:val="000805A6"/>
    <w:rsid w:val="00080900"/>
    <w:rsid w:val="00080E2D"/>
    <w:rsid w:val="00080F97"/>
    <w:rsid w:val="000810FA"/>
    <w:rsid w:val="00081568"/>
    <w:rsid w:val="000817F1"/>
    <w:rsid w:val="00081954"/>
    <w:rsid w:val="00081BDF"/>
    <w:rsid w:val="00081BFB"/>
    <w:rsid w:val="00081C0F"/>
    <w:rsid w:val="00081D03"/>
    <w:rsid w:val="00081FC8"/>
    <w:rsid w:val="00082352"/>
    <w:rsid w:val="000823A8"/>
    <w:rsid w:val="00082455"/>
    <w:rsid w:val="000825B1"/>
    <w:rsid w:val="000827F0"/>
    <w:rsid w:val="00082873"/>
    <w:rsid w:val="00082C3E"/>
    <w:rsid w:val="000832C3"/>
    <w:rsid w:val="0008384F"/>
    <w:rsid w:val="00083B9E"/>
    <w:rsid w:val="00083C04"/>
    <w:rsid w:val="00083CA4"/>
    <w:rsid w:val="00083E4C"/>
    <w:rsid w:val="00083EDC"/>
    <w:rsid w:val="00084149"/>
    <w:rsid w:val="000843FA"/>
    <w:rsid w:val="00084EBF"/>
    <w:rsid w:val="00084FF5"/>
    <w:rsid w:val="000854AA"/>
    <w:rsid w:val="00085638"/>
    <w:rsid w:val="00085CD9"/>
    <w:rsid w:val="00085D68"/>
    <w:rsid w:val="0008635C"/>
    <w:rsid w:val="000867AA"/>
    <w:rsid w:val="00086917"/>
    <w:rsid w:val="00086B68"/>
    <w:rsid w:val="00086D70"/>
    <w:rsid w:val="00086DC1"/>
    <w:rsid w:val="00086E2A"/>
    <w:rsid w:val="000873E7"/>
    <w:rsid w:val="00087836"/>
    <w:rsid w:val="00087963"/>
    <w:rsid w:val="000879E9"/>
    <w:rsid w:val="00090095"/>
    <w:rsid w:val="00090E53"/>
    <w:rsid w:val="00091066"/>
    <w:rsid w:val="000917D6"/>
    <w:rsid w:val="000919BD"/>
    <w:rsid w:val="00091F4C"/>
    <w:rsid w:val="00092821"/>
    <w:rsid w:val="00092895"/>
    <w:rsid w:val="000928A3"/>
    <w:rsid w:val="00092944"/>
    <w:rsid w:val="00092D16"/>
    <w:rsid w:val="000932ED"/>
    <w:rsid w:val="0009333E"/>
    <w:rsid w:val="00093349"/>
    <w:rsid w:val="00093389"/>
    <w:rsid w:val="000935D8"/>
    <w:rsid w:val="00093736"/>
    <w:rsid w:val="000939EC"/>
    <w:rsid w:val="00093F6A"/>
    <w:rsid w:val="00094019"/>
    <w:rsid w:val="0009417A"/>
    <w:rsid w:val="0009419B"/>
    <w:rsid w:val="00094446"/>
    <w:rsid w:val="00094447"/>
    <w:rsid w:val="000945CD"/>
    <w:rsid w:val="00094BD7"/>
    <w:rsid w:val="00094CE4"/>
    <w:rsid w:val="000950D5"/>
    <w:rsid w:val="00095147"/>
    <w:rsid w:val="0009518B"/>
    <w:rsid w:val="000951B7"/>
    <w:rsid w:val="000953BA"/>
    <w:rsid w:val="00095576"/>
    <w:rsid w:val="00095A5B"/>
    <w:rsid w:val="00095C4B"/>
    <w:rsid w:val="00095D8F"/>
    <w:rsid w:val="00095E77"/>
    <w:rsid w:val="00096658"/>
    <w:rsid w:val="000966F6"/>
    <w:rsid w:val="00096A81"/>
    <w:rsid w:val="00096B72"/>
    <w:rsid w:val="00096BA2"/>
    <w:rsid w:val="00096D61"/>
    <w:rsid w:val="0009706E"/>
    <w:rsid w:val="0009710A"/>
    <w:rsid w:val="0009745D"/>
    <w:rsid w:val="0009782D"/>
    <w:rsid w:val="00097D8D"/>
    <w:rsid w:val="00097F4E"/>
    <w:rsid w:val="00097FC6"/>
    <w:rsid w:val="000A019F"/>
    <w:rsid w:val="000A05C9"/>
    <w:rsid w:val="000A07A0"/>
    <w:rsid w:val="000A0874"/>
    <w:rsid w:val="000A09C1"/>
    <w:rsid w:val="000A0C50"/>
    <w:rsid w:val="000A0F37"/>
    <w:rsid w:val="000A1008"/>
    <w:rsid w:val="000A1091"/>
    <w:rsid w:val="000A14B5"/>
    <w:rsid w:val="000A1773"/>
    <w:rsid w:val="000A17F5"/>
    <w:rsid w:val="000A1946"/>
    <w:rsid w:val="000A1CCA"/>
    <w:rsid w:val="000A1CDD"/>
    <w:rsid w:val="000A1D5E"/>
    <w:rsid w:val="000A205B"/>
    <w:rsid w:val="000A2142"/>
    <w:rsid w:val="000A21CF"/>
    <w:rsid w:val="000A232B"/>
    <w:rsid w:val="000A2721"/>
    <w:rsid w:val="000A2777"/>
    <w:rsid w:val="000A2861"/>
    <w:rsid w:val="000A2EF6"/>
    <w:rsid w:val="000A2FDC"/>
    <w:rsid w:val="000A30FC"/>
    <w:rsid w:val="000A325C"/>
    <w:rsid w:val="000A32AC"/>
    <w:rsid w:val="000A331A"/>
    <w:rsid w:val="000A3329"/>
    <w:rsid w:val="000A3737"/>
    <w:rsid w:val="000A3E00"/>
    <w:rsid w:val="000A4813"/>
    <w:rsid w:val="000A483C"/>
    <w:rsid w:val="000A4C16"/>
    <w:rsid w:val="000A4E6D"/>
    <w:rsid w:val="000A50D3"/>
    <w:rsid w:val="000A5217"/>
    <w:rsid w:val="000A544F"/>
    <w:rsid w:val="000A5939"/>
    <w:rsid w:val="000A598F"/>
    <w:rsid w:val="000A6010"/>
    <w:rsid w:val="000A62A0"/>
    <w:rsid w:val="000A630F"/>
    <w:rsid w:val="000A681D"/>
    <w:rsid w:val="000A6A51"/>
    <w:rsid w:val="000A6B6C"/>
    <w:rsid w:val="000A6C32"/>
    <w:rsid w:val="000A6EA9"/>
    <w:rsid w:val="000A7413"/>
    <w:rsid w:val="000A7923"/>
    <w:rsid w:val="000A795E"/>
    <w:rsid w:val="000A79E5"/>
    <w:rsid w:val="000A7A9C"/>
    <w:rsid w:val="000A7D4E"/>
    <w:rsid w:val="000A7E06"/>
    <w:rsid w:val="000A7FA6"/>
    <w:rsid w:val="000B00CD"/>
    <w:rsid w:val="000B01CA"/>
    <w:rsid w:val="000B02BF"/>
    <w:rsid w:val="000B034D"/>
    <w:rsid w:val="000B08F7"/>
    <w:rsid w:val="000B0CC4"/>
    <w:rsid w:val="000B0D4B"/>
    <w:rsid w:val="000B0E0D"/>
    <w:rsid w:val="000B0EF3"/>
    <w:rsid w:val="000B0FD2"/>
    <w:rsid w:val="000B1068"/>
    <w:rsid w:val="000B1334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1B3"/>
    <w:rsid w:val="000B21EC"/>
    <w:rsid w:val="000B229F"/>
    <w:rsid w:val="000B22AD"/>
    <w:rsid w:val="000B232C"/>
    <w:rsid w:val="000B23BA"/>
    <w:rsid w:val="000B243C"/>
    <w:rsid w:val="000B26A1"/>
    <w:rsid w:val="000B29E2"/>
    <w:rsid w:val="000B2B32"/>
    <w:rsid w:val="000B2BE0"/>
    <w:rsid w:val="000B2F10"/>
    <w:rsid w:val="000B2F74"/>
    <w:rsid w:val="000B335D"/>
    <w:rsid w:val="000B35A7"/>
    <w:rsid w:val="000B3711"/>
    <w:rsid w:val="000B38B4"/>
    <w:rsid w:val="000B409C"/>
    <w:rsid w:val="000B41D2"/>
    <w:rsid w:val="000B4285"/>
    <w:rsid w:val="000B42CA"/>
    <w:rsid w:val="000B431C"/>
    <w:rsid w:val="000B442A"/>
    <w:rsid w:val="000B4481"/>
    <w:rsid w:val="000B4847"/>
    <w:rsid w:val="000B4933"/>
    <w:rsid w:val="000B495E"/>
    <w:rsid w:val="000B4A2D"/>
    <w:rsid w:val="000B4A7F"/>
    <w:rsid w:val="000B4BB2"/>
    <w:rsid w:val="000B4BFD"/>
    <w:rsid w:val="000B4E19"/>
    <w:rsid w:val="000B4EC0"/>
    <w:rsid w:val="000B4FDA"/>
    <w:rsid w:val="000B5075"/>
    <w:rsid w:val="000B5376"/>
    <w:rsid w:val="000B5755"/>
    <w:rsid w:val="000B5799"/>
    <w:rsid w:val="000B598F"/>
    <w:rsid w:val="000B5A0D"/>
    <w:rsid w:val="000B5A4A"/>
    <w:rsid w:val="000B5CF1"/>
    <w:rsid w:val="000B5EC1"/>
    <w:rsid w:val="000B5F36"/>
    <w:rsid w:val="000B604A"/>
    <w:rsid w:val="000B6429"/>
    <w:rsid w:val="000B687F"/>
    <w:rsid w:val="000B69EE"/>
    <w:rsid w:val="000B6D18"/>
    <w:rsid w:val="000B6D8D"/>
    <w:rsid w:val="000B6DE0"/>
    <w:rsid w:val="000B726B"/>
    <w:rsid w:val="000B7322"/>
    <w:rsid w:val="000C054A"/>
    <w:rsid w:val="000C05D8"/>
    <w:rsid w:val="000C05E3"/>
    <w:rsid w:val="000C08C9"/>
    <w:rsid w:val="000C095E"/>
    <w:rsid w:val="000C0979"/>
    <w:rsid w:val="000C0AC3"/>
    <w:rsid w:val="000C0B3E"/>
    <w:rsid w:val="000C0E6A"/>
    <w:rsid w:val="000C0E6F"/>
    <w:rsid w:val="000C0EE1"/>
    <w:rsid w:val="000C1472"/>
    <w:rsid w:val="000C1BC9"/>
    <w:rsid w:val="000C2371"/>
    <w:rsid w:val="000C2531"/>
    <w:rsid w:val="000C2568"/>
    <w:rsid w:val="000C2752"/>
    <w:rsid w:val="000C27DC"/>
    <w:rsid w:val="000C27E3"/>
    <w:rsid w:val="000C294B"/>
    <w:rsid w:val="000C29E5"/>
    <w:rsid w:val="000C2A92"/>
    <w:rsid w:val="000C2B17"/>
    <w:rsid w:val="000C320E"/>
    <w:rsid w:val="000C342C"/>
    <w:rsid w:val="000C3562"/>
    <w:rsid w:val="000C3DB4"/>
    <w:rsid w:val="000C401E"/>
    <w:rsid w:val="000C436C"/>
    <w:rsid w:val="000C4BD0"/>
    <w:rsid w:val="000C4DC3"/>
    <w:rsid w:val="000C5180"/>
    <w:rsid w:val="000C55CD"/>
    <w:rsid w:val="000C58DE"/>
    <w:rsid w:val="000C59E1"/>
    <w:rsid w:val="000C5A5D"/>
    <w:rsid w:val="000C5F11"/>
    <w:rsid w:val="000C6217"/>
    <w:rsid w:val="000C662B"/>
    <w:rsid w:val="000C69EC"/>
    <w:rsid w:val="000C6EAC"/>
    <w:rsid w:val="000C71FF"/>
    <w:rsid w:val="000C799A"/>
    <w:rsid w:val="000C7F55"/>
    <w:rsid w:val="000D043D"/>
    <w:rsid w:val="000D04BD"/>
    <w:rsid w:val="000D04D1"/>
    <w:rsid w:val="000D062E"/>
    <w:rsid w:val="000D067A"/>
    <w:rsid w:val="000D0A35"/>
    <w:rsid w:val="000D0B16"/>
    <w:rsid w:val="000D105B"/>
    <w:rsid w:val="000D1087"/>
    <w:rsid w:val="000D10C2"/>
    <w:rsid w:val="000D1150"/>
    <w:rsid w:val="000D11E2"/>
    <w:rsid w:val="000D171B"/>
    <w:rsid w:val="000D17BF"/>
    <w:rsid w:val="000D1C75"/>
    <w:rsid w:val="000D1C7D"/>
    <w:rsid w:val="000D1D26"/>
    <w:rsid w:val="000D21AC"/>
    <w:rsid w:val="000D23B0"/>
    <w:rsid w:val="000D24E6"/>
    <w:rsid w:val="000D29A6"/>
    <w:rsid w:val="000D2E95"/>
    <w:rsid w:val="000D3062"/>
    <w:rsid w:val="000D3086"/>
    <w:rsid w:val="000D3164"/>
    <w:rsid w:val="000D3336"/>
    <w:rsid w:val="000D38D0"/>
    <w:rsid w:val="000D39FE"/>
    <w:rsid w:val="000D3AE0"/>
    <w:rsid w:val="000D3F52"/>
    <w:rsid w:val="000D4054"/>
    <w:rsid w:val="000D415C"/>
    <w:rsid w:val="000D42A9"/>
    <w:rsid w:val="000D4705"/>
    <w:rsid w:val="000D4C01"/>
    <w:rsid w:val="000D54EB"/>
    <w:rsid w:val="000D5600"/>
    <w:rsid w:val="000D561C"/>
    <w:rsid w:val="000D587B"/>
    <w:rsid w:val="000D5D4A"/>
    <w:rsid w:val="000D63C6"/>
    <w:rsid w:val="000D6BE9"/>
    <w:rsid w:val="000D6DF4"/>
    <w:rsid w:val="000D6E4A"/>
    <w:rsid w:val="000D6FEF"/>
    <w:rsid w:val="000D7108"/>
    <w:rsid w:val="000D711C"/>
    <w:rsid w:val="000D7461"/>
    <w:rsid w:val="000D748A"/>
    <w:rsid w:val="000D769D"/>
    <w:rsid w:val="000D7843"/>
    <w:rsid w:val="000D7CE8"/>
    <w:rsid w:val="000D7E3D"/>
    <w:rsid w:val="000D7FEA"/>
    <w:rsid w:val="000E005D"/>
    <w:rsid w:val="000E01AB"/>
    <w:rsid w:val="000E0477"/>
    <w:rsid w:val="000E072A"/>
    <w:rsid w:val="000E07A4"/>
    <w:rsid w:val="000E08CC"/>
    <w:rsid w:val="000E093B"/>
    <w:rsid w:val="000E0A01"/>
    <w:rsid w:val="000E0AD5"/>
    <w:rsid w:val="000E0E9F"/>
    <w:rsid w:val="000E0EEB"/>
    <w:rsid w:val="000E1844"/>
    <w:rsid w:val="000E1C68"/>
    <w:rsid w:val="000E1D90"/>
    <w:rsid w:val="000E2591"/>
    <w:rsid w:val="000E2971"/>
    <w:rsid w:val="000E2AA7"/>
    <w:rsid w:val="000E2D0A"/>
    <w:rsid w:val="000E2EE8"/>
    <w:rsid w:val="000E32A6"/>
    <w:rsid w:val="000E330A"/>
    <w:rsid w:val="000E363D"/>
    <w:rsid w:val="000E38AD"/>
    <w:rsid w:val="000E3937"/>
    <w:rsid w:val="000E39CD"/>
    <w:rsid w:val="000E409A"/>
    <w:rsid w:val="000E41C6"/>
    <w:rsid w:val="000E44B3"/>
    <w:rsid w:val="000E44CA"/>
    <w:rsid w:val="000E4574"/>
    <w:rsid w:val="000E4913"/>
    <w:rsid w:val="000E4B37"/>
    <w:rsid w:val="000E4B8A"/>
    <w:rsid w:val="000E4C7F"/>
    <w:rsid w:val="000E4C8C"/>
    <w:rsid w:val="000E5044"/>
    <w:rsid w:val="000E51DA"/>
    <w:rsid w:val="000E542C"/>
    <w:rsid w:val="000E5939"/>
    <w:rsid w:val="000E598F"/>
    <w:rsid w:val="000E5D90"/>
    <w:rsid w:val="000E64F9"/>
    <w:rsid w:val="000E671C"/>
    <w:rsid w:val="000E6EE0"/>
    <w:rsid w:val="000E71ED"/>
    <w:rsid w:val="000E7744"/>
    <w:rsid w:val="000E77E0"/>
    <w:rsid w:val="000E79B9"/>
    <w:rsid w:val="000E7A3D"/>
    <w:rsid w:val="000E7D7C"/>
    <w:rsid w:val="000F042A"/>
    <w:rsid w:val="000F042B"/>
    <w:rsid w:val="000F07DF"/>
    <w:rsid w:val="000F0AC3"/>
    <w:rsid w:val="000F0EC3"/>
    <w:rsid w:val="000F1056"/>
    <w:rsid w:val="000F17A0"/>
    <w:rsid w:val="000F17EB"/>
    <w:rsid w:val="000F1EA8"/>
    <w:rsid w:val="000F1FC1"/>
    <w:rsid w:val="000F200D"/>
    <w:rsid w:val="000F2063"/>
    <w:rsid w:val="000F2288"/>
    <w:rsid w:val="000F2349"/>
    <w:rsid w:val="000F236B"/>
    <w:rsid w:val="000F25D5"/>
    <w:rsid w:val="000F2936"/>
    <w:rsid w:val="000F29AF"/>
    <w:rsid w:val="000F2ED0"/>
    <w:rsid w:val="000F3156"/>
    <w:rsid w:val="000F32DB"/>
    <w:rsid w:val="000F3725"/>
    <w:rsid w:val="000F387E"/>
    <w:rsid w:val="000F3A0E"/>
    <w:rsid w:val="000F3A17"/>
    <w:rsid w:val="000F3AE7"/>
    <w:rsid w:val="000F3BB5"/>
    <w:rsid w:val="000F3DFA"/>
    <w:rsid w:val="000F3E45"/>
    <w:rsid w:val="000F3EB2"/>
    <w:rsid w:val="000F3F06"/>
    <w:rsid w:val="000F3F62"/>
    <w:rsid w:val="000F4352"/>
    <w:rsid w:val="000F4962"/>
    <w:rsid w:val="000F4BCC"/>
    <w:rsid w:val="000F4EAF"/>
    <w:rsid w:val="000F4F1B"/>
    <w:rsid w:val="000F5005"/>
    <w:rsid w:val="000F503C"/>
    <w:rsid w:val="000F51AC"/>
    <w:rsid w:val="000F533B"/>
    <w:rsid w:val="000F5801"/>
    <w:rsid w:val="000F58BC"/>
    <w:rsid w:val="000F5AF6"/>
    <w:rsid w:val="000F5BC7"/>
    <w:rsid w:val="000F5D03"/>
    <w:rsid w:val="000F5E9B"/>
    <w:rsid w:val="000F5EDC"/>
    <w:rsid w:val="000F6774"/>
    <w:rsid w:val="000F6C0A"/>
    <w:rsid w:val="000F72C2"/>
    <w:rsid w:val="000F7423"/>
    <w:rsid w:val="000F760B"/>
    <w:rsid w:val="000F7F3F"/>
    <w:rsid w:val="001001BD"/>
    <w:rsid w:val="00100D70"/>
    <w:rsid w:val="00101020"/>
    <w:rsid w:val="00101477"/>
    <w:rsid w:val="00101FB2"/>
    <w:rsid w:val="001020A3"/>
    <w:rsid w:val="0010225B"/>
    <w:rsid w:val="0010227C"/>
    <w:rsid w:val="00102991"/>
    <w:rsid w:val="00102DA2"/>
    <w:rsid w:val="00103296"/>
    <w:rsid w:val="001032B4"/>
    <w:rsid w:val="00103459"/>
    <w:rsid w:val="00103828"/>
    <w:rsid w:val="001038E5"/>
    <w:rsid w:val="0010391D"/>
    <w:rsid w:val="00103AB4"/>
    <w:rsid w:val="00103BFC"/>
    <w:rsid w:val="00103E90"/>
    <w:rsid w:val="00104276"/>
    <w:rsid w:val="00104A8F"/>
    <w:rsid w:val="00104B7D"/>
    <w:rsid w:val="00104FB2"/>
    <w:rsid w:val="00104FE5"/>
    <w:rsid w:val="001051BB"/>
    <w:rsid w:val="0010537A"/>
    <w:rsid w:val="001053B9"/>
    <w:rsid w:val="001053FF"/>
    <w:rsid w:val="00105C72"/>
    <w:rsid w:val="00105EB5"/>
    <w:rsid w:val="00106162"/>
    <w:rsid w:val="001061BF"/>
    <w:rsid w:val="001061F0"/>
    <w:rsid w:val="001064FD"/>
    <w:rsid w:val="0010674E"/>
    <w:rsid w:val="001068B6"/>
    <w:rsid w:val="00106901"/>
    <w:rsid w:val="00106A6E"/>
    <w:rsid w:val="00106B89"/>
    <w:rsid w:val="00106D00"/>
    <w:rsid w:val="00107460"/>
    <w:rsid w:val="001078DC"/>
    <w:rsid w:val="00107AFB"/>
    <w:rsid w:val="00107C13"/>
    <w:rsid w:val="00107E8D"/>
    <w:rsid w:val="00110463"/>
    <w:rsid w:val="00110D9C"/>
    <w:rsid w:val="00110E6E"/>
    <w:rsid w:val="00111156"/>
    <w:rsid w:val="001116A2"/>
    <w:rsid w:val="0011184D"/>
    <w:rsid w:val="00111924"/>
    <w:rsid w:val="00111CFE"/>
    <w:rsid w:val="00111E30"/>
    <w:rsid w:val="0011219F"/>
    <w:rsid w:val="001121DC"/>
    <w:rsid w:val="001122B2"/>
    <w:rsid w:val="001124F9"/>
    <w:rsid w:val="00112537"/>
    <w:rsid w:val="00112646"/>
    <w:rsid w:val="00112889"/>
    <w:rsid w:val="00112BB5"/>
    <w:rsid w:val="00112D1C"/>
    <w:rsid w:val="00112D88"/>
    <w:rsid w:val="00112F82"/>
    <w:rsid w:val="00113476"/>
    <w:rsid w:val="00113610"/>
    <w:rsid w:val="0011362C"/>
    <w:rsid w:val="00113750"/>
    <w:rsid w:val="001138A0"/>
    <w:rsid w:val="001138EF"/>
    <w:rsid w:val="00113B22"/>
    <w:rsid w:val="00113C5E"/>
    <w:rsid w:val="00113EC0"/>
    <w:rsid w:val="001140A4"/>
    <w:rsid w:val="00114118"/>
    <w:rsid w:val="001141EE"/>
    <w:rsid w:val="0011448E"/>
    <w:rsid w:val="001145D4"/>
    <w:rsid w:val="00114C17"/>
    <w:rsid w:val="00114E63"/>
    <w:rsid w:val="00114F3E"/>
    <w:rsid w:val="00115041"/>
    <w:rsid w:val="00115470"/>
    <w:rsid w:val="001154BD"/>
    <w:rsid w:val="001155B1"/>
    <w:rsid w:val="0011566A"/>
    <w:rsid w:val="001157C0"/>
    <w:rsid w:val="001159E8"/>
    <w:rsid w:val="00115A5C"/>
    <w:rsid w:val="00115E58"/>
    <w:rsid w:val="001161F8"/>
    <w:rsid w:val="001163EE"/>
    <w:rsid w:val="001165FA"/>
    <w:rsid w:val="00116710"/>
    <w:rsid w:val="001167B0"/>
    <w:rsid w:val="001169AC"/>
    <w:rsid w:val="00116D85"/>
    <w:rsid w:val="00116DA2"/>
    <w:rsid w:val="00117A8E"/>
    <w:rsid w:val="00117C34"/>
    <w:rsid w:val="00117CD8"/>
    <w:rsid w:val="001201B7"/>
    <w:rsid w:val="001205DF"/>
    <w:rsid w:val="001206ED"/>
    <w:rsid w:val="00120A9F"/>
    <w:rsid w:val="00120AAC"/>
    <w:rsid w:val="00120BC3"/>
    <w:rsid w:val="00120E9F"/>
    <w:rsid w:val="00121331"/>
    <w:rsid w:val="00121427"/>
    <w:rsid w:val="00121582"/>
    <w:rsid w:val="00121B28"/>
    <w:rsid w:val="00121B8F"/>
    <w:rsid w:val="00121E79"/>
    <w:rsid w:val="00121EB6"/>
    <w:rsid w:val="0012208F"/>
    <w:rsid w:val="0012209B"/>
    <w:rsid w:val="0012256E"/>
    <w:rsid w:val="001225E0"/>
    <w:rsid w:val="00122812"/>
    <w:rsid w:val="00122B1A"/>
    <w:rsid w:val="00122E2F"/>
    <w:rsid w:val="00123228"/>
    <w:rsid w:val="00123595"/>
    <w:rsid w:val="00123789"/>
    <w:rsid w:val="00123935"/>
    <w:rsid w:val="00123A1E"/>
    <w:rsid w:val="00123A2C"/>
    <w:rsid w:val="001241F1"/>
    <w:rsid w:val="0012444E"/>
    <w:rsid w:val="001246AE"/>
    <w:rsid w:val="00124791"/>
    <w:rsid w:val="001249E8"/>
    <w:rsid w:val="00124A32"/>
    <w:rsid w:val="00124AEF"/>
    <w:rsid w:val="00124B2F"/>
    <w:rsid w:val="00124F88"/>
    <w:rsid w:val="00125088"/>
    <w:rsid w:val="0012523B"/>
    <w:rsid w:val="00125490"/>
    <w:rsid w:val="001254C6"/>
    <w:rsid w:val="0012553C"/>
    <w:rsid w:val="001256A9"/>
    <w:rsid w:val="00125DFB"/>
    <w:rsid w:val="0012602A"/>
    <w:rsid w:val="00126113"/>
    <w:rsid w:val="00126160"/>
    <w:rsid w:val="0012691E"/>
    <w:rsid w:val="001269E5"/>
    <w:rsid w:val="00126B46"/>
    <w:rsid w:val="00126E57"/>
    <w:rsid w:val="001272F9"/>
    <w:rsid w:val="0012751D"/>
    <w:rsid w:val="001275C6"/>
    <w:rsid w:val="001279CB"/>
    <w:rsid w:val="00127BD5"/>
    <w:rsid w:val="00127C86"/>
    <w:rsid w:val="00127DB8"/>
    <w:rsid w:val="001300B6"/>
    <w:rsid w:val="001300DE"/>
    <w:rsid w:val="001303A8"/>
    <w:rsid w:val="00130421"/>
    <w:rsid w:val="00130483"/>
    <w:rsid w:val="0013053D"/>
    <w:rsid w:val="0013076A"/>
    <w:rsid w:val="0013081D"/>
    <w:rsid w:val="001308BD"/>
    <w:rsid w:val="00130B4C"/>
    <w:rsid w:val="00130C1D"/>
    <w:rsid w:val="00130C49"/>
    <w:rsid w:val="00130D2B"/>
    <w:rsid w:val="00130D37"/>
    <w:rsid w:val="00130FA2"/>
    <w:rsid w:val="0013130F"/>
    <w:rsid w:val="001316DD"/>
    <w:rsid w:val="001316F3"/>
    <w:rsid w:val="00131876"/>
    <w:rsid w:val="00131A2F"/>
    <w:rsid w:val="00131B66"/>
    <w:rsid w:val="00131D47"/>
    <w:rsid w:val="001320D5"/>
    <w:rsid w:val="00132257"/>
    <w:rsid w:val="001324E7"/>
    <w:rsid w:val="001325C2"/>
    <w:rsid w:val="0013267B"/>
    <w:rsid w:val="00132874"/>
    <w:rsid w:val="001328DF"/>
    <w:rsid w:val="001330B6"/>
    <w:rsid w:val="00133286"/>
    <w:rsid w:val="001338CF"/>
    <w:rsid w:val="00133C4A"/>
    <w:rsid w:val="0013464F"/>
    <w:rsid w:val="00134B29"/>
    <w:rsid w:val="00134D7B"/>
    <w:rsid w:val="00134F45"/>
    <w:rsid w:val="00134F62"/>
    <w:rsid w:val="001353DF"/>
    <w:rsid w:val="00135570"/>
    <w:rsid w:val="001355AF"/>
    <w:rsid w:val="001356CD"/>
    <w:rsid w:val="00135C9D"/>
    <w:rsid w:val="00135CEF"/>
    <w:rsid w:val="00135F0C"/>
    <w:rsid w:val="00136098"/>
    <w:rsid w:val="00136217"/>
    <w:rsid w:val="0013642B"/>
    <w:rsid w:val="001366B4"/>
    <w:rsid w:val="0013693B"/>
    <w:rsid w:val="00136941"/>
    <w:rsid w:val="00136AA1"/>
    <w:rsid w:val="00136B32"/>
    <w:rsid w:val="001378C0"/>
    <w:rsid w:val="001379FE"/>
    <w:rsid w:val="00137C46"/>
    <w:rsid w:val="00140107"/>
    <w:rsid w:val="001406B2"/>
    <w:rsid w:val="00140A87"/>
    <w:rsid w:val="00140D40"/>
    <w:rsid w:val="001414F5"/>
    <w:rsid w:val="00141891"/>
    <w:rsid w:val="00141A17"/>
    <w:rsid w:val="00141D54"/>
    <w:rsid w:val="00141FBD"/>
    <w:rsid w:val="00142177"/>
    <w:rsid w:val="001428A7"/>
    <w:rsid w:val="00142A5B"/>
    <w:rsid w:val="00142F02"/>
    <w:rsid w:val="0014311F"/>
    <w:rsid w:val="0014350C"/>
    <w:rsid w:val="00143540"/>
    <w:rsid w:val="00143722"/>
    <w:rsid w:val="001437BD"/>
    <w:rsid w:val="00143987"/>
    <w:rsid w:val="00143B8E"/>
    <w:rsid w:val="00143CDA"/>
    <w:rsid w:val="00144768"/>
    <w:rsid w:val="00144CE0"/>
    <w:rsid w:val="00144D5B"/>
    <w:rsid w:val="00144DE0"/>
    <w:rsid w:val="001451A2"/>
    <w:rsid w:val="001453B4"/>
    <w:rsid w:val="001454C0"/>
    <w:rsid w:val="00145601"/>
    <w:rsid w:val="0014579B"/>
    <w:rsid w:val="00145911"/>
    <w:rsid w:val="001460A9"/>
    <w:rsid w:val="001461A3"/>
    <w:rsid w:val="00146475"/>
    <w:rsid w:val="00146527"/>
    <w:rsid w:val="001466B9"/>
    <w:rsid w:val="00146D9D"/>
    <w:rsid w:val="00146FC4"/>
    <w:rsid w:val="0014714A"/>
    <w:rsid w:val="001473F2"/>
    <w:rsid w:val="001474A4"/>
    <w:rsid w:val="0014765E"/>
    <w:rsid w:val="001477E9"/>
    <w:rsid w:val="0014796C"/>
    <w:rsid w:val="001500A6"/>
    <w:rsid w:val="00150189"/>
    <w:rsid w:val="0015048A"/>
    <w:rsid w:val="001504F7"/>
    <w:rsid w:val="00150678"/>
    <w:rsid w:val="001509F3"/>
    <w:rsid w:val="00150A4A"/>
    <w:rsid w:val="00151039"/>
    <w:rsid w:val="001510D3"/>
    <w:rsid w:val="00151379"/>
    <w:rsid w:val="00151654"/>
    <w:rsid w:val="00151C14"/>
    <w:rsid w:val="00151D07"/>
    <w:rsid w:val="00151F34"/>
    <w:rsid w:val="00152182"/>
    <w:rsid w:val="001521BA"/>
    <w:rsid w:val="001525CC"/>
    <w:rsid w:val="0015263F"/>
    <w:rsid w:val="0015267A"/>
    <w:rsid w:val="001526BB"/>
    <w:rsid w:val="00152B4E"/>
    <w:rsid w:val="00152D62"/>
    <w:rsid w:val="00152FB9"/>
    <w:rsid w:val="0015302E"/>
    <w:rsid w:val="00153BA2"/>
    <w:rsid w:val="00153C44"/>
    <w:rsid w:val="00153D0C"/>
    <w:rsid w:val="00153D5D"/>
    <w:rsid w:val="00153F35"/>
    <w:rsid w:val="00154163"/>
    <w:rsid w:val="0015446D"/>
    <w:rsid w:val="001544D7"/>
    <w:rsid w:val="00154526"/>
    <w:rsid w:val="00154A5D"/>
    <w:rsid w:val="00154A65"/>
    <w:rsid w:val="00154B40"/>
    <w:rsid w:val="00154C5E"/>
    <w:rsid w:val="00154F5B"/>
    <w:rsid w:val="00154F70"/>
    <w:rsid w:val="00155269"/>
    <w:rsid w:val="001555BC"/>
    <w:rsid w:val="0015576A"/>
    <w:rsid w:val="0015580B"/>
    <w:rsid w:val="00156F03"/>
    <w:rsid w:val="0015722F"/>
    <w:rsid w:val="001572E9"/>
    <w:rsid w:val="0015758D"/>
    <w:rsid w:val="0015767F"/>
    <w:rsid w:val="001577E9"/>
    <w:rsid w:val="00157C31"/>
    <w:rsid w:val="00160059"/>
    <w:rsid w:val="001605FF"/>
    <w:rsid w:val="00160AF2"/>
    <w:rsid w:val="00160E6C"/>
    <w:rsid w:val="00161101"/>
    <w:rsid w:val="00161215"/>
    <w:rsid w:val="00161467"/>
    <w:rsid w:val="00161791"/>
    <w:rsid w:val="00161DDA"/>
    <w:rsid w:val="00161EF0"/>
    <w:rsid w:val="00161EF5"/>
    <w:rsid w:val="00162094"/>
    <w:rsid w:val="001622BB"/>
    <w:rsid w:val="00162440"/>
    <w:rsid w:val="001627C9"/>
    <w:rsid w:val="001627FC"/>
    <w:rsid w:val="0016293F"/>
    <w:rsid w:val="0016298D"/>
    <w:rsid w:val="001629D4"/>
    <w:rsid w:val="00162B8C"/>
    <w:rsid w:val="00162C42"/>
    <w:rsid w:val="00162DCE"/>
    <w:rsid w:val="00162DD0"/>
    <w:rsid w:val="00162DF3"/>
    <w:rsid w:val="00163377"/>
    <w:rsid w:val="001634EF"/>
    <w:rsid w:val="001635E5"/>
    <w:rsid w:val="001639FE"/>
    <w:rsid w:val="00163C92"/>
    <w:rsid w:val="00163D8D"/>
    <w:rsid w:val="001643E6"/>
    <w:rsid w:val="00164413"/>
    <w:rsid w:val="0016463B"/>
    <w:rsid w:val="001646A9"/>
    <w:rsid w:val="0016473B"/>
    <w:rsid w:val="001647CF"/>
    <w:rsid w:val="001649C5"/>
    <w:rsid w:val="00164D08"/>
    <w:rsid w:val="00164D54"/>
    <w:rsid w:val="00164F08"/>
    <w:rsid w:val="00164F8E"/>
    <w:rsid w:val="0016507E"/>
    <w:rsid w:val="0016517C"/>
    <w:rsid w:val="0016527A"/>
    <w:rsid w:val="001652DE"/>
    <w:rsid w:val="001656D2"/>
    <w:rsid w:val="00165703"/>
    <w:rsid w:val="00165AA9"/>
    <w:rsid w:val="00165B2E"/>
    <w:rsid w:val="00165D74"/>
    <w:rsid w:val="00166276"/>
    <w:rsid w:val="001662DD"/>
    <w:rsid w:val="0016645E"/>
    <w:rsid w:val="001665D6"/>
    <w:rsid w:val="00166700"/>
    <w:rsid w:val="001668C9"/>
    <w:rsid w:val="00166F9B"/>
    <w:rsid w:val="001671AB"/>
    <w:rsid w:val="001672F5"/>
    <w:rsid w:val="0016747E"/>
    <w:rsid w:val="00167482"/>
    <w:rsid w:val="001679F1"/>
    <w:rsid w:val="00167BAE"/>
    <w:rsid w:val="00167BE5"/>
    <w:rsid w:val="00167C9A"/>
    <w:rsid w:val="00167EAC"/>
    <w:rsid w:val="00167F17"/>
    <w:rsid w:val="00167F97"/>
    <w:rsid w:val="001704AF"/>
    <w:rsid w:val="00170F23"/>
    <w:rsid w:val="0017118E"/>
    <w:rsid w:val="001711AC"/>
    <w:rsid w:val="001712FB"/>
    <w:rsid w:val="0017134D"/>
    <w:rsid w:val="00171351"/>
    <w:rsid w:val="00171382"/>
    <w:rsid w:val="001715C3"/>
    <w:rsid w:val="001715E5"/>
    <w:rsid w:val="001719CD"/>
    <w:rsid w:val="00171B8E"/>
    <w:rsid w:val="00171BC3"/>
    <w:rsid w:val="0017209C"/>
    <w:rsid w:val="0017256D"/>
    <w:rsid w:val="001727F9"/>
    <w:rsid w:val="001730A8"/>
    <w:rsid w:val="00173167"/>
    <w:rsid w:val="0017317D"/>
    <w:rsid w:val="001731E5"/>
    <w:rsid w:val="0017333F"/>
    <w:rsid w:val="00173596"/>
    <w:rsid w:val="00173641"/>
    <w:rsid w:val="00173C08"/>
    <w:rsid w:val="00173D5A"/>
    <w:rsid w:val="00173E01"/>
    <w:rsid w:val="0017421C"/>
    <w:rsid w:val="00174626"/>
    <w:rsid w:val="00174828"/>
    <w:rsid w:val="0017539E"/>
    <w:rsid w:val="00175610"/>
    <w:rsid w:val="00175892"/>
    <w:rsid w:val="00175D50"/>
    <w:rsid w:val="00176325"/>
    <w:rsid w:val="001763EB"/>
    <w:rsid w:val="001768C6"/>
    <w:rsid w:val="001768F9"/>
    <w:rsid w:val="00176CC5"/>
    <w:rsid w:val="00176DA0"/>
    <w:rsid w:val="00176E4C"/>
    <w:rsid w:val="001772A8"/>
    <w:rsid w:val="001773BC"/>
    <w:rsid w:val="00177641"/>
    <w:rsid w:val="001777A9"/>
    <w:rsid w:val="00177810"/>
    <w:rsid w:val="00177CA2"/>
    <w:rsid w:val="001803E0"/>
    <w:rsid w:val="001805BD"/>
    <w:rsid w:val="00180673"/>
    <w:rsid w:val="00180ADF"/>
    <w:rsid w:val="00180B53"/>
    <w:rsid w:val="00180B99"/>
    <w:rsid w:val="00180B9A"/>
    <w:rsid w:val="00180BDB"/>
    <w:rsid w:val="00180D38"/>
    <w:rsid w:val="001812E9"/>
    <w:rsid w:val="00181544"/>
    <w:rsid w:val="0018197D"/>
    <w:rsid w:val="001821DC"/>
    <w:rsid w:val="00182341"/>
    <w:rsid w:val="00182343"/>
    <w:rsid w:val="001825DF"/>
    <w:rsid w:val="001826BF"/>
    <w:rsid w:val="001831A2"/>
    <w:rsid w:val="00183221"/>
    <w:rsid w:val="00183590"/>
    <w:rsid w:val="00183744"/>
    <w:rsid w:val="00183B14"/>
    <w:rsid w:val="00183C26"/>
    <w:rsid w:val="00183F6E"/>
    <w:rsid w:val="001841C9"/>
    <w:rsid w:val="001849FF"/>
    <w:rsid w:val="00184C3F"/>
    <w:rsid w:val="00184EE9"/>
    <w:rsid w:val="00185C1B"/>
    <w:rsid w:val="00185D04"/>
    <w:rsid w:val="00185E75"/>
    <w:rsid w:val="001860C8"/>
    <w:rsid w:val="001860F9"/>
    <w:rsid w:val="0018632C"/>
    <w:rsid w:val="00186B07"/>
    <w:rsid w:val="00186C3B"/>
    <w:rsid w:val="00186C55"/>
    <w:rsid w:val="00186CF7"/>
    <w:rsid w:val="001871AE"/>
    <w:rsid w:val="0018772D"/>
    <w:rsid w:val="00187954"/>
    <w:rsid w:val="00187982"/>
    <w:rsid w:val="001879F5"/>
    <w:rsid w:val="0019020B"/>
    <w:rsid w:val="0019023C"/>
    <w:rsid w:val="001905AF"/>
    <w:rsid w:val="0019095D"/>
    <w:rsid w:val="00190AEE"/>
    <w:rsid w:val="00190BDD"/>
    <w:rsid w:val="00190EB8"/>
    <w:rsid w:val="00190F28"/>
    <w:rsid w:val="00191017"/>
    <w:rsid w:val="001916A2"/>
    <w:rsid w:val="00191905"/>
    <w:rsid w:val="00191A77"/>
    <w:rsid w:val="00191E06"/>
    <w:rsid w:val="00192087"/>
    <w:rsid w:val="001920F0"/>
    <w:rsid w:val="001924B0"/>
    <w:rsid w:val="00192527"/>
    <w:rsid w:val="00192611"/>
    <w:rsid w:val="00192AC2"/>
    <w:rsid w:val="00192D44"/>
    <w:rsid w:val="00192DBF"/>
    <w:rsid w:val="0019339E"/>
    <w:rsid w:val="001935C5"/>
    <w:rsid w:val="0019364D"/>
    <w:rsid w:val="001936FC"/>
    <w:rsid w:val="001937B6"/>
    <w:rsid w:val="00193946"/>
    <w:rsid w:val="00193A3C"/>
    <w:rsid w:val="0019415F"/>
    <w:rsid w:val="001945B4"/>
    <w:rsid w:val="001947CC"/>
    <w:rsid w:val="00194B4C"/>
    <w:rsid w:val="00194D51"/>
    <w:rsid w:val="00194DA0"/>
    <w:rsid w:val="001950A9"/>
    <w:rsid w:val="00195101"/>
    <w:rsid w:val="00195313"/>
    <w:rsid w:val="001956BC"/>
    <w:rsid w:val="00195780"/>
    <w:rsid w:val="00195857"/>
    <w:rsid w:val="00195876"/>
    <w:rsid w:val="001958E5"/>
    <w:rsid w:val="00195BC3"/>
    <w:rsid w:val="00195C2B"/>
    <w:rsid w:val="00195D17"/>
    <w:rsid w:val="00195E4F"/>
    <w:rsid w:val="001961B0"/>
    <w:rsid w:val="001962EA"/>
    <w:rsid w:val="001965A7"/>
    <w:rsid w:val="001966D0"/>
    <w:rsid w:val="001968C9"/>
    <w:rsid w:val="00196974"/>
    <w:rsid w:val="001969FD"/>
    <w:rsid w:val="00197151"/>
    <w:rsid w:val="001971CB"/>
    <w:rsid w:val="001974C8"/>
    <w:rsid w:val="00197514"/>
    <w:rsid w:val="00197B5D"/>
    <w:rsid w:val="00197D2B"/>
    <w:rsid w:val="00197D51"/>
    <w:rsid w:val="00197ECA"/>
    <w:rsid w:val="001A0A9F"/>
    <w:rsid w:val="001A0D4C"/>
    <w:rsid w:val="001A0ED1"/>
    <w:rsid w:val="001A1071"/>
    <w:rsid w:val="001A110F"/>
    <w:rsid w:val="001A14FB"/>
    <w:rsid w:val="001A154B"/>
    <w:rsid w:val="001A17B9"/>
    <w:rsid w:val="001A196F"/>
    <w:rsid w:val="001A1ADF"/>
    <w:rsid w:val="001A1E66"/>
    <w:rsid w:val="001A1F80"/>
    <w:rsid w:val="001A2025"/>
    <w:rsid w:val="001A2106"/>
    <w:rsid w:val="001A2117"/>
    <w:rsid w:val="001A24AD"/>
    <w:rsid w:val="001A267C"/>
    <w:rsid w:val="001A26E4"/>
    <w:rsid w:val="001A2B33"/>
    <w:rsid w:val="001A2C4A"/>
    <w:rsid w:val="001A2D7D"/>
    <w:rsid w:val="001A3237"/>
    <w:rsid w:val="001A33A6"/>
    <w:rsid w:val="001A37F8"/>
    <w:rsid w:val="001A3F0F"/>
    <w:rsid w:val="001A3FAD"/>
    <w:rsid w:val="001A4045"/>
    <w:rsid w:val="001A41DF"/>
    <w:rsid w:val="001A47A9"/>
    <w:rsid w:val="001A4952"/>
    <w:rsid w:val="001A4B93"/>
    <w:rsid w:val="001A4BB9"/>
    <w:rsid w:val="001A4F2A"/>
    <w:rsid w:val="001A5172"/>
    <w:rsid w:val="001A5232"/>
    <w:rsid w:val="001A568D"/>
    <w:rsid w:val="001A5B40"/>
    <w:rsid w:val="001A5CEF"/>
    <w:rsid w:val="001A6020"/>
    <w:rsid w:val="001A60AC"/>
    <w:rsid w:val="001A62E6"/>
    <w:rsid w:val="001A66CB"/>
    <w:rsid w:val="001A6818"/>
    <w:rsid w:val="001A6948"/>
    <w:rsid w:val="001A6B16"/>
    <w:rsid w:val="001A6BB2"/>
    <w:rsid w:val="001A6D18"/>
    <w:rsid w:val="001A6E9E"/>
    <w:rsid w:val="001A6F28"/>
    <w:rsid w:val="001A70EA"/>
    <w:rsid w:val="001A7374"/>
    <w:rsid w:val="001A7A60"/>
    <w:rsid w:val="001A7A8A"/>
    <w:rsid w:val="001A7CB3"/>
    <w:rsid w:val="001B0081"/>
    <w:rsid w:val="001B0101"/>
    <w:rsid w:val="001B016A"/>
    <w:rsid w:val="001B0261"/>
    <w:rsid w:val="001B03CE"/>
    <w:rsid w:val="001B04FF"/>
    <w:rsid w:val="001B055A"/>
    <w:rsid w:val="001B09CA"/>
    <w:rsid w:val="001B121D"/>
    <w:rsid w:val="001B13B0"/>
    <w:rsid w:val="001B14DE"/>
    <w:rsid w:val="001B1500"/>
    <w:rsid w:val="001B1574"/>
    <w:rsid w:val="001B185D"/>
    <w:rsid w:val="001B1947"/>
    <w:rsid w:val="001B1A74"/>
    <w:rsid w:val="001B1B37"/>
    <w:rsid w:val="001B1D3A"/>
    <w:rsid w:val="001B1DF7"/>
    <w:rsid w:val="001B204D"/>
    <w:rsid w:val="001B20BC"/>
    <w:rsid w:val="001B22B4"/>
    <w:rsid w:val="001B23CA"/>
    <w:rsid w:val="001B26B9"/>
    <w:rsid w:val="001B2B33"/>
    <w:rsid w:val="001B2BFC"/>
    <w:rsid w:val="001B2C46"/>
    <w:rsid w:val="001B2EE2"/>
    <w:rsid w:val="001B32F3"/>
    <w:rsid w:val="001B3437"/>
    <w:rsid w:val="001B3493"/>
    <w:rsid w:val="001B3594"/>
    <w:rsid w:val="001B3612"/>
    <w:rsid w:val="001B39C4"/>
    <w:rsid w:val="001B3DA7"/>
    <w:rsid w:val="001B3EAE"/>
    <w:rsid w:val="001B3F04"/>
    <w:rsid w:val="001B41C9"/>
    <w:rsid w:val="001B4279"/>
    <w:rsid w:val="001B44E9"/>
    <w:rsid w:val="001B4522"/>
    <w:rsid w:val="001B4529"/>
    <w:rsid w:val="001B4B11"/>
    <w:rsid w:val="001B4DA9"/>
    <w:rsid w:val="001B4F07"/>
    <w:rsid w:val="001B505C"/>
    <w:rsid w:val="001B532D"/>
    <w:rsid w:val="001B5ADD"/>
    <w:rsid w:val="001B5C50"/>
    <w:rsid w:val="001B5C77"/>
    <w:rsid w:val="001B5E83"/>
    <w:rsid w:val="001B6074"/>
    <w:rsid w:val="001B60C8"/>
    <w:rsid w:val="001B62FD"/>
    <w:rsid w:val="001B6611"/>
    <w:rsid w:val="001B66F0"/>
    <w:rsid w:val="001B6B19"/>
    <w:rsid w:val="001B6DB8"/>
    <w:rsid w:val="001B71F7"/>
    <w:rsid w:val="001B7360"/>
    <w:rsid w:val="001B7556"/>
    <w:rsid w:val="001B76E0"/>
    <w:rsid w:val="001B7BC0"/>
    <w:rsid w:val="001B7C6A"/>
    <w:rsid w:val="001B7CAB"/>
    <w:rsid w:val="001C0086"/>
    <w:rsid w:val="001C009C"/>
    <w:rsid w:val="001C044E"/>
    <w:rsid w:val="001C0AC6"/>
    <w:rsid w:val="001C0B96"/>
    <w:rsid w:val="001C1020"/>
    <w:rsid w:val="001C10B2"/>
    <w:rsid w:val="001C1288"/>
    <w:rsid w:val="001C13E7"/>
    <w:rsid w:val="001C143E"/>
    <w:rsid w:val="001C16AC"/>
    <w:rsid w:val="001C1844"/>
    <w:rsid w:val="001C1C6E"/>
    <w:rsid w:val="001C2151"/>
    <w:rsid w:val="001C22CB"/>
    <w:rsid w:val="001C23B5"/>
    <w:rsid w:val="001C28CE"/>
    <w:rsid w:val="001C2962"/>
    <w:rsid w:val="001C2A06"/>
    <w:rsid w:val="001C3207"/>
    <w:rsid w:val="001C3259"/>
    <w:rsid w:val="001C340C"/>
    <w:rsid w:val="001C3464"/>
    <w:rsid w:val="001C359C"/>
    <w:rsid w:val="001C375D"/>
    <w:rsid w:val="001C3A10"/>
    <w:rsid w:val="001C3DB0"/>
    <w:rsid w:val="001C4152"/>
    <w:rsid w:val="001C43CE"/>
    <w:rsid w:val="001C4918"/>
    <w:rsid w:val="001C4932"/>
    <w:rsid w:val="001C52F5"/>
    <w:rsid w:val="001C5354"/>
    <w:rsid w:val="001C5361"/>
    <w:rsid w:val="001C57F1"/>
    <w:rsid w:val="001C595E"/>
    <w:rsid w:val="001C596E"/>
    <w:rsid w:val="001C5A49"/>
    <w:rsid w:val="001C5B95"/>
    <w:rsid w:val="001C5C2B"/>
    <w:rsid w:val="001C5E91"/>
    <w:rsid w:val="001C5EC0"/>
    <w:rsid w:val="001C5F5B"/>
    <w:rsid w:val="001C642A"/>
    <w:rsid w:val="001C65EC"/>
    <w:rsid w:val="001C69BD"/>
    <w:rsid w:val="001C69FA"/>
    <w:rsid w:val="001C6A63"/>
    <w:rsid w:val="001C6BD7"/>
    <w:rsid w:val="001C6C08"/>
    <w:rsid w:val="001C73EB"/>
    <w:rsid w:val="001C745C"/>
    <w:rsid w:val="001C7492"/>
    <w:rsid w:val="001C7585"/>
    <w:rsid w:val="001C784A"/>
    <w:rsid w:val="001C796A"/>
    <w:rsid w:val="001C7B5F"/>
    <w:rsid w:val="001C7D13"/>
    <w:rsid w:val="001D1150"/>
    <w:rsid w:val="001D13BD"/>
    <w:rsid w:val="001D1441"/>
    <w:rsid w:val="001D1809"/>
    <w:rsid w:val="001D1C34"/>
    <w:rsid w:val="001D1C41"/>
    <w:rsid w:val="001D2209"/>
    <w:rsid w:val="001D233C"/>
    <w:rsid w:val="001D24C9"/>
    <w:rsid w:val="001D2763"/>
    <w:rsid w:val="001D2774"/>
    <w:rsid w:val="001D2CBF"/>
    <w:rsid w:val="001D2E9C"/>
    <w:rsid w:val="001D2F81"/>
    <w:rsid w:val="001D3012"/>
    <w:rsid w:val="001D32DC"/>
    <w:rsid w:val="001D362E"/>
    <w:rsid w:val="001D3CD5"/>
    <w:rsid w:val="001D3E39"/>
    <w:rsid w:val="001D4067"/>
    <w:rsid w:val="001D4AD3"/>
    <w:rsid w:val="001D4D94"/>
    <w:rsid w:val="001D4F2A"/>
    <w:rsid w:val="001D4FB7"/>
    <w:rsid w:val="001D5018"/>
    <w:rsid w:val="001D5250"/>
    <w:rsid w:val="001D530E"/>
    <w:rsid w:val="001D57DA"/>
    <w:rsid w:val="001D596E"/>
    <w:rsid w:val="001D5AAA"/>
    <w:rsid w:val="001D5B4C"/>
    <w:rsid w:val="001D5BBB"/>
    <w:rsid w:val="001D5BDE"/>
    <w:rsid w:val="001D5C74"/>
    <w:rsid w:val="001D5EB4"/>
    <w:rsid w:val="001D60E5"/>
    <w:rsid w:val="001D61F7"/>
    <w:rsid w:val="001D6335"/>
    <w:rsid w:val="001D63FF"/>
    <w:rsid w:val="001D65AD"/>
    <w:rsid w:val="001D65E2"/>
    <w:rsid w:val="001D693E"/>
    <w:rsid w:val="001D76FE"/>
    <w:rsid w:val="001D790D"/>
    <w:rsid w:val="001D7943"/>
    <w:rsid w:val="001E0140"/>
    <w:rsid w:val="001E0326"/>
    <w:rsid w:val="001E0369"/>
    <w:rsid w:val="001E0473"/>
    <w:rsid w:val="001E066E"/>
    <w:rsid w:val="001E0B57"/>
    <w:rsid w:val="001E0DEC"/>
    <w:rsid w:val="001E0E92"/>
    <w:rsid w:val="001E0F03"/>
    <w:rsid w:val="001E14A6"/>
    <w:rsid w:val="001E18DB"/>
    <w:rsid w:val="001E1B42"/>
    <w:rsid w:val="001E1D5A"/>
    <w:rsid w:val="001E2483"/>
    <w:rsid w:val="001E24AC"/>
    <w:rsid w:val="001E26BA"/>
    <w:rsid w:val="001E26D0"/>
    <w:rsid w:val="001E2965"/>
    <w:rsid w:val="001E2E00"/>
    <w:rsid w:val="001E2F3C"/>
    <w:rsid w:val="001E2F41"/>
    <w:rsid w:val="001E3562"/>
    <w:rsid w:val="001E3809"/>
    <w:rsid w:val="001E38B9"/>
    <w:rsid w:val="001E3B29"/>
    <w:rsid w:val="001E3C05"/>
    <w:rsid w:val="001E443B"/>
    <w:rsid w:val="001E4960"/>
    <w:rsid w:val="001E4B97"/>
    <w:rsid w:val="001E4C6A"/>
    <w:rsid w:val="001E4DA8"/>
    <w:rsid w:val="001E4F61"/>
    <w:rsid w:val="001E50CF"/>
    <w:rsid w:val="001E53F9"/>
    <w:rsid w:val="001E5B36"/>
    <w:rsid w:val="001E5E87"/>
    <w:rsid w:val="001E5EB4"/>
    <w:rsid w:val="001E63EF"/>
    <w:rsid w:val="001E67F9"/>
    <w:rsid w:val="001E6D27"/>
    <w:rsid w:val="001E6D4A"/>
    <w:rsid w:val="001E746B"/>
    <w:rsid w:val="001E75C7"/>
    <w:rsid w:val="001E7651"/>
    <w:rsid w:val="001E79F5"/>
    <w:rsid w:val="001E7F9F"/>
    <w:rsid w:val="001F007E"/>
    <w:rsid w:val="001F025E"/>
    <w:rsid w:val="001F026A"/>
    <w:rsid w:val="001F02BF"/>
    <w:rsid w:val="001F08A0"/>
    <w:rsid w:val="001F08ED"/>
    <w:rsid w:val="001F0953"/>
    <w:rsid w:val="001F0B6E"/>
    <w:rsid w:val="001F0D56"/>
    <w:rsid w:val="001F1127"/>
    <w:rsid w:val="001F1170"/>
    <w:rsid w:val="001F13F4"/>
    <w:rsid w:val="001F148A"/>
    <w:rsid w:val="001F1494"/>
    <w:rsid w:val="001F177B"/>
    <w:rsid w:val="001F19CC"/>
    <w:rsid w:val="001F19D6"/>
    <w:rsid w:val="001F1A4F"/>
    <w:rsid w:val="001F1BD2"/>
    <w:rsid w:val="001F1D81"/>
    <w:rsid w:val="001F2057"/>
    <w:rsid w:val="001F2AA8"/>
    <w:rsid w:val="001F2B91"/>
    <w:rsid w:val="001F318A"/>
    <w:rsid w:val="001F31B1"/>
    <w:rsid w:val="001F328F"/>
    <w:rsid w:val="001F3308"/>
    <w:rsid w:val="001F3453"/>
    <w:rsid w:val="001F36EC"/>
    <w:rsid w:val="001F3C70"/>
    <w:rsid w:val="001F3CB3"/>
    <w:rsid w:val="001F3DD4"/>
    <w:rsid w:val="001F3F81"/>
    <w:rsid w:val="001F40D7"/>
    <w:rsid w:val="001F4130"/>
    <w:rsid w:val="001F41DF"/>
    <w:rsid w:val="001F4461"/>
    <w:rsid w:val="001F44AA"/>
    <w:rsid w:val="001F45DA"/>
    <w:rsid w:val="001F46A2"/>
    <w:rsid w:val="001F4851"/>
    <w:rsid w:val="001F4B8E"/>
    <w:rsid w:val="001F5057"/>
    <w:rsid w:val="001F5146"/>
    <w:rsid w:val="001F517B"/>
    <w:rsid w:val="001F57C4"/>
    <w:rsid w:val="001F58EB"/>
    <w:rsid w:val="001F59AD"/>
    <w:rsid w:val="001F66C7"/>
    <w:rsid w:val="001F6750"/>
    <w:rsid w:val="001F6A6A"/>
    <w:rsid w:val="001F7017"/>
    <w:rsid w:val="001F744C"/>
    <w:rsid w:val="001F788F"/>
    <w:rsid w:val="001F78A8"/>
    <w:rsid w:val="001F78AB"/>
    <w:rsid w:val="001F78AD"/>
    <w:rsid w:val="001F7935"/>
    <w:rsid w:val="001F7A42"/>
    <w:rsid w:val="001F7B29"/>
    <w:rsid w:val="001F7BF7"/>
    <w:rsid w:val="001F7CA3"/>
    <w:rsid w:val="001F7CDA"/>
    <w:rsid w:val="001F7EE5"/>
    <w:rsid w:val="002000AC"/>
    <w:rsid w:val="00200200"/>
    <w:rsid w:val="00200EB6"/>
    <w:rsid w:val="002014AA"/>
    <w:rsid w:val="00201545"/>
    <w:rsid w:val="002015F1"/>
    <w:rsid w:val="00201871"/>
    <w:rsid w:val="00201AF9"/>
    <w:rsid w:val="00202067"/>
    <w:rsid w:val="002024EE"/>
    <w:rsid w:val="0020271B"/>
    <w:rsid w:val="002027B5"/>
    <w:rsid w:val="00202890"/>
    <w:rsid w:val="00202A50"/>
    <w:rsid w:val="00202EA2"/>
    <w:rsid w:val="00203A36"/>
    <w:rsid w:val="00203B32"/>
    <w:rsid w:val="00203CC7"/>
    <w:rsid w:val="0020471C"/>
    <w:rsid w:val="0020492C"/>
    <w:rsid w:val="00204AB6"/>
    <w:rsid w:val="00204C57"/>
    <w:rsid w:val="00204DD6"/>
    <w:rsid w:val="00204E8E"/>
    <w:rsid w:val="00204F11"/>
    <w:rsid w:val="00204F6D"/>
    <w:rsid w:val="00205060"/>
    <w:rsid w:val="00205B82"/>
    <w:rsid w:val="00205E0F"/>
    <w:rsid w:val="002060C9"/>
    <w:rsid w:val="002061E0"/>
    <w:rsid w:val="00206511"/>
    <w:rsid w:val="00206551"/>
    <w:rsid w:val="002067CD"/>
    <w:rsid w:val="002068A7"/>
    <w:rsid w:val="00206AA5"/>
    <w:rsid w:val="00207426"/>
    <w:rsid w:val="00207764"/>
    <w:rsid w:val="0020788E"/>
    <w:rsid w:val="002079C0"/>
    <w:rsid w:val="00207A24"/>
    <w:rsid w:val="00207CB7"/>
    <w:rsid w:val="00207DA2"/>
    <w:rsid w:val="00207F20"/>
    <w:rsid w:val="0021018F"/>
    <w:rsid w:val="002101A5"/>
    <w:rsid w:val="002102BF"/>
    <w:rsid w:val="002104D1"/>
    <w:rsid w:val="00210890"/>
    <w:rsid w:val="00210A7F"/>
    <w:rsid w:val="00210CA8"/>
    <w:rsid w:val="002110EE"/>
    <w:rsid w:val="002111C7"/>
    <w:rsid w:val="00211507"/>
    <w:rsid w:val="00211642"/>
    <w:rsid w:val="002119E7"/>
    <w:rsid w:val="00211A65"/>
    <w:rsid w:val="00211D01"/>
    <w:rsid w:val="00211E62"/>
    <w:rsid w:val="002125C1"/>
    <w:rsid w:val="00213170"/>
    <w:rsid w:val="00213323"/>
    <w:rsid w:val="0021354B"/>
    <w:rsid w:val="00213610"/>
    <w:rsid w:val="00213C2D"/>
    <w:rsid w:val="00213F7A"/>
    <w:rsid w:val="00213FB7"/>
    <w:rsid w:val="00214110"/>
    <w:rsid w:val="002144D4"/>
    <w:rsid w:val="002147FE"/>
    <w:rsid w:val="00214D1A"/>
    <w:rsid w:val="00214D33"/>
    <w:rsid w:val="00214D86"/>
    <w:rsid w:val="00214EB4"/>
    <w:rsid w:val="0021519D"/>
    <w:rsid w:val="00215343"/>
    <w:rsid w:val="0021567F"/>
    <w:rsid w:val="002157DA"/>
    <w:rsid w:val="002157EC"/>
    <w:rsid w:val="002158EB"/>
    <w:rsid w:val="00215A36"/>
    <w:rsid w:val="00215CD5"/>
    <w:rsid w:val="00215DDA"/>
    <w:rsid w:val="00215E00"/>
    <w:rsid w:val="00215E26"/>
    <w:rsid w:val="002160D3"/>
    <w:rsid w:val="00216341"/>
    <w:rsid w:val="00216577"/>
    <w:rsid w:val="00216579"/>
    <w:rsid w:val="00216620"/>
    <w:rsid w:val="00216917"/>
    <w:rsid w:val="00216A03"/>
    <w:rsid w:val="00216B70"/>
    <w:rsid w:val="00216CB1"/>
    <w:rsid w:val="00217179"/>
    <w:rsid w:val="00217700"/>
    <w:rsid w:val="00217783"/>
    <w:rsid w:val="002178E9"/>
    <w:rsid w:val="00217B43"/>
    <w:rsid w:val="00217C02"/>
    <w:rsid w:val="00217EF2"/>
    <w:rsid w:val="00217F27"/>
    <w:rsid w:val="0022016E"/>
    <w:rsid w:val="00220801"/>
    <w:rsid w:val="00220861"/>
    <w:rsid w:val="0022090D"/>
    <w:rsid w:val="0022097C"/>
    <w:rsid w:val="002209DA"/>
    <w:rsid w:val="00220A80"/>
    <w:rsid w:val="00220C80"/>
    <w:rsid w:val="002212C7"/>
    <w:rsid w:val="00221431"/>
    <w:rsid w:val="00221876"/>
    <w:rsid w:val="00221A5D"/>
    <w:rsid w:val="00221B1D"/>
    <w:rsid w:val="002220E0"/>
    <w:rsid w:val="0022221E"/>
    <w:rsid w:val="00222618"/>
    <w:rsid w:val="00222625"/>
    <w:rsid w:val="002226C8"/>
    <w:rsid w:val="002227ED"/>
    <w:rsid w:val="00222877"/>
    <w:rsid w:val="00222A01"/>
    <w:rsid w:val="00222C1B"/>
    <w:rsid w:val="00222FDA"/>
    <w:rsid w:val="00223400"/>
    <w:rsid w:val="00223450"/>
    <w:rsid w:val="00223913"/>
    <w:rsid w:val="00223A96"/>
    <w:rsid w:val="00224141"/>
    <w:rsid w:val="0022459F"/>
    <w:rsid w:val="0022465F"/>
    <w:rsid w:val="002247B0"/>
    <w:rsid w:val="002247D3"/>
    <w:rsid w:val="002248AC"/>
    <w:rsid w:val="002249E5"/>
    <w:rsid w:val="00224A42"/>
    <w:rsid w:val="00224F71"/>
    <w:rsid w:val="00224FC6"/>
    <w:rsid w:val="0022506E"/>
    <w:rsid w:val="0022563E"/>
    <w:rsid w:val="00225A67"/>
    <w:rsid w:val="00225C74"/>
    <w:rsid w:val="00225D25"/>
    <w:rsid w:val="00225D38"/>
    <w:rsid w:val="00225F5E"/>
    <w:rsid w:val="002260FD"/>
    <w:rsid w:val="00226105"/>
    <w:rsid w:val="002262FE"/>
    <w:rsid w:val="00226720"/>
    <w:rsid w:val="00226CF1"/>
    <w:rsid w:val="002270BC"/>
    <w:rsid w:val="00227388"/>
    <w:rsid w:val="00227570"/>
    <w:rsid w:val="00227886"/>
    <w:rsid w:val="00227A19"/>
    <w:rsid w:val="00227A59"/>
    <w:rsid w:val="00227CDC"/>
    <w:rsid w:val="002300C8"/>
    <w:rsid w:val="00230137"/>
    <w:rsid w:val="00230490"/>
    <w:rsid w:val="00230765"/>
    <w:rsid w:val="00230976"/>
    <w:rsid w:val="00230A04"/>
    <w:rsid w:val="00230C93"/>
    <w:rsid w:val="00230CDB"/>
    <w:rsid w:val="00231296"/>
    <w:rsid w:val="00231580"/>
    <w:rsid w:val="002315F1"/>
    <w:rsid w:val="00231926"/>
    <w:rsid w:val="0023193F"/>
    <w:rsid w:val="00231980"/>
    <w:rsid w:val="00231C58"/>
    <w:rsid w:val="0023218C"/>
    <w:rsid w:val="00232234"/>
    <w:rsid w:val="00232320"/>
    <w:rsid w:val="00232580"/>
    <w:rsid w:val="00232925"/>
    <w:rsid w:val="00232B28"/>
    <w:rsid w:val="00232BE0"/>
    <w:rsid w:val="00232C9C"/>
    <w:rsid w:val="00232F3A"/>
    <w:rsid w:val="00233085"/>
    <w:rsid w:val="002331E3"/>
    <w:rsid w:val="002333AC"/>
    <w:rsid w:val="0023342A"/>
    <w:rsid w:val="0023342D"/>
    <w:rsid w:val="0023355B"/>
    <w:rsid w:val="0023389E"/>
    <w:rsid w:val="00233CE2"/>
    <w:rsid w:val="0023431C"/>
    <w:rsid w:val="002344EE"/>
    <w:rsid w:val="00234A9B"/>
    <w:rsid w:val="00234CDA"/>
    <w:rsid w:val="00234D12"/>
    <w:rsid w:val="00234EAF"/>
    <w:rsid w:val="00234FBA"/>
    <w:rsid w:val="00235606"/>
    <w:rsid w:val="002357DB"/>
    <w:rsid w:val="00235829"/>
    <w:rsid w:val="00235A5B"/>
    <w:rsid w:val="00235D64"/>
    <w:rsid w:val="00235D78"/>
    <w:rsid w:val="00236038"/>
    <w:rsid w:val="0023611F"/>
    <w:rsid w:val="002362A1"/>
    <w:rsid w:val="0023632C"/>
    <w:rsid w:val="00236350"/>
    <w:rsid w:val="00236874"/>
    <w:rsid w:val="00236ACB"/>
    <w:rsid w:val="00236B22"/>
    <w:rsid w:val="00236B36"/>
    <w:rsid w:val="00236B6E"/>
    <w:rsid w:val="00236C4E"/>
    <w:rsid w:val="00236FEC"/>
    <w:rsid w:val="00237137"/>
    <w:rsid w:val="002371CF"/>
    <w:rsid w:val="002372E1"/>
    <w:rsid w:val="002373A4"/>
    <w:rsid w:val="002376C2"/>
    <w:rsid w:val="002378C6"/>
    <w:rsid w:val="00240088"/>
    <w:rsid w:val="0024010F"/>
    <w:rsid w:val="00240345"/>
    <w:rsid w:val="0024098B"/>
    <w:rsid w:val="00240D7A"/>
    <w:rsid w:val="00240DB1"/>
    <w:rsid w:val="00240E7D"/>
    <w:rsid w:val="00240ECE"/>
    <w:rsid w:val="00240EF5"/>
    <w:rsid w:val="0024109E"/>
    <w:rsid w:val="00241763"/>
    <w:rsid w:val="00241993"/>
    <w:rsid w:val="00241BC8"/>
    <w:rsid w:val="00241F34"/>
    <w:rsid w:val="00242058"/>
    <w:rsid w:val="0024206F"/>
    <w:rsid w:val="0024211A"/>
    <w:rsid w:val="00242446"/>
    <w:rsid w:val="002426C6"/>
    <w:rsid w:val="00242DBA"/>
    <w:rsid w:val="002433AD"/>
    <w:rsid w:val="00244252"/>
    <w:rsid w:val="002443E1"/>
    <w:rsid w:val="002445C2"/>
    <w:rsid w:val="00244701"/>
    <w:rsid w:val="00244992"/>
    <w:rsid w:val="002449DE"/>
    <w:rsid w:val="00244AFB"/>
    <w:rsid w:val="00244EF2"/>
    <w:rsid w:val="00244F60"/>
    <w:rsid w:val="00245499"/>
    <w:rsid w:val="002454B6"/>
    <w:rsid w:val="0024564B"/>
    <w:rsid w:val="0024576A"/>
    <w:rsid w:val="00245A8E"/>
    <w:rsid w:val="00245D2E"/>
    <w:rsid w:val="00245FDF"/>
    <w:rsid w:val="00246099"/>
    <w:rsid w:val="00247232"/>
    <w:rsid w:val="00247677"/>
    <w:rsid w:val="002476AB"/>
    <w:rsid w:val="00247822"/>
    <w:rsid w:val="002479DC"/>
    <w:rsid w:val="00247C35"/>
    <w:rsid w:val="00247D9E"/>
    <w:rsid w:val="00247F10"/>
    <w:rsid w:val="002502D6"/>
    <w:rsid w:val="0025033E"/>
    <w:rsid w:val="00250472"/>
    <w:rsid w:val="002509A3"/>
    <w:rsid w:val="00250B99"/>
    <w:rsid w:val="00250BEA"/>
    <w:rsid w:val="00250C49"/>
    <w:rsid w:val="00250D59"/>
    <w:rsid w:val="00251020"/>
    <w:rsid w:val="002513F3"/>
    <w:rsid w:val="0025170E"/>
    <w:rsid w:val="002517D4"/>
    <w:rsid w:val="00251CC2"/>
    <w:rsid w:val="00251CCA"/>
    <w:rsid w:val="00252033"/>
    <w:rsid w:val="0025223B"/>
    <w:rsid w:val="0025275A"/>
    <w:rsid w:val="00252783"/>
    <w:rsid w:val="002528B9"/>
    <w:rsid w:val="0025356D"/>
    <w:rsid w:val="00253844"/>
    <w:rsid w:val="00253AC4"/>
    <w:rsid w:val="00253AC7"/>
    <w:rsid w:val="00253D54"/>
    <w:rsid w:val="002540BE"/>
    <w:rsid w:val="00254D35"/>
    <w:rsid w:val="00255119"/>
    <w:rsid w:val="00255223"/>
    <w:rsid w:val="00255285"/>
    <w:rsid w:val="002553F6"/>
    <w:rsid w:val="00255577"/>
    <w:rsid w:val="0025561E"/>
    <w:rsid w:val="00255AA5"/>
    <w:rsid w:val="00255E38"/>
    <w:rsid w:val="00255E58"/>
    <w:rsid w:val="00256002"/>
    <w:rsid w:val="0025625D"/>
    <w:rsid w:val="00256309"/>
    <w:rsid w:val="0025650F"/>
    <w:rsid w:val="002567FC"/>
    <w:rsid w:val="002568C5"/>
    <w:rsid w:val="00256AAE"/>
    <w:rsid w:val="00256AC3"/>
    <w:rsid w:val="00256B14"/>
    <w:rsid w:val="00256CFC"/>
    <w:rsid w:val="00256D29"/>
    <w:rsid w:val="002571C7"/>
    <w:rsid w:val="002573F9"/>
    <w:rsid w:val="0025768D"/>
    <w:rsid w:val="002578BF"/>
    <w:rsid w:val="00260007"/>
    <w:rsid w:val="00260781"/>
    <w:rsid w:val="002607FE"/>
    <w:rsid w:val="00260F2B"/>
    <w:rsid w:val="0026101D"/>
    <w:rsid w:val="002611EA"/>
    <w:rsid w:val="002614A4"/>
    <w:rsid w:val="0026196E"/>
    <w:rsid w:val="00261C0E"/>
    <w:rsid w:val="00262179"/>
    <w:rsid w:val="002625C8"/>
    <w:rsid w:val="002626FC"/>
    <w:rsid w:val="00262B12"/>
    <w:rsid w:val="00262F4F"/>
    <w:rsid w:val="00263138"/>
    <w:rsid w:val="0026314E"/>
    <w:rsid w:val="00263197"/>
    <w:rsid w:val="002636E1"/>
    <w:rsid w:val="00263CCC"/>
    <w:rsid w:val="00263D87"/>
    <w:rsid w:val="00263D89"/>
    <w:rsid w:val="00263DDE"/>
    <w:rsid w:val="00263E46"/>
    <w:rsid w:val="002641B8"/>
    <w:rsid w:val="002647D0"/>
    <w:rsid w:val="00264A6E"/>
    <w:rsid w:val="00264BEA"/>
    <w:rsid w:val="00264C5F"/>
    <w:rsid w:val="00264F50"/>
    <w:rsid w:val="00264FF9"/>
    <w:rsid w:val="002652FB"/>
    <w:rsid w:val="00265354"/>
    <w:rsid w:val="002654E3"/>
    <w:rsid w:val="002655EB"/>
    <w:rsid w:val="00265650"/>
    <w:rsid w:val="00265663"/>
    <w:rsid w:val="00265B62"/>
    <w:rsid w:val="00265BF4"/>
    <w:rsid w:val="00266198"/>
    <w:rsid w:val="00266620"/>
    <w:rsid w:val="0026673B"/>
    <w:rsid w:val="002668AC"/>
    <w:rsid w:val="002669AC"/>
    <w:rsid w:val="00266A62"/>
    <w:rsid w:val="00266AEE"/>
    <w:rsid w:val="00266D22"/>
    <w:rsid w:val="0026703F"/>
    <w:rsid w:val="002670DB"/>
    <w:rsid w:val="002673D0"/>
    <w:rsid w:val="00267458"/>
    <w:rsid w:val="002675D0"/>
    <w:rsid w:val="00267652"/>
    <w:rsid w:val="002676F5"/>
    <w:rsid w:val="00270529"/>
    <w:rsid w:val="00270843"/>
    <w:rsid w:val="00270A9C"/>
    <w:rsid w:val="00270B3B"/>
    <w:rsid w:val="00270F7F"/>
    <w:rsid w:val="00270FB7"/>
    <w:rsid w:val="002711EE"/>
    <w:rsid w:val="00271766"/>
    <w:rsid w:val="0027198A"/>
    <w:rsid w:val="00271A39"/>
    <w:rsid w:val="00271AB5"/>
    <w:rsid w:val="00271EB6"/>
    <w:rsid w:val="00272192"/>
    <w:rsid w:val="002726E0"/>
    <w:rsid w:val="002727CB"/>
    <w:rsid w:val="002728B2"/>
    <w:rsid w:val="00272AEE"/>
    <w:rsid w:val="00272CAB"/>
    <w:rsid w:val="00272E94"/>
    <w:rsid w:val="00273281"/>
    <w:rsid w:val="002732C4"/>
    <w:rsid w:val="002734DF"/>
    <w:rsid w:val="002735A5"/>
    <w:rsid w:val="002737A8"/>
    <w:rsid w:val="002737EC"/>
    <w:rsid w:val="0027381C"/>
    <w:rsid w:val="00273914"/>
    <w:rsid w:val="00273D99"/>
    <w:rsid w:val="00273E1A"/>
    <w:rsid w:val="00273EB4"/>
    <w:rsid w:val="00273FD0"/>
    <w:rsid w:val="00274252"/>
    <w:rsid w:val="00274581"/>
    <w:rsid w:val="002745CD"/>
    <w:rsid w:val="002746C8"/>
    <w:rsid w:val="00274C16"/>
    <w:rsid w:val="00275277"/>
    <w:rsid w:val="0027597B"/>
    <w:rsid w:val="00276133"/>
    <w:rsid w:val="002762E6"/>
    <w:rsid w:val="002768F5"/>
    <w:rsid w:val="00276AFF"/>
    <w:rsid w:val="00276BB1"/>
    <w:rsid w:val="00276D70"/>
    <w:rsid w:val="00276E61"/>
    <w:rsid w:val="00276FEF"/>
    <w:rsid w:val="002770F3"/>
    <w:rsid w:val="0027725A"/>
    <w:rsid w:val="00277266"/>
    <w:rsid w:val="0027737A"/>
    <w:rsid w:val="002778F2"/>
    <w:rsid w:val="00277B64"/>
    <w:rsid w:val="00277C6A"/>
    <w:rsid w:val="00277D9A"/>
    <w:rsid w:val="0028018D"/>
    <w:rsid w:val="0028023F"/>
    <w:rsid w:val="0028033B"/>
    <w:rsid w:val="00280847"/>
    <w:rsid w:val="00280D38"/>
    <w:rsid w:val="00280D98"/>
    <w:rsid w:val="0028124C"/>
    <w:rsid w:val="00281306"/>
    <w:rsid w:val="002818F9"/>
    <w:rsid w:val="00281DDA"/>
    <w:rsid w:val="00281FC1"/>
    <w:rsid w:val="00282186"/>
    <w:rsid w:val="002823FB"/>
    <w:rsid w:val="002825BA"/>
    <w:rsid w:val="00282684"/>
    <w:rsid w:val="00282710"/>
    <w:rsid w:val="00282783"/>
    <w:rsid w:val="00282811"/>
    <w:rsid w:val="00282B75"/>
    <w:rsid w:val="00282E99"/>
    <w:rsid w:val="00283197"/>
    <w:rsid w:val="002831A4"/>
    <w:rsid w:val="002831DC"/>
    <w:rsid w:val="0028331B"/>
    <w:rsid w:val="002834AD"/>
    <w:rsid w:val="0028375B"/>
    <w:rsid w:val="00283E27"/>
    <w:rsid w:val="0028406D"/>
    <w:rsid w:val="002840C1"/>
    <w:rsid w:val="00284710"/>
    <w:rsid w:val="002847A1"/>
    <w:rsid w:val="00284F4A"/>
    <w:rsid w:val="00285030"/>
    <w:rsid w:val="0028503B"/>
    <w:rsid w:val="002856A6"/>
    <w:rsid w:val="0028570F"/>
    <w:rsid w:val="00285763"/>
    <w:rsid w:val="00285786"/>
    <w:rsid w:val="00285855"/>
    <w:rsid w:val="00285B4D"/>
    <w:rsid w:val="00286258"/>
    <w:rsid w:val="00286580"/>
    <w:rsid w:val="002866FF"/>
    <w:rsid w:val="00286A6D"/>
    <w:rsid w:val="00286C26"/>
    <w:rsid w:val="00286C7E"/>
    <w:rsid w:val="00286CA7"/>
    <w:rsid w:val="00287183"/>
    <w:rsid w:val="002871F6"/>
    <w:rsid w:val="0028725A"/>
    <w:rsid w:val="002872C0"/>
    <w:rsid w:val="00287A70"/>
    <w:rsid w:val="00287EA4"/>
    <w:rsid w:val="002901BB"/>
    <w:rsid w:val="0029028B"/>
    <w:rsid w:val="002903EF"/>
    <w:rsid w:val="00290561"/>
    <w:rsid w:val="002905EC"/>
    <w:rsid w:val="00290821"/>
    <w:rsid w:val="002908F9"/>
    <w:rsid w:val="00290CD2"/>
    <w:rsid w:val="00291022"/>
    <w:rsid w:val="0029148F"/>
    <w:rsid w:val="002916DE"/>
    <w:rsid w:val="0029191C"/>
    <w:rsid w:val="00291A09"/>
    <w:rsid w:val="00291AD3"/>
    <w:rsid w:val="0029200C"/>
    <w:rsid w:val="002920F7"/>
    <w:rsid w:val="00292318"/>
    <w:rsid w:val="002924EE"/>
    <w:rsid w:val="00292C35"/>
    <w:rsid w:val="00292D10"/>
    <w:rsid w:val="002931F4"/>
    <w:rsid w:val="00293336"/>
    <w:rsid w:val="0029333F"/>
    <w:rsid w:val="002939D8"/>
    <w:rsid w:val="00293AD8"/>
    <w:rsid w:val="00293CD4"/>
    <w:rsid w:val="00293F54"/>
    <w:rsid w:val="00293FCD"/>
    <w:rsid w:val="002940C2"/>
    <w:rsid w:val="00294384"/>
    <w:rsid w:val="002948E2"/>
    <w:rsid w:val="00294C4E"/>
    <w:rsid w:val="00294FC7"/>
    <w:rsid w:val="00295260"/>
    <w:rsid w:val="002953A9"/>
    <w:rsid w:val="0029577E"/>
    <w:rsid w:val="00295A9A"/>
    <w:rsid w:val="00295B37"/>
    <w:rsid w:val="00295B74"/>
    <w:rsid w:val="00295BA9"/>
    <w:rsid w:val="00295CD7"/>
    <w:rsid w:val="00295E32"/>
    <w:rsid w:val="00295FFE"/>
    <w:rsid w:val="002962A0"/>
    <w:rsid w:val="00296674"/>
    <w:rsid w:val="002966DE"/>
    <w:rsid w:val="002967A1"/>
    <w:rsid w:val="00296CC7"/>
    <w:rsid w:val="00296CE9"/>
    <w:rsid w:val="00296FA5"/>
    <w:rsid w:val="00296FC2"/>
    <w:rsid w:val="00297073"/>
    <w:rsid w:val="002974B9"/>
    <w:rsid w:val="002975DE"/>
    <w:rsid w:val="00297670"/>
    <w:rsid w:val="00297892"/>
    <w:rsid w:val="00297A31"/>
    <w:rsid w:val="00297B72"/>
    <w:rsid w:val="002A00C1"/>
    <w:rsid w:val="002A012E"/>
    <w:rsid w:val="002A0B6F"/>
    <w:rsid w:val="002A17B7"/>
    <w:rsid w:val="002A1851"/>
    <w:rsid w:val="002A18EC"/>
    <w:rsid w:val="002A1906"/>
    <w:rsid w:val="002A19D4"/>
    <w:rsid w:val="002A1CAC"/>
    <w:rsid w:val="002A1DF4"/>
    <w:rsid w:val="002A1EE5"/>
    <w:rsid w:val="002A249A"/>
    <w:rsid w:val="002A257D"/>
    <w:rsid w:val="002A266B"/>
    <w:rsid w:val="002A2F32"/>
    <w:rsid w:val="002A2FCA"/>
    <w:rsid w:val="002A33F5"/>
    <w:rsid w:val="002A3909"/>
    <w:rsid w:val="002A39FC"/>
    <w:rsid w:val="002A3AF5"/>
    <w:rsid w:val="002A40F7"/>
    <w:rsid w:val="002A41F1"/>
    <w:rsid w:val="002A4A3B"/>
    <w:rsid w:val="002A4B62"/>
    <w:rsid w:val="002A4DA9"/>
    <w:rsid w:val="002A4E81"/>
    <w:rsid w:val="002A5160"/>
    <w:rsid w:val="002A5274"/>
    <w:rsid w:val="002A52A3"/>
    <w:rsid w:val="002A540F"/>
    <w:rsid w:val="002A5413"/>
    <w:rsid w:val="002A54B4"/>
    <w:rsid w:val="002A5640"/>
    <w:rsid w:val="002A5799"/>
    <w:rsid w:val="002A57FE"/>
    <w:rsid w:val="002A5ACA"/>
    <w:rsid w:val="002A5E64"/>
    <w:rsid w:val="002A5F7C"/>
    <w:rsid w:val="002A60D7"/>
    <w:rsid w:val="002A6276"/>
    <w:rsid w:val="002A643D"/>
    <w:rsid w:val="002A66C9"/>
    <w:rsid w:val="002A69EE"/>
    <w:rsid w:val="002A6F84"/>
    <w:rsid w:val="002A6FE1"/>
    <w:rsid w:val="002A72A5"/>
    <w:rsid w:val="002A756E"/>
    <w:rsid w:val="002A774A"/>
    <w:rsid w:val="002A788B"/>
    <w:rsid w:val="002A7EE7"/>
    <w:rsid w:val="002B00C1"/>
    <w:rsid w:val="002B0320"/>
    <w:rsid w:val="002B037A"/>
    <w:rsid w:val="002B0CCA"/>
    <w:rsid w:val="002B1325"/>
    <w:rsid w:val="002B1466"/>
    <w:rsid w:val="002B16E1"/>
    <w:rsid w:val="002B1A8F"/>
    <w:rsid w:val="002B1AF3"/>
    <w:rsid w:val="002B1CCC"/>
    <w:rsid w:val="002B1CF1"/>
    <w:rsid w:val="002B224A"/>
    <w:rsid w:val="002B2413"/>
    <w:rsid w:val="002B2893"/>
    <w:rsid w:val="002B2983"/>
    <w:rsid w:val="002B2AA7"/>
    <w:rsid w:val="002B2EC4"/>
    <w:rsid w:val="002B2EF8"/>
    <w:rsid w:val="002B2F31"/>
    <w:rsid w:val="002B3003"/>
    <w:rsid w:val="002B31C9"/>
    <w:rsid w:val="002B3A2C"/>
    <w:rsid w:val="002B3AF8"/>
    <w:rsid w:val="002B3C22"/>
    <w:rsid w:val="002B3C8A"/>
    <w:rsid w:val="002B3DC3"/>
    <w:rsid w:val="002B3EE3"/>
    <w:rsid w:val="002B4136"/>
    <w:rsid w:val="002B479C"/>
    <w:rsid w:val="002B49AF"/>
    <w:rsid w:val="002B49E9"/>
    <w:rsid w:val="002B4CBF"/>
    <w:rsid w:val="002B5400"/>
    <w:rsid w:val="002B5489"/>
    <w:rsid w:val="002B5A02"/>
    <w:rsid w:val="002B5B22"/>
    <w:rsid w:val="002B5D20"/>
    <w:rsid w:val="002B6295"/>
    <w:rsid w:val="002B6943"/>
    <w:rsid w:val="002B6AF6"/>
    <w:rsid w:val="002B6BCB"/>
    <w:rsid w:val="002B6FC4"/>
    <w:rsid w:val="002B71F3"/>
    <w:rsid w:val="002B71F9"/>
    <w:rsid w:val="002B7293"/>
    <w:rsid w:val="002B73C3"/>
    <w:rsid w:val="002B7403"/>
    <w:rsid w:val="002B7679"/>
    <w:rsid w:val="002B7BB7"/>
    <w:rsid w:val="002B7C59"/>
    <w:rsid w:val="002B7CBD"/>
    <w:rsid w:val="002B7D93"/>
    <w:rsid w:val="002B7FE3"/>
    <w:rsid w:val="002C01AC"/>
    <w:rsid w:val="002C023D"/>
    <w:rsid w:val="002C061D"/>
    <w:rsid w:val="002C0709"/>
    <w:rsid w:val="002C0D3F"/>
    <w:rsid w:val="002C0F5C"/>
    <w:rsid w:val="002C102B"/>
    <w:rsid w:val="002C1369"/>
    <w:rsid w:val="002C1559"/>
    <w:rsid w:val="002C19CA"/>
    <w:rsid w:val="002C1D7C"/>
    <w:rsid w:val="002C2461"/>
    <w:rsid w:val="002C26F7"/>
    <w:rsid w:val="002C27BC"/>
    <w:rsid w:val="002C29C0"/>
    <w:rsid w:val="002C2AC0"/>
    <w:rsid w:val="002C2CD1"/>
    <w:rsid w:val="002C2EEB"/>
    <w:rsid w:val="002C324C"/>
    <w:rsid w:val="002C3343"/>
    <w:rsid w:val="002C36EB"/>
    <w:rsid w:val="002C38DA"/>
    <w:rsid w:val="002C3900"/>
    <w:rsid w:val="002C3C63"/>
    <w:rsid w:val="002C3C92"/>
    <w:rsid w:val="002C3DA3"/>
    <w:rsid w:val="002C424D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50E"/>
    <w:rsid w:val="002C5A69"/>
    <w:rsid w:val="002C5CED"/>
    <w:rsid w:val="002C612C"/>
    <w:rsid w:val="002C61BA"/>
    <w:rsid w:val="002C632C"/>
    <w:rsid w:val="002C6422"/>
    <w:rsid w:val="002C644F"/>
    <w:rsid w:val="002C653E"/>
    <w:rsid w:val="002C6BCE"/>
    <w:rsid w:val="002C6DE0"/>
    <w:rsid w:val="002C6FF9"/>
    <w:rsid w:val="002C709F"/>
    <w:rsid w:val="002C7B24"/>
    <w:rsid w:val="002C7FD5"/>
    <w:rsid w:val="002D003D"/>
    <w:rsid w:val="002D09BB"/>
    <w:rsid w:val="002D0B19"/>
    <w:rsid w:val="002D0EB4"/>
    <w:rsid w:val="002D11C8"/>
    <w:rsid w:val="002D1277"/>
    <w:rsid w:val="002D1BBD"/>
    <w:rsid w:val="002D1C5C"/>
    <w:rsid w:val="002D1CCA"/>
    <w:rsid w:val="002D22A5"/>
    <w:rsid w:val="002D24A1"/>
    <w:rsid w:val="002D24AC"/>
    <w:rsid w:val="002D257C"/>
    <w:rsid w:val="002D2655"/>
    <w:rsid w:val="002D2695"/>
    <w:rsid w:val="002D26D5"/>
    <w:rsid w:val="002D26F4"/>
    <w:rsid w:val="002D274F"/>
    <w:rsid w:val="002D2837"/>
    <w:rsid w:val="002D2A77"/>
    <w:rsid w:val="002D2C78"/>
    <w:rsid w:val="002D2DA6"/>
    <w:rsid w:val="002D2E3F"/>
    <w:rsid w:val="002D3165"/>
    <w:rsid w:val="002D3586"/>
    <w:rsid w:val="002D367C"/>
    <w:rsid w:val="002D3C49"/>
    <w:rsid w:val="002D3D85"/>
    <w:rsid w:val="002D426A"/>
    <w:rsid w:val="002D46B9"/>
    <w:rsid w:val="002D4AB8"/>
    <w:rsid w:val="002D4C32"/>
    <w:rsid w:val="002D4DFD"/>
    <w:rsid w:val="002D5075"/>
    <w:rsid w:val="002D5332"/>
    <w:rsid w:val="002D546D"/>
    <w:rsid w:val="002D551C"/>
    <w:rsid w:val="002D55B3"/>
    <w:rsid w:val="002D55B6"/>
    <w:rsid w:val="002D5B4E"/>
    <w:rsid w:val="002D618E"/>
    <w:rsid w:val="002D671F"/>
    <w:rsid w:val="002D6B00"/>
    <w:rsid w:val="002D6CA8"/>
    <w:rsid w:val="002D6CC9"/>
    <w:rsid w:val="002D6DA9"/>
    <w:rsid w:val="002D6DC8"/>
    <w:rsid w:val="002D6F82"/>
    <w:rsid w:val="002D7083"/>
    <w:rsid w:val="002D7350"/>
    <w:rsid w:val="002D7367"/>
    <w:rsid w:val="002D739D"/>
    <w:rsid w:val="002D779C"/>
    <w:rsid w:val="002D7A2D"/>
    <w:rsid w:val="002D7A3D"/>
    <w:rsid w:val="002D7A3F"/>
    <w:rsid w:val="002E01E5"/>
    <w:rsid w:val="002E023F"/>
    <w:rsid w:val="002E04E8"/>
    <w:rsid w:val="002E0723"/>
    <w:rsid w:val="002E0DA6"/>
    <w:rsid w:val="002E0E56"/>
    <w:rsid w:val="002E13FE"/>
    <w:rsid w:val="002E17FC"/>
    <w:rsid w:val="002E1879"/>
    <w:rsid w:val="002E1BF0"/>
    <w:rsid w:val="002E22F2"/>
    <w:rsid w:val="002E2484"/>
    <w:rsid w:val="002E26A1"/>
    <w:rsid w:val="002E26C7"/>
    <w:rsid w:val="002E2B73"/>
    <w:rsid w:val="002E2D68"/>
    <w:rsid w:val="002E330D"/>
    <w:rsid w:val="002E33E7"/>
    <w:rsid w:val="002E3580"/>
    <w:rsid w:val="002E3676"/>
    <w:rsid w:val="002E3A89"/>
    <w:rsid w:val="002E3AC3"/>
    <w:rsid w:val="002E3B04"/>
    <w:rsid w:val="002E3B46"/>
    <w:rsid w:val="002E3DCD"/>
    <w:rsid w:val="002E479E"/>
    <w:rsid w:val="002E489B"/>
    <w:rsid w:val="002E4A47"/>
    <w:rsid w:val="002E4B37"/>
    <w:rsid w:val="002E4B57"/>
    <w:rsid w:val="002E4D96"/>
    <w:rsid w:val="002E513F"/>
    <w:rsid w:val="002E5195"/>
    <w:rsid w:val="002E519B"/>
    <w:rsid w:val="002E62D0"/>
    <w:rsid w:val="002E63A6"/>
    <w:rsid w:val="002E650C"/>
    <w:rsid w:val="002E6538"/>
    <w:rsid w:val="002E68AF"/>
    <w:rsid w:val="002E69CC"/>
    <w:rsid w:val="002E6A8A"/>
    <w:rsid w:val="002E6D1D"/>
    <w:rsid w:val="002E6DD5"/>
    <w:rsid w:val="002E7314"/>
    <w:rsid w:val="002E73B8"/>
    <w:rsid w:val="002E7637"/>
    <w:rsid w:val="002E784C"/>
    <w:rsid w:val="002E7A34"/>
    <w:rsid w:val="002E7AD7"/>
    <w:rsid w:val="002E7B59"/>
    <w:rsid w:val="002E7D4E"/>
    <w:rsid w:val="002E7EBC"/>
    <w:rsid w:val="002F00F9"/>
    <w:rsid w:val="002F01E6"/>
    <w:rsid w:val="002F041E"/>
    <w:rsid w:val="002F050C"/>
    <w:rsid w:val="002F08A0"/>
    <w:rsid w:val="002F09D6"/>
    <w:rsid w:val="002F1466"/>
    <w:rsid w:val="002F16A7"/>
    <w:rsid w:val="002F177D"/>
    <w:rsid w:val="002F1988"/>
    <w:rsid w:val="002F1995"/>
    <w:rsid w:val="002F19E2"/>
    <w:rsid w:val="002F1A24"/>
    <w:rsid w:val="002F1D2C"/>
    <w:rsid w:val="002F1ED6"/>
    <w:rsid w:val="002F20E9"/>
    <w:rsid w:val="002F2707"/>
    <w:rsid w:val="002F2B2B"/>
    <w:rsid w:val="002F2C1F"/>
    <w:rsid w:val="002F2F1A"/>
    <w:rsid w:val="002F3102"/>
    <w:rsid w:val="002F33B3"/>
    <w:rsid w:val="002F3603"/>
    <w:rsid w:val="002F37B3"/>
    <w:rsid w:val="002F37EB"/>
    <w:rsid w:val="002F38E7"/>
    <w:rsid w:val="002F3B04"/>
    <w:rsid w:val="002F3EA9"/>
    <w:rsid w:val="002F4119"/>
    <w:rsid w:val="002F41C7"/>
    <w:rsid w:val="002F42CE"/>
    <w:rsid w:val="002F47D9"/>
    <w:rsid w:val="002F48B4"/>
    <w:rsid w:val="002F4B0F"/>
    <w:rsid w:val="002F5001"/>
    <w:rsid w:val="002F548D"/>
    <w:rsid w:val="002F61FD"/>
    <w:rsid w:val="002F6210"/>
    <w:rsid w:val="002F64A6"/>
    <w:rsid w:val="002F6A29"/>
    <w:rsid w:val="002F6AB5"/>
    <w:rsid w:val="002F6D83"/>
    <w:rsid w:val="002F6FB7"/>
    <w:rsid w:val="002F7024"/>
    <w:rsid w:val="002F7062"/>
    <w:rsid w:val="002F7287"/>
    <w:rsid w:val="002F7562"/>
    <w:rsid w:val="002F7C49"/>
    <w:rsid w:val="002F7CF5"/>
    <w:rsid w:val="002F7DA6"/>
    <w:rsid w:val="002F7F39"/>
    <w:rsid w:val="00300872"/>
    <w:rsid w:val="003009C3"/>
    <w:rsid w:val="00300C16"/>
    <w:rsid w:val="00300D6F"/>
    <w:rsid w:val="00300DC3"/>
    <w:rsid w:val="00300F71"/>
    <w:rsid w:val="00301040"/>
    <w:rsid w:val="00301074"/>
    <w:rsid w:val="00301121"/>
    <w:rsid w:val="00301360"/>
    <w:rsid w:val="003015BE"/>
    <w:rsid w:val="003017DA"/>
    <w:rsid w:val="003017EA"/>
    <w:rsid w:val="0030180B"/>
    <w:rsid w:val="00301846"/>
    <w:rsid w:val="00301888"/>
    <w:rsid w:val="00301899"/>
    <w:rsid w:val="00301B34"/>
    <w:rsid w:val="00301D2B"/>
    <w:rsid w:val="00302465"/>
    <w:rsid w:val="003027D0"/>
    <w:rsid w:val="0030305F"/>
    <w:rsid w:val="003030FB"/>
    <w:rsid w:val="003034F1"/>
    <w:rsid w:val="003036F3"/>
    <w:rsid w:val="00303B45"/>
    <w:rsid w:val="00303C2B"/>
    <w:rsid w:val="00303D4B"/>
    <w:rsid w:val="00303E7C"/>
    <w:rsid w:val="00304000"/>
    <w:rsid w:val="0030470B"/>
    <w:rsid w:val="003047D8"/>
    <w:rsid w:val="00304A4E"/>
    <w:rsid w:val="00304A86"/>
    <w:rsid w:val="00304BA6"/>
    <w:rsid w:val="00304D99"/>
    <w:rsid w:val="00304DDC"/>
    <w:rsid w:val="00305073"/>
    <w:rsid w:val="00305593"/>
    <w:rsid w:val="003055EC"/>
    <w:rsid w:val="00305675"/>
    <w:rsid w:val="00305768"/>
    <w:rsid w:val="003057AA"/>
    <w:rsid w:val="003057F0"/>
    <w:rsid w:val="003057FE"/>
    <w:rsid w:val="00305C34"/>
    <w:rsid w:val="0030660B"/>
    <w:rsid w:val="00306616"/>
    <w:rsid w:val="00306936"/>
    <w:rsid w:val="00306E30"/>
    <w:rsid w:val="003073DD"/>
    <w:rsid w:val="00307926"/>
    <w:rsid w:val="003079B8"/>
    <w:rsid w:val="00307A76"/>
    <w:rsid w:val="00307F3A"/>
    <w:rsid w:val="00310720"/>
    <w:rsid w:val="0031087A"/>
    <w:rsid w:val="00310963"/>
    <w:rsid w:val="00310987"/>
    <w:rsid w:val="003113F1"/>
    <w:rsid w:val="00311402"/>
    <w:rsid w:val="00311501"/>
    <w:rsid w:val="003117A1"/>
    <w:rsid w:val="00311907"/>
    <w:rsid w:val="00311ACD"/>
    <w:rsid w:val="00311CE3"/>
    <w:rsid w:val="00311D92"/>
    <w:rsid w:val="00312007"/>
    <w:rsid w:val="003121A1"/>
    <w:rsid w:val="0031244A"/>
    <w:rsid w:val="0031280F"/>
    <w:rsid w:val="003129A7"/>
    <w:rsid w:val="00312A46"/>
    <w:rsid w:val="00312FA3"/>
    <w:rsid w:val="00312FB1"/>
    <w:rsid w:val="0031322A"/>
    <w:rsid w:val="00313826"/>
    <w:rsid w:val="00313854"/>
    <w:rsid w:val="00313BDC"/>
    <w:rsid w:val="00313BED"/>
    <w:rsid w:val="00313D06"/>
    <w:rsid w:val="00313D65"/>
    <w:rsid w:val="00313DBD"/>
    <w:rsid w:val="00313E0B"/>
    <w:rsid w:val="003141C6"/>
    <w:rsid w:val="00314327"/>
    <w:rsid w:val="003144C0"/>
    <w:rsid w:val="003148E6"/>
    <w:rsid w:val="00314B8C"/>
    <w:rsid w:val="00314D93"/>
    <w:rsid w:val="00314E8F"/>
    <w:rsid w:val="003157FF"/>
    <w:rsid w:val="00315A4B"/>
    <w:rsid w:val="00315EB6"/>
    <w:rsid w:val="00315F74"/>
    <w:rsid w:val="00315F81"/>
    <w:rsid w:val="00315FAD"/>
    <w:rsid w:val="00316083"/>
    <w:rsid w:val="00316224"/>
    <w:rsid w:val="00316456"/>
    <w:rsid w:val="003167E7"/>
    <w:rsid w:val="0031681C"/>
    <w:rsid w:val="0031696E"/>
    <w:rsid w:val="00316CD1"/>
    <w:rsid w:val="00316DAD"/>
    <w:rsid w:val="00316FB6"/>
    <w:rsid w:val="00316FE1"/>
    <w:rsid w:val="00317004"/>
    <w:rsid w:val="003170FD"/>
    <w:rsid w:val="003171F0"/>
    <w:rsid w:val="003173BE"/>
    <w:rsid w:val="00317511"/>
    <w:rsid w:val="0031771F"/>
    <w:rsid w:val="003178DB"/>
    <w:rsid w:val="00317E16"/>
    <w:rsid w:val="0032011C"/>
    <w:rsid w:val="00320291"/>
    <w:rsid w:val="00320372"/>
    <w:rsid w:val="0032052A"/>
    <w:rsid w:val="00320708"/>
    <w:rsid w:val="0032071B"/>
    <w:rsid w:val="003207A1"/>
    <w:rsid w:val="003207AA"/>
    <w:rsid w:val="0032095B"/>
    <w:rsid w:val="00320B9D"/>
    <w:rsid w:val="00320CF6"/>
    <w:rsid w:val="003217EE"/>
    <w:rsid w:val="0032199F"/>
    <w:rsid w:val="00321A46"/>
    <w:rsid w:val="00321AD1"/>
    <w:rsid w:val="00321F81"/>
    <w:rsid w:val="00321F9F"/>
    <w:rsid w:val="003220E1"/>
    <w:rsid w:val="003224A6"/>
    <w:rsid w:val="0032258C"/>
    <w:rsid w:val="003226B4"/>
    <w:rsid w:val="003227B9"/>
    <w:rsid w:val="00322A4F"/>
    <w:rsid w:val="00322BA0"/>
    <w:rsid w:val="003230CD"/>
    <w:rsid w:val="00323895"/>
    <w:rsid w:val="00323B11"/>
    <w:rsid w:val="00323BEF"/>
    <w:rsid w:val="003243F5"/>
    <w:rsid w:val="003244A3"/>
    <w:rsid w:val="00324541"/>
    <w:rsid w:val="0032493B"/>
    <w:rsid w:val="00324974"/>
    <w:rsid w:val="003249B3"/>
    <w:rsid w:val="00324C37"/>
    <w:rsid w:val="00324DBC"/>
    <w:rsid w:val="00324E1B"/>
    <w:rsid w:val="00325349"/>
    <w:rsid w:val="003255DC"/>
    <w:rsid w:val="003256BC"/>
    <w:rsid w:val="00325786"/>
    <w:rsid w:val="0032594F"/>
    <w:rsid w:val="0032623E"/>
    <w:rsid w:val="00326692"/>
    <w:rsid w:val="00326DDD"/>
    <w:rsid w:val="00326E15"/>
    <w:rsid w:val="00326F9B"/>
    <w:rsid w:val="0032710D"/>
    <w:rsid w:val="00327379"/>
    <w:rsid w:val="00327479"/>
    <w:rsid w:val="0032748C"/>
    <w:rsid w:val="00327789"/>
    <w:rsid w:val="00327C3C"/>
    <w:rsid w:val="00327F7C"/>
    <w:rsid w:val="003302A2"/>
    <w:rsid w:val="003302BC"/>
    <w:rsid w:val="003306C3"/>
    <w:rsid w:val="00330B38"/>
    <w:rsid w:val="00330F60"/>
    <w:rsid w:val="0033107C"/>
    <w:rsid w:val="003315D5"/>
    <w:rsid w:val="00331ABA"/>
    <w:rsid w:val="00331AEA"/>
    <w:rsid w:val="00331BBF"/>
    <w:rsid w:val="00331BCE"/>
    <w:rsid w:val="00331EF8"/>
    <w:rsid w:val="003321AA"/>
    <w:rsid w:val="0033229B"/>
    <w:rsid w:val="00332570"/>
    <w:rsid w:val="0033272F"/>
    <w:rsid w:val="00332789"/>
    <w:rsid w:val="00332898"/>
    <w:rsid w:val="00332BF9"/>
    <w:rsid w:val="00332D7D"/>
    <w:rsid w:val="00332DDE"/>
    <w:rsid w:val="0033327A"/>
    <w:rsid w:val="003332C8"/>
    <w:rsid w:val="003336E5"/>
    <w:rsid w:val="00333E3D"/>
    <w:rsid w:val="00334021"/>
    <w:rsid w:val="003340FF"/>
    <w:rsid w:val="00334619"/>
    <w:rsid w:val="003346AD"/>
    <w:rsid w:val="00334798"/>
    <w:rsid w:val="00334A68"/>
    <w:rsid w:val="00334A7B"/>
    <w:rsid w:val="00334AE8"/>
    <w:rsid w:val="00334E54"/>
    <w:rsid w:val="00334F50"/>
    <w:rsid w:val="0033502E"/>
    <w:rsid w:val="0033515B"/>
    <w:rsid w:val="00335461"/>
    <w:rsid w:val="0033566D"/>
    <w:rsid w:val="003356D6"/>
    <w:rsid w:val="00335B79"/>
    <w:rsid w:val="00335DC5"/>
    <w:rsid w:val="00335F1F"/>
    <w:rsid w:val="0033623F"/>
    <w:rsid w:val="00336315"/>
    <w:rsid w:val="0033684C"/>
    <w:rsid w:val="003368F9"/>
    <w:rsid w:val="0033698F"/>
    <w:rsid w:val="00336A3F"/>
    <w:rsid w:val="00336BCD"/>
    <w:rsid w:val="0033738C"/>
    <w:rsid w:val="00337399"/>
    <w:rsid w:val="003373BF"/>
    <w:rsid w:val="003373C4"/>
    <w:rsid w:val="0033776E"/>
    <w:rsid w:val="003378A9"/>
    <w:rsid w:val="003378AA"/>
    <w:rsid w:val="0033793F"/>
    <w:rsid w:val="00337B71"/>
    <w:rsid w:val="00340053"/>
    <w:rsid w:val="00340493"/>
    <w:rsid w:val="003405B3"/>
    <w:rsid w:val="003405C2"/>
    <w:rsid w:val="0034069F"/>
    <w:rsid w:val="00340885"/>
    <w:rsid w:val="00340994"/>
    <w:rsid w:val="00340AAC"/>
    <w:rsid w:val="00340B7E"/>
    <w:rsid w:val="00340D11"/>
    <w:rsid w:val="00341063"/>
    <w:rsid w:val="00341125"/>
    <w:rsid w:val="003411CD"/>
    <w:rsid w:val="00341266"/>
    <w:rsid w:val="0034129C"/>
    <w:rsid w:val="0034146E"/>
    <w:rsid w:val="003414E7"/>
    <w:rsid w:val="00341592"/>
    <w:rsid w:val="00341626"/>
    <w:rsid w:val="00341656"/>
    <w:rsid w:val="00341743"/>
    <w:rsid w:val="003419B7"/>
    <w:rsid w:val="00341BDD"/>
    <w:rsid w:val="00341BE6"/>
    <w:rsid w:val="00341CF1"/>
    <w:rsid w:val="00341F03"/>
    <w:rsid w:val="003422C6"/>
    <w:rsid w:val="00342641"/>
    <w:rsid w:val="00342662"/>
    <w:rsid w:val="0034273A"/>
    <w:rsid w:val="00342745"/>
    <w:rsid w:val="00342771"/>
    <w:rsid w:val="0034282A"/>
    <w:rsid w:val="00342EFF"/>
    <w:rsid w:val="00342FB1"/>
    <w:rsid w:val="0034302A"/>
    <w:rsid w:val="0034350F"/>
    <w:rsid w:val="0034355A"/>
    <w:rsid w:val="00343579"/>
    <w:rsid w:val="003435A0"/>
    <w:rsid w:val="003435B1"/>
    <w:rsid w:val="003435F5"/>
    <w:rsid w:val="00343D33"/>
    <w:rsid w:val="003446B3"/>
    <w:rsid w:val="003446B8"/>
    <w:rsid w:val="003446F0"/>
    <w:rsid w:val="00344DBD"/>
    <w:rsid w:val="00344E03"/>
    <w:rsid w:val="00344E60"/>
    <w:rsid w:val="003453B0"/>
    <w:rsid w:val="00345417"/>
    <w:rsid w:val="003454AC"/>
    <w:rsid w:val="003455A2"/>
    <w:rsid w:val="00345652"/>
    <w:rsid w:val="003456CA"/>
    <w:rsid w:val="00345869"/>
    <w:rsid w:val="0034587E"/>
    <w:rsid w:val="003459A5"/>
    <w:rsid w:val="00345BEE"/>
    <w:rsid w:val="00345C1F"/>
    <w:rsid w:val="00345DD7"/>
    <w:rsid w:val="00345E15"/>
    <w:rsid w:val="00346007"/>
    <w:rsid w:val="0034632B"/>
    <w:rsid w:val="003463F2"/>
    <w:rsid w:val="003465A1"/>
    <w:rsid w:val="0034675F"/>
    <w:rsid w:val="00346DBE"/>
    <w:rsid w:val="00346F7C"/>
    <w:rsid w:val="00346FF6"/>
    <w:rsid w:val="00347292"/>
    <w:rsid w:val="00347443"/>
    <w:rsid w:val="003475BE"/>
    <w:rsid w:val="003475FA"/>
    <w:rsid w:val="00347701"/>
    <w:rsid w:val="00347AD7"/>
    <w:rsid w:val="00347BF8"/>
    <w:rsid w:val="00347C19"/>
    <w:rsid w:val="00347DCB"/>
    <w:rsid w:val="0035003E"/>
    <w:rsid w:val="003500A0"/>
    <w:rsid w:val="003502C3"/>
    <w:rsid w:val="0035036D"/>
    <w:rsid w:val="003503C7"/>
    <w:rsid w:val="00350667"/>
    <w:rsid w:val="00350993"/>
    <w:rsid w:val="00350B1F"/>
    <w:rsid w:val="00350DF7"/>
    <w:rsid w:val="00350FE9"/>
    <w:rsid w:val="00351166"/>
    <w:rsid w:val="00351C3B"/>
    <w:rsid w:val="00351F25"/>
    <w:rsid w:val="003522CA"/>
    <w:rsid w:val="003522EE"/>
    <w:rsid w:val="003524AA"/>
    <w:rsid w:val="00352647"/>
    <w:rsid w:val="00352851"/>
    <w:rsid w:val="003529A3"/>
    <w:rsid w:val="00352EE5"/>
    <w:rsid w:val="00352F17"/>
    <w:rsid w:val="0035309E"/>
    <w:rsid w:val="00353290"/>
    <w:rsid w:val="0035335A"/>
    <w:rsid w:val="00353442"/>
    <w:rsid w:val="00353500"/>
    <w:rsid w:val="00353B6D"/>
    <w:rsid w:val="0035438F"/>
    <w:rsid w:val="0035440C"/>
    <w:rsid w:val="00354F6F"/>
    <w:rsid w:val="0035513E"/>
    <w:rsid w:val="00355357"/>
    <w:rsid w:val="0035574C"/>
    <w:rsid w:val="00355993"/>
    <w:rsid w:val="00355AA0"/>
    <w:rsid w:val="00355DA8"/>
    <w:rsid w:val="00355E4F"/>
    <w:rsid w:val="00356018"/>
    <w:rsid w:val="0035656B"/>
    <w:rsid w:val="00356619"/>
    <w:rsid w:val="00356C93"/>
    <w:rsid w:val="003570BA"/>
    <w:rsid w:val="003571A5"/>
    <w:rsid w:val="00360143"/>
    <w:rsid w:val="00360184"/>
    <w:rsid w:val="003601DC"/>
    <w:rsid w:val="00360359"/>
    <w:rsid w:val="0036046E"/>
    <w:rsid w:val="003605BD"/>
    <w:rsid w:val="00360FC4"/>
    <w:rsid w:val="00361746"/>
    <w:rsid w:val="0036183E"/>
    <w:rsid w:val="0036199E"/>
    <w:rsid w:val="00361F6C"/>
    <w:rsid w:val="00362796"/>
    <w:rsid w:val="003627EE"/>
    <w:rsid w:val="0036280D"/>
    <w:rsid w:val="00362826"/>
    <w:rsid w:val="003628DD"/>
    <w:rsid w:val="00362A6B"/>
    <w:rsid w:val="00362C22"/>
    <w:rsid w:val="00362C63"/>
    <w:rsid w:val="00362DF5"/>
    <w:rsid w:val="00362EF6"/>
    <w:rsid w:val="00362FC5"/>
    <w:rsid w:val="00363096"/>
    <w:rsid w:val="003631CC"/>
    <w:rsid w:val="00363302"/>
    <w:rsid w:val="0036338A"/>
    <w:rsid w:val="0036338F"/>
    <w:rsid w:val="00363633"/>
    <w:rsid w:val="0036368C"/>
    <w:rsid w:val="0036387A"/>
    <w:rsid w:val="003639FB"/>
    <w:rsid w:val="003640A7"/>
    <w:rsid w:val="003641B7"/>
    <w:rsid w:val="0036472D"/>
    <w:rsid w:val="00364A00"/>
    <w:rsid w:val="00364BEC"/>
    <w:rsid w:val="00364D2F"/>
    <w:rsid w:val="003653A5"/>
    <w:rsid w:val="00365B71"/>
    <w:rsid w:val="00365E02"/>
    <w:rsid w:val="00366063"/>
    <w:rsid w:val="003660F6"/>
    <w:rsid w:val="003663A1"/>
    <w:rsid w:val="00366442"/>
    <w:rsid w:val="0036646E"/>
    <w:rsid w:val="00366488"/>
    <w:rsid w:val="003664E0"/>
    <w:rsid w:val="003664F2"/>
    <w:rsid w:val="00366513"/>
    <w:rsid w:val="0036660B"/>
    <w:rsid w:val="0036668F"/>
    <w:rsid w:val="00366C08"/>
    <w:rsid w:val="00366FD2"/>
    <w:rsid w:val="003672C8"/>
    <w:rsid w:val="00367355"/>
    <w:rsid w:val="00367AD9"/>
    <w:rsid w:val="00367BD3"/>
    <w:rsid w:val="00367C36"/>
    <w:rsid w:val="00370018"/>
    <w:rsid w:val="0037001D"/>
    <w:rsid w:val="0037018B"/>
    <w:rsid w:val="00370631"/>
    <w:rsid w:val="00370641"/>
    <w:rsid w:val="00370657"/>
    <w:rsid w:val="0037068B"/>
    <w:rsid w:val="00370BF7"/>
    <w:rsid w:val="00370CB6"/>
    <w:rsid w:val="00371456"/>
    <w:rsid w:val="003714EC"/>
    <w:rsid w:val="0037155F"/>
    <w:rsid w:val="00371603"/>
    <w:rsid w:val="0037161D"/>
    <w:rsid w:val="00371B2D"/>
    <w:rsid w:val="00371B66"/>
    <w:rsid w:val="00371BF1"/>
    <w:rsid w:val="00371C94"/>
    <w:rsid w:val="00371DBC"/>
    <w:rsid w:val="00371FFB"/>
    <w:rsid w:val="0037203C"/>
    <w:rsid w:val="003721DE"/>
    <w:rsid w:val="003725AA"/>
    <w:rsid w:val="0037298D"/>
    <w:rsid w:val="003729D0"/>
    <w:rsid w:val="00372A4A"/>
    <w:rsid w:val="00372C48"/>
    <w:rsid w:val="00372E51"/>
    <w:rsid w:val="00372EE6"/>
    <w:rsid w:val="00372F51"/>
    <w:rsid w:val="003732D3"/>
    <w:rsid w:val="003735C9"/>
    <w:rsid w:val="00373609"/>
    <w:rsid w:val="003736DB"/>
    <w:rsid w:val="00373DDF"/>
    <w:rsid w:val="00374125"/>
    <w:rsid w:val="003749A1"/>
    <w:rsid w:val="00374BB3"/>
    <w:rsid w:val="00374BDF"/>
    <w:rsid w:val="00374CE5"/>
    <w:rsid w:val="00375316"/>
    <w:rsid w:val="003753A6"/>
    <w:rsid w:val="0037573F"/>
    <w:rsid w:val="003759EA"/>
    <w:rsid w:val="00375A7A"/>
    <w:rsid w:val="00375B32"/>
    <w:rsid w:val="00375E52"/>
    <w:rsid w:val="00375E99"/>
    <w:rsid w:val="00375F0C"/>
    <w:rsid w:val="00376071"/>
    <w:rsid w:val="0037609E"/>
    <w:rsid w:val="003762F7"/>
    <w:rsid w:val="00376513"/>
    <w:rsid w:val="00376974"/>
    <w:rsid w:val="00376BB6"/>
    <w:rsid w:val="00376CE2"/>
    <w:rsid w:val="00376E23"/>
    <w:rsid w:val="00376E87"/>
    <w:rsid w:val="00377188"/>
    <w:rsid w:val="0037741E"/>
    <w:rsid w:val="0037773E"/>
    <w:rsid w:val="00377AA1"/>
    <w:rsid w:val="00377BCD"/>
    <w:rsid w:val="00377C2F"/>
    <w:rsid w:val="00377D6C"/>
    <w:rsid w:val="0038008F"/>
    <w:rsid w:val="00380501"/>
    <w:rsid w:val="0038068C"/>
    <w:rsid w:val="0038078D"/>
    <w:rsid w:val="003808A6"/>
    <w:rsid w:val="00380B70"/>
    <w:rsid w:val="00380D5E"/>
    <w:rsid w:val="00381187"/>
    <w:rsid w:val="00381259"/>
    <w:rsid w:val="00381371"/>
    <w:rsid w:val="003813A5"/>
    <w:rsid w:val="00381587"/>
    <w:rsid w:val="00381623"/>
    <w:rsid w:val="0038171D"/>
    <w:rsid w:val="003819C6"/>
    <w:rsid w:val="00382305"/>
    <w:rsid w:val="00382934"/>
    <w:rsid w:val="003829E2"/>
    <w:rsid w:val="00382FE0"/>
    <w:rsid w:val="00382FF0"/>
    <w:rsid w:val="00383158"/>
    <w:rsid w:val="003831EE"/>
    <w:rsid w:val="0038380C"/>
    <w:rsid w:val="00383886"/>
    <w:rsid w:val="003838B3"/>
    <w:rsid w:val="0038398F"/>
    <w:rsid w:val="00383BCF"/>
    <w:rsid w:val="00383D74"/>
    <w:rsid w:val="00383F11"/>
    <w:rsid w:val="00383F7B"/>
    <w:rsid w:val="00383F81"/>
    <w:rsid w:val="00383F9B"/>
    <w:rsid w:val="003840B0"/>
    <w:rsid w:val="003842B0"/>
    <w:rsid w:val="003846B7"/>
    <w:rsid w:val="0038494E"/>
    <w:rsid w:val="00384C95"/>
    <w:rsid w:val="00384D8A"/>
    <w:rsid w:val="00384F3A"/>
    <w:rsid w:val="00384F78"/>
    <w:rsid w:val="00384FE7"/>
    <w:rsid w:val="003853FE"/>
    <w:rsid w:val="003854C5"/>
    <w:rsid w:val="0038550F"/>
    <w:rsid w:val="0038567C"/>
    <w:rsid w:val="00385B22"/>
    <w:rsid w:val="00386172"/>
    <w:rsid w:val="00386205"/>
    <w:rsid w:val="0038634E"/>
    <w:rsid w:val="003863C0"/>
    <w:rsid w:val="003865C5"/>
    <w:rsid w:val="003865D5"/>
    <w:rsid w:val="003867E2"/>
    <w:rsid w:val="003868A8"/>
    <w:rsid w:val="00386A18"/>
    <w:rsid w:val="00386D5A"/>
    <w:rsid w:val="00386EA7"/>
    <w:rsid w:val="00386F68"/>
    <w:rsid w:val="00387445"/>
    <w:rsid w:val="00387459"/>
    <w:rsid w:val="00387547"/>
    <w:rsid w:val="00387B59"/>
    <w:rsid w:val="00387C94"/>
    <w:rsid w:val="00390082"/>
    <w:rsid w:val="00390153"/>
    <w:rsid w:val="003902CE"/>
    <w:rsid w:val="00390559"/>
    <w:rsid w:val="0039090C"/>
    <w:rsid w:val="00390B2A"/>
    <w:rsid w:val="00390E1E"/>
    <w:rsid w:val="00390FB9"/>
    <w:rsid w:val="00390FD0"/>
    <w:rsid w:val="003912A9"/>
    <w:rsid w:val="0039166E"/>
    <w:rsid w:val="00391841"/>
    <w:rsid w:val="00391912"/>
    <w:rsid w:val="00391B38"/>
    <w:rsid w:val="00391BC8"/>
    <w:rsid w:val="00391D4F"/>
    <w:rsid w:val="00391DC4"/>
    <w:rsid w:val="003926A3"/>
    <w:rsid w:val="00392EBA"/>
    <w:rsid w:val="00393384"/>
    <w:rsid w:val="0039343C"/>
    <w:rsid w:val="00393611"/>
    <w:rsid w:val="00393749"/>
    <w:rsid w:val="00393810"/>
    <w:rsid w:val="00393866"/>
    <w:rsid w:val="00393CDE"/>
    <w:rsid w:val="00393D44"/>
    <w:rsid w:val="00393E83"/>
    <w:rsid w:val="0039472F"/>
    <w:rsid w:val="00394D95"/>
    <w:rsid w:val="00394D9C"/>
    <w:rsid w:val="00394F10"/>
    <w:rsid w:val="00394FBC"/>
    <w:rsid w:val="00395005"/>
    <w:rsid w:val="003953A3"/>
    <w:rsid w:val="003955B4"/>
    <w:rsid w:val="0039582B"/>
    <w:rsid w:val="00395A1F"/>
    <w:rsid w:val="00395F7E"/>
    <w:rsid w:val="003961B5"/>
    <w:rsid w:val="003962BF"/>
    <w:rsid w:val="00396315"/>
    <w:rsid w:val="00396520"/>
    <w:rsid w:val="00396562"/>
    <w:rsid w:val="0039663F"/>
    <w:rsid w:val="00396AB4"/>
    <w:rsid w:val="00397322"/>
    <w:rsid w:val="0039758D"/>
    <w:rsid w:val="003978BA"/>
    <w:rsid w:val="00397A42"/>
    <w:rsid w:val="00397BFC"/>
    <w:rsid w:val="00397D5C"/>
    <w:rsid w:val="00397E18"/>
    <w:rsid w:val="00397F99"/>
    <w:rsid w:val="00397FF9"/>
    <w:rsid w:val="003A011F"/>
    <w:rsid w:val="003A031F"/>
    <w:rsid w:val="003A053C"/>
    <w:rsid w:val="003A065A"/>
    <w:rsid w:val="003A09E3"/>
    <w:rsid w:val="003A0D99"/>
    <w:rsid w:val="003A102A"/>
    <w:rsid w:val="003A10E8"/>
    <w:rsid w:val="003A12DD"/>
    <w:rsid w:val="003A146A"/>
    <w:rsid w:val="003A157F"/>
    <w:rsid w:val="003A1891"/>
    <w:rsid w:val="003A18F9"/>
    <w:rsid w:val="003A194A"/>
    <w:rsid w:val="003A1D02"/>
    <w:rsid w:val="003A1F77"/>
    <w:rsid w:val="003A252A"/>
    <w:rsid w:val="003A25C1"/>
    <w:rsid w:val="003A2670"/>
    <w:rsid w:val="003A27A8"/>
    <w:rsid w:val="003A2D75"/>
    <w:rsid w:val="003A2E78"/>
    <w:rsid w:val="003A2F25"/>
    <w:rsid w:val="003A321B"/>
    <w:rsid w:val="003A329F"/>
    <w:rsid w:val="003A3404"/>
    <w:rsid w:val="003A345D"/>
    <w:rsid w:val="003A36A3"/>
    <w:rsid w:val="003A36D9"/>
    <w:rsid w:val="003A3943"/>
    <w:rsid w:val="003A456F"/>
    <w:rsid w:val="003A4895"/>
    <w:rsid w:val="003A48AC"/>
    <w:rsid w:val="003A4921"/>
    <w:rsid w:val="003A495F"/>
    <w:rsid w:val="003A4B16"/>
    <w:rsid w:val="003A4B95"/>
    <w:rsid w:val="003A4BE0"/>
    <w:rsid w:val="003A4C30"/>
    <w:rsid w:val="003A5158"/>
    <w:rsid w:val="003A520A"/>
    <w:rsid w:val="003A5A1E"/>
    <w:rsid w:val="003A6005"/>
    <w:rsid w:val="003A618C"/>
    <w:rsid w:val="003A687D"/>
    <w:rsid w:val="003A6929"/>
    <w:rsid w:val="003A692D"/>
    <w:rsid w:val="003A6C09"/>
    <w:rsid w:val="003A6EC1"/>
    <w:rsid w:val="003A74B6"/>
    <w:rsid w:val="003A7846"/>
    <w:rsid w:val="003A7AEA"/>
    <w:rsid w:val="003A7E29"/>
    <w:rsid w:val="003A7E5B"/>
    <w:rsid w:val="003A7F37"/>
    <w:rsid w:val="003B011E"/>
    <w:rsid w:val="003B0163"/>
    <w:rsid w:val="003B038E"/>
    <w:rsid w:val="003B03C0"/>
    <w:rsid w:val="003B0593"/>
    <w:rsid w:val="003B0716"/>
    <w:rsid w:val="003B101E"/>
    <w:rsid w:val="003B1148"/>
    <w:rsid w:val="003B12CC"/>
    <w:rsid w:val="003B197A"/>
    <w:rsid w:val="003B1DCA"/>
    <w:rsid w:val="003B1E22"/>
    <w:rsid w:val="003B1E74"/>
    <w:rsid w:val="003B1EDF"/>
    <w:rsid w:val="003B1EF0"/>
    <w:rsid w:val="003B2562"/>
    <w:rsid w:val="003B2584"/>
    <w:rsid w:val="003B264B"/>
    <w:rsid w:val="003B2848"/>
    <w:rsid w:val="003B2D00"/>
    <w:rsid w:val="003B30B0"/>
    <w:rsid w:val="003B30E3"/>
    <w:rsid w:val="003B31C8"/>
    <w:rsid w:val="003B31CF"/>
    <w:rsid w:val="003B3856"/>
    <w:rsid w:val="003B39CB"/>
    <w:rsid w:val="003B39E2"/>
    <w:rsid w:val="003B3DEE"/>
    <w:rsid w:val="003B4064"/>
    <w:rsid w:val="003B4116"/>
    <w:rsid w:val="003B428B"/>
    <w:rsid w:val="003B437D"/>
    <w:rsid w:val="003B44DB"/>
    <w:rsid w:val="003B49BF"/>
    <w:rsid w:val="003B4B0C"/>
    <w:rsid w:val="003B4B6C"/>
    <w:rsid w:val="003B4D3D"/>
    <w:rsid w:val="003B4DBD"/>
    <w:rsid w:val="003B50E4"/>
    <w:rsid w:val="003B5518"/>
    <w:rsid w:val="003B58D8"/>
    <w:rsid w:val="003B593C"/>
    <w:rsid w:val="003B5CDF"/>
    <w:rsid w:val="003B5D5D"/>
    <w:rsid w:val="003B6099"/>
    <w:rsid w:val="003B60BF"/>
    <w:rsid w:val="003B6546"/>
    <w:rsid w:val="003B65D4"/>
    <w:rsid w:val="003B6772"/>
    <w:rsid w:val="003B67EC"/>
    <w:rsid w:val="003B6E71"/>
    <w:rsid w:val="003B6F2C"/>
    <w:rsid w:val="003B7053"/>
    <w:rsid w:val="003B7234"/>
    <w:rsid w:val="003B7278"/>
    <w:rsid w:val="003B72CC"/>
    <w:rsid w:val="003B7708"/>
    <w:rsid w:val="003B7715"/>
    <w:rsid w:val="003B78A2"/>
    <w:rsid w:val="003B78F7"/>
    <w:rsid w:val="003B7A14"/>
    <w:rsid w:val="003B7C94"/>
    <w:rsid w:val="003B7D63"/>
    <w:rsid w:val="003B7D81"/>
    <w:rsid w:val="003B7DE0"/>
    <w:rsid w:val="003B7FDA"/>
    <w:rsid w:val="003C010A"/>
    <w:rsid w:val="003C0794"/>
    <w:rsid w:val="003C07AF"/>
    <w:rsid w:val="003C07F9"/>
    <w:rsid w:val="003C0916"/>
    <w:rsid w:val="003C0AAC"/>
    <w:rsid w:val="003C0EF6"/>
    <w:rsid w:val="003C10F7"/>
    <w:rsid w:val="003C1782"/>
    <w:rsid w:val="003C1798"/>
    <w:rsid w:val="003C1B38"/>
    <w:rsid w:val="003C1B89"/>
    <w:rsid w:val="003C1F51"/>
    <w:rsid w:val="003C20A3"/>
    <w:rsid w:val="003C21DB"/>
    <w:rsid w:val="003C2616"/>
    <w:rsid w:val="003C28F9"/>
    <w:rsid w:val="003C2A77"/>
    <w:rsid w:val="003C2B7D"/>
    <w:rsid w:val="003C2BEE"/>
    <w:rsid w:val="003C30F2"/>
    <w:rsid w:val="003C3199"/>
    <w:rsid w:val="003C3320"/>
    <w:rsid w:val="003C33D0"/>
    <w:rsid w:val="003C33D5"/>
    <w:rsid w:val="003C3CB0"/>
    <w:rsid w:val="003C3DE7"/>
    <w:rsid w:val="003C3E2A"/>
    <w:rsid w:val="003C40B7"/>
    <w:rsid w:val="003C41E8"/>
    <w:rsid w:val="003C440E"/>
    <w:rsid w:val="003C45C9"/>
    <w:rsid w:val="003C487D"/>
    <w:rsid w:val="003C50AA"/>
    <w:rsid w:val="003C5487"/>
    <w:rsid w:val="003C5AD6"/>
    <w:rsid w:val="003C5F1D"/>
    <w:rsid w:val="003C6026"/>
    <w:rsid w:val="003C6435"/>
    <w:rsid w:val="003C65FF"/>
    <w:rsid w:val="003C66B9"/>
    <w:rsid w:val="003C69D5"/>
    <w:rsid w:val="003C6DF9"/>
    <w:rsid w:val="003C6FDB"/>
    <w:rsid w:val="003C7056"/>
    <w:rsid w:val="003C7196"/>
    <w:rsid w:val="003C7388"/>
    <w:rsid w:val="003C7644"/>
    <w:rsid w:val="003C7CFC"/>
    <w:rsid w:val="003C7E38"/>
    <w:rsid w:val="003C7EC1"/>
    <w:rsid w:val="003D0064"/>
    <w:rsid w:val="003D0135"/>
    <w:rsid w:val="003D0387"/>
    <w:rsid w:val="003D060E"/>
    <w:rsid w:val="003D08DF"/>
    <w:rsid w:val="003D0995"/>
    <w:rsid w:val="003D0CC7"/>
    <w:rsid w:val="003D107B"/>
    <w:rsid w:val="003D155C"/>
    <w:rsid w:val="003D1970"/>
    <w:rsid w:val="003D1CB5"/>
    <w:rsid w:val="003D21A0"/>
    <w:rsid w:val="003D221F"/>
    <w:rsid w:val="003D245D"/>
    <w:rsid w:val="003D2772"/>
    <w:rsid w:val="003D2839"/>
    <w:rsid w:val="003D2951"/>
    <w:rsid w:val="003D299E"/>
    <w:rsid w:val="003D2BA9"/>
    <w:rsid w:val="003D313E"/>
    <w:rsid w:val="003D3173"/>
    <w:rsid w:val="003D33B1"/>
    <w:rsid w:val="003D3423"/>
    <w:rsid w:val="003D3556"/>
    <w:rsid w:val="003D369B"/>
    <w:rsid w:val="003D36EB"/>
    <w:rsid w:val="003D37D7"/>
    <w:rsid w:val="003D3B8C"/>
    <w:rsid w:val="003D406F"/>
    <w:rsid w:val="003D4098"/>
    <w:rsid w:val="003D429C"/>
    <w:rsid w:val="003D43C1"/>
    <w:rsid w:val="003D43F1"/>
    <w:rsid w:val="003D45FF"/>
    <w:rsid w:val="003D4E92"/>
    <w:rsid w:val="003D4EAA"/>
    <w:rsid w:val="003D4F7F"/>
    <w:rsid w:val="003D4FFF"/>
    <w:rsid w:val="003D53FD"/>
    <w:rsid w:val="003D5414"/>
    <w:rsid w:val="003D562D"/>
    <w:rsid w:val="003D581C"/>
    <w:rsid w:val="003D5B5B"/>
    <w:rsid w:val="003D5B99"/>
    <w:rsid w:val="003D5BFF"/>
    <w:rsid w:val="003D5CF8"/>
    <w:rsid w:val="003D5D69"/>
    <w:rsid w:val="003D6184"/>
    <w:rsid w:val="003D6185"/>
    <w:rsid w:val="003D6258"/>
    <w:rsid w:val="003D63D7"/>
    <w:rsid w:val="003D6644"/>
    <w:rsid w:val="003D6660"/>
    <w:rsid w:val="003D6AE2"/>
    <w:rsid w:val="003D6CE2"/>
    <w:rsid w:val="003D7336"/>
    <w:rsid w:val="003D74E6"/>
    <w:rsid w:val="003D76DB"/>
    <w:rsid w:val="003D7709"/>
    <w:rsid w:val="003D7EDC"/>
    <w:rsid w:val="003E004A"/>
    <w:rsid w:val="003E014B"/>
    <w:rsid w:val="003E020E"/>
    <w:rsid w:val="003E0234"/>
    <w:rsid w:val="003E0361"/>
    <w:rsid w:val="003E0744"/>
    <w:rsid w:val="003E0AC4"/>
    <w:rsid w:val="003E0E19"/>
    <w:rsid w:val="003E0F2D"/>
    <w:rsid w:val="003E1077"/>
    <w:rsid w:val="003E11D2"/>
    <w:rsid w:val="003E16EC"/>
    <w:rsid w:val="003E2306"/>
    <w:rsid w:val="003E2DE9"/>
    <w:rsid w:val="003E2E4D"/>
    <w:rsid w:val="003E3328"/>
    <w:rsid w:val="003E3959"/>
    <w:rsid w:val="003E3A5E"/>
    <w:rsid w:val="003E3D2C"/>
    <w:rsid w:val="003E3F74"/>
    <w:rsid w:val="003E4531"/>
    <w:rsid w:val="003E46AF"/>
    <w:rsid w:val="003E4774"/>
    <w:rsid w:val="003E4841"/>
    <w:rsid w:val="003E487F"/>
    <w:rsid w:val="003E4C40"/>
    <w:rsid w:val="003E4FB2"/>
    <w:rsid w:val="003E4FB4"/>
    <w:rsid w:val="003E5441"/>
    <w:rsid w:val="003E564D"/>
    <w:rsid w:val="003E5B90"/>
    <w:rsid w:val="003E5BB9"/>
    <w:rsid w:val="003E5BE1"/>
    <w:rsid w:val="003E6078"/>
    <w:rsid w:val="003E62CF"/>
    <w:rsid w:val="003E648E"/>
    <w:rsid w:val="003E6B4C"/>
    <w:rsid w:val="003E6E9C"/>
    <w:rsid w:val="003E70DE"/>
    <w:rsid w:val="003E71E7"/>
    <w:rsid w:val="003E72F3"/>
    <w:rsid w:val="003E7915"/>
    <w:rsid w:val="003E7965"/>
    <w:rsid w:val="003E79B6"/>
    <w:rsid w:val="003E7B38"/>
    <w:rsid w:val="003E7C8A"/>
    <w:rsid w:val="003E7EC1"/>
    <w:rsid w:val="003E7F61"/>
    <w:rsid w:val="003F02E1"/>
    <w:rsid w:val="003F065E"/>
    <w:rsid w:val="003F0CE1"/>
    <w:rsid w:val="003F0EA9"/>
    <w:rsid w:val="003F1517"/>
    <w:rsid w:val="003F1677"/>
    <w:rsid w:val="003F16D7"/>
    <w:rsid w:val="003F1B35"/>
    <w:rsid w:val="003F1FB0"/>
    <w:rsid w:val="003F2471"/>
    <w:rsid w:val="003F2A26"/>
    <w:rsid w:val="003F2AE5"/>
    <w:rsid w:val="003F2B74"/>
    <w:rsid w:val="003F2D3F"/>
    <w:rsid w:val="003F2F09"/>
    <w:rsid w:val="003F308E"/>
    <w:rsid w:val="003F31A5"/>
    <w:rsid w:val="003F32EE"/>
    <w:rsid w:val="003F3C74"/>
    <w:rsid w:val="003F3D05"/>
    <w:rsid w:val="003F4013"/>
    <w:rsid w:val="003F4114"/>
    <w:rsid w:val="003F4988"/>
    <w:rsid w:val="003F49C2"/>
    <w:rsid w:val="003F4AB1"/>
    <w:rsid w:val="003F4E48"/>
    <w:rsid w:val="003F4EC6"/>
    <w:rsid w:val="003F4EEA"/>
    <w:rsid w:val="003F5B44"/>
    <w:rsid w:val="003F5C03"/>
    <w:rsid w:val="003F60B4"/>
    <w:rsid w:val="003F61B9"/>
    <w:rsid w:val="003F6609"/>
    <w:rsid w:val="003F68BC"/>
    <w:rsid w:val="003F6990"/>
    <w:rsid w:val="003F6C2C"/>
    <w:rsid w:val="003F6CCB"/>
    <w:rsid w:val="003F6D33"/>
    <w:rsid w:val="003F7160"/>
    <w:rsid w:val="003F7245"/>
    <w:rsid w:val="003F7386"/>
    <w:rsid w:val="003F7481"/>
    <w:rsid w:val="003F78FE"/>
    <w:rsid w:val="003F7901"/>
    <w:rsid w:val="003F7DD3"/>
    <w:rsid w:val="003F7E92"/>
    <w:rsid w:val="0040026D"/>
    <w:rsid w:val="00400311"/>
    <w:rsid w:val="004005B5"/>
    <w:rsid w:val="0040067A"/>
    <w:rsid w:val="004007D0"/>
    <w:rsid w:val="00400908"/>
    <w:rsid w:val="00400A10"/>
    <w:rsid w:val="00400B77"/>
    <w:rsid w:val="00400F4A"/>
    <w:rsid w:val="0040145F"/>
    <w:rsid w:val="004014D5"/>
    <w:rsid w:val="004017CE"/>
    <w:rsid w:val="00401945"/>
    <w:rsid w:val="00401A1B"/>
    <w:rsid w:val="00401C57"/>
    <w:rsid w:val="004024E4"/>
    <w:rsid w:val="00402606"/>
    <w:rsid w:val="004029FB"/>
    <w:rsid w:val="00402CD9"/>
    <w:rsid w:val="00402D29"/>
    <w:rsid w:val="00402DCF"/>
    <w:rsid w:val="00402EBA"/>
    <w:rsid w:val="00402EC9"/>
    <w:rsid w:val="004033F6"/>
    <w:rsid w:val="0040350D"/>
    <w:rsid w:val="00403C55"/>
    <w:rsid w:val="00403C9E"/>
    <w:rsid w:val="00403CF5"/>
    <w:rsid w:val="00404206"/>
    <w:rsid w:val="004044F8"/>
    <w:rsid w:val="00404508"/>
    <w:rsid w:val="0040483E"/>
    <w:rsid w:val="00405130"/>
    <w:rsid w:val="00405D7D"/>
    <w:rsid w:val="004060E9"/>
    <w:rsid w:val="00406662"/>
    <w:rsid w:val="00406970"/>
    <w:rsid w:val="00406C49"/>
    <w:rsid w:val="00406DD1"/>
    <w:rsid w:val="004073DC"/>
    <w:rsid w:val="004074E7"/>
    <w:rsid w:val="00407963"/>
    <w:rsid w:val="00407B77"/>
    <w:rsid w:val="004100F9"/>
    <w:rsid w:val="004101DE"/>
    <w:rsid w:val="004102CF"/>
    <w:rsid w:val="00410595"/>
    <w:rsid w:val="0041064D"/>
    <w:rsid w:val="0041071D"/>
    <w:rsid w:val="00410D1F"/>
    <w:rsid w:val="00410E40"/>
    <w:rsid w:val="00410F3D"/>
    <w:rsid w:val="00410FA4"/>
    <w:rsid w:val="00411090"/>
    <w:rsid w:val="00411742"/>
    <w:rsid w:val="00411A64"/>
    <w:rsid w:val="00411BB9"/>
    <w:rsid w:val="00411E7F"/>
    <w:rsid w:val="00412790"/>
    <w:rsid w:val="00412795"/>
    <w:rsid w:val="004128EB"/>
    <w:rsid w:val="00412911"/>
    <w:rsid w:val="00412F69"/>
    <w:rsid w:val="004132B9"/>
    <w:rsid w:val="0041330E"/>
    <w:rsid w:val="0041338D"/>
    <w:rsid w:val="004136BB"/>
    <w:rsid w:val="004136CD"/>
    <w:rsid w:val="004137D5"/>
    <w:rsid w:val="0041386E"/>
    <w:rsid w:val="004139C3"/>
    <w:rsid w:val="00413C52"/>
    <w:rsid w:val="00413CB1"/>
    <w:rsid w:val="00413D14"/>
    <w:rsid w:val="00413DFB"/>
    <w:rsid w:val="0041423D"/>
    <w:rsid w:val="004146C5"/>
    <w:rsid w:val="0041484B"/>
    <w:rsid w:val="00414889"/>
    <w:rsid w:val="00414A05"/>
    <w:rsid w:val="00414C6D"/>
    <w:rsid w:val="00414E5D"/>
    <w:rsid w:val="0041506F"/>
    <w:rsid w:val="004153AB"/>
    <w:rsid w:val="00415931"/>
    <w:rsid w:val="0041593B"/>
    <w:rsid w:val="00415C9D"/>
    <w:rsid w:val="00415CD6"/>
    <w:rsid w:val="00415CE8"/>
    <w:rsid w:val="0041625D"/>
    <w:rsid w:val="0041634B"/>
    <w:rsid w:val="0041650B"/>
    <w:rsid w:val="00416665"/>
    <w:rsid w:val="00416A3D"/>
    <w:rsid w:val="00416ACD"/>
    <w:rsid w:val="00416E96"/>
    <w:rsid w:val="00416F64"/>
    <w:rsid w:val="004172B8"/>
    <w:rsid w:val="0041759F"/>
    <w:rsid w:val="0041790E"/>
    <w:rsid w:val="00417BCA"/>
    <w:rsid w:val="00417C0A"/>
    <w:rsid w:val="00417CE2"/>
    <w:rsid w:val="0042000B"/>
    <w:rsid w:val="00420057"/>
    <w:rsid w:val="0042019D"/>
    <w:rsid w:val="00420462"/>
    <w:rsid w:val="00420468"/>
    <w:rsid w:val="0042080B"/>
    <w:rsid w:val="00420A85"/>
    <w:rsid w:val="00421120"/>
    <w:rsid w:val="00421295"/>
    <w:rsid w:val="004213C8"/>
    <w:rsid w:val="0042140B"/>
    <w:rsid w:val="0042182C"/>
    <w:rsid w:val="0042194E"/>
    <w:rsid w:val="004219C5"/>
    <w:rsid w:val="00421D32"/>
    <w:rsid w:val="00422124"/>
    <w:rsid w:val="00422981"/>
    <w:rsid w:val="00422C92"/>
    <w:rsid w:val="00422CE5"/>
    <w:rsid w:val="00422DA0"/>
    <w:rsid w:val="00423027"/>
    <w:rsid w:val="0042309C"/>
    <w:rsid w:val="00423133"/>
    <w:rsid w:val="00423288"/>
    <w:rsid w:val="004233A5"/>
    <w:rsid w:val="004238CE"/>
    <w:rsid w:val="004239BC"/>
    <w:rsid w:val="00423B1D"/>
    <w:rsid w:val="00424452"/>
    <w:rsid w:val="004245A7"/>
    <w:rsid w:val="00424685"/>
    <w:rsid w:val="0042496B"/>
    <w:rsid w:val="00424A69"/>
    <w:rsid w:val="00424D90"/>
    <w:rsid w:val="00424FDC"/>
    <w:rsid w:val="004259D2"/>
    <w:rsid w:val="00425E50"/>
    <w:rsid w:val="00425FD1"/>
    <w:rsid w:val="0042603D"/>
    <w:rsid w:val="004263CE"/>
    <w:rsid w:val="004268BD"/>
    <w:rsid w:val="004268CC"/>
    <w:rsid w:val="0042695F"/>
    <w:rsid w:val="00426B72"/>
    <w:rsid w:val="0042791D"/>
    <w:rsid w:val="00427B3A"/>
    <w:rsid w:val="00427D16"/>
    <w:rsid w:val="00427FDB"/>
    <w:rsid w:val="00430835"/>
    <w:rsid w:val="004308C4"/>
    <w:rsid w:val="00430A18"/>
    <w:rsid w:val="004312BF"/>
    <w:rsid w:val="004313C7"/>
    <w:rsid w:val="00431554"/>
    <w:rsid w:val="00431592"/>
    <w:rsid w:val="0043165C"/>
    <w:rsid w:val="00431A79"/>
    <w:rsid w:val="00431F90"/>
    <w:rsid w:val="00432038"/>
    <w:rsid w:val="004320EF"/>
    <w:rsid w:val="0043216A"/>
    <w:rsid w:val="0043238E"/>
    <w:rsid w:val="00432728"/>
    <w:rsid w:val="00432874"/>
    <w:rsid w:val="00432974"/>
    <w:rsid w:val="004330E9"/>
    <w:rsid w:val="00433252"/>
    <w:rsid w:val="00433279"/>
    <w:rsid w:val="004332F9"/>
    <w:rsid w:val="00433472"/>
    <w:rsid w:val="0043349D"/>
    <w:rsid w:val="004335ED"/>
    <w:rsid w:val="004338E1"/>
    <w:rsid w:val="00433AE4"/>
    <w:rsid w:val="00433CC6"/>
    <w:rsid w:val="00433CDD"/>
    <w:rsid w:val="00434E0D"/>
    <w:rsid w:val="00434E30"/>
    <w:rsid w:val="0043515D"/>
    <w:rsid w:val="00435419"/>
    <w:rsid w:val="00435830"/>
    <w:rsid w:val="004358BE"/>
    <w:rsid w:val="00435999"/>
    <w:rsid w:val="00435B9A"/>
    <w:rsid w:val="00435E76"/>
    <w:rsid w:val="00435EB1"/>
    <w:rsid w:val="0043619E"/>
    <w:rsid w:val="00436287"/>
    <w:rsid w:val="004365EC"/>
    <w:rsid w:val="0043679B"/>
    <w:rsid w:val="00436AC1"/>
    <w:rsid w:val="00436B26"/>
    <w:rsid w:val="00436C72"/>
    <w:rsid w:val="00436E50"/>
    <w:rsid w:val="0043714B"/>
    <w:rsid w:val="00437397"/>
    <w:rsid w:val="004378F5"/>
    <w:rsid w:val="00437A1E"/>
    <w:rsid w:val="00437EC0"/>
    <w:rsid w:val="00440026"/>
    <w:rsid w:val="0044034D"/>
    <w:rsid w:val="00440D5E"/>
    <w:rsid w:val="00440EF0"/>
    <w:rsid w:val="00441022"/>
    <w:rsid w:val="0044116C"/>
    <w:rsid w:val="00441267"/>
    <w:rsid w:val="00441756"/>
    <w:rsid w:val="00441D50"/>
    <w:rsid w:val="00441DAD"/>
    <w:rsid w:val="00442146"/>
    <w:rsid w:val="00442676"/>
    <w:rsid w:val="004426F3"/>
    <w:rsid w:val="0044286D"/>
    <w:rsid w:val="00442F27"/>
    <w:rsid w:val="0044332F"/>
    <w:rsid w:val="0044336A"/>
    <w:rsid w:val="004434FB"/>
    <w:rsid w:val="004435CF"/>
    <w:rsid w:val="004437D9"/>
    <w:rsid w:val="00443F2C"/>
    <w:rsid w:val="0044441E"/>
    <w:rsid w:val="0044444A"/>
    <w:rsid w:val="004445C2"/>
    <w:rsid w:val="004445D6"/>
    <w:rsid w:val="00444A73"/>
    <w:rsid w:val="00444B6B"/>
    <w:rsid w:val="00444C7D"/>
    <w:rsid w:val="00445261"/>
    <w:rsid w:val="00445334"/>
    <w:rsid w:val="00445411"/>
    <w:rsid w:val="0044546D"/>
    <w:rsid w:val="00445590"/>
    <w:rsid w:val="004456DC"/>
    <w:rsid w:val="00445C69"/>
    <w:rsid w:val="0044622F"/>
    <w:rsid w:val="00446245"/>
    <w:rsid w:val="004462D5"/>
    <w:rsid w:val="0044643E"/>
    <w:rsid w:val="00446985"/>
    <w:rsid w:val="00446B84"/>
    <w:rsid w:val="00446C61"/>
    <w:rsid w:val="00446CE8"/>
    <w:rsid w:val="00446DCF"/>
    <w:rsid w:val="004470C0"/>
    <w:rsid w:val="0044726B"/>
    <w:rsid w:val="00447593"/>
    <w:rsid w:val="004477B4"/>
    <w:rsid w:val="004479DE"/>
    <w:rsid w:val="00447A29"/>
    <w:rsid w:val="00447A7B"/>
    <w:rsid w:val="00447CF5"/>
    <w:rsid w:val="00447DBC"/>
    <w:rsid w:val="00450223"/>
    <w:rsid w:val="004503C5"/>
    <w:rsid w:val="004503E2"/>
    <w:rsid w:val="0045063A"/>
    <w:rsid w:val="00450ADC"/>
    <w:rsid w:val="00450C56"/>
    <w:rsid w:val="00450CA1"/>
    <w:rsid w:val="00450EBE"/>
    <w:rsid w:val="00450EDB"/>
    <w:rsid w:val="00451121"/>
    <w:rsid w:val="004513E5"/>
    <w:rsid w:val="00451585"/>
    <w:rsid w:val="004515D6"/>
    <w:rsid w:val="004516DC"/>
    <w:rsid w:val="00451706"/>
    <w:rsid w:val="0045196A"/>
    <w:rsid w:val="00451AF9"/>
    <w:rsid w:val="00451B51"/>
    <w:rsid w:val="00451FA5"/>
    <w:rsid w:val="0045214D"/>
    <w:rsid w:val="0045225D"/>
    <w:rsid w:val="004522AF"/>
    <w:rsid w:val="00452718"/>
    <w:rsid w:val="004527FA"/>
    <w:rsid w:val="00452C44"/>
    <w:rsid w:val="00452F0F"/>
    <w:rsid w:val="00452F2A"/>
    <w:rsid w:val="00453410"/>
    <w:rsid w:val="0045343E"/>
    <w:rsid w:val="004535C7"/>
    <w:rsid w:val="00453AF0"/>
    <w:rsid w:val="00453C0C"/>
    <w:rsid w:val="00453DDF"/>
    <w:rsid w:val="00453FF1"/>
    <w:rsid w:val="00453FF9"/>
    <w:rsid w:val="0045404D"/>
    <w:rsid w:val="004546E6"/>
    <w:rsid w:val="00454881"/>
    <w:rsid w:val="00454A65"/>
    <w:rsid w:val="00455552"/>
    <w:rsid w:val="0045570E"/>
    <w:rsid w:val="00455A6A"/>
    <w:rsid w:val="00455B67"/>
    <w:rsid w:val="00455B7D"/>
    <w:rsid w:val="00455E77"/>
    <w:rsid w:val="00455E94"/>
    <w:rsid w:val="00456211"/>
    <w:rsid w:val="004563C0"/>
    <w:rsid w:val="0045649C"/>
    <w:rsid w:val="00456F65"/>
    <w:rsid w:val="00457263"/>
    <w:rsid w:val="004572BE"/>
    <w:rsid w:val="004579B2"/>
    <w:rsid w:val="00457CA8"/>
    <w:rsid w:val="00457EFE"/>
    <w:rsid w:val="00460269"/>
    <w:rsid w:val="004607A2"/>
    <w:rsid w:val="00460A48"/>
    <w:rsid w:val="00460B09"/>
    <w:rsid w:val="00460B30"/>
    <w:rsid w:val="00460BA8"/>
    <w:rsid w:val="00460F02"/>
    <w:rsid w:val="00460F78"/>
    <w:rsid w:val="00461324"/>
    <w:rsid w:val="0046161D"/>
    <w:rsid w:val="004617E9"/>
    <w:rsid w:val="0046180A"/>
    <w:rsid w:val="0046199A"/>
    <w:rsid w:val="00461BB3"/>
    <w:rsid w:val="00461E5F"/>
    <w:rsid w:val="00462A3C"/>
    <w:rsid w:val="00462A69"/>
    <w:rsid w:val="00462AB2"/>
    <w:rsid w:val="004630EF"/>
    <w:rsid w:val="004630FF"/>
    <w:rsid w:val="0046327E"/>
    <w:rsid w:val="00463479"/>
    <w:rsid w:val="00463502"/>
    <w:rsid w:val="0046382B"/>
    <w:rsid w:val="00463B86"/>
    <w:rsid w:val="00463CC1"/>
    <w:rsid w:val="004644E0"/>
    <w:rsid w:val="00464609"/>
    <w:rsid w:val="004646D9"/>
    <w:rsid w:val="00464B19"/>
    <w:rsid w:val="00464BDE"/>
    <w:rsid w:val="00464F21"/>
    <w:rsid w:val="004653D3"/>
    <w:rsid w:val="004657E7"/>
    <w:rsid w:val="00466115"/>
    <w:rsid w:val="00466320"/>
    <w:rsid w:val="004666CC"/>
    <w:rsid w:val="0046684D"/>
    <w:rsid w:val="00466A6D"/>
    <w:rsid w:val="00466B6D"/>
    <w:rsid w:val="00466E87"/>
    <w:rsid w:val="004670FB"/>
    <w:rsid w:val="0046736D"/>
    <w:rsid w:val="00467557"/>
    <w:rsid w:val="00467940"/>
    <w:rsid w:val="00467A7C"/>
    <w:rsid w:val="00467B16"/>
    <w:rsid w:val="00467EDF"/>
    <w:rsid w:val="00470304"/>
    <w:rsid w:val="004705F1"/>
    <w:rsid w:val="0047067E"/>
    <w:rsid w:val="004708BE"/>
    <w:rsid w:val="00470C8F"/>
    <w:rsid w:val="00470D4D"/>
    <w:rsid w:val="00470D53"/>
    <w:rsid w:val="00470F4F"/>
    <w:rsid w:val="0047105F"/>
    <w:rsid w:val="00471084"/>
    <w:rsid w:val="004718F6"/>
    <w:rsid w:val="00471A08"/>
    <w:rsid w:val="00471AA7"/>
    <w:rsid w:val="00471B94"/>
    <w:rsid w:val="00471D54"/>
    <w:rsid w:val="00471D5A"/>
    <w:rsid w:val="00471ED2"/>
    <w:rsid w:val="00472424"/>
    <w:rsid w:val="00472762"/>
    <w:rsid w:val="004728C4"/>
    <w:rsid w:val="004729E6"/>
    <w:rsid w:val="00472F34"/>
    <w:rsid w:val="004730B2"/>
    <w:rsid w:val="00473265"/>
    <w:rsid w:val="00473318"/>
    <w:rsid w:val="00473602"/>
    <w:rsid w:val="00473615"/>
    <w:rsid w:val="00473743"/>
    <w:rsid w:val="00473AEE"/>
    <w:rsid w:val="00473D95"/>
    <w:rsid w:val="00473DFD"/>
    <w:rsid w:val="00473FE1"/>
    <w:rsid w:val="004740A0"/>
    <w:rsid w:val="00474892"/>
    <w:rsid w:val="004748E0"/>
    <w:rsid w:val="00474C19"/>
    <w:rsid w:val="00474C4A"/>
    <w:rsid w:val="00474E56"/>
    <w:rsid w:val="00474E78"/>
    <w:rsid w:val="00474F49"/>
    <w:rsid w:val="00475122"/>
    <w:rsid w:val="004753B8"/>
    <w:rsid w:val="004757B5"/>
    <w:rsid w:val="004757E1"/>
    <w:rsid w:val="00475857"/>
    <w:rsid w:val="00475970"/>
    <w:rsid w:val="00475A9F"/>
    <w:rsid w:val="00475C83"/>
    <w:rsid w:val="00475DA0"/>
    <w:rsid w:val="00475DCF"/>
    <w:rsid w:val="00475E97"/>
    <w:rsid w:val="004762A9"/>
    <w:rsid w:val="00476B34"/>
    <w:rsid w:val="00476E42"/>
    <w:rsid w:val="00476EB9"/>
    <w:rsid w:val="00477232"/>
    <w:rsid w:val="004773FF"/>
    <w:rsid w:val="004775BC"/>
    <w:rsid w:val="0047767E"/>
    <w:rsid w:val="0047771B"/>
    <w:rsid w:val="0047774C"/>
    <w:rsid w:val="00477760"/>
    <w:rsid w:val="00477A43"/>
    <w:rsid w:val="00477B5D"/>
    <w:rsid w:val="00477F1A"/>
    <w:rsid w:val="004804CA"/>
    <w:rsid w:val="00480654"/>
    <w:rsid w:val="00480A78"/>
    <w:rsid w:val="00480C77"/>
    <w:rsid w:val="00480FE5"/>
    <w:rsid w:val="004812A1"/>
    <w:rsid w:val="004816C0"/>
    <w:rsid w:val="0048179C"/>
    <w:rsid w:val="00482624"/>
    <w:rsid w:val="00482654"/>
    <w:rsid w:val="0048273C"/>
    <w:rsid w:val="0048278A"/>
    <w:rsid w:val="00482824"/>
    <w:rsid w:val="00482E4E"/>
    <w:rsid w:val="00482E86"/>
    <w:rsid w:val="00482F28"/>
    <w:rsid w:val="00483128"/>
    <w:rsid w:val="00483384"/>
    <w:rsid w:val="00483447"/>
    <w:rsid w:val="00483AD0"/>
    <w:rsid w:val="00483D7D"/>
    <w:rsid w:val="00483EF7"/>
    <w:rsid w:val="004840EC"/>
    <w:rsid w:val="00484155"/>
    <w:rsid w:val="00484276"/>
    <w:rsid w:val="004842EB"/>
    <w:rsid w:val="00485066"/>
    <w:rsid w:val="004857F9"/>
    <w:rsid w:val="0048586E"/>
    <w:rsid w:val="0048590F"/>
    <w:rsid w:val="00485AF4"/>
    <w:rsid w:val="00485BF3"/>
    <w:rsid w:val="00485D2C"/>
    <w:rsid w:val="00485D4E"/>
    <w:rsid w:val="0048620D"/>
    <w:rsid w:val="0048649D"/>
    <w:rsid w:val="004865BF"/>
    <w:rsid w:val="00486626"/>
    <w:rsid w:val="00486772"/>
    <w:rsid w:val="0048699E"/>
    <w:rsid w:val="00486B42"/>
    <w:rsid w:val="00486C42"/>
    <w:rsid w:val="00486C94"/>
    <w:rsid w:val="00486E2F"/>
    <w:rsid w:val="00486F3E"/>
    <w:rsid w:val="0048726F"/>
    <w:rsid w:val="004873B2"/>
    <w:rsid w:val="00487935"/>
    <w:rsid w:val="00487B0B"/>
    <w:rsid w:val="00487C12"/>
    <w:rsid w:val="00487CE6"/>
    <w:rsid w:val="00487F31"/>
    <w:rsid w:val="004901DC"/>
    <w:rsid w:val="00490291"/>
    <w:rsid w:val="0049033B"/>
    <w:rsid w:val="0049045D"/>
    <w:rsid w:val="00490765"/>
    <w:rsid w:val="0049094E"/>
    <w:rsid w:val="00490A5E"/>
    <w:rsid w:val="00490A98"/>
    <w:rsid w:val="00490D53"/>
    <w:rsid w:val="00491013"/>
    <w:rsid w:val="00491270"/>
    <w:rsid w:val="0049133F"/>
    <w:rsid w:val="0049138E"/>
    <w:rsid w:val="004913D0"/>
    <w:rsid w:val="004917CF"/>
    <w:rsid w:val="004918BC"/>
    <w:rsid w:val="004919D3"/>
    <w:rsid w:val="00491EA3"/>
    <w:rsid w:val="00491EFD"/>
    <w:rsid w:val="00491F31"/>
    <w:rsid w:val="00492212"/>
    <w:rsid w:val="0049237F"/>
    <w:rsid w:val="004923FC"/>
    <w:rsid w:val="00492B48"/>
    <w:rsid w:val="00492B9B"/>
    <w:rsid w:val="00492BCA"/>
    <w:rsid w:val="00492D93"/>
    <w:rsid w:val="00492FB0"/>
    <w:rsid w:val="004933D7"/>
    <w:rsid w:val="00493C8F"/>
    <w:rsid w:val="00493EB5"/>
    <w:rsid w:val="00493EB6"/>
    <w:rsid w:val="00494015"/>
    <w:rsid w:val="00494306"/>
    <w:rsid w:val="004944AD"/>
    <w:rsid w:val="004944FD"/>
    <w:rsid w:val="0049455B"/>
    <w:rsid w:val="00494575"/>
    <w:rsid w:val="004947B5"/>
    <w:rsid w:val="00494ABE"/>
    <w:rsid w:val="00494C11"/>
    <w:rsid w:val="00494C9D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880"/>
    <w:rsid w:val="00495AA5"/>
    <w:rsid w:val="00495F56"/>
    <w:rsid w:val="0049618D"/>
    <w:rsid w:val="0049640B"/>
    <w:rsid w:val="00496466"/>
    <w:rsid w:val="0049674D"/>
    <w:rsid w:val="0049698A"/>
    <w:rsid w:val="00496AD3"/>
    <w:rsid w:val="00496B83"/>
    <w:rsid w:val="00496BC9"/>
    <w:rsid w:val="00496BFE"/>
    <w:rsid w:val="00496DC5"/>
    <w:rsid w:val="0049791A"/>
    <w:rsid w:val="00497BF2"/>
    <w:rsid w:val="00497C74"/>
    <w:rsid w:val="00497D04"/>
    <w:rsid w:val="00497D4D"/>
    <w:rsid w:val="00497D57"/>
    <w:rsid w:val="004A002F"/>
    <w:rsid w:val="004A01BD"/>
    <w:rsid w:val="004A01D9"/>
    <w:rsid w:val="004A0301"/>
    <w:rsid w:val="004A049F"/>
    <w:rsid w:val="004A06C7"/>
    <w:rsid w:val="004A0C34"/>
    <w:rsid w:val="004A0DD0"/>
    <w:rsid w:val="004A0FD4"/>
    <w:rsid w:val="004A0FE4"/>
    <w:rsid w:val="004A1251"/>
    <w:rsid w:val="004A1BFC"/>
    <w:rsid w:val="004A1C15"/>
    <w:rsid w:val="004A1CDC"/>
    <w:rsid w:val="004A1D23"/>
    <w:rsid w:val="004A1D33"/>
    <w:rsid w:val="004A1D8C"/>
    <w:rsid w:val="004A1E30"/>
    <w:rsid w:val="004A1ECA"/>
    <w:rsid w:val="004A1F12"/>
    <w:rsid w:val="004A2129"/>
    <w:rsid w:val="004A22B9"/>
    <w:rsid w:val="004A234A"/>
    <w:rsid w:val="004A28C0"/>
    <w:rsid w:val="004A2906"/>
    <w:rsid w:val="004A2CAC"/>
    <w:rsid w:val="004A2D09"/>
    <w:rsid w:val="004A3030"/>
    <w:rsid w:val="004A3267"/>
    <w:rsid w:val="004A3320"/>
    <w:rsid w:val="004A336D"/>
    <w:rsid w:val="004A33E1"/>
    <w:rsid w:val="004A346E"/>
    <w:rsid w:val="004A34A2"/>
    <w:rsid w:val="004A36A6"/>
    <w:rsid w:val="004A3B65"/>
    <w:rsid w:val="004A3EA9"/>
    <w:rsid w:val="004A3F1A"/>
    <w:rsid w:val="004A3F56"/>
    <w:rsid w:val="004A4307"/>
    <w:rsid w:val="004A45EC"/>
    <w:rsid w:val="004A5087"/>
    <w:rsid w:val="004A5662"/>
    <w:rsid w:val="004A5BFC"/>
    <w:rsid w:val="004A5FE9"/>
    <w:rsid w:val="004A625C"/>
    <w:rsid w:val="004A648C"/>
    <w:rsid w:val="004A64EE"/>
    <w:rsid w:val="004A6634"/>
    <w:rsid w:val="004A6CF6"/>
    <w:rsid w:val="004A7039"/>
    <w:rsid w:val="004A73A9"/>
    <w:rsid w:val="004A7796"/>
    <w:rsid w:val="004A77B6"/>
    <w:rsid w:val="004A7B68"/>
    <w:rsid w:val="004B0039"/>
    <w:rsid w:val="004B01C2"/>
    <w:rsid w:val="004B04D0"/>
    <w:rsid w:val="004B0AA2"/>
    <w:rsid w:val="004B0D43"/>
    <w:rsid w:val="004B0DF2"/>
    <w:rsid w:val="004B0E57"/>
    <w:rsid w:val="004B15D7"/>
    <w:rsid w:val="004B166C"/>
    <w:rsid w:val="004B1CC3"/>
    <w:rsid w:val="004B1DD5"/>
    <w:rsid w:val="004B26DF"/>
    <w:rsid w:val="004B2B95"/>
    <w:rsid w:val="004B30D4"/>
    <w:rsid w:val="004B3284"/>
    <w:rsid w:val="004B3410"/>
    <w:rsid w:val="004B345B"/>
    <w:rsid w:val="004B364C"/>
    <w:rsid w:val="004B3D8A"/>
    <w:rsid w:val="004B4057"/>
    <w:rsid w:val="004B4532"/>
    <w:rsid w:val="004B45D5"/>
    <w:rsid w:val="004B47F8"/>
    <w:rsid w:val="004B4C47"/>
    <w:rsid w:val="004B4FB7"/>
    <w:rsid w:val="004B54B3"/>
    <w:rsid w:val="004B54B7"/>
    <w:rsid w:val="004B5702"/>
    <w:rsid w:val="004B5867"/>
    <w:rsid w:val="004B5B97"/>
    <w:rsid w:val="004B5BC0"/>
    <w:rsid w:val="004B5CA7"/>
    <w:rsid w:val="004B5FDC"/>
    <w:rsid w:val="004B61C3"/>
    <w:rsid w:val="004B63AF"/>
    <w:rsid w:val="004B6455"/>
    <w:rsid w:val="004B689B"/>
    <w:rsid w:val="004B6B6A"/>
    <w:rsid w:val="004B6D7E"/>
    <w:rsid w:val="004B731D"/>
    <w:rsid w:val="004B75BF"/>
    <w:rsid w:val="004B7668"/>
    <w:rsid w:val="004B76C4"/>
    <w:rsid w:val="004B7A13"/>
    <w:rsid w:val="004B7F96"/>
    <w:rsid w:val="004C060D"/>
    <w:rsid w:val="004C0868"/>
    <w:rsid w:val="004C087F"/>
    <w:rsid w:val="004C0955"/>
    <w:rsid w:val="004C0A7C"/>
    <w:rsid w:val="004C1172"/>
    <w:rsid w:val="004C11BE"/>
    <w:rsid w:val="004C179C"/>
    <w:rsid w:val="004C17E7"/>
    <w:rsid w:val="004C1AB9"/>
    <w:rsid w:val="004C1B73"/>
    <w:rsid w:val="004C1E11"/>
    <w:rsid w:val="004C1F69"/>
    <w:rsid w:val="004C2651"/>
    <w:rsid w:val="004C2890"/>
    <w:rsid w:val="004C2A3B"/>
    <w:rsid w:val="004C2A94"/>
    <w:rsid w:val="004C2B93"/>
    <w:rsid w:val="004C3BD3"/>
    <w:rsid w:val="004C3E89"/>
    <w:rsid w:val="004C3FC8"/>
    <w:rsid w:val="004C44B9"/>
    <w:rsid w:val="004C4808"/>
    <w:rsid w:val="004C48B9"/>
    <w:rsid w:val="004C4AB6"/>
    <w:rsid w:val="004C4CD9"/>
    <w:rsid w:val="004C4E85"/>
    <w:rsid w:val="004C4F8A"/>
    <w:rsid w:val="004C5083"/>
    <w:rsid w:val="004C50D1"/>
    <w:rsid w:val="004C5160"/>
    <w:rsid w:val="004C5172"/>
    <w:rsid w:val="004C5301"/>
    <w:rsid w:val="004C53AF"/>
    <w:rsid w:val="004C5CE9"/>
    <w:rsid w:val="004C5CF1"/>
    <w:rsid w:val="004C5DC4"/>
    <w:rsid w:val="004C61EB"/>
    <w:rsid w:val="004C65E3"/>
    <w:rsid w:val="004C6697"/>
    <w:rsid w:val="004C66C2"/>
    <w:rsid w:val="004C68B1"/>
    <w:rsid w:val="004C6BCF"/>
    <w:rsid w:val="004C6DF8"/>
    <w:rsid w:val="004C6FCD"/>
    <w:rsid w:val="004C7665"/>
    <w:rsid w:val="004C7874"/>
    <w:rsid w:val="004C7A83"/>
    <w:rsid w:val="004C7D8C"/>
    <w:rsid w:val="004C7E4C"/>
    <w:rsid w:val="004C7F1B"/>
    <w:rsid w:val="004D048F"/>
    <w:rsid w:val="004D0526"/>
    <w:rsid w:val="004D0692"/>
    <w:rsid w:val="004D09CA"/>
    <w:rsid w:val="004D0FCA"/>
    <w:rsid w:val="004D1102"/>
    <w:rsid w:val="004D1294"/>
    <w:rsid w:val="004D151A"/>
    <w:rsid w:val="004D15D6"/>
    <w:rsid w:val="004D1611"/>
    <w:rsid w:val="004D16AF"/>
    <w:rsid w:val="004D1869"/>
    <w:rsid w:val="004D1998"/>
    <w:rsid w:val="004D1A0C"/>
    <w:rsid w:val="004D256D"/>
    <w:rsid w:val="004D25FC"/>
    <w:rsid w:val="004D2675"/>
    <w:rsid w:val="004D27E4"/>
    <w:rsid w:val="004D2BD1"/>
    <w:rsid w:val="004D2C4E"/>
    <w:rsid w:val="004D2D63"/>
    <w:rsid w:val="004D3234"/>
    <w:rsid w:val="004D3486"/>
    <w:rsid w:val="004D382B"/>
    <w:rsid w:val="004D390F"/>
    <w:rsid w:val="004D3AA1"/>
    <w:rsid w:val="004D3AED"/>
    <w:rsid w:val="004D3BC7"/>
    <w:rsid w:val="004D40C7"/>
    <w:rsid w:val="004D44EA"/>
    <w:rsid w:val="004D453F"/>
    <w:rsid w:val="004D4833"/>
    <w:rsid w:val="004D4A96"/>
    <w:rsid w:val="004D4C1B"/>
    <w:rsid w:val="004D4D08"/>
    <w:rsid w:val="004D52BB"/>
    <w:rsid w:val="004D5496"/>
    <w:rsid w:val="004D5660"/>
    <w:rsid w:val="004D5788"/>
    <w:rsid w:val="004D5892"/>
    <w:rsid w:val="004D5B99"/>
    <w:rsid w:val="004D6033"/>
    <w:rsid w:val="004D66AA"/>
    <w:rsid w:val="004D66CD"/>
    <w:rsid w:val="004D67F4"/>
    <w:rsid w:val="004D69B4"/>
    <w:rsid w:val="004D6C06"/>
    <w:rsid w:val="004D6FB7"/>
    <w:rsid w:val="004D703E"/>
    <w:rsid w:val="004D72DB"/>
    <w:rsid w:val="004D739A"/>
    <w:rsid w:val="004D756B"/>
    <w:rsid w:val="004D79AE"/>
    <w:rsid w:val="004D7F7F"/>
    <w:rsid w:val="004E0091"/>
    <w:rsid w:val="004E01F9"/>
    <w:rsid w:val="004E02C9"/>
    <w:rsid w:val="004E0467"/>
    <w:rsid w:val="004E066F"/>
    <w:rsid w:val="004E067A"/>
    <w:rsid w:val="004E0997"/>
    <w:rsid w:val="004E0A5B"/>
    <w:rsid w:val="004E0AC5"/>
    <w:rsid w:val="004E0CA5"/>
    <w:rsid w:val="004E0EF7"/>
    <w:rsid w:val="004E0F97"/>
    <w:rsid w:val="004E113A"/>
    <w:rsid w:val="004E11F5"/>
    <w:rsid w:val="004E147B"/>
    <w:rsid w:val="004E16C8"/>
    <w:rsid w:val="004E1C9E"/>
    <w:rsid w:val="004E1E02"/>
    <w:rsid w:val="004E1F0A"/>
    <w:rsid w:val="004E1F1A"/>
    <w:rsid w:val="004E1FC4"/>
    <w:rsid w:val="004E262A"/>
    <w:rsid w:val="004E26A6"/>
    <w:rsid w:val="004E2B50"/>
    <w:rsid w:val="004E2D9D"/>
    <w:rsid w:val="004E2E9D"/>
    <w:rsid w:val="004E32C9"/>
    <w:rsid w:val="004E3422"/>
    <w:rsid w:val="004E3448"/>
    <w:rsid w:val="004E3C3C"/>
    <w:rsid w:val="004E3EA5"/>
    <w:rsid w:val="004E4135"/>
    <w:rsid w:val="004E44D2"/>
    <w:rsid w:val="004E475B"/>
    <w:rsid w:val="004E477E"/>
    <w:rsid w:val="004E47E4"/>
    <w:rsid w:val="004E49B1"/>
    <w:rsid w:val="004E49F0"/>
    <w:rsid w:val="004E4AD7"/>
    <w:rsid w:val="004E4D8E"/>
    <w:rsid w:val="004E4FB0"/>
    <w:rsid w:val="004E5178"/>
    <w:rsid w:val="004E51A9"/>
    <w:rsid w:val="004E5454"/>
    <w:rsid w:val="004E54A8"/>
    <w:rsid w:val="004E57FC"/>
    <w:rsid w:val="004E5AD0"/>
    <w:rsid w:val="004E5AD6"/>
    <w:rsid w:val="004E61DC"/>
    <w:rsid w:val="004E637B"/>
    <w:rsid w:val="004E64C6"/>
    <w:rsid w:val="004E6859"/>
    <w:rsid w:val="004E685F"/>
    <w:rsid w:val="004E6D82"/>
    <w:rsid w:val="004E6DE3"/>
    <w:rsid w:val="004E6F4E"/>
    <w:rsid w:val="004E7004"/>
    <w:rsid w:val="004E76C1"/>
    <w:rsid w:val="004E76CD"/>
    <w:rsid w:val="004E78B5"/>
    <w:rsid w:val="004E7967"/>
    <w:rsid w:val="004E7B63"/>
    <w:rsid w:val="004E7E24"/>
    <w:rsid w:val="004E7FC8"/>
    <w:rsid w:val="004F004F"/>
    <w:rsid w:val="004F0698"/>
    <w:rsid w:val="004F0A29"/>
    <w:rsid w:val="004F1042"/>
    <w:rsid w:val="004F13DC"/>
    <w:rsid w:val="004F1A98"/>
    <w:rsid w:val="004F1C94"/>
    <w:rsid w:val="004F20FC"/>
    <w:rsid w:val="004F226B"/>
    <w:rsid w:val="004F231B"/>
    <w:rsid w:val="004F2528"/>
    <w:rsid w:val="004F259C"/>
    <w:rsid w:val="004F2A48"/>
    <w:rsid w:val="004F2AA4"/>
    <w:rsid w:val="004F2CBF"/>
    <w:rsid w:val="004F33ED"/>
    <w:rsid w:val="004F367B"/>
    <w:rsid w:val="004F3DB2"/>
    <w:rsid w:val="004F4000"/>
    <w:rsid w:val="004F40D4"/>
    <w:rsid w:val="004F4419"/>
    <w:rsid w:val="004F4721"/>
    <w:rsid w:val="004F4AC5"/>
    <w:rsid w:val="004F4E59"/>
    <w:rsid w:val="004F4E8C"/>
    <w:rsid w:val="004F4F2A"/>
    <w:rsid w:val="004F507F"/>
    <w:rsid w:val="004F5A9C"/>
    <w:rsid w:val="004F5B40"/>
    <w:rsid w:val="004F5DD3"/>
    <w:rsid w:val="004F5FED"/>
    <w:rsid w:val="004F6106"/>
    <w:rsid w:val="004F61DE"/>
    <w:rsid w:val="004F6468"/>
    <w:rsid w:val="004F6680"/>
    <w:rsid w:val="004F6838"/>
    <w:rsid w:val="004F6C51"/>
    <w:rsid w:val="004F72D1"/>
    <w:rsid w:val="004F73F9"/>
    <w:rsid w:val="004F748D"/>
    <w:rsid w:val="004F774D"/>
    <w:rsid w:val="004F79F6"/>
    <w:rsid w:val="004F7B10"/>
    <w:rsid w:val="004F7C16"/>
    <w:rsid w:val="0050009F"/>
    <w:rsid w:val="005004C9"/>
    <w:rsid w:val="00500878"/>
    <w:rsid w:val="00500975"/>
    <w:rsid w:val="00501403"/>
    <w:rsid w:val="005016E7"/>
    <w:rsid w:val="0050189B"/>
    <w:rsid w:val="005018ED"/>
    <w:rsid w:val="00501EEA"/>
    <w:rsid w:val="00502329"/>
    <w:rsid w:val="00502344"/>
    <w:rsid w:val="0050273A"/>
    <w:rsid w:val="005029E5"/>
    <w:rsid w:val="00502CD8"/>
    <w:rsid w:val="00503054"/>
    <w:rsid w:val="005030A7"/>
    <w:rsid w:val="005030E8"/>
    <w:rsid w:val="0050333C"/>
    <w:rsid w:val="00503498"/>
    <w:rsid w:val="0050389D"/>
    <w:rsid w:val="00503962"/>
    <w:rsid w:val="00503DB1"/>
    <w:rsid w:val="00504014"/>
    <w:rsid w:val="00504B2A"/>
    <w:rsid w:val="00504F10"/>
    <w:rsid w:val="00504F20"/>
    <w:rsid w:val="005050A4"/>
    <w:rsid w:val="005052E7"/>
    <w:rsid w:val="0050559E"/>
    <w:rsid w:val="00505B61"/>
    <w:rsid w:val="0050617C"/>
    <w:rsid w:val="0050626E"/>
    <w:rsid w:val="00506C5E"/>
    <w:rsid w:val="00506E67"/>
    <w:rsid w:val="00506EE0"/>
    <w:rsid w:val="005072ED"/>
    <w:rsid w:val="00507903"/>
    <w:rsid w:val="005100DF"/>
    <w:rsid w:val="005102FB"/>
    <w:rsid w:val="0051048A"/>
    <w:rsid w:val="0051053D"/>
    <w:rsid w:val="0051082B"/>
    <w:rsid w:val="00510842"/>
    <w:rsid w:val="00510B97"/>
    <w:rsid w:val="00510E72"/>
    <w:rsid w:val="00510ECC"/>
    <w:rsid w:val="005118D8"/>
    <w:rsid w:val="00511975"/>
    <w:rsid w:val="005119FA"/>
    <w:rsid w:val="00511A1C"/>
    <w:rsid w:val="00511E8A"/>
    <w:rsid w:val="00511F3A"/>
    <w:rsid w:val="00512385"/>
    <w:rsid w:val="00512595"/>
    <w:rsid w:val="00512B00"/>
    <w:rsid w:val="00512C25"/>
    <w:rsid w:val="00512D66"/>
    <w:rsid w:val="005134EF"/>
    <w:rsid w:val="00513D36"/>
    <w:rsid w:val="005140AE"/>
    <w:rsid w:val="00514283"/>
    <w:rsid w:val="005142BE"/>
    <w:rsid w:val="00514839"/>
    <w:rsid w:val="00514876"/>
    <w:rsid w:val="00514998"/>
    <w:rsid w:val="00514C39"/>
    <w:rsid w:val="00514DBA"/>
    <w:rsid w:val="00515259"/>
    <w:rsid w:val="005152EA"/>
    <w:rsid w:val="00515653"/>
    <w:rsid w:val="00515740"/>
    <w:rsid w:val="005157F9"/>
    <w:rsid w:val="0051591E"/>
    <w:rsid w:val="00515A36"/>
    <w:rsid w:val="00515B59"/>
    <w:rsid w:val="00515C34"/>
    <w:rsid w:val="00515FB7"/>
    <w:rsid w:val="0051603C"/>
    <w:rsid w:val="00516184"/>
    <w:rsid w:val="005162F9"/>
    <w:rsid w:val="00516A67"/>
    <w:rsid w:val="00516DBF"/>
    <w:rsid w:val="00516FC5"/>
    <w:rsid w:val="00517230"/>
    <w:rsid w:val="0051766F"/>
    <w:rsid w:val="00517688"/>
    <w:rsid w:val="00517A1A"/>
    <w:rsid w:val="00517B4E"/>
    <w:rsid w:val="00517D6F"/>
    <w:rsid w:val="00520023"/>
    <w:rsid w:val="00520557"/>
    <w:rsid w:val="00520576"/>
    <w:rsid w:val="0052090A"/>
    <w:rsid w:val="00520B02"/>
    <w:rsid w:val="00520BFE"/>
    <w:rsid w:val="0052145A"/>
    <w:rsid w:val="00521473"/>
    <w:rsid w:val="005214C9"/>
    <w:rsid w:val="0052191C"/>
    <w:rsid w:val="00521D48"/>
    <w:rsid w:val="00521ED1"/>
    <w:rsid w:val="00521F99"/>
    <w:rsid w:val="0052214C"/>
    <w:rsid w:val="005223C5"/>
    <w:rsid w:val="00522542"/>
    <w:rsid w:val="0052262C"/>
    <w:rsid w:val="00522784"/>
    <w:rsid w:val="005227E1"/>
    <w:rsid w:val="005229E9"/>
    <w:rsid w:val="00522A2C"/>
    <w:rsid w:val="00522C2D"/>
    <w:rsid w:val="00522CCA"/>
    <w:rsid w:val="00522DE1"/>
    <w:rsid w:val="005238D2"/>
    <w:rsid w:val="00523AF4"/>
    <w:rsid w:val="00523C6F"/>
    <w:rsid w:val="005241FF"/>
    <w:rsid w:val="0052427A"/>
    <w:rsid w:val="0052434A"/>
    <w:rsid w:val="00524400"/>
    <w:rsid w:val="005245DB"/>
    <w:rsid w:val="005249B6"/>
    <w:rsid w:val="00524A05"/>
    <w:rsid w:val="00524B7F"/>
    <w:rsid w:val="00524C49"/>
    <w:rsid w:val="00524C54"/>
    <w:rsid w:val="00524D2A"/>
    <w:rsid w:val="00524F7F"/>
    <w:rsid w:val="00525029"/>
    <w:rsid w:val="00525319"/>
    <w:rsid w:val="005254E2"/>
    <w:rsid w:val="005254F8"/>
    <w:rsid w:val="005255B1"/>
    <w:rsid w:val="005258F0"/>
    <w:rsid w:val="00525967"/>
    <w:rsid w:val="00525B7C"/>
    <w:rsid w:val="00525CCC"/>
    <w:rsid w:val="00525D78"/>
    <w:rsid w:val="00525D95"/>
    <w:rsid w:val="00525E77"/>
    <w:rsid w:val="00526287"/>
    <w:rsid w:val="0052652C"/>
    <w:rsid w:val="00526596"/>
    <w:rsid w:val="00526642"/>
    <w:rsid w:val="00526F95"/>
    <w:rsid w:val="005270B1"/>
    <w:rsid w:val="00527104"/>
    <w:rsid w:val="00527132"/>
    <w:rsid w:val="005271FE"/>
    <w:rsid w:val="005273CF"/>
    <w:rsid w:val="00527448"/>
    <w:rsid w:val="00527490"/>
    <w:rsid w:val="005276D9"/>
    <w:rsid w:val="00527844"/>
    <w:rsid w:val="00527A6F"/>
    <w:rsid w:val="00527C7D"/>
    <w:rsid w:val="00530291"/>
    <w:rsid w:val="0053042E"/>
    <w:rsid w:val="0053067E"/>
    <w:rsid w:val="005308DE"/>
    <w:rsid w:val="00530BFB"/>
    <w:rsid w:val="00530C7D"/>
    <w:rsid w:val="00530CE4"/>
    <w:rsid w:val="00530E3B"/>
    <w:rsid w:val="00530EFC"/>
    <w:rsid w:val="005310C0"/>
    <w:rsid w:val="0053114B"/>
    <w:rsid w:val="0053173A"/>
    <w:rsid w:val="0053175D"/>
    <w:rsid w:val="005317A6"/>
    <w:rsid w:val="00531878"/>
    <w:rsid w:val="00532165"/>
    <w:rsid w:val="005321A0"/>
    <w:rsid w:val="005321AA"/>
    <w:rsid w:val="0053237E"/>
    <w:rsid w:val="005327AD"/>
    <w:rsid w:val="0053280B"/>
    <w:rsid w:val="00532896"/>
    <w:rsid w:val="00532A94"/>
    <w:rsid w:val="00532AA9"/>
    <w:rsid w:val="00532C4F"/>
    <w:rsid w:val="00532CF0"/>
    <w:rsid w:val="00532D0A"/>
    <w:rsid w:val="00532E67"/>
    <w:rsid w:val="0053305E"/>
    <w:rsid w:val="005330D6"/>
    <w:rsid w:val="0053326B"/>
    <w:rsid w:val="005332F7"/>
    <w:rsid w:val="005334A8"/>
    <w:rsid w:val="00533580"/>
    <w:rsid w:val="005336B8"/>
    <w:rsid w:val="005338C9"/>
    <w:rsid w:val="0053394D"/>
    <w:rsid w:val="005339BA"/>
    <w:rsid w:val="00533C31"/>
    <w:rsid w:val="00533C55"/>
    <w:rsid w:val="00533DB7"/>
    <w:rsid w:val="00533E99"/>
    <w:rsid w:val="00534085"/>
    <w:rsid w:val="0053422D"/>
    <w:rsid w:val="0053426F"/>
    <w:rsid w:val="005349FA"/>
    <w:rsid w:val="00534ABF"/>
    <w:rsid w:val="00534D1D"/>
    <w:rsid w:val="00535011"/>
    <w:rsid w:val="005350C7"/>
    <w:rsid w:val="00535617"/>
    <w:rsid w:val="0053567E"/>
    <w:rsid w:val="0053585C"/>
    <w:rsid w:val="00535877"/>
    <w:rsid w:val="00535880"/>
    <w:rsid w:val="00535922"/>
    <w:rsid w:val="00535CFA"/>
    <w:rsid w:val="005361E4"/>
    <w:rsid w:val="00536263"/>
    <w:rsid w:val="0053630D"/>
    <w:rsid w:val="005364F3"/>
    <w:rsid w:val="00536607"/>
    <w:rsid w:val="00536736"/>
    <w:rsid w:val="005369E3"/>
    <w:rsid w:val="00536A82"/>
    <w:rsid w:val="00536B76"/>
    <w:rsid w:val="0053707D"/>
    <w:rsid w:val="0053717E"/>
    <w:rsid w:val="00537579"/>
    <w:rsid w:val="00537666"/>
    <w:rsid w:val="0053777D"/>
    <w:rsid w:val="005378E1"/>
    <w:rsid w:val="005379E4"/>
    <w:rsid w:val="00537A73"/>
    <w:rsid w:val="00537C76"/>
    <w:rsid w:val="00537CB4"/>
    <w:rsid w:val="00537CF7"/>
    <w:rsid w:val="00537F44"/>
    <w:rsid w:val="00540502"/>
    <w:rsid w:val="005407B1"/>
    <w:rsid w:val="005408C5"/>
    <w:rsid w:val="00540E8E"/>
    <w:rsid w:val="00540F98"/>
    <w:rsid w:val="005410D4"/>
    <w:rsid w:val="00541340"/>
    <w:rsid w:val="00541422"/>
    <w:rsid w:val="00541591"/>
    <w:rsid w:val="0054162D"/>
    <w:rsid w:val="00541680"/>
    <w:rsid w:val="00541832"/>
    <w:rsid w:val="005419C8"/>
    <w:rsid w:val="00541AC7"/>
    <w:rsid w:val="00541BA4"/>
    <w:rsid w:val="00541C2F"/>
    <w:rsid w:val="00542579"/>
    <w:rsid w:val="005426D6"/>
    <w:rsid w:val="0054272F"/>
    <w:rsid w:val="00542A58"/>
    <w:rsid w:val="00542B3C"/>
    <w:rsid w:val="00543230"/>
    <w:rsid w:val="005434E3"/>
    <w:rsid w:val="005436A1"/>
    <w:rsid w:val="00543A26"/>
    <w:rsid w:val="00543AD4"/>
    <w:rsid w:val="00543AE1"/>
    <w:rsid w:val="00543DE6"/>
    <w:rsid w:val="00544013"/>
    <w:rsid w:val="005440C3"/>
    <w:rsid w:val="0054412D"/>
    <w:rsid w:val="005441D6"/>
    <w:rsid w:val="005441FD"/>
    <w:rsid w:val="00544218"/>
    <w:rsid w:val="005442E6"/>
    <w:rsid w:val="00544367"/>
    <w:rsid w:val="00544695"/>
    <w:rsid w:val="00544762"/>
    <w:rsid w:val="0054476B"/>
    <w:rsid w:val="005449B0"/>
    <w:rsid w:val="00544A22"/>
    <w:rsid w:val="00544C3F"/>
    <w:rsid w:val="00544E33"/>
    <w:rsid w:val="0054545C"/>
    <w:rsid w:val="005456EF"/>
    <w:rsid w:val="0054579A"/>
    <w:rsid w:val="00545BD9"/>
    <w:rsid w:val="00545CB1"/>
    <w:rsid w:val="00545F17"/>
    <w:rsid w:val="005461E5"/>
    <w:rsid w:val="005462F2"/>
    <w:rsid w:val="0054636F"/>
    <w:rsid w:val="005463A7"/>
    <w:rsid w:val="00546576"/>
    <w:rsid w:val="0054701C"/>
    <w:rsid w:val="00547295"/>
    <w:rsid w:val="0054749E"/>
    <w:rsid w:val="00547556"/>
    <w:rsid w:val="00547616"/>
    <w:rsid w:val="00547667"/>
    <w:rsid w:val="00547CC9"/>
    <w:rsid w:val="00547CE7"/>
    <w:rsid w:val="00550217"/>
    <w:rsid w:val="0055034E"/>
    <w:rsid w:val="005505E3"/>
    <w:rsid w:val="00550C05"/>
    <w:rsid w:val="00550FC2"/>
    <w:rsid w:val="00551120"/>
    <w:rsid w:val="005511D9"/>
    <w:rsid w:val="005513DE"/>
    <w:rsid w:val="00551589"/>
    <w:rsid w:val="00551651"/>
    <w:rsid w:val="00551707"/>
    <w:rsid w:val="005518D2"/>
    <w:rsid w:val="0055190E"/>
    <w:rsid w:val="00551C06"/>
    <w:rsid w:val="00551FDB"/>
    <w:rsid w:val="005522CF"/>
    <w:rsid w:val="00552412"/>
    <w:rsid w:val="005528DE"/>
    <w:rsid w:val="00552F68"/>
    <w:rsid w:val="005534EA"/>
    <w:rsid w:val="005539FA"/>
    <w:rsid w:val="00553D2D"/>
    <w:rsid w:val="00553F23"/>
    <w:rsid w:val="005540A0"/>
    <w:rsid w:val="005543C1"/>
    <w:rsid w:val="0055465A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72"/>
    <w:rsid w:val="005556B1"/>
    <w:rsid w:val="0055575A"/>
    <w:rsid w:val="0055577B"/>
    <w:rsid w:val="00555ABB"/>
    <w:rsid w:val="00555BBB"/>
    <w:rsid w:val="00555CBC"/>
    <w:rsid w:val="0055630F"/>
    <w:rsid w:val="0055631E"/>
    <w:rsid w:val="00556A89"/>
    <w:rsid w:val="00556C15"/>
    <w:rsid w:val="00556F4D"/>
    <w:rsid w:val="0055707C"/>
    <w:rsid w:val="005570DC"/>
    <w:rsid w:val="00557253"/>
    <w:rsid w:val="0055731D"/>
    <w:rsid w:val="0055734B"/>
    <w:rsid w:val="0055745A"/>
    <w:rsid w:val="005574AA"/>
    <w:rsid w:val="00557547"/>
    <w:rsid w:val="00557894"/>
    <w:rsid w:val="00557D7A"/>
    <w:rsid w:val="00557F6F"/>
    <w:rsid w:val="0056085A"/>
    <w:rsid w:val="00560867"/>
    <w:rsid w:val="0056086E"/>
    <w:rsid w:val="005608C8"/>
    <w:rsid w:val="00560A61"/>
    <w:rsid w:val="00560A92"/>
    <w:rsid w:val="0056109B"/>
    <w:rsid w:val="00561139"/>
    <w:rsid w:val="005611E1"/>
    <w:rsid w:val="005612E1"/>
    <w:rsid w:val="00561340"/>
    <w:rsid w:val="00561653"/>
    <w:rsid w:val="005619B8"/>
    <w:rsid w:val="00561F94"/>
    <w:rsid w:val="00562402"/>
    <w:rsid w:val="0056248B"/>
    <w:rsid w:val="00562601"/>
    <w:rsid w:val="00562912"/>
    <w:rsid w:val="00562A76"/>
    <w:rsid w:val="00562BB7"/>
    <w:rsid w:val="00562BFF"/>
    <w:rsid w:val="00562D56"/>
    <w:rsid w:val="00562DC0"/>
    <w:rsid w:val="00563733"/>
    <w:rsid w:val="00563762"/>
    <w:rsid w:val="00563A18"/>
    <w:rsid w:val="00563AAE"/>
    <w:rsid w:val="00563CB9"/>
    <w:rsid w:val="00563D3C"/>
    <w:rsid w:val="00563E58"/>
    <w:rsid w:val="00563FA6"/>
    <w:rsid w:val="00564267"/>
    <w:rsid w:val="00564278"/>
    <w:rsid w:val="00564559"/>
    <w:rsid w:val="00564BC4"/>
    <w:rsid w:val="00564C2B"/>
    <w:rsid w:val="00564D13"/>
    <w:rsid w:val="00564F3C"/>
    <w:rsid w:val="00565350"/>
    <w:rsid w:val="005654BE"/>
    <w:rsid w:val="00565740"/>
    <w:rsid w:val="005659D0"/>
    <w:rsid w:val="00565A32"/>
    <w:rsid w:val="00565B1C"/>
    <w:rsid w:val="00565FCF"/>
    <w:rsid w:val="00566142"/>
    <w:rsid w:val="005665F5"/>
    <w:rsid w:val="0056699C"/>
    <w:rsid w:val="00566AE3"/>
    <w:rsid w:val="00566ECB"/>
    <w:rsid w:val="00566F29"/>
    <w:rsid w:val="00566F99"/>
    <w:rsid w:val="0056700F"/>
    <w:rsid w:val="005670B4"/>
    <w:rsid w:val="005671FB"/>
    <w:rsid w:val="00567213"/>
    <w:rsid w:val="0056751F"/>
    <w:rsid w:val="0056775B"/>
    <w:rsid w:val="005679FE"/>
    <w:rsid w:val="00567ADE"/>
    <w:rsid w:val="00567BF2"/>
    <w:rsid w:val="00567C00"/>
    <w:rsid w:val="00567CB9"/>
    <w:rsid w:val="00567E24"/>
    <w:rsid w:val="00570117"/>
    <w:rsid w:val="005704A3"/>
    <w:rsid w:val="005704B2"/>
    <w:rsid w:val="00570523"/>
    <w:rsid w:val="0057085D"/>
    <w:rsid w:val="005709C0"/>
    <w:rsid w:val="00570A34"/>
    <w:rsid w:val="00570ABA"/>
    <w:rsid w:val="00570BEE"/>
    <w:rsid w:val="00570D03"/>
    <w:rsid w:val="00570D42"/>
    <w:rsid w:val="005712EA"/>
    <w:rsid w:val="005712EF"/>
    <w:rsid w:val="0057141B"/>
    <w:rsid w:val="005716A7"/>
    <w:rsid w:val="00571740"/>
    <w:rsid w:val="00571AD2"/>
    <w:rsid w:val="00571BAB"/>
    <w:rsid w:val="00571BF0"/>
    <w:rsid w:val="0057203E"/>
    <w:rsid w:val="00572056"/>
    <w:rsid w:val="00572090"/>
    <w:rsid w:val="0057227E"/>
    <w:rsid w:val="00572294"/>
    <w:rsid w:val="00572326"/>
    <w:rsid w:val="0057243F"/>
    <w:rsid w:val="00572447"/>
    <w:rsid w:val="0057249B"/>
    <w:rsid w:val="0057249C"/>
    <w:rsid w:val="0057266E"/>
    <w:rsid w:val="00572B7A"/>
    <w:rsid w:val="00572C09"/>
    <w:rsid w:val="00572D11"/>
    <w:rsid w:val="0057306F"/>
    <w:rsid w:val="0057314F"/>
    <w:rsid w:val="00573227"/>
    <w:rsid w:val="0057325D"/>
    <w:rsid w:val="005734AC"/>
    <w:rsid w:val="005734E9"/>
    <w:rsid w:val="005735F1"/>
    <w:rsid w:val="00573A13"/>
    <w:rsid w:val="00574113"/>
    <w:rsid w:val="0057456C"/>
    <w:rsid w:val="00574575"/>
    <w:rsid w:val="00574613"/>
    <w:rsid w:val="00574797"/>
    <w:rsid w:val="00574814"/>
    <w:rsid w:val="00574997"/>
    <w:rsid w:val="00574A67"/>
    <w:rsid w:val="00574F73"/>
    <w:rsid w:val="00575448"/>
    <w:rsid w:val="005755A7"/>
    <w:rsid w:val="0057565E"/>
    <w:rsid w:val="0057573D"/>
    <w:rsid w:val="00575797"/>
    <w:rsid w:val="00575A34"/>
    <w:rsid w:val="00575DA2"/>
    <w:rsid w:val="00576413"/>
    <w:rsid w:val="00576702"/>
    <w:rsid w:val="00576759"/>
    <w:rsid w:val="00576ADA"/>
    <w:rsid w:val="00576AF5"/>
    <w:rsid w:val="00576B20"/>
    <w:rsid w:val="00576C62"/>
    <w:rsid w:val="00576D7B"/>
    <w:rsid w:val="00577229"/>
    <w:rsid w:val="00577401"/>
    <w:rsid w:val="005779D2"/>
    <w:rsid w:val="00577B47"/>
    <w:rsid w:val="005800D2"/>
    <w:rsid w:val="0058084A"/>
    <w:rsid w:val="005808A6"/>
    <w:rsid w:val="00580B0D"/>
    <w:rsid w:val="00580B2E"/>
    <w:rsid w:val="00580C87"/>
    <w:rsid w:val="00580D0B"/>
    <w:rsid w:val="00580F86"/>
    <w:rsid w:val="00581670"/>
    <w:rsid w:val="005817A3"/>
    <w:rsid w:val="0058180B"/>
    <w:rsid w:val="00581A5E"/>
    <w:rsid w:val="00581B8A"/>
    <w:rsid w:val="005821FD"/>
    <w:rsid w:val="00582268"/>
    <w:rsid w:val="005822FA"/>
    <w:rsid w:val="00582444"/>
    <w:rsid w:val="005824EA"/>
    <w:rsid w:val="00582703"/>
    <w:rsid w:val="0058290A"/>
    <w:rsid w:val="0058290E"/>
    <w:rsid w:val="00582A4D"/>
    <w:rsid w:val="005837AA"/>
    <w:rsid w:val="00583B9C"/>
    <w:rsid w:val="00583DEB"/>
    <w:rsid w:val="00583E3A"/>
    <w:rsid w:val="00583ECA"/>
    <w:rsid w:val="00583FB4"/>
    <w:rsid w:val="005843C1"/>
    <w:rsid w:val="0058478C"/>
    <w:rsid w:val="00584880"/>
    <w:rsid w:val="00584F45"/>
    <w:rsid w:val="005850E7"/>
    <w:rsid w:val="00585254"/>
    <w:rsid w:val="00585516"/>
    <w:rsid w:val="00585586"/>
    <w:rsid w:val="005858F1"/>
    <w:rsid w:val="00585BB6"/>
    <w:rsid w:val="005860DB"/>
    <w:rsid w:val="005862A8"/>
    <w:rsid w:val="005863EE"/>
    <w:rsid w:val="00586401"/>
    <w:rsid w:val="005867A1"/>
    <w:rsid w:val="00586A29"/>
    <w:rsid w:val="00586B18"/>
    <w:rsid w:val="00586F56"/>
    <w:rsid w:val="00587221"/>
    <w:rsid w:val="00587661"/>
    <w:rsid w:val="00587D43"/>
    <w:rsid w:val="00587E66"/>
    <w:rsid w:val="0059043A"/>
    <w:rsid w:val="005904A2"/>
    <w:rsid w:val="00590549"/>
    <w:rsid w:val="00590602"/>
    <w:rsid w:val="0059071E"/>
    <w:rsid w:val="00590C9E"/>
    <w:rsid w:val="00590E71"/>
    <w:rsid w:val="00591138"/>
    <w:rsid w:val="00591148"/>
    <w:rsid w:val="00591161"/>
    <w:rsid w:val="0059128C"/>
    <w:rsid w:val="005913D0"/>
    <w:rsid w:val="00591593"/>
    <w:rsid w:val="005915F3"/>
    <w:rsid w:val="00591B0F"/>
    <w:rsid w:val="00591B53"/>
    <w:rsid w:val="00591C44"/>
    <w:rsid w:val="00591E95"/>
    <w:rsid w:val="0059214E"/>
    <w:rsid w:val="005922A3"/>
    <w:rsid w:val="00592498"/>
    <w:rsid w:val="0059273F"/>
    <w:rsid w:val="005928B5"/>
    <w:rsid w:val="00592A45"/>
    <w:rsid w:val="00592B60"/>
    <w:rsid w:val="00592DF0"/>
    <w:rsid w:val="00592FC9"/>
    <w:rsid w:val="00593384"/>
    <w:rsid w:val="0059344F"/>
    <w:rsid w:val="00593610"/>
    <w:rsid w:val="00593EF3"/>
    <w:rsid w:val="0059407C"/>
    <w:rsid w:val="0059418D"/>
    <w:rsid w:val="005941B8"/>
    <w:rsid w:val="005941D3"/>
    <w:rsid w:val="005946F4"/>
    <w:rsid w:val="00595D77"/>
    <w:rsid w:val="00595EC6"/>
    <w:rsid w:val="005960F3"/>
    <w:rsid w:val="005961AE"/>
    <w:rsid w:val="0059659E"/>
    <w:rsid w:val="00596648"/>
    <w:rsid w:val="005969DB"/>
    <w:rsid w:val="00596B1B"/>
    <w:rsid w:val="00596E19"/>
    <w:rsid w:val="00597024"/>
    <w:rsid w:val="0059713C"/>
    <w:rsid w:val="005972A4"/>
    <w:rsid w:val="005976E9"/>
    <w:rsid w:val="00597776"/>
    <w:rsid w:val="00597AD5"/>
    <w:rsid w:val="00597D7B"/>
    <w:rsid w:val="00597DED"/>
    <w:rsid w:val="005A05A7"/>
    <w:rsid w:val="005A064E"/>
    <w:rsid w:val="005A08B1"/>
    <w:rsid w:val="005A0962"/>
    <w:rsid w:val="005A0CE6"/>
    <w:rsid w:val="005A0D4D"/>
    <w:rsid w:val="005A0DBB"/>
    <w:rsid w:val="005A106B"/>
    <w:rsid w:val="005A114E"/>
    <w:rsid w:val="005A1460"/>
    <w:rsid w:val="005A14CF"/>
    <w:rsid w:val="005A1A07"/>
    <w:rsid w:val="005A1C56"/>
    <w:rsid w:val="005A1DF0"/>
    <w:rsid w:val="005A2154"/>
    <w:rsid w:val="005A23B3"/>
    <w:rsid w:val="005A23B6"/>
    <w:rsid w:val="005A23F0"/>
    <w:rsid w:val="005A272F"/>
    <w:rsid w:val="005A27DB"/>
    <w:rsid w:val="005A28D2"/>
    <w:rsid w:val="005A299A"/>
    <w:rsid w:val="005A2C90"/>
    <w:rsid w:val="005A2D4F"/>
    <w:rsid w:val="005A31A2"/>
    <w:rsid w:val="005A3452"/>
    <w:rsid w:val="005A383F"/>
    <w:rsid w:val="005A3D46"/>
    <w:rsid w:val="005A4130"/>
    <w:rsid w:val="005A44F1"/>
    <w:rsid w:val="005A48BF"/>
    <w:rsid w:val="005A49F2"/>
    <w:rsid w:val="005A4B5E"/>
    <w:rsid w:val="005A4B92"/>
    <w:rsid w:val="005A4DA4"/>
    <w:rsid w:val="005A4EF4"/>
    <w:rsid w:val="005A56A2"/>
    <w:rsid w:val="005A5750"/>
    <w:rsid w:val="005A57A1"/>
    <w:rsid w:val="005A5BFE"/>
    <w:rsid w:val="005A5C42"/>
    <w:rsid w:val="005A60B2"/>
    <w:rsid w:val="005A6127"/>
    <w:rsid w:val="005A6704"/>
    <w:rsid w:val="005A695B"/>
    <w:rsid w:val="005A6A33"/>
    <w:rsid w:val="005A6DB6"/>
    <w:rsid w:val="005A6ED3"/>
    <w:rsid w:val="005A7341"/>
    <w:rsid w:val="005A76BD"/>
    <w:rsid w:val="005A781B"/>
    <w:rsid w:val="005B02CD"/>
    <w:rsid w:val="005B0351"/>
    <w:rsid w:val="005B041A"/>
    <w:rsid w:val="005B04D6"/>
    <w:rsid w:val="005B0695"/>
    <w:rsid w:val="005B072A"/>
    <w:rsid w:val="005B0BCC"/>
    <w:rsid w:val="005B11E7"/>
    <w:rsid w:val="005B1267"/>
    <w:rsid w:val="005B1412"/>
    <w:rsid w:val="005B155D"/>
    <w:rsid w:val="005B15BF"/>
    <w:rsid w:val="005B1616"/>
    <w:rsid w:val="005B169B"/>
    <w:rsid w:val="005B1908"/>
    <w:rsid w:val="005B1B58"/>
    <w:rsid w:val="005B1F3E"/>
    <w:rsid w:val="005B250F"/>
    <w:rsid w:val="005B2808"/>
    <w:rsid w:val="005B297D"/>
    <w:rsid w:val="005B2A18"/>
    <w:rsid w:val="005B2A44"/>
    <w:rsid w:val="005B2B8C"/>
    <w:rsid w:val="005B2D8E"/>
    <w:rsid w:val="005B3012"/>
    <w:rsid w:val="005B310E"/>
    <w:rsid w:val="005B3147"/>
    <w:rsid w:val="005B3237"/>
    <w:rsid w:val="005B3263"/>
    <w:rsid w:val="005B32A4"/>
    <w:rsid w:val="005B34DD"/>
    <w:rsid w:val="005B35E9"/>
    <w:rsid w:val="005B3674"/>
    <w:rsid w:val="005B367B"/>
    <w:rsid w:val="005B3C3C"/>
    <w:rsid w:val="005B3EA2"/>
    <w:rsid w:val="005B3F74"/>
    <w:rsid w:val="005B4011"/>
    <w:rsid w:val="005B4360"/>
    <w:rsid w:val="005B44EF"/>
    <w:rsid w:val="005B4615"/>
    <w:rsid w:val="005B477C"/>
    <w:rsid w:val="005B47A7"/>
    <w:rsid w:val="005B4881"/>
    <w:rsid w:val="005B48F9"/>
    <w:rsid w:val="005B4A43"/>
    <w:rsid w:val="005B4E23"/>
    <w:rsid w:val="005B50A0"/>
    <w:rsid w:val="005B5464"/>
    <w:rsid w:val="005B55EA"/>
    <w:rsid w:val="005B56D6"/>
    <w:rsid w:val="005B5706"/>
    <w:rsid w:val="005B5A7C"/>
    <w:rsid w:val="005B5C92"/>
    <w:rsid w:val="005B5D69"/>
    <w:rsid w:val="005B5EF7"/>
    <w:rsid w:val="005B6094"/>
    <w:rsid w:val="005B6367"/>
    <w:rsid w:val="005B6629"/>
    <w:rsid w:val="005B666B"/>
    <w:rsid w:val="005B6769"/>
    <w:rsid w:val="005B68B9"/>
    <w:rsid w:val="005B6BCC"/>
    <w:rsid w:val="005B6C31"/>
    <w:rsid w:val="005B6CC0"/>
    <w:rsid w:val="005B6F45"/>
    <w:rsid w:val="005B7029"/>
    <w:rsid w:val="005B7367"/>
    <w:rsid w:val="005B73A2"/>
    <w:rsid w:val="005B78C1"/>
    <w:rsid w:val="005B7C89"/>
    <w:rsid w:val="005C02C7"/>
    <w:rsid w:val="005C02CE"/>
    <w:rsid w:val="005C0453"/>
    <w:rsid w:val="005C0783"/>
    <w:rsid w:val="005C0E01"/>
    <w:rsid w:val="005C15B6"/>
    <w:rsid w:val="005C1DAE"/>
    <w:rsid w:val="005C208A"/>
    <w:rsid w:val="005C26C9"/>
    <w:rsid w:val="005C276F"/>
    <w:rsid w:val="005C2DFE"/>
    <w:rsid w:val="005C2F41"/>
    <w:rsid w:val="005C2F56"/>
    <w:rsid w:val="005C3082"/>
    <w:rsid w:val="005C32AF"/>
    <w:rsid w:val="005C361F"/>
    <w:rsid w:val="005C383A"/>
    <w:rsid w:val="005C3898"/>
    <w:rsid w:val="005C3AAD"/>
    <w:rsid w:val="005C3B7A"/>
    <w:rsid w:val="005C3F93"/>
    <w:rsid w:val="005C42FF"/>
    <w:rsid w:val="005C4653"/>
    <w:rsid w:val="005C468A"/>
    <w:rsid w:val="005C4871"/>
    <w:rsid w:val="005C49F7"/>
    <w:rsid w:val="005C4C23"/>
    <w:rsid w:val="005C4DDA"/>
    <w:rsid w:val="005C53BD"/>
    <w:rsid w:val="005C55C2"/>
    <w:rsid w:val="005C5751"/>
    <w:rsid w:val="005C579F"/>
    <w:rsid w:val="005C580B"/>
    <w:rsid w:val="005C5AAC"/>
    <w:rsid w:val="005C5DBF"/>
    <w:rsid w:val="005C611A"/>
    <w:rsid w:val="005C6253"/>
    <w:rsid w:val="005C62C5"/>
    <w:rsid w:val="005C631B"/>
    <w:rsid w:val="005C633C"/>
    <w:rsid w:val="005C639F"/>
    <w:rsid w:val="005C65D0"/>
    <w:rsid w:val="005C6684"/>
    <w:rsid w:val="005C6904"/>
    <w:rsid w:val="005C6BBB"/>
    <w:rsid w:val="005C6D52"/>
    <w:rsid w:val="005C70AB"/>
    <w:rsid w:val="005C711F"/>
    <w:rsid w:val="005C716E"/>
    <w:rsid w:val="005C7219"/>
    <w:rsid w:val="005C725C"/>
    <w:rsid w:val="005C7716"/>
    <w:rsid w:val="005C789B"/>
    <w:rsid w:val="005C78D4"/>
    <w:rsid w:val="005C7ADF"/>
    <w:rsid w:val="005D01B9"/>
    <w:rsid w:val="005D01F0"/>
    <w:rsid w:val="005D0205"/>
    <w:rsid w:val="005D0C2A"/>
    <w:rsid w:val="005D0E9E"/>
    <w:rsid w:val="005D0ED9"/>
    <w:rsid w:val="005D10A6"/>
    <w:rsid w:val="005D1191"/>
    <w:rsid w:val="005D135C"/>
    <w:rsid w:val="005D13C7"/>
    <w:rsid w:val="005D152A"/>
    <w:rsid w:val="005D1626"/>
    <w:rsid w:val="005D1889"/>
    <w:rsid w:val="005D1D2A"/>
    <w:rsid w:val="005D1D37"/>
    <w:rsid w:val="005D1FC5"/>
    <w:rsid w:val="005D20EA"/>
    <w:rsid w:val="005D22B7"/>
    <w:rsid w:val="005D231E"/>
    <w:rsid w:val="005D2480"/>
    <w:rsid w:val="005D26E1"/>
    <w:rsid w:val="005D2937"/>
    <w:rsid w:val="005D3245"/>
    <w:rsid w:val="005D348C"/>
    <w:rsid w:val="005D371D"/>
    <w:rsid w:val="005D3EDC"/>
    <w:rsid w:val="005D4354"/>
    <w:rsid w:val="005D4447"/>
    <w:rsid w:val="005D44F2"/>
    <w:rsid w:val="005D459C"/>
    <w:rsid w:val="005D45EF"/>
    <w:rsid w:val="005D46BE"/>
    <w:rsid w:val="005D46C3"/>
    <w:rsid w:val="005D46DC"/>
    <w:rsid w:val="005D497D"/>
    <w:rsid w:val="005D4DF2"/>
    <w:rsid w:val="005D5145"/>
    <w:rsid w:val="005D5ED3"/>
    <w:rsid w:val="005D611B"/>
    <w:rsid w:val="005D625C"/>
    <w:rsid w:val="005D6695"/>
    <w:rsid w:val="005D66D7"/>
    <w:rsid w:val="005D690E"/>
    <w:rsid w:val="005D6C73"/>
    <w:rsid w:val="005D6D2C"/>
    <w:rsid w:val="005D6EE1"/>
    <w:rsid w:val="005D7031"/>
    <w:rsid w:val="005D7151"/>
    <w:rsid w:val="005D71D0"/>
    <w:rsid w:val="005D72D3"/>
    <w:rsid w:val="005D7493"/>
    <w:rsid w:val="005D7541"/>
    <w:rsid w:val="005D79DE"/>
    <w:rsid w:val="005D7D5B"/>
    <w:rsid w:val="005D7DD0"/>
    <w:rsid w:val="005D7F20"/>
    <w:rsid w:val="005E0226"/>
    <w:rsid w:val="005E03AE"/>
    <w:rsid w:val="005E03F3"/>
    <w:rsid w:val="005E0686"/>
    <w:rsid w:val="005E09A0"/>
    <w:rsid w:val="005E0F30"/>
    <w:rsid w:val="005E0F47"/>
    <w:rsid w:val="005E1241"/>
    <w:rsid w:val="005E1856"/>
    <w:rsid w:val="005E1A0B"/>
    <w:rsid w:val="005E23F1"/>
    <w:rsid w:val="005E25B0"/>
    <w:rsid w:val="005E280D"/>
    <w:rsid w:val="005E2AA7"/>
    <w:rsid w:val="005E2BAF"/>
    <w:rsid w:val="005E2C8F"/>
    <w:rsid w:val="005E30DD"/>
    <w:rsid w:val="005E336F"/>
    <w:rsid w:val="005E355A"/>
    <w:rsid w:val="005E39AF"/>
    <w:rsid w:val="005E39E5"/>
    <w:rsid w:val="005E3C14"/>
    <w:rsid w:val="005E3E0E"/>
    <w:rsid w:val="005E3E23"/>
    <w:rsid w:val="005E41FB"/>
    <w:rsid w:val="005E42E0"/>
    <w:rsid w:val="005E4335"/>
    <w:rsid w:val="005E4503"/>
    <w:rsid w:val="005E4793"/>
    <w:rsid w:val="005E481E"/>
    <w:rsid w:val="005E4E48"/>
    <w:rsid w:val="005E4EE4"/>
    <w:rsid w:val="005E4F08"/>
    <w:rsid w:val="005E56CF"/>
    <w:rsid w:val="005E56F8"/>
    <w:rsid w:val="005E58FF"/>
    <w:rsid w:val="005E5904"/>
    <w:rsid w:val="005E595F"/>
    <w:rsid w:val="005E5A73"/>
    <w:rsid w:val="005E5BFF"/>
    <w:rsid w:val="005E60BE"/>
    <w:rsid w:val="005E60E3"/>
    <w:rsid w:val="005E6253"/>
    <w:rsid w:val="005E638D"/>
    <w:rsid w:val="005E6533"/>
    <w:rsid w:val="005E6581"/>
    <w:rsid w:val="005E669F"/>
    <w:rsid w:val="005E68D4"/>
    <w:rsid w:val="005E6906"/>
    <w:rsid w:val="005E7184"/>
    <w:rsid w:val="005E758B"/>
    <w:rsid w:val="005E774F"/>
    <w:rsid w:val="005E78E3"/>
    <w:rsid w:val="005E7A34"/>
    <w:rsid w:val="005E7B49"/>
    <w:rsid w:val="005F03E8"/>
    <w:rsid w:val="005F0459"/>
    <w:rsid w:val="005F0528"/>
    <w:rsid w:val="005F0652"/>
    <w:rsid w:val="005F0797"/>
    <w:rsid w:val="005F084A"/>
    <w:rsid w:val="005F12E4"/>
    <w:rsid w:val="005F1593"/>
    <w:rsid w:val="005F15A6"/>
    <w:rsid w:val="005F15EB"/>
    <w:rsid w:val="005F164B"/>
    <w:rsid w:val="005F1AC8"/>
    <w:rsid w:val="005F1B2C"/>
    <w:rsid w:val="005F1D64"/>
    <w:rsid w:val="005F1D67"/>
    <w:rsid w:val="005F1F41"/>
    <w:rsid w:val="005F21C1"/>
    <w:rsid w:val="005F2334"/>
    <w:rsid w:val="005F271F"/>
    <w:rsid w:val="005F274F"/>
    <w:rsid w:val="005F2A54"/>
    <w:rsid w:val="005F2E5B"/>
    <w:rsid w:val="005F2EF2"/>
    <w:rsid w:val="005F2FC3"/>
    <w:rsid w:val="005F317A"/>
    <w:rsid w:val="005F3274"/>
    <w:rsid w:val="005F377B"/>
    <w:rsid w:val="005F3A11"/>
    <w:rsid w:val="005F3D18"/>
    <w:rsid w:val="005F3FA8"/>
    <w:rsid w:val="005F4064"/>
    <w:rsid w:val="005F412A"/>
    <w:rsid w:val="005F41CC"/>
    <w:rsid w:val="005F43CF"/>
    <w:rsid w:val="005F4512"/>
    <w:rsid w:val="005F4AFB"/>
    <w:rsid w:val="005F4D66"/>
    <w:rsid w:val="005F52C2"/>
    <w:rsid w:val="005F52E0"/>
    <w:rsid w:val="005F53B0"/>
    <w:rsid w:val="005F54E3"/>
    <w:rsid w:val="005F5FF8"/>
    <w:rsid w:val="005F632D"/>
    <w:rsid w:val="005F6854"/>
    <w:rsid w:val="005F6948"/>
    <w:rsid w:val="005F6E79"/>
    <w:rsid w:val="005F6E8C"/>
    <w:rsid w:val="005F73F8"/>
    <w:rsid w:val="005F7505"/>
    <w:rsid w:val="005F76B5"/>
    <w:rsid w:val="005F775F"/>
    <w:rsid w:val="005F79E4"/>
    <w:rsid w:val="005F7CEF"/>
    <w:rsid w:val="005F7ECF"/>
    <w:rsid w:val="006001C0"/>
    <w:rsid w:val="00600995"/>
    <w:rsid w:val="00600BBF"/>
    <w:rsid w:val="00600C3F"/>
    <w:rsid w:val="00600C8F"/>
    <w:rsid w:val="00600F7D"/>
    <w:rsid w:val="00601066"/>
    <w:rsid w:val="0060107F"/>
    <w:rsid w:val="00601390"/>
    <w:rsid w:val="00601408"/>
    <w:rsid w:val="0060159F"/>
    <w:rsid w:val="00601850"/>
    <w:rsid w:val="006018DD"/>
    <w:rsid w:val="006019C1"/>
    <w:rsid w:val="00601AB5"/>
    <w:rsid w:val="00601EF7"/>
    <w:rsid w:val="00602033"/>
    <w:rsid w:val="00602190"/>
    <w:rsid w:val="00602197"/>
    <w:rsid w:val="006023BF"/>
    <w:rsid w:val="0060248D"/>
    <w:rsid w:val="00602637"/>
    <w:rsid w:val="00602737"/>
    <w:rsid w:val="006028BC"/>
    <w:rsid w:val="006028E2"/>
    <w:rsid w:val="00602B94"/>
    <w:rsid w:val="00602CB5"/>
    <w:rsid w:val="00602E62"/>
    <w:rsid w:val="0060327A"/>
    <w:rsid w:val="00603718"/>
    <w:rsid w:val="00603773"/>
    <w:rsid w:val="006037D3"/>
    <w:rsid w:val="00603921"/>
    <w:rsid w:val="00603BB7"/>
    <w:rsid w:val="00603BC1"/>
    <w:rsid w:val="00603C09"/>
    <w:rsid w:val="00603C4D"/>
    <w:rsid w:val="00604103"/>
    <w:rsid w:val="00604A9A"/>
    <w:rsid w:val="00604E0D"/>
    <w:rsid w:val="00604E44"/>
    <w:rsid w:val="00605210"/>
    <w:rsid w:val="006056D7"/>
    <w:rsid w:val="006056D8"/>
    <w:rsid w:val="00606247"/>
    <w:rsid w:val="0060624A"/>
    <w:rsid w:val="0060680C"/>
    <w:rsid w:val="00606B1E"/>
    <w:rsid w:val="00606F0F"/>
    <w:rsid w:val="006073B3"/>
    <w:rsid w:val="006074F3"/>
    <w:rsid w:val="00607A77"/>
    <w:rsid w:val="00607DA6"/>
    <w:rsid w:val="00607DF5"/>
    <w:rsid w:val="00607F54"/>
    <w:rsid w:val="006104FD"/>
    <w:rsid w:val="00610662"/>
    <w:rsid w:val="00610686"/>
    <w:rsid w:val="00610850"/>
    <w:rsid w:val="006109C5"/>
    <w:rsid w:val="00610A82"/>
    <w:rsid w:val="00610D3A"/>
    <w:rsid w:val="00610DE1"/>
    <w:rsid w:val="00610F0A"/>
    <w:rsid w:val="006110E9"/>
    <w:rsid w:val="006112BB"/>
    <w:rsid w:val="00611AB0"/>
    <w:rsid w:val="00611C2B"/>
    <w:rsid w:val="00612353"/>
    <w:rsid w:val="006127F0"/>
    <w:rsid w:val="00612E5C"/>
    <w:rsid w:val="00612F78"/>
    <w:rsid w:val="00613304"/>
    <w:rsid w:val="00613542"/>
    <w:rsid w:val="00613C1E"/>
    <w:rsid w:val="0061416E"/>
    <w:rsid w:val="006143E0"/>
    <w:rsid w:val="00614789"/>
    <w:rsid w:val="006147F7"/>
    <w:rsid w:val="00614956"/>
    <w:rsid w:val="00614990"/>
    <w:rsid w:val="006149F4"/>
    <w:rsid w:val="00614CCB"/>
    <w:rsid w:val="00614EFA"/>
    <w:rsid w:val="00615184"/>
    <w:rsid w:val="00615401"/>
    <w:rsid w:val="006157F8"/>
    <w:rsid w:val="0061595A"/>
    <w:rsid w:val="0061597E"/>
    <w:rsid w:val="00615B86"/>
    <w:rsid w:val="00615C80"/>
    <w:rsid w:val="00615D01"/>
    <w:rsid w:val="00615E06"/>
    <w:rsid w:val="00616069"/>
    <w:rsid w:val="006161C7"/>
    <w:rsid w:val="00616AF2"/>
    <w:rsid w:val="00616CEB"/>
    <w:rsid w:val="00616DB8"/>
    <w:rsid w:val="00616FA5"/>
    <w:rsid w:val="006171A4"/>
    <w:rsid w:val="00617362"/>
    <w:rsid w:val="006175D9"/>
    <w:rsid w:val="006178D1"/>
    <w:rsid w:val="00617919"/>
    <w:rsid w:val="00617A6E"/>
    <w:rsid w:val="00617B9A"/>
    <w:rsid w:val="00617F83"/>
    <w:rsid w:val="006200F6"/>
    <w:rsid w:val="00620230"/>
    <w:rsid w:val="00620459"/>
    <w:rsid w:val="0062075E"/>
    <w:rsid w:val="00620771"/>
    <w:rsid w:val="006208B4"/>
    <w:rsid w:val="006209C5"/>
    <w:rsid w:val="00620A14"/>
    <w:rsid w:val="00620A8A"/>
    <w:rsid w:val="00620DF0"/>
    <w:rsid w:val="00620FCE"/>
    <w:rsid w:val="0062110C"/>
    <w:rsid w:val="00621170"/>
    <w:rsid w:val="00621219"/>
    <w:rsid w:val="00621649"/>
    <w:rsid w:val="00621A62"/>
    <w:rsid w:val="00621C93"/>
    <w:rsid w:val="00622192"/>
    <w:rsid w:val="0062227A"/>
    <w:rsid w:val="006223A4"/>
    <w:rsid w:val="006223A5"/>
    <w:rsid w:val="0062243A"/>
    <w:rsid w:val="00622465"/>
    <w:rsid w:val="00622538"/>
    <w:rsid w:val="00622614"/>
    <w:rsid w:val="006226BF"/>
    <w:rsid w:val="00622748"/>
    <w:rsid w:val="006228C7"/>
    <w:rsid w:val="00622B5A"/>
    <w:rsid w:val="00622C23"/>
    <w:rsid w:val="00622D72"/>
    <w:rsid w:val="00622FF8"/>
    <w:rsid w:val="006234F7"/>
    <w:rsid w:val="00623690"/>
    <w:rsid w:val="006239B6"/>
    <w:rsid w:val="00623BC4"/>
    <w:rsid w:val="00624328"/>
    <w:rsid w:val="00624696"/>
    <w:rsid w:val="006247DE"/>
    <w:rsid w:val="00624970"/>
    <w:rsid w:val="006249B3"/>
    <w:rsid w:val="00624F36"/>
    <w:rsid w:val="00625015"/>
    <w:rsid w:val="0062536D"/>
    <w:rsid w:val="006254E3"/>
    <w:rsid w:val="006255ED"/>
    <w:rsid w:val="00625626"/>
    <w:rsid w:val="00625ED3"/>
    <w:rsid w:val="006261EC"/>
    <w:rsid w:val="00626397"/>
    <w:rsid w:val="006265DB"/>
    <w:rsid w:val="00626641"/>
    <w:rsid w:val="00626746"/>
    <w:rsid w:val="0062682A"/>
    <w:rsid w:val="0062682D"/>
    <w:rsid w:val="00626AAF"/>
    <w:rsid w:val="00626AEA"/>
    <w:rsid w:val="00626E44"/>
    <w:rsid w:val="00627023"/>
    <w:rsid w:val="0062707C"/>
    <w:rsid w:val="0062711C"/>
    <w:rsid w:val="006271F2"/>
    <w:rsid w:val="00627227"/>
    <w:rsid w:val="00627284"/>
    <w:rsid w:val="00627314"/>
    <w:rsid w:val="00627377"/>
    <w:rsid w:val="006276DF"/>
    <w:rsid w:val="00627A27"/>
    <w:rsid w:val="00627BAA"/>
    <w:rsid w:val="00627CFE"/>
    <w:rsid w:val="00627D86"/>
    <w:rsid w:val="00627E76"/>
    <w:rsid w:val="00630033"/>
    <w:rsid w:val="006303E4"/>
    <w:rsid w:val="00630618"/>
    <w:rsid w:val="00630805"/>
    <w:rsid w:val="006308F0"/>
    <w:rsid w:val="00630923"/>
    <w:rsid w:val="00630DDC"/>
    <w:rsid w:val="00630E31"/>
    <w:rsid w:val="00631000"/>
    <w:rsid w:val="00631003"/>
    <w:rsid w:val="00631168"/>
    <w:rsid w:val="006312D2"/>
    <w:rsid w:val="00631378"/>
    <w:rsid w:val="0063152A"/>
    <w:rsid w:val="006315FA"/>
    <w:rsid w:val="006316F6"/>
    <w:rsid w:val="00631BD0"/>
    <w:rsid w:val="0063211E"/>
    <w:rsid w:val="0063227B"/>
    <w:rsid w:val="006322AD"/>
    <w:rsid w:val="0063231A"/>
    <w:rsid w:val="0063234A"/>
    <w:rsid w:val="00632710"/>
    <w:rsid w:val="00632A44"/>
    <w:rsid w:val="00632AC1"/>
    <w:rsid w:val="00632B04"/>
    <w:rsid w:val="00632E24"/>
    <w:rsid w:val="00632ED9"/>
    <w:rsid w:val="006330A0"/>
    <w:rsid w:val="0063339C"/>
    <w:rsid w:val="00633592"/>
    <w:rsid w:val="006335B4"/>
    <w:rsid w:val="006336DC"/>
    <w:rsid w:val="00633940"/>
    <w:rsid w:val="00633A02"/>
    <w:rsid w:val="00633AD0"/>
    <w:rsid w:val="00633B02"/>
    <w:rsid w:val="0063451C"/>
    <w:rsid w:val="00634856"/>
    <w:rsid w:val="00634F26"/>
    <w:rsid w:val="00635074"/>
    <w:rsid w:val="006351C0"/>
    <w:rsid w:val="006351C4"/>
    <w:rsid w:val="00635291"/>
    <w:rsid w:val="006355EB"/>
    <w:rsid w:val="006358B7"/>
    <w:rsid w:val="00635921"/>
    <w:rsid w:val="00635BAC"/>
    <w:rsid w:val="00635DFD"/>
    <w:rsid w:val="0063605B"/>
    <w:rsid w:val="0063607F"/>
    <w:rsid w:val="00636246"/>
    <w:rsid w:val="0063651E"/>
    <w:rsid w:val="00636537"/>
    <w:rsid w:val="00636541"/>
    <w:rsid w:val="0063665A"/>
    <w:rsid w:val="00636838"/>
    <w:rsid w:val="006368AC"/>
    <w:rsid w:val="006368FC"/>
    <w:rsid w:val="006376F1"/>
    <w:rsid w:val="0063785D"/>
    <w:rsid w:val="00637D18"/>
    <w:rsid w:val="00637EB0"/>
    <w:rsid w:val="00637EE8"/>
    <w:rsid w:val="00640145"/>
    <w:rsid w:val="006403C5"/>
    <w:rsid w:val="0064077D"/>
    <w:rsid w:val="00640A65"/>
    <w:rsid w:val="00640C31"/>
    <w:rsid w:val="00640C83"/>
    <w:rsid w:val="00640EE3"/>
    <w:rsid w:val="00640F24"/>
    <w:rsid w:val="0064102A"/>
    <w:rsid w:val="0064113B"/>
    <w:rsid w:val="00641322"/>
    <w:rsid w:val="006414A5"/>
    <w:rsid w:val="00641AE5"/>
    <w:rsid w:val="00641C76"/>
    <w:rsid w:val="006420A5"/>
    <w:rsid w:val="0064212E"/>
    <w:rsid w:val="00642183"/>
    <w:rsid w:val="00642243"/>
    <w:rsid w:val="006422FD"/>
    <w:rsid w:val="00642A08"/>
    <w:rsid w:val="00642D91"/>
    <w:rsid w:val="00642E98"/>
    <w:rsid w:val="00643010"/>
    <w:rsid w:val="00643087"/>
    <w:rsid w:val="006432A3"/>
    <w:rsid w:val="00643325"/>
    <w:rsid w:val="0064334E"/>
    <w:rsid w:val="00643941"/>
    <w:rsid w:val="00643EAC"/>
    <w:rsid w:val="00644127"/>
    <w:rsid w:val="0064429A"/>
    <w:rsid w:val="006446FE"/>
    <w:rsid w:val="00644749"/>
    <w:rsid w:val="00644771"/>
    <w:rsid w:val="006447D2"/>
    <w:rsid w:val="006448FC"/>
    <w:rsid w:val="0064498B"/>
    <w:rsid w:val="006449C2"/>
    <w:rsid w:val="00644E21"/>
    <w:rsid w:val="0064511E"/>
    <w:rsid w:val="00645177"/>
    <w:rsid w:val="00645187"/>
    <w:rsid w:val="00645348"/>
    <w:rsid w:val="0064534C"/>
    <w:rsid w:val="006453D7"/>
    <w:rsid w:val="0064574A"/>
    <w:rsid w:val="00645822"/>
    <w:rsid w:val="00645959"/>
    <w:rsid w:val="006459EF"/>
    <w:rsid w:val="00645AEA"/>
    <w:rsid w:val="00645B8F"/>
    <w:rsid w:val="00645D29"/>
    <w:rsid w:val="006460F0"/>
    <w:rsid w:val="00646474"/>
    <w:rsid w:val="00646501"/>
    <w:rsid w:val="006466BE"/>
    <w:rsid w:val="0064675A"/>
    <w:rsid w:val="006467D8"/>
    <w:rsid w:val="00646D7F"/>
    <w:rsid w:val="00646DE8"/>
    <w:rsid w:val="00646DEA"/>
    <w:rsid w:val="00647D4E"/>
    <w:rsid w:val="0065010F"/>
    <w:rsid w:val="006502D2"/>
    <w:rsid w:val="006504CD"/>
    <w:rsid w:val="0065072E"/>
    <w:rsid w:val="00650744"/>
    <w:rsid w:val="006509CA"/>
    <w:rsid w:val="00650A9C"/>
    <w:rsid w:val="00650D2B"/>
    <w:rsid w:val="00650FF3"/>
    <w:rsid w:val="00651228"/>
    <w:rsid w:val="00651235"/>
    <w:rsid w:val="00651484"/>
    <w:rsid w:val="00651590"/>
    <w:rsid w:val="006517FA"/>
    <w:rsid w:val="006518AE"/>
    <w:rsid w:val="00651E5E"/>
    <w:rsid w:val="00652378"/>
    <w:rsid w:val="00652592"/>
    <w:rsid w:val="006526EC"/>
    <w:rsid w:val="00652C25"/>
    <w:rsid w:val="00652F13"/>
    <w:rsid w:val="006532A8"/>
    <w:rsid w:val="00653654"/>
    <w:rsid w:val="00653659"/>
    <w:rsid w:val="006536F1"/>
    <w:rsid w:val="00653824"/>
    <w:rsid w:val="00653A07"/>
    <w:rsid w:val="00653B6A"/>
    <w:rsid w:val="00653D2E"/>
    <w:rsid w:val="00653DDC"/>
    <w:rsid w:val="00653FA2"/>
    <w:rsid w:val="00653FEB"/>
    <w:rsid w:val="006540C5"/>
    <w:rsid w:val="006540EB"/>
    <w:rsid w:val="006546C2"/>
    <w:rsid w:val="00654A70"/>
    <w:rsid w:val="00654DFE"/>
    <w:rsid w:val="006553C2"/>
    <w:rsid w:val="006553F3"/>
    <w:rsid w:val="006559CC"/>
    <w:rsid w:val="00655DD2"/>
    <w:rsid w:val="00655E11"/>
    <w:rsid w:val="00656035"/>
    <w:rsid w:val="006560E1"/>
    <w:rsid w:val="006562FC"/>
    <w:rsid w:val="00656778"/>
    <w:rsid w:val="00656ECB"/>
    <w:rsid w:val="00656EDB"/>
    <w:rsid w:val="00656FD6"/>
    <w:rsid w:val="0065732D"/>
    <w:rsid w:val="0065736F"/>
    <w:rsid w:val="00657588"/>
    <w:rsid w:val="006577D3"/>
    <w:rsid w:val="0065794A"/>
    <w:rsid w:val="00657AB4"/>
    <w:rsid w:val="006600B2"/>
    <w:rsid w:val="00660452"/>
    <w:rsid w:val="00660676"/>
    <w:rsid w:val="006606D2"/>
    <w:rsid w:val="00660786"/>
    <w:rsid w:val="00660B4B"/>
    <w:rsid w:val="00661A5A"/>
    <w:rsid w:val="00661E55"/>
    <w:rsid w:val="00661FF4"/>
    <w:rsid w:val="0066211A"/>
    <w:rsid w:val="006624E1"/>
    <w:rsid w:val="00662AB3"/>
    <w:rsid w:val="00662BD3"/>
    <w:rsid w:val="0066315F"/>
    <w:rsid w:val="006631FC"/>
    <w:rsid w:val="00663425"/>
    <w:rsid w:val="0066347D"/>
    <w:rsid w:val="006637F0"/>
    <w:rsid w:val="00663800"/>
    <w:rsid w:val="00663B8A"/>
    <w:rsid w:val="00663D20"/>
    <w:rsid w:val="00664034"/>
    <w:rsid w:val="00664091"/>
    <w:rsid w:val="006644E1"/>
    <w:rsid w:val="006644FA"/>
    <w:rsid w:val="00664522"/>
    <w:rsid w:val="00664A3D"/>
    <w:rsid w:val="00664AF0"/>
    <w:rsid w:val="00664C1E"/>
    <w:rsid w:val="00664DBF"/>
    <w:rsid w:val="00665059"/>
    <w:rsid w:val="00665263"/>
    <w:rsid w:val="006658AD"/>
    <w:rsid w:val="006658CD"/>
    <w:rsid w:val="0066593B"/>
    <w:rsid w:val="00665A7D"/>
    <w:rsid w:val="00665B01"/>
    <w:rsid w:val="00666079"/>
    <w:rsid w:val="00666096"/>
    <w:rsid w:val="00666363"/>
    <w:rsid w:val="00666626"/>
    <w:rsid w:val="006666CE"/>
    <w:rsid w:val="006668D2"/>
    <w:rsid w:val="006668FA"/>
    <w:rsid w:val="00666DE4"/>
    <w:rsid w:val="00666E41"/>
    <w:rsid w:val="00666E61"/>
    <w:rsid w:val="00666E62"/>
    <w:rsid w:val="00666E63"/>
    <w:rsid w:val="00666EFF"/>
    <w:rsid w:val="0066700A"/>
    <w:rsid w:val="00667137"/>
    <w:rsid w:val="0066746F"/>
    <w:rsid w:val="00667517"/>
    <w:rsid w:val="0066770D"/>
    <w:rsid w:val="00667E75"/>
    <w:rsid w:val="006701F3"/>
    <w:rsid w:val="00670797"/>
    <w:rsid w:val="00670B30"/>
    <w:rsid w:val="00670C03"/>
    <w:rsid w:val="00670C7F"/>
    <w:rsid w:val="00670DBA"/>
    <w:rsid w:val="0067141C"/>
    <w:rsid w:val="006716B7"/>
    <w:rsid w:val="00671AC7"/>
    <w:rsid w:val="00671C9E"/>
    <w:rsid w:val="00672040"/>
    <w:rsid w:val="00672094"/>
    <w:rsid w:val="006723B6"/>
    <w:rsid w:val="006725EE"/>
    <w:rsid w:val="006728D2"/>
    <w:rsid w:val="00672A08"/>
    <w:rsid w:val="00672A50"/>
    <w:rsid w:val="00672AB2"/>
    <w:rsid w:val="00672CC4"/>
    <w:rsid w:val="00672E4E"/>
    <w:rsid w:val="00672FAA"/>
    <w:rsid w:val="00673096"/>
    <w:rsid w:val="0067310E"/>
    <w:rsid w:val="006733E4"/>
    <w:rsid w:val="006738BC"/>
    <w:rsid w:val="00673D8F"/>
    <w:rsid w:val="00673D9F"/>
    <w:rsid w:val="00674003"/>
    <w:rsid w:val="006741CB"/>
    <w:rsid w:val="00674414"/>
    <w:rsid w:val="00674543"/>
    <w:rsid w:val="0067500C"/>
    <w:rsid w:val="0067511C"/>
    <w:rsid w:val="0067523E"/>
    <w:rsid w:val="00675637"/>
    <w:rsid w:val="006756FC"/>
    <w:rsid w:val="00675AC3"/>
    <w:rsid w:val="00675B3F"/>
    <w:rsid w:val="0067604D"/>
    <w:rsid w:val="0067621A"/>
    <w:rsid w:val="006767B5"/>
    <w:rsid w:val="006768CB"/>
    <w:rsid w:val="00676AE9"/>
    <w:rsid w:val="00676B5C"/>
    <w:rsid w:val="00676B5F"/>
    <w:rsid w:val="00676DC9"/>
    <w:rsid w:val="006770D6"/>
    <w:rsid w:val="00677701"/>
    <w:rsid w:val="00677967"/>
    <w:rsid w:val="00677A06"/>
    <w:rsid w:val="00677DD3"/>
    <w:rsid w:val="00677DE1"/>
    <w:rsid w:val="00680047"/>
    <w:rsid w:val="006802D7"/>
    <w:rsid w:val="00680377"/>
    <w:rsid w:val="006806E6"/>
    <w:rsid w:val="00680729"/>
    <w:rsid w:val="006807B0"/>
    <w:rsid w:val="006808A1"/>
    <w:rsid w:val="00680CCC"/>
    <w:rsid w:val="00680FF0"/>
    <w:rsid w:val="0068128D"/>
    <w:rsid w:val="006812E8"/>
    <w:rsid w:val="006816D3"/>
    <w:rsid w:val="006817C3"/>
    <w:rsid w:val="00681AA1"/>
    <w:rsid w:val="00681B3E"/>
    <w:rsid w:val="00681EA3"/>
    <w:rsid w:val="00681FB8"/>
    <w:rsid w:val="00682213"/>
    <w:rsid w:val="00682321"/>
    <w:rsid w:val="006827D1"/>
    <w:rsid w:val="006828E1"/>
    <w:rsid w:val="006831BE"/>
    <w:rsid w:val="006835BD"/>
    <w:rsid w:val="00683602"/>
    <w:rsid w:val="00683634"/>
    <w:rsid w:val="00683A3A"/>
    <w:rsid w:val="00683B4C"/>
    <w:rsid w:val="00683E7B"/>
    <w:rsid w:val="0068407A"/>
    <w:rsid w:val="006840AD"/>
    <w:rsid w:val="00684142"/>
    <w:rsid w:val="006841ED"/>
    <w:rsid w:val="00684322"/>
    <w:rsid w:val="006849E1"/>
    <w:rsid w:val="00684B82"/>
    <w:rsid w:val="00684DAB"/>
    <w:rsid w:val="00684EC9"/>
    <w:rsid w:val="00684F3D"/>
    <w:rsid w:val="0068521E"/>
    <w:rsid w:val="00685383"/>
    <w:rsid w:val="00685689"/>
    <w:rsid w:val="00685698"/>
    <w:rsid w:val="00685E4B"/>
    <w:rsid w:val="0068614E"/>
    <w:rsid w:val="0068630F"/>
    <w:rsid w:val="00686337"/>
    <w:rsid w:val="00686B28"/>
    <w:rsid w:val="00686CDB"/>
    <w:rsid w:val="00687109"/>
    <w:rsid w:val="006874FB"/>
    <w:rsid w:val="0068780F"/>
    <w:rsid w:val="00687A7A"/>
    <w:rsid w:val="00687DF0"/>
    <w:rsid w:val="00687E19"/>
    <w:rsid w:val="00690133"/>
    <w:rsid w:val="00690247"/>
    <w:rsid w:val="00690329"/>
    <w:rsid w:val="006906F7"/>
    <w:rsid w:val="006909FB"/>
    <w:rsid w:val="00690A6F"/>
    <w:rsid w:val="006910AF"/>
    <w:rsid w:val="0069114D"/>
    <w:rsid w:val="0069141F"/>
    <w:rsid w:val="0069147D"/>
    <w:rsid w:val="006914FA"/>
    <w:rsid w:val="006916CE"/>
    <w:rsid w:val="00691866"/>
    <w:rsid w:val="00691AF1"/>
    <w:rsid w:val="00691BEE"/>
    <w:rsid w:val="00691DF2"/>
    <w:rsid w:val="00691EB1"/>
    <w:rsid w:val="00691F23"/>
    <w:rsid w:val="006925D9"/>
    <w:rsid w:val="006926A2"/>
    <w:rsid w:val="0069284E"/>
    <w:rsid w:val="00692A89"/>
    <w:rsid w:val="00692AAA"/>
    <w:rsid w:val="00692F38"/>
    <w:rsid w:val="00693118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E1"/>
    <w:rsid w:val="006940E4"/>
    <w:rsid w:val="0069455E"/>
    <w:rsid w:val="006946D3"/>
    <w:rsid w:val="006948FF"/>
    <w:rsid w:val="006949B2"/>
    <w:rsid w:val="00694DD6"/>
    <w:rsid w:val="006950F8"/>
    <w:rsid w:val="00695264"/>
    <w:rsid w:val="00695456"/>
    <w:rsid w:val="00695D73"/>
    <w:rsid w:val="00695E46"/>
    <w:rsid w:val="006961B4"/>
    <w:rsid w:val="006962A2"/>
    <w:rsid w:val="00696564"/>
    <w:rsid w:val="00696695"/>
    <w:rsid w:val="006967C7"/>
    <w:rsid w:val="00696B6E"/>
    <w:rsid w:val="00696B98"/>
    <w:rsid w:val="00696C38"/>
    <w:rsid w:val="00696CB5"/>
    <w:rsid w:val="00696E39"/>
    <w:rsid w:val="00696F58"/>
    <w:rsid w:val="006970A1"/>
    <w:rsid w:val="006971F0"/>
    <w:rsid w:val="00697214"/>
    <w:rsid w:val="0069754A"/>
    <w:rsid w:val="006975D9"/>
    <w:rsid w:val="00697B20"/>
    <w:rsid w:val="00697D5C"/>
    <w:rsid w:val="006A03C1"/>
    <w:rsid w:val="006A05F0"/>
    <w:rsid w:val="006A061C"/>
    <w:rsid w:val="006A072E"/>
    <w:rsid w:val="006A090E"/>
    <w:rsid w:val="006A0E88"/>
    <w:rsid w:val="006A1104"/>
    <w:rsid w:val="006A14CA"/>
    <w:rsid w:val="006A16AE"/>
    <w:rsid w:val="006A1740"/>
    <w:rsid w:val="006A1B16"/>
    <w:rsid w:val="006A1B70"/>
    <w:rsid w:val="006A2189"/>
    <w:rsid w:val="006A2987"/>
    <w:rsid w:val="006A2CD4"/>
    <w:rsid w:val="006A2FE5"/>
    <w:rsid w:val="006A3316"/>
    <w:rsid w:val="006A3432"/>
    <w:rsid w:val="006A3A3D"/>
    <w:rsid w:val="006A4B7A"/>
    <w:rsid w:val="006A4FDA"/>
    <w:rsid w:val="006A534A"/>
    <w:rsid w:val="006A5584"/>
    <w:rsid w:val="006A5ACC"/>
    <w:rsid w:val="006A6451"/>
    <w:rsid w:val="006A676C"/>
    <w:rsid w:val="006A6D99"/>
    <w:rsid w:val="006A7135"/>
    <w:rsid w:val="006A7146"/>
    <w:rsid w:val="006A7201"/>
    <w:rsid w:val="006A74DC"/>
    <w:rsid w:val="006A76A3"/>
    <w:rsid w:val="006A78C2"/>
    <w:rsid w:val="006A7CEB"/>
    <w:rsid w:val="006B0158"/>
    <w:rsid w:val="006B05AC"/>
    <w:rsid w:val="006B0672"/>
    <w:rsid w:val="006B10C5"/>
    <w:rsid w:val="006B11AD"/>
    <w:rsid w:val="006B11B9"/>
    <w:rsid w:val="006B15E2"/>
    <w:rsid w:val="006B162E"/>
    <w:rsid w:val="006B19F3"/>
    <w:rsid w:val="006B1B5F"/>
    <w:rsid w:val="006B1DA4"/>
    <w:rsid w:val="006B1EDF"/>
    <w:rsid w:val="006B21BD"/>
    <w:rsid w:val="006B225E"/>
    <w:rsid w:val="006B245B"/>
    <w:rsid w:val="006B25B7"/>
    <w:rsid w:val="006B25CB"/>
    <w:rsid w:val="006B26B0"/>
    <w:rsid w:val="006B2751"/>
    <w:rsid w:val="006B2864"/>
    <w:rsid w:val="006B2B25"/>
    <w:rsid w:val="006B2C93"/>
    <w:rsid w:val="006B2D3C"/>
    <w:rsid w:val="006B2D9B"/>
    <w:rsid w:val="006B2E45"/>
    <w:rsid w:val="006B2F35"/>
    <w:rsid w:val="006B354E"/>
    <w:rsid w:val="006B390A"/>
    <w:rsid w:val="006B3A86"/>
    <w:rsid w:val="006B3CBF"/>
    <w:rsid w:val="006B3F95"/>
    <w:rsid w:val="006B430D"/>
    <w:rsid w:val="006B43BE"/>
    <w:rsid w:val="006B45E5"/>
    <w:rsid w:val="006B4671"/>
    <w:rsid w:val="006B47B0"/>
    <w:rsid w:val="006B497B"/>
    <w:rsid w:val="006B4B89"/>
    <w:rsid w:val="006B4BC7"/>
    <w:rsid w:val="006B5166"/>
    <w:rsid w:val="006B5338"/>
    <w:rsid w:val="006B5403"/>
    <w:rsid w:val="006B551B"/>
    <w:rsid w:val="006B5590"/>
    <w:rsid w:val="006B570F"/>
    <w:rsid w:val="006B5842"/>
    <w:rsid w:val="006B586D"/>
    <w:rsid w:val="006B5B95"/>
    <w:rsid w:val="006B5C05"/>
    <w:rsid w:val="006B5DA2"/>
    <w:rsid w:val="006B6018"/>
    <w:rsid w:val="006B607C"/>
    <w:rsid w:val="006B61F8"/>
    <w:rsid w:val="006B66F5"/>
    <w:rsid w:val="006B6952"/>
    <w:rsid w:val="006B6975"/>
    <w:rsid w:val="006B6B1F"/>
    <w:rsid w:val="006B6B61"/>
    <w:rsid w:val="006B702C"/>
    <w:rsid w:val="006B715D"/>
    <w:rsid w:val="006B7166"/>
    <w:rsid w:val="006B7181"/>
    <w:rsid w:val="006B74F0"/>
    <w:rsid w:val="006B77D8"/>
    <w:rsid w:val="006B7827"/>
    <w:rsid w:val="006B783C"/>
    <w:rsid w:val="006B784F"/>
    <w:rsid w:val="006B7C1A"/>
    <w:rsid w:val="006C002B"/>
    <w:rsid w:val="006C0240"/>
    <w:rsid w:val="006C05A1"/>
    <w:rsid w:val="006C0927"/>
    <w:rsid w:val="006C0A4D"/>
    <w:rsid w:val="006C0C73"/>
    <w:rsid w:val="006C0E29"/>
    <w:rsid w:val="006C0EF8"/>
    <w:rsid w:val="006C1098"/>
    <w:rsid w:val="006C1391"/>
    <w:rsid w:val="006C1BA4"/>
    <w:rsid w:val="006C1CDF"/>
    <w:rsid w:val="006C1D57"/>
    <w:rsid w:val="006C1EE2"/>
    <w:rsid w:val="006C22CE"/>
    <w:rsid w:val="006C247C"/>
    <w:rsid w:val="006C253B"/>
    <w:rsid w:val="006C2A66"/>
    <w:rsid w:val="006C2BC8"/>
    <w:rsid w:val="006C2C97"/>
    <w:rsid w:val="006C3342"/>
    <w:rsid w:val="006C3376"/>
    <w:rsid w:val="006C33DA"/>
    <w:rsid w:val="006C33DF"/>
    <w:rsid w:val="006C3431"/>
    <w:rsid w:val="006C3433"/>
    <w:rsid w:val="006C3A1A"/>
    <w:rsid w:val="006C3A71"/>
    <w:rsid w:val="006C3EF7"/>
    <w:rsid w:val="006C4106"/>
    <w:rsid w:val="006C47F5"/>
    <w:rsid w:val="006C492A"/>
    <w:rsid w:val="006C4B68"/>
    <w:rsid w:val="006C4D38"/>
    <w:rsid w:val="006C57DD"/>
    <w:rsid w:val="006C5AE5"/>
    <w:rsid w:val="006C5BFE"/>
    <w:rsid w:val="006C5E11"/>
    <w:rsid w:val="006C6242"/>
    <w:rsid w:val="006C69AB"/>
    <w:rsid w:val="006C69F0"/>
    <w:rsid w:val="006C6A12"/>
    <w:rsid w:val="006C6B7B"/>
    <w:rsid w:val="006C6C3F"/>
    <w:rsid w:val="006C703E"/>
    <w:rsid w:val="006C7360"/>
    <w:rsid w:val="006C7731"/>
    <w:rsid w:val="006C7859"/>
    <w:rsid w:val="006C7AAA"/>
    <w:rsid w:val="006C7FC0"/>
    <w:rsid w:val="006D01D0"/>
    <w:rsid w:val="006D0242"/>
    <w:rsid w:val="006D02D0"/>
    <w:rsid w:val="006D05EE"/>
    <w:rsid w:val="006D075F"/>
    <w:rsid w:val="006D0DAB"/>
    <w:rsid w:val="006D1167"/>
    <w:rsid w:val="006D13B6"/>
    <w:rsid w:val="006D13CF"/>
    <w:rsid w:val="006D1401"/>
    <w:rsid w:val="006D16DC"/>
    <w:rsid w:val="006D16F2"/>
    <w:rsid w:val="006D18CC"/>
    <w:rsid w:val="006D1B21"/>
    <w:rsid w:val="006D1BE3"/>
    <w:rsid w:val="006D1D14"/>
    <w:rsid w:val="006D20A1"/>
    <w:rsid w:val="006D21AB"/>
    <w:rsid w:val="006D24AB"/>
    <w:rsid w:val="006D2519"/>
    <w:rsid w:val="006D2AE7"/>
    <w:rsid w:val="006D2BBE"/>
    <w:rsid w:val="006D2BC4"/>
    <w:rsid w:val="006D2C29"/>
    <w:rsid w:val="006D2D7B"/>
    <w:rsid w:val="006D3347"/>
    <w:rsid w:val="006D35CB"/>
    <w:rsid w:val="006D3792"/>
    <w:rsid w:val="006D391F"/>
    <w:rsid w:val="006D3ACC"/>
    <w:rsid w:val="006D3B71"/>
    <w:rsid w:val="006D529F"/>
    <w:rsid w:val="006D52EE"/>
    <w:rsid w:val="006D5594"/>
    <w:rsid w:val="006D585A"/>
    <w:rsid w:val="006D5B95"/>
    <w:rsid w:val="006D5FFB"/>
    <w:rsid w:val="006D6056"/>
    <w:rsid w:val="006D60C0"/>
    <w:rsid w:val="006D6187"/>
    <w:rsid w:val="006D6220"/>
    <w:rsid w:val="006D6461"/>
    <w:rsid w:val="006D654D"/>
    <w:rsid w:val="006D6A34"/>
    <w:rsid w:val="006D6B69"/>
    <w:rsid w:val="006D6C0D"/>
    <w:rsid w:val="006D6EA8"/>
    <w:rsid w:val="006D71C0"/>
    <w:rsid w:val="006D73A7"/>
    <w:rsid w:val="006D7634"/>
    <w:rsid w:val="006D76A8"/>
    <w:rsid w:val="006D7B35"/>
    <w:rsid w:val="006D7B95"/>
    <w:rsid w:val="006D7D72"/>
    <w:rsid w:val="006D7FF3"/>
    <w:rsid w:val="006E00B9"/>
    <w:rsid w:val="006E0142"/>
    <w:rsid w:val="006E0302"/>
    <w:rsid w:val="006E04D2"/>
    <w:rsid w:val="006E052E"/>
    <w:rsid w:val="006E0706"/>
    <w:rsid w:val="006E0877"/>
    <w:rsid w:val="006E0AF7"/>
    <w:rsid w:val="006E0B49"/>
    <w:rsid w:val="006E0D05"/>
    <w:rsid w:val="006E0F4A"/>
    <w:rsid w:val="006E133E"/>
    <w:rsid w:val="006E1633"/>
    <w:rsid w:val="006E16A0"/>
    <w:rsid w:val="006E170A"/>
    <w:rsid w:val="006E184A"/>
    <w:rsid w:val="006E19ED"/>
    <w:rsid w:val="006E20AF"/>
    <w:rsid w:val="006E225F"/>
    <w:rsid w:val="006E23E2"/>
    <w:rsid w:val="006E25E2"/>
    <w:rsid w:val="006E2703"/>
    <w:rsid w:val="006E2759"/>
    <w:rsid w:val="006E2C0C"/>
    <w:rsid w:val="006E332F"/>
    <w:rsid w:val="006E3388"/>
    <w:rsid w:val="006E33C1"/>
    <w:rsid w:val="006E392A"/>
    <w:rsid w:val="006E39B6"/>
    <w:rsid w:val="006E39FA"/>
    <w:rsid w:val="006E3AA6"/>
    <w:rsid w:val="006E3D36"/>
    <w:rsid w:val="006E3E4B"/>
    <w:rsid w:val="006E3F2C"/>
    <w:rsid w:val="006E4408"/>
    <w:rsid w:val="006E4666"/>
    <w:rsid w:val="006E467A"/>
    <w:rsid w:val="006E47EC"/>
    <w:rsid w:val="006E4B5B"/>
    <w:rsid w:val="006E4E01"/>
    <w:rsid w:val="006E504D"/>
    <w:rsid w:val="006E5060"/>
    <w:rsid w:val="006E5259"/>
    <w:rsid w:val="006E526F"/>
    <w:rsid w:val="006E5375"/>
    <w:rsid w:val="006E53C7"/>
    <w:rsid w:val="006E594F"/>
    <w:rsid w:val="006E5B40"/>
    <w:rsid w:val="006E5C56"/>
    <w:rsid w:val="006E5C85"/>
    <w:rsid w:val="006E640D"/>
    <w:rsid w:val="006E6643"/>
    <w:rsid w:val="006E674A"/>
    <w:rsid w:val="006E6A41"/>
    <w:rsid w:val="006E6B2A"/>
    <w:rsid w:val="006E70C1"/>
    <w:rsid w:val="006E71BF"/>
    <w:rsid w:val="006E7432"/>
    <w:rsid w:val="006E773A"/>
    <w:rsid w:val="006E7880"/>
    <w:rsid w:val="006E7B5E"/>
    <w:rsid w:val="006E7DED"/>
    <w:rsid w:val="006E7FDA"/>
    <w:rsid w:val="006F00EF"/>
    <w:rsid w:val="006F02DD"/>
    <w:rsid w:val="006F043C"/>
    <w:rsid w:val="006F05B0"/>
    <w:rsid w:val="006F07C1"/>
    <w:rsid w:val="006F0893"/>
    <w:rsid w:val="006F09EF"/>
    <w:rsid w:val="006F0DD7"/>
    <w:rsid w:val="006F0F8B"/>
    <w:rsid w:val="006F1006"/>
    <w:rsid w:val="006F1237"/>
    <w:rsid w:val="006F1352"/>
    <w:rsid w:val="006F135D"/>
    <w:rsid w:val="006F1737"/>
    <w:rsid w:val="006F20D1"/>
    <w:rsid w:val="006F2192"/>
    <w:rsid w:val="006F21D6"/>
    <w:rsid w:val="006F2642"/>
    <w:rsid w:val="006F274E"/>
    <w:rsid w:val="006F2F28"/>
    <w:rsid w:val="006F2F96"/>
    <w:rsid w:val="006F2FE3"/>
    <w:rsid w:val="006F3074"/>
    <w:rsid w:val="006F378C"/>
    <w:rsid w:val="006F3AED"/>
    <w:rsid w:val="006F3B9E"/>
    <w:rsid w:val="006F3DD2"/>
    <w:rsid w:val="006F3DE4"/>
    <w:rsid w:val="006F3F40"/>
    <w:rsid w:val="006F44CA"/>
    <w:rsid w:val="006F47A3"/>
    <w:rsid w:val="006F481D"/>
    <w:rsid w:val="006F4931"/>
    <w:rsid w:val="006F4A4A"/>
    <w:rsid w:val="006F4C57"/>
    <w:rsid w:val="006F4CFA"/>
    <w:rsid w:val="006F509E"/>
    <w:rsid w:val="006F520B"/>
    <w:rsid w:val="006F5557"/>
    <w:rsid w:val="006F5592"/>
    <w:rsid w:val="006F55A7"/>
    <w:rsid w:val="006F5620"/>
    <w:rsid w:val="006F56F7"/>
    <w:rsid w:val="006F5A24"/>
    <w:rsid w:val="006F5AB4"/>
    <w:rsid w:val="006F5CE4"/>
    <w:rsid w:val="006F5D6C"/>
    <w:rsid w:val="006F5FDB"/>
    <w:rsid w:val="006F607C"/>
    <w:rsid w:val="006F677A"/>
    <w:rsid w:val="006F69F2"/>
    <w:rsid w:val="006F6A4F"/>
    <w:rsid w:val="006F6CF5"/>
    <w:rsid w:val="006F6D6E"/>
    <w:rsid w:val="006F6FBA"/>
    <w:rsid w:val="006F6FDE"/>
    <w:rsid w:val="006F6FE2"/>
    <w:rsid w:val="006F6FF3"/>
    <w:rsid w:val="006F73F7"/>
    <w:rsid w:val="006F7558"/>
    <w:rsid w:val="006F75C6"/>
    <w:rsid w:val="006F7639"/>
    <w:rsid w:val="006F792F"/>
    <w:rsid w:val="006F7D1B"/>
    <w:rsid w:val="006F7FB7"/>
    <w:rsid w:val="006F7FCE"/>
    <w:rsid w:val="00700016"/>
    <w:rsid w:val="00700377"/>
    <w:rsid w:val="00700443"/>
    <w:rsid w:val="0070048B"/>
    <w:rsid w:val="00700966"/>
    <w:rsid w:val="00700D73"/>
    <w:rsid w:val="00700E4A"/>
    <w:rsid w:val="00700E68"/>
    <w:rsid w:val="00700EF8"/>
    <w:rsid w:val="0070123B"/>
    <w:rsid w:val="00701A77"/>
    <w:rsid w:val="00701C68"/>
    <w:rsid w:val="00701C6E"/>
    <w:rsid w:val="00701C97"/>
    <w:rsid w:val="0070246F"/>
    <w:rsid w:val="007028E1"/>
    <w:rsid w:val="00702962"/>
    <w:rsid w:val="00702BC6"/>
    <w:rsid w:val="00702C93"/>
    <w:rsid w:val="00702CF2"/>
    <w:rsid w:val="00702F53"/>
    <w:rsid w:val="00702FB1"/>
    <w:rsid w:val="0070307A"/>
    <w:rsid w:val="00703744"/>
    <w:rsid w:val="00703C84"/>
    <w:rsid w:val="00703F92"/>
    <w:rsid w:val="007041C3"/>
    <w:rsid w:val="0070434F"/>
    <w:rsid w:val="007043E4"/>
    <w:rsid w:val="00704C58"/>
    <w:rsid w:val="00704D0B"/>
    <w:rsid w:val="00705901"/>
    <w:rsid w:val="00705D39"/>
    <w:rsid w:val="007060B7"/>
    <w:rsid w:val="007060C6"/>
    <w:rsid w:val="0070642B"/>
    <w:rsid w:val="007068B2"/>
    <w:rsid w:val="007068E3"/>
    <w:rsid w:val="007069B8"/>
    <w:rsid w:val="007069D0"/>
    <w:rsid w:val="00706D74"/>
    <w:rsid w:val="00707134"/>
    <w:rsid w:val="00707412"/>
    <w:rsid w:val="00707D64"/>
    <w:rsid w:val="0071008F"/>
    <w:rsid w:val="007101C5"/>
    <w:rsid w:val="007102B0"/>
    <w:rsid w:val="00710962"/>
    <w:rsid w:val="007109C3"/>
    <w:rsid w:val="00710C73"/>
    <w:rsid w:val="00710F4B"/>
    <w:rsid w:val="00711043"/>
    <w:rsid w:val="007111B9"/>
    <w:rsid w:val="00711279"/>
    <w:rsid w:val="00711327"/>
    <w:rsid w:val="0071143D"/>
    <w:rsid w:val="00711448"/>
    <w:rsid w:val="0071176C"/>
    <w:rsid w:val="007118BB"/>
    <w:rsid w:val="00711A23"/>
    <w:rsid w:val="00711C2C"/>
    <w:rsid w:val="00711CD8"/>
    <w:rsid w:val="0071222C"/>
    <w:rsid w:val="007122D5"/>
    <w:rsid w:val="007122FE"/>
    <w:rsid w:val="007123D9"/>
    <w:rsid w:val="0071244A"/>
    <w:rsid w:val="00712529"/>
    <w:rsid w:val="00712563"/>
    <w:rsid w:val="00712622"/>
    <w:rsid w:val="0071265E"/>
    <w:rsid w:val="007129FF"/>
    <w:rsid w:val="00712ED8"/>
    <w:rsid w:val="0071336A"/>
    <w:rsid w:val="00713446"/>
    <w:rsid w:val="007134BE"/>
    <w:rsid w:val="0071352E"/>
    <w:rsid w:val="0071368D"/>
    <w:rsid w:val="00713A64"/>
    <w:rsid w:val="00713D71"/>
    <w:rsid w:val="00713D92"/>
    <w:rsid w:val="00713EAA"/>
    <w:rsid w:val="007141E8"/>
    <w:rsid w:val="00714212"/>
    <w:rsid w:val="00714254"/>
    <w:rsid w:val="0071433A"/>
    <w:rsid w:val="00714349"/>
    <w:rsid w:val="00714559"/>
    <w:rsid w:val="007146AE"/>
    <w:rsid w:val="00714821"/>
    <w:rsid w:val="00714A00"/>
    <w:rsid w:val="00714C84"/>
    <w:rsid w:val="00714E99"/>
    <w:rsid w:val="00715000"/>
    <w:rsid w:val="007152F6"/>
    <w:rsid w:val="007154EE"/>
    <w:rsid w:val="00715526"/>
    <w:rsid w:val="00715551"/>
    <w:rsid w:val="00715586"/>
    <w:rsid w:val="007155BA"/>
    <w:rsid w:val="00715630"/>
    <w:rsid w:val="00715636"/>
    <w:rsid w:val="0071578D"/>
    <w:rsid w:val="00715C91"/>
    <w:rsid w:val="00715F6E"/>
    <w:rsid w:val="00716186"/>
    <w:rsid w:val="0071651C"/>
    <w:rsid w:val="00716826"/>
    <w:rsid w:val="00716A9F"/>
    <w:rsid w:val="00716F60"/>
    <w:rsid w:val="0071710D"/>
    <w:rsid w:val="007173DF"/>
    <w:rsid w:val="0071749D"/>
    <w:rsid w:val="0071769F"/>
    <w:rsid w:val="007177A8"/>
    <w:rsid w:val="00717D4D"/>
    <w:rsid w:val="00717D74"/>
    <w:rsid w:val="007202BB"/>
    <w:rsid w:val="00720520"/>
    <w:rsid w:val="00720B2E"/>
    <w:rsid w:val="00720F2B"/>
    <w:rsid w:val="00721166"/>
    <w:rsid w:val="00721925"/>
    <w:rsid w:val="00721B36"/>
    <w:rsid w:val="00721CE4"/>
    <w:rsid w:val="00722055"/>
    <w:rsid w:val="007221DF"/>
    <w:rsid w:val="0072256D"/>
    <w:rsid w:val="00722A5A"/>
    <w:rsid w:val="00722E93"/>
    <w:rsid w:val="00722FAE"/>
    <w:rsid w:val="00723214"/>
    <w:rsid w:val="00723316"/>
    <w:rsid w:val="00723448"/>
    <w:rsid w:val="007235AD"/>
    <w:rsid w:val="00723704"/>
    <w:rsid w:val="00723B80"/>
    <w:rsid w:val="00723C4B"/>
    <w:rsid w:val="00723D91"/>
    <w:rsid w:val="00723FF7"/>
    <w:rsid w:val="00724156"/>
    <w:rsid w:val="00724413"/>
    <w:rsid w:val="007244F1"/>
    <w:rsid w:val="007245C6"/>
    <w:rsid w:val="007245E0"/>
    <w:rsid w:val="00724626"/>
    <w:rsid w:val="00724764"/>
    <w:rsid w:val="007247AC"/>
    <w:rsid w:val="007248C3"/>
    <w:rsid w:val="00724C90"/>
    <w:rsid w:val="00724CD6"/>
    <w:rsid w:val="00724D59"/>
    <w:rsid w:val="00724DE3"/>
    <w:rsid w:val="00725644"/>
    <w:rsid w:val="00725C09"/>
    <w:rsid w:val="00725D92"/>
    <w:rsid w:val="00725EA9"/>
    <w:rsid w:val="00725ECB"/>
    <w:rsid w:val="00726282"/>
    <w:rsid w:val="00726534"/>
    <w:rsid w:val="007265C5"/>
    <w:rsid w:val="007266C1"/>
    <w:rsid w:val="007272AF"/>
    <w:rsid w:val="007273DC"/>
    <w:rsid w:val="00727413"/>
    <w:rsid w:val="00727C4A"/>
    <w:rsid w:val="00727FF6"/>
    <w:rsid w:val="00730206"/>
    <w:rsid w:val="00730280"/>
    <w:rsid w:val="007304BC"/>
    <w:rsid w:val="007306D0"/>
    <w:rsid w:val="007308C8"/>
    <w:rsid w:val="00730917"/>
    <w:rsid w:val="00730C84"/>
    <w:rsid w:val="00730D10"/>
    <w:rsid w:val="00730E1B"/>
    <w:rsid w:val="00730EF4"/>
    <w:rsid w:val="0073188E"/>
    <w:rsid w:val="007318D9"/>
    <w:rsid w:val="00731CC5"/>
    <w:rsid w:val="00731D72"/>
    <w:rsid w:val="00731D86"/>
    <w:rsid w:val="00731F29"/>
    <w:rsid w:val="00731FDF"/>
    <w:rsid w:val="00732C36"/>
    <w:rsid w:val="00732C8F"/>
    <w:rsid w:val="00732C94"/>
    <w:rsid w:val="00732C99"/>
    <w:rsid w:val="00732D79"/>
    <w:rsid w:val="007330CF"/>
    <w:rsid w:val="007331A4"/>
    <w:rsid w:val="007338A1"/>
    <w:rsid w:val="00733AB3"/>
    <w:rsid w:val="00733FD1"/>
    <w:rsid w:val="00733FE7"/>
    <w:rsid w:val="0073477F"/>
    <w:rsid w:val="00734A4C"/>
    <w:rsid w:val="00734B5F"/>
    <w:rsid w:val="00734C23"/>
    <w:rsid w:val="00734EB9"/>
    <w:rsid w:val="00734F9F"/>
    <w:rsid w:val="007351E6"/>
    <w:rsid w:val="0073564A"/>
    <w:rsid w:val="007358C4"/>
    <w:rsid w:val="007359A9"/>
    <w:rsid w:val="00735A0B"/>
    <w:rsid w:val="00735BC9"/>
    <w:rsid w:val="00735C92"/>
    <w:rsid w:val="00735E7F"/>
    <w:rsid w:val="00736216"/>
    <w:rsid w:val="007363E3"/>
    <w:rsid w:val="00736511"/>
    <w:rsid w:val="00736603"/>
    <w:rsid w:val="007368C2"/>
    <w:rsid w:val="0073694D"/>
    <w:rsid w:val="00736A64"/>
    <w:rsid w:val="00736B87"/>
    <w:rsid w:val="00737017"/>
    <w:rsid w:val="00737435"/>
    <w:rsid w:val="007379AB"/>
    <w:rsid w:val="00737E94"/>
    <w:rsid w:val="00737FCA"/>
    <w:rsid w:val="00740296"/>
    <w:rsid w:val="00740311"/>
    <w:rsid w:val="00740701"/>
    <w:rsid w:val="007408DD"/>
    <w:rsid w:val="00740B84"/>
    <w:rsid w:val="007415F1"/>
    <w:rsid w:val="007416DA"/>
    <w:rsid w:val="00741761"/>
    <w:rsid w:val="00741859"/>
    <w:rsid w:val="00741A44"/>
    <w:rsid w:val="00741C03"/>
    <w:rsid w:val="00741FED"/>
    <w:rsid w:val="007422E2"/>
    <w:rsid w:val="007424CB"/>
    <w:rsid w:val="0074273A"/>
    <w:rsid w:val="007429E8"/>
    <w:rsid w:val="00742D0C"/>
    <w:rsid w:val="00742D11"/>
    <w:rsid w:val="00742E20"/>
    <w:rsid w:val="00743232"/>
    <w:rsid w:val="007432A1"/>
    <w:rsid w:val="00743315"/>
    <w:rsid w:val="007437E0"/>
    <w:rsid w:val="00743B5B"/>
    <w:rsid w:val="00743DDD"/>
    <w:rsid w:val="007440AA"/>
    <w:rsid w:val="0074417F"/>
    <w:rsid w:val="00744490"/>
    <w:rsid w:val="00744554"/>
    <w:rsid w:val="007445D7"/>
    <w:rsid w:val="00744992"/>
    <w:rsid w:val="00744ABE"/>
    <w:rsid w:val="00744BD7"/>
    <w:rsid w:val="00744C40"/>
    <w:rsid w:val="0074501B"/>
    <w:rsid w:val="007452A3"/>
    <w:rsid w:val="00745308"/>
    <w:rsid w:val="0074593F"/>
    <w:rsid w:val="00745A0C"/>
    <w:rsid w:val="00745D47"/>
    <w:rsid w:val="00745EB9"/>
    <w:rsid w:val="00745F04"/>
    <w:rsid w:val="00745FEA"/>
    <w:rsid w:val="0074619F"/>
    <w:rsid w:val="00746249"/>
    <w:rsid w:val="00746261"/>
    <w:rsid w:val="00746334"/>
    <w:rsid w:val="0074675B"/>
    <w:rsid w:val="0074690A"/>
    <w:rsid w:val="00746B2B"/>
    <w:rsid w:val="00746B40"/>
    <w:rsid w:val="00746BBA"/>
    <w:rsid w:val="00746E45"/>
    <w:rsid w:val="00746E5D"/>
    <w:rsid w:val="00746F1B"/>
    <w:rsid w:val="007470B3"/>
    <w:rsid w:val="007471CB"/>
    <w:rsid w:val="0074785A"/>
    <w:rsid w:val="007479C7"/>
    <w:rsid w:val="00747EDE"/>
    <w:rsid w:val="00747EE1"/>
    <w:rsid w:val="00747F75"/>
    <w:rsid w:val="007500EF"/>
    <w:rsid w:val="007503EA"/>
    <w:rsid w:val="007505E6"/>
    <w:rsid w:val="00750A39"/>
    <w:rsid w:val="00750A40"/>
    <w:rsid w:val="00750CE5"/>
    <w:rsid w:val="00750DAD"/>
    <w:rsid w:val="00750F70"/>
    <w:rsid w:val="00750FBE"/>
    <w:rsid w:val="0075130D"/>
    <w:rsid w:val="00751551"/>
    <w:rsid w:val="007519E0"/>
    <w:rsid w:val="00751B50"/>
    <w:rsid w:val="00751D3A"/>
    <w:rsid w:val="00751FFA"/>
    <w:rsid w:val="00752089"/>
    <w:rsid w:val="007520C7"/>
    <w:rsid w:val="007527A3"/>
    <w:rsid w:val="00752B3C"/>
    <w:rsid w:val="00752D8E"/>
    <w:rsid w:val="00752E90"/>
    <w:rsid w:val="00752F3C"/>
    <w:rsid w:val="00752F42"/>
    <w:rsid w:val="00752FC5"/>
    <w:rsid w:val="00752FEC"/>
    <w:rsid w:val="00753157"/>
    <w:rsid w:val="007531A9"/>
    <w:rsid w:val="00753509"/>
    <w:rsid w:val="00753B1A"/>
    <w:rsid w:val="00753C93"/>
    <w:rsid w:val="00753CB3"/>
    <w:rsid w:val="00753E64"/>
    <w:rsid w:val="00753EC1"/>
    <w:rsid w:val="007541AF"/>
    <w:rsid w:val="0075446B"/>
    <w:rsid w:val="007548A8"/>
    <w:rsid w:val="00754ACA"/>
    <w:rsid w:val="00754B2E"/>
    <w:rsid w:val="00754C2B"/>
    <w:rsid w:val="00754C8B"/>
    <w:rsid w:val="00754D5C"/>
    <w:rsid w:val="0075502E"/>
    <w:rsid w:val="00755243"/>
    <w:rsid w:val="007552EF"/>
    <w:rsid w:val="007552F2"/>
    <w:rsid w:val="00755761"/>
    <w:rsid w:val="00755868"/>
    <w:rsid w:val="007564EA"/>
    <w:rsid w:val="00756618"/>
    <w:rsid w:val="007566ED"/>
    <w:rsid w:val="00756840"/>
    <w:rsid w:val="00756A15"/>
    <w:rsid w:val="00756C2E"/>
    <w:rsid w:val="00756FAE"/>
    <w:rsid w:val="00757001"/>
    <w:rsid w:val="00757909"/>
    <w:rsid w:val="007579A4"/>
    <w:rsid w:val="00757B1A"/>
    <w:rsid w:val="00757D4C"/>
    <w:rsid w:val="00757D90"/>
    <w:rsid w:val="00757DA5"/>
    <w:rsid w:val="00757DD6"/>
    <w:rsid w:val="00757E10"/>
    <w:rsid w:val="00760300"/>
    <w:rsid w:val="0076090A"/>
    <w:rsid w:val="00760CA1"/>
    <w:rsid w:val="0076124B"/>
    <w:rsid w:val="0076144D"/>
    <w:rsid w:val="0076181A"/>
    <w:rsid w:val="00761A30"/>
    <w:rsid w:val="00761D37"/>
    <w:rsid w:val="00761F0C"/>
    <w:rsid w:val="0076200D"/>
    <w:rsid w:val="007621F7"/>
    <w:rsid w:val="0076290B"/>
    <w:rsid w:val="00762A44"/>
    <w:rsid w:val="00762C23"/>
    <w:rsid w:val="00763307"/>
    <w:rsid w:val="0076332B"/>
    <w:rsid w:val="0076426E"/>
    <w:rsid w:val="007643B7"/>
    <w:rsid w:val="00764C8F"/>
    <w:rsid w:val="00764D76"/>
    <w:rsid w:val="00764F27"/>
    <w:rsid w:val="00764FB6"/>
    <w:rsid w:val="0076507C"/>
    <w:rsid w:val="00765163"/>
    <w:rsid w:val="007651A7"/>
    <w:rsid w:val="00765654"/>
    <w:rsid w:val="00765802"/>
    <w:rsid w:val="00765A0C"/>
    <w:rsid w:val="00765D94"/>
    <w:rsid w:val="00765DE3"/>
    <w:rsid w:val="00765EA5"/>
    <w:rsid w:val="00765F09"/>
    <w:rsid w:val="00766073"/>
    <w:rsid w:val="00766277"/>
    <w:rsid w:val="0076665B"/>
    <w:rsid w:val="00766892"/>
    <w:rsid w:val="00766DBA"/>
    <w:rsid w:val="00766F1F"/>
    <w:rsid w:val="00766F45"/>
    <w:rsid w:val="007672E1"/>
    <w:rsid w:val="0076735E"/>
    <w:rsid w:val="00767490"/>
    <w:rsid w:val="007675DB"/>
    <w:rsid w:val="00767696"/>
    <w:rsid w:val="007677B4"/>
    <w:rsid w:val="00767B1A"/>
    <w:rsid w:val="00767D89"/>
    <w:rsid w:val="00767D93"/>
    <w:rsid w:val="00767DA1"/>
    <w:rsid w:val="0077049D"/>
    <w:rsid w:val="00770912"/>
    <w:rsid w:val="00770B6A"/>
    <w:rsid w:val="00770BC8"/>
    <w:rsid w:val="00770DB5"/>
    <w:rsid w:val="00770E53"/>
    <w:rsid w:val="00771483"/>
    <w:rsid w:val="00771624"/>
    <w:rsid w:val="0077179C"/>
    <w:rsid w:val="00771B70"/>
    <w:rsid w:val="00771D9D"/>
    <w:rsid w:val="00771EEC"/>
    <w:rsid w:val="00771F90"/>
    <w:rsid w:val="007723EC"/>
    <w:rsid w:val="0077244C"/>
    <w:rsid w:val="007726C5"/>
    <w:rsid w:val="00772F70"/>
    <w:rsid w:val="00772FAD"/>
    <w:rsid w:val="00772FE5"/>
    <w:rsid w:val="00773040"/>
    <w:rsid w:val="0077353F"/>
    <w:rsid w:val="0077384E"/>
    <w:rsid w:val="007738D2"/>
    <w:rsid w:val="0077459A"/>
    <w:rsid w:val="00774C19"/>
    <w:rsid w:val="00774D6B"/>
    <w:rsid w:val="007750FE"/>
    <w:rsid w:val="007751D3"/>
    <w:rsid w:val="0077531F"/>
    <w:rsid w:val="00775492"/>
    <w:rsid w:val="0077584C"/>
    <w:rsid w:val="007759FE"/>
    <w:rsid w:val="00776145"/>
    <w:rsid w:val="00776265"/>
    <w:rsid w:val="007768AE"/>
    <w:rsid w:val="0077699A"/>
    <w:rsid w:val="00776D4C"/>
    <w:rsid w:val="00777107"/>
    <w:rsid w:val="00777193"/>
    <w:rsid w:val="007771E2"/>
    <w:rsid w:val="007772B0"/>
    <w:rsid w:val="007773E1"/>
    <w:rsid w:val="00777402"/>
    <w:rsid w:val="0077750C"/>
    <w:rsid w:val="0077783C"/>
    <w:rsid w:val="00777C94"/>
    <w:rsid w:val="0078002C"/>
    <w:rsid w:val="0078037D"/>
    <w:rsid w:val="007805AB"/>
    <w:rsid w:val="00780E9F"/>
    <w:rsid w:val="007810E0"/>
    <w:rsid w:val="00781397"/>
    <w:rsid w:val="0078140E"/>
    <w:rsid w:val="007815D0"/>
    <w:rsid w:val="00781731"/>
    <w:rsid w:val="00781978"/>
    <w:rsid w:val="00781A73"/>
    <w:rsid w:val="00781BB0"/>
    <w:rsid w:val="007823A4"/>
    <w:rsid w:val="007828D5"/>
    <w:rsid w:val="007829A7"/>
    <w:rsid w:val="007829D2"/>
    <w:rsid w:val="00783295"/>
    <w:rsid w:val="00783312"/>
    <w:rsid w:val="007833BC"/>
    <w:rsid w:val="0078354A"/>
    <w:rsid w:val="00783816"/>
    <w:rsid w:val="00783BF1"/>
    <w:rsid w:val="00784076"/>
    <w:rsid w:val="0078407D"/>
    <w:rsid w:val="007842B7"/>
    <w:rsid w:val="00784682"/>
    <w:rsid w:val="007846DE"/>
    <w:rsid w:val="00784C98"/>
    <w:rsid w:val="00784E94"/>
    <w:rsid w:val="00784EA1"/>
    <w:rsid w:val="0078572C"/>
    <w:rsid w:val="007857CA"/>
    <w:rsid w:val="007858AF"/>
    <w:rsid w:val="00785966"/>
    <w:rsid w:val="00785D89"/>
    <w:rsid w:val="0078604F"/>
    <w:rsid w:val="007865B0"/>
    <w:rsid w:val="007866D6"/>
    <w:rsid w:val="00786905"/>
    <w:rsid w:val="00786A1E"/>
    <w:rsid w:val="00787214"/>
    <w:rsid w:val="007877D4"/>
    <w:rsid w:val="00787C7C"/>
    <w:rsid w:val="00787EC6"/>
    <w:rsid w:val="00787F01"/>
    <w:rsid w:val="00790050"/>
    <w:rsid w:val="007901E1"/>
    <w:rsid w:val="007904EB"/>
    <w:rsid w:val="007904F2"/>
    <w:rsid w:val="007904F9"/>
    <w:rsid w:val="0079080B"/>
    <w:rsid w:val="00790D9F"/>
    <w:rsid w:val="00791006"/>
    <w:rsid w:val="00791084"/>
    <w:rsid w:val="0079112F"/>
    <w:rsid w:val="007917C3"/>
    <w:rsid w:val="00791C02"/>
    <w:rsid w:val="007920D7"/>
    <w:rsid w:val="00792387"/>
    <w:rsid w:val="00792820"/>
    <w:rsid w:val="007928DE"/>
    <w:rsid w:val="00792902"/>
    <w:rsid w:val="00792ACC"/>
    <w:rsid w:val="00792EA1"/>
    <w:rsid w:val="0079324E"/>
    <w:rsid w:val="00793402"/>
    <w:rsid w:val="007938B0"/>
    <w:rsid w:val="0079392A"/>
    <w:rsid w:val="00793966"/>
    <w:rsid w:val="00793E79"/>
    <w:rsid w:val="00793F09"/>
    <w:rsid w:val="00793F1D"/>
    <w:rsid w:val="007941C8"/>
    <w:rsid w:val="007942ED"/>
    <w:rsid w:val="00794400"/>
    <w:rsid w:val="007945F3"/>
    <w:rsid w:val="007948DA"/>
    <w:rsid w:val="00794B56"/>
    <w:rsid w:val="007950B6"/>
    <w:rsid w:val="007953EB"/>
    <w:rsid w:val="00795704"/>
    <w:rsid w:val="00795742"/>
    <w:rsid w:val="0079595C"/>
    <w:rsid w:val="00795FDC"/>
    <w:rsid w:val="00796537"/>
    <w:rsid w:val="007967DD"/>
    <w:rsid w:val="007967E4"/>
    <w:rsid w:val="00796812"/>
    <w:rsid w:val="00796A0B"/>
    <w:rsid w:val="00797183"/>
    <w:rsid w:val="007973ED"/>
    <w:rsid w:val="0079740E"/>
    <w:rsid w:val="00797619"/>
    <w:rsid w:val="007976CE"/>
    <w:rsid w:val="007A00D8"/>
    <w:rsid w:val="007A0565"/>
    <w:rsid w:val="007A06EC"/>
    <w:rsid w:val="007A0784"/>
    <w:rsid w:val="007A0805"/>
    <w:rsid w:val="007A0950"/>
    <w:rsid w:val="007A0AB5"/>
    <w:rsid w:val="007A0EF4"/>
    <w:rsid w:val="007A106D"/>
    <w:rsid w:val="007A1682"/>
    <w:rsid w:val="007A17D3"/>
    <w:rsid w:val="007A1899"/>
    <w:rsid w:val="007A1AC3"/>
    <w:rsid w:val="007A1C22"/>
    <w:rsid w:val="007A1CB1"/>
    <w:rsid w:val="007A1E9E"/>
    <w:rsid w:val="007A23D6"/>
    <w:rsid w:val="007A2427"/>
    <w:rsid w:val="007A2930"/>
    <w:rsid w:val="007A2AD4"/>
    <w:rsid w:val="007A2C8C"/>
    <w:rsid w:val="007A2E3A"/>
    <w:rsid w:val="007A3790"/>
    <w:rsid w:val="007A385E"/>
    <w:rsid w:val="007A389B"/>
    <w:rsid w:val="007A3904"/>
    <w:rsid w:val="007A3B8B"/>
    <w:rsid w:val="007A3D08"/>
    <w:rsid w:val="007A3D6F"/>
    <w:rsid w:val="007A3D9E"/>
    <w:rsid w:val="007A3F8C"/>
    <w:rsid w:val="007A4151"/>
    <w:rsid w:val="007A43E4"/>
    <w:rsid w:val="007A43E9"/>
    <w:rsid w:val="007A44A7"/>
    <w:rsid w:val="007A4640"/>
    <w:rsid w:val="007A4D72"/>
    <w:rsid w:val="007A4D88"/>
    <w:rsid w:val="007A4D91"/>
    <w:rsid w:val="007A551C"/>
    <w:rsid w:val="007A5A6C"/>
    <w:rsid w:val="007A5ABA"/>
    <w:rsid w:val="007A5D17"/>
    <w:rsid w:val="007A5D9F"/>
    <w:rsid w:val="007A5F10"/>
    <w:rsid w:val="007A609F"/>
    <w:rsid w:val="007A6360"/>
    <w:rsid w:val="007A661B"/>
    <w:rsid w:val="007A662C"/>
    <w:rsid w:val="007A6752"/>
    <w:rsid w:val="007A6B21"/>
    <w:rsid w:val="007A6F05"/>
    <w:rsid w:val="007A6F6F"/>
    <w:rsid w:val="007A729F"/>
    <w:rsid w:val="007A73DA"/>
    <w:rsid w:val="007A75BE"/>
    <w:rsid w:val="007B08CD"/>
    <w:rsid w:val="007B0C77"/>
    <w:rsid w:val="007B11DF"/>
    <w:rsid w:val="007B133A"/>
    <w:rsid w:val="007B17F2"/>
    <w:rsid w:val="007B18BD"/>
    <w:rsid w:val="007B208B"/>
    <w:rsid w:val="007B21BA"/>
    <w:rsid w:val="007B2231"/>
    <w:rsid w:val="007B2271"/>
    <w:rsid w:val="007B2CEA"/>
    <w:rsid w:val="007B300D"/>
    <w:rsid w:val="007B3222"/>
    <w:rsid w:val="007B324B"/>
    <w:rsid w:val="007B3251"/>
    <w:rsid w:val="007B32D5"/>
    <w:rsid w:val="007B37EB"/>
    <w:rsid w:val="007B3AAA"/>
    <w:rsid w:val="007B3C1D"/>
    <w:rsid w:val="007B3D4F"/>
    <w:rsid w:val="007B3DF0"/>
    <w:rsid w:val="007B3F0D"/>
    <w:rsid w:val="007B408D"/>
    <w:rsid w:val="007B41E7"/>
    <w:rsid w:val="007B4560"/>
    <w:rsid w:val="007B45E4"/>
    <w:rsid w:val="007B4916"/>
    <w:rsid w:val="007B5455"/>
    <w:rsid w:val="007B5C0E"/>
    <w:rsid w:val="007B5E76"/>
    <w:rsid w:val="007B615B"/>
    <w:rsid w:val="007B6394"/>
    <w:rsid w:val="007B65E3"/>
    <w:rsid w:val="007B671E"/>
    <w:rsid w:val="007B6867"/>
    <w:rsid w:val="007B69ED"/>
    <w:rsid w:val="007B69F1"/>
    <w:rsid w:val="007B69FE"/>
    <w:rsid w:val="007B6B73"/>
    <w:rsid w:val="007B6E62"/>
    <w:rsid w:val="007B715D"/>
    <w:rsid w:val="007B7257"/>
    <w:rsid w:val="007B725B"/>
    <w:rsid w:val="007B73F9"/>
    <w:rsid w:val="007B747C"/>
    <w:rsid w:val="007B762F"/>
    <w:rsid w:val="007B783E"/>
    <w:rsid w:val="007B79E6"/>
    <w:rsid w:val="007C0006"/>
    <w:rsid w:val="007C0047"/>
    <w:rsid w:val="007C069A"/>
    <w:rsid w:val="007C07E6"/>
    <w:rsid w:val="007C08D2"/>
    <w:rsid w:val="007C0956"/>
    <w:rsid w:val="007C0A88"/>
    <w:rsid w:val="007C0AD6"/>
    <w:rsid w:val="007C1084"/>
    <w:rsid w:val="007C165B"/>
    <w:rsid w:val="007C1676"/>
    <w:rsid w:val="007C18D2"/>
    <w:rsid w:val="007C1C26"/>
    <w:rsid w:val="007C1C2C"/>
    <w:rsid w:val="007C1EDF"/>
    <w:rsid w:val="007C1F62"/>
    <w:rsid w:val="007C2409"/>
    <w:rsid w:val="007C2468"/>
    <w:rsid w:val="007C2F82"/>
    <w:rsid w:val="007C2FDD"/>
    <w:rsid w:val="007C3145"/>
    <w:rsid w:val="007C3176"/>
    <w:rsid w:val="007C34D3"/>
    <w:rsid w:val="007C3514"/>
    <w:rsid w:val="007C3534"/>
    <w:rsid w:val="007C3AB8"/>
    <w:rsid w:val="007C3DBA"/>
    <w:rsid w:val="007C3FC4"/>
    <w:rsid w:val="007C4033"/>
    <w:rsid w:val="007C4499"/>
    <w:rsid w:val="007C44FA"/>
    <w:rsid w:val="007C456E"/>
    <w:rsid w:val="007C49F2"/>
    <w:rsid w:val="007C4AA8"/>
    <w:rsid w:val="007C4C7D"/>
    <w:rsid w:val="007C4CD1"/>
    <w:rsid w:val="007C4D51"/>
    <w:rsid w:val="007C4DBA"/>
    <w:rsid w:val="007C4DE8"/>
    <w:rsid w:val="007C507D"/>
    <w:rsid w:val="007C54ED"/>
    <w:rsid w:val="007C5500"/>
    <w:rsid w:val="007C55C0"/>
    <w:rsid w:val="007C560B"/>
    <w:rsid w:val="007C566D"/>
    <w:rsid w:val="007C5908"/>
    <w:rsid w:val="007C5C24"/>
    <w:rsid w:val="007C5CAD"/>
    <w:rsid w:val="007C6027"/>
    <w:rsid w:val="007C62B6"/>
    <w:rsid w:val="007C6B86"/>
    <w:rsid w:val="007C6E11"/>
    <w:rsid w:val="007C731B"/>
    <w:rsid w:val="007C7E5F"/>
    <w:rsid w:val="007C7F0F"/>
    <w:rsid w:val="007D014B"/>
    <w:rsid w:val="007D04EB"/>
    <w:rsid w:val="007D0794"/>
    <w:rsid w:val="007D08A8"/>
    <w:rsid w:val="007D108A"/>
    <w:rsid w:val="007D1172"/>
    <w:rsid w:val="007D16C8"/>
    <w:rsid w:val="007D192D"/>
    <w:rsid w:val="007D1A79"/>
    <w:rsid w:val="007D1C80"/>
    <w:rsid w:val="007D1F20"/>
    <w:rsid w:val="007D217D"/>
    <w:rsid w:val="007D21EA"/>
    <w:rsid w:val="007D226D"/>
    <w:rsid w:val="007D2482"/>
    <w:rsid w:val="007D2487"/>
    <w:rsid w:val="007D24D1"/>
    <w:rsid w:val="007D2536"/>
    <w:rsid w:val="007D2547"/>
    <w:rsid w:val="007D259D"/>
    <w:rsid w:val="007D2C49"/>
    <w:rsid w:val="007D2E41"/>
    <w:rsid w:val="007D309A"/>
    <w:rsid w:val="007D3228"/>
    <w:rsid w:val="007D336F"/>
    <w:rsid w:val="007D34BA"/>
    <w:rsid w:val="007D3578"/>
    <w:rsid w:val="007D388C"/>
    <w:rsid w:val="007D3C0F"/>
    <w:rsid w:val="007D3EAE"/>
    <w:rsid w:val="007D486D"/>
    <w:rsid w:val="007D4980"/>
    <w:rsid w:val="007D49D8"/>
    <w:rsid w:val="007D4AEF"/>
    <w:rsid w:val="007D4BEE"/>
    <w:rsid w:val="007D4C85"/>
    <w:rsid w:val="007D4CB3"/>
    <w:rsid w:val="007D4DE0"/>
    <w:rsid w:val="007D4EA1"/>
    <w:rsid w:val="007D52CB"/>
    <w:rsid w:val="007D54B2"/>
    <w:rsid w:val="007D5925"/>
    <w:rsid w:val="007D5997"/>
    <w:rsid w:val="007D5A97"/>
    <w:rsid w:val="007D5C24"/>
    <w:rsid w:val="007D5FD1"/>
    <w:rsid w:val="007D6472"/>
    <w:rsid w:val="007D6566"/>
    <w:rsid w:val="007D6633"/>
    <w:rsid w:val="007D6915"/>
    <w:rsid w:val="007D6EDB"/>
    <w:rsid w:val="007D7A43"/>
    <w:rsid w:val="007D7AF0"/>
    <w:rsid w:val="007D7B42"/>
    <w:rsid w:val="007D7BBE"/>
    <w:rsid w:val="007D7C37"/>
    <w:rsid w:val="007D7E66"/>
    <w:rsid w:val="007D7F03"/>
    <w:rsid w:val="007E02C4"/>
    <w:rsid w:val="007E03A3"/>
    <w:rsid w:val="007E0694"/>
    <w:rsid w:val="007E0932"/>
    <w:rsid w:val="007E095F"/>
    <w:rsid w:val="007E0B05"/>
    <w:rsid w:val="007E0C3B"/>
    <w:rsid w:val="007E0C60"/>
    <w:rsid w:val="007E114F"/>
    <w:rsid w:val="007E116D"/>
    <w:rsid w:val="007E138E"/>
    <w:rsid w:val="007E142A"/>
    <w:rsid w:val="007E1752"/>
    <w:rsid w:val="007E1A36"/>
    <w:rsid w:val="007E2004"/>
    <w:rsid w:val="007E2330"/>
    <w:rsid w:val="007E23F8"/>
    <w:rsid w:val="007E28B7"/>
    <w:rsid w:val="007E297C"/>
    <w:rsid w:val="007E2984"/>
    <w:rsid w:val="007E2C76"/>
    <w:rsid w:val="007E312E"/>
    <w:rsid w:val="007E3566"/>
    <w:rsid w:val="007E3689"/>
    <w:rsid w:val="007E3C4D"/>
    <w:rsid w:val="007E3D50"/>
    <w:rsid w:val="007E3FBB"/>
    <w:rsid w:val="007E41F7"/>
    <w:rsid w:val="007E4423"/>
    <w:rsid w:val="007E4F5C"/>
    <w:rsid w:val="007E4FA6"/>
    <w:rsid w:val="007E521C"/>
    <w:rsid w:val="007E531A"/>
    <w:rsid w:val="007E53F6"/>
    <w:rsid w:val="007E5690"/>
    <w:rsid w:val="007E5844"/>
    <w:rsid w:val="007E5ED4"/>
    <w:rsid w:val="007E5EE5"/>
    <w:rsid w:val="007E69BB"/>
    <w:rsid w:val="007E70C3"/>
    <w:rsid w:val="007E7A20"/>
    <w:rsid w:val="007E7A6A"/>
    <w:rsid w:val="007E7D04"/>
    <w:rsid w:val="007E7EF0"/>
    <w:rsid w:val="007E7F2E"/>
    <w:rsid w:val="007F0159"/>
    <w:rsid w:val="007F015A"/>
    <w:rsid w:val="007F0162"/>
    <w:rsid w:val="007F07B7"/>
    <w:rsid w:val="007F0A42"/>
    <w:rsid w:val="007F0C6E"/>
    <w:rsid w:val="007F0E1B"/>
    <w:rsid w:val="007F0E2B"/>
    <w:rsid w:val="007F0F4A"/>
    <w:rsid w:val="007F0F79"/>
    <w:rsid w:val="007F101D"/>
    <w:rsid w:val="007F11B8"/>
    <w:rsid w:val="007F138A"/>
    <w:rsid w:val="007F17B9"/>
    <w:rsid w:val="007F1B0A"/>
    <w:rsid w:val="007F1B3F"/>
    <w:rsid w:val="007F2078"/>
    <w:rsid w:val="007F2290"/>
    <w:rsid w:val="007F25AD"/>
    <w:rsid w:val="007F274D"/>
    <w:rsid w:val="007F2ABB"/>
    <w:rsid w:val="007F2C24"/>
    <w:rsid w:val="007F2C25"/>
    <w:rsid w:val="007F2ECF"/>
    <w:rsid w:val="007F2F8D"/>
    <w:rsid w:val="007F3113"/>
    <w:rsid w:val="007F323B"/>
    <w:rsid w:val="007F3425"/>
    <w:rsid w:val="007F3528"/>
    <w:rsid w:val="007F35D5"/>
    <w:rsid w:val="007F3833"/>
    <w:rsid w:val="007F38C2"/>
    <w:rsid w:val="007F3BC1"/>
    <w:rsid w:val="007F3CB9"/>
    <w:rsid w:val="007F3EBD"/>
    <w:rsid w:val="007F4586"/>
    <w:rsid w:val="007F458B"/>
    <w:rsid w:val="007F46B3"/>
    <w:rsid w:val="007F4711"/>
    <w:rsid w:val="007F478F"/>
    <w:rsid w:val="007F499E"/>
    <w:rsid w:val="007F4AA0"/>
    <w:rsid w:val="007F4BDA"/>
    <w:rsid w:val="007F4C36"/>
    <w:rsid w:val="007F4FD7"/>
    <w:rsid w:val="007F503C"/>
    <w:rsid w:val="007F52EF"/>
    <w:rsid w:val="007F548B"/>
    <w:rsid w:val="007F597D"/>
    <w:rsid w:val="007F5C80"/>
    <w:rsid w:val="007F60C2"/>
    <w:rsid w:val="007F6122"/>
    <w:rsid w:val="007F6540"/>
    <w:rsid w:val="007F65F7"/>
    <w:rsid w:val="007F6CCA"/>
    <w:rsid w:val="007F6E61"/>
    <w:rsid w:val="007F6FD1"/>
    <w:rsid w:val="007F7034"/>
    <w:rsid w:val="007F7254"/>
    <w:rsid w:val="007F781D"/>
    <w:rsid w:val="007F7969"/>
    <w:rsid w:val="007F7E07"/>
    <w:rsid w:val="00800019"/>
    <w:rsid w:val="008003FF"/>
    <w:rsid w:val="00800410"/>
    <w:rsid w:val="00800491"/>
    <w:rsid w:val="008008A8"/>
    <w:rsid w:val="00800D45"/>
    <w:rsid w:val="008011DD"/>
    <w:rsid w:val="0080128B"/>
    <w:rsid w:val="00801304"/>
    <w:rsid w:val="0080152A"/>
    <w:rsid w:val="008017D6"/>
    <w:rsid w:val="00801B3A"/>
    <w:rsid w:val="00801BC2"/>
    <w:rsid w:val="00801CBE"/>
    <w:rsid w:val="00801E0A"/>
    <w:rsid w:val="00802766"/>
    <w:rsid w:val="008028E0"/>
    <w:rsid w:val="00802B64"/>
    <w:rsid w:val="00802FD3"/>
    <w:rsid w:val="00803032"/>
    <w:rsid w:val="00803421"/>
    <w:rsid w:val="00803769"/>
    <w:rsid w:val="0080392D"/>
    <w:rsid w:val="00803FAC"/>
    <w:rsid w:val="00804420"/>
    <w:rsid w:val="00804519"/>
    <w:rsid w:val="008045F7"/>
    <w:rsid w:val="00804774"/>
    <w:rsid w:val="00804B8F"/>
    <w:rsid w:val="00804B99"/>
    <w:rsid w:val="00804BFA"/>
    <w:rsid w:val="0080534E"/>
    <w:rsid w:val="0080556C"/>
    <w:rsid w:val="008057FB"/>
    <w:rsid w:val="008059B1"/>
    <w:rsid w:val="00805A01"/>
    <w:rsid w:val="00805E60"/>
    <w:rsid w:val="00805EFB"/>
    <w:rsid w:val="00806526"/>
    <w:rsid w:val="00806598"/>
    <w:rsid w:val="008067D8"/>
    <w:rsid w:val="008069FD"/>
    <w:rsid w:val="00806B87"/>
    <w:rsid w:val="00806DF8"/>
    <w:rsid w:val="0080773A"/>
    <w:rsid w:val="008079B5"/>
    <w:rsid w:val="00807BE4"/>
    <w:rsid w:val="0081066C"/>
    <w:rsid w:val="00810979"/>
    <w:rsid w:val="00810AEE"/>
    <w:rsid w:val="00810B20"/>
    <w:rsid w:val="00810CA5"/>
    <w:rsid w:val="00810D60"/>
    <w:rsid w:val="00810D9A"/>
    <w:rsid w:val="00810F07"/>
    <w:rsid w:val="00810FE2"/>
    <w:rsid w:val="008110A6"/>
    <w:rsid w:val="0081110E"/>
    <w:rsid w:val="0081111E"/>
    <w:rsid w:val="008116D6"/>
    <w:rsid w:val="00811DF4"/>
    <w:rsid w:val="00811E7C"/>
    <w:rsid w:val="00811EC9"/>
    <w:rsid w:val="00811ED5"/>
    <w:rsid w:val="00811EEE"/>
    <w:rsid w:val="00812371"/>
    <w:rsid w:val="0081255A"/>
    <w:rsid w:val="00812987"/>
    <w:rsid w:val="00812B08"/>
    <w:rsid w:val="00812B91"/>
    <w:rsid w:val="00812E82"/>
    <w:rsid w:val="00813A22"/>
    <w:rsid w:val="00813ACB"/>
    <w:rsid w:val="00813C47"/>
    <w:rsid w:val="00813C61"/>
    <w:rsid w:val="00813D59"/>
    <w:rsid w:val="00813D9D"/>
    <w:rsid w:val="00813E8A"/>
    <w:rsid w:val="00814013"/>
    <w:rsid w:val="00814056"/>
    <w:rsid w:val="0081425C"/>
    <w:rsid w:val="00814622"/>
    <w:rsid w:val="008146DA"/>
    <w:rsid w:val="008146EA"/>
    <w:rsid w:val="00814BF7"/>
    <w:rsid w:val="008154CB"/>
    <w:rsid w:val="00815BBC"/>
    <w:rsid w:val="00815C92"/>
    <w:rsid w:val="008162AE"/>
    <w:rsid w:val="00816340"/>
    <w:rsid w:val="008165BF"/>
    <w:rsid w:val="008166A2"/>
    <w:rsid w:val="0081671F"/>
    <w:rsid w:val="008167D3"/>
    <w:rsid w:val="00816CED"/>
    <w:rsid w:val="00816FF3"/>
    <w:rsid w:val="0081701D"/>
    <w:rsid w:val="00817051"/>
    <w:rsid w:val="00817297"/>
    <w:rsid w:val="008175F6"/>
    <w:rsid w:val="00817687"/>
    <w:rsid w:val="008177C7"/>
    <w:rsid w:val="008179D3"/>
    <w:rsid w:val="008179D9"/>
    <w:rsid w:val="008179DD"/>
    <w:rsid w:val="00817A36"/>
    <w:rsid w:val="00817A5F"/>
    <w:rsid w:val="00820438"/>
    <w:rsid w:val="0082058F"/>
    <w:rsid w:val="00820868"/>
    <w:rsid w:val="00820896"/>
    <w:rsid w:val="00820AFD"/>
    <w:rsid w:val="00820B98"/>
    <w:rsid w:val="00820BA5"/>
    <w:rsid w:val="00820DE7"/>
    <w:rsid w:val="008214A1"/>
    <w:rsid w:val="0082159B"/>
    <w:rsid w:val="0082196C"/>
    <w:rsid w:val="00821A37"/>
    <w:rsid w:val="00821BEC"/>
    <w:rsid w:val="00821FFC"/>
    <w:rsid w:val="008220EB"/>
    <w:rsid w:val="0082239F"/>
    <w:rsid w:val="00822791"/>
    <w:rsid w:val="00822836"/>
    <w:rsid w:val="00822AC2"/>
    <w:rsid w:val="00822B96"/>
    <w:rsid w:val="00822C4D"/>
    <w:rsid w:val="00822CA3"/>
    <w:rsid w:val="00822E41"/>
    <w:rsid w:val="00822E8C"/>
    <w:rsid w:val="008233F0"/>
    <w:rsid w:val="008235AF"/>
    <w:rsid w:val="008236FD"/>
    <w:rsid w:val="00823754"/>
    <w:rsid w:val="00823802"/>
    <w:rsid w:val="00823CB2"/>
    <w:rsid w:val="00824309"/>
    <w:rsid w:val="00824317"/>
    <w:rsid w:val="00824385"/>
    <w:rsid w:val="008246D7"/>
    <w:rsid w:val="00824889"/>
    <w:rsid w:val="00824ADB"/>
    <w:rsid w:val="00824B3B"/>
    <w:rsid w:val="00824CA0"/>
    <w:rsid w:val="00824DDA"/>
    <w:rsid w:val="00824DEA"/>
    <w:rsid w:val="00824E0B"/>
    <w:rsid w:val="00824E53"/>
    <w:rsid w:val="00824F82"/>
    <w:rsid w:val="008252EA"/>
    <w:rsid w:val="0082530D"/>
    <w:rsid w:val="00825816"/>
    <w:rsid w:val="008258CD"/>
    <w:rsid w:val="00825A47"/>
    <w:rsid w:val="00825ADF"/>
    <w:rsid w:val="00825F30"/>
    <w:rsid w:val="00826034"/>
    <w:rsid w:val="00826077"/>
    <w:rsid w:val="008261E3"/>
    <w:rsid w:val="00826721"/>
    <w:rsid w:val="00826A3F"/>
    <w:rsid w:val="00826E31"/>
    <w:rsid w:val="00826EC5"/>
    <w:rsid w:val="008273B9"/>
    <w:rsid w:val="008274F0"/>
    <w:rsid w:val="0082769F"/>
    <w:rsid w:val="00827981"/>
    <w:rsid w:val="0082799B"/>
    <w:rsid w:val="008279D0"/>
    <w:rsid w:val="008279DC"/>
    <w:rsid w:val="00827AE0"/>
    <w:rsid w:val="00827B46"/>
    <w:rsid w:val="00827B89"/>
    <w:rsid w:val="00827D99"/>
    <w:rsid w:val="008300B0"/>
    <w:rsid w:val="0083062A"/>
    <w:rsid w:val="0083069A"/>
    <w:rsid w:val="008308F0"/>
    <w:rsid w:val="00830983"/>
    <w:rsid w:val="00830B13"/>
    <w:rsid w:val="00831272"/>
    <w:rsid w:val="00831362"/>
    <w:rsid w:val="008313C1"/>
    <w:rsid w:val="008314C4"/>
    <w:rsid w:val="00831609"/>
    <w:rsid w:val="0083168D"/>
    <w:rsid w:val="008317E1"/>
    <w:rsid w:val="00831D55"/>
    <w:rsid w:val="00831D68"/>
    <w:rsid w:val="00831D8F"/>
    <w:rsid w:val="00831ED5"/>
    <w:rsid w:val="008321F1"/>
    <w:rsid w:val="008324E2"/>
    <w:rsid w:val="008326F6"/>
    <w:rsid w:val="00832808"/>
    <w:rsid w:val="00832AA4"/>
    <w:rsid w:val="00832F6F"/>
    <w:rsid w:val="00832FD4"/>
    <w:rsid w:val="0083322F"/>
    <w:rsid w:val="008336ED"/>
    <w:rsid w:val="0083374E"/>
    <w:rsid w:val="008339D3"/>
    <w:rsid w:val="00833F67"/>
    <w:rsid w:val="00833F72"/>
    <w:rsid w:val="00834023"/>
    <w:rsid w:val="008340EA"/>
    <w:rsid w:val="0083412D"/>
    <w:rsid w:val="00834191"/>
    <w:rsid w:val="00834366"/>
    <w:rsid w:val="008347CA"/>
    <w:rsid w:val="008347D5"/>
    <w:rsid w:val="008347EC"/>
    <w:rsid w:val="00834A0D"/>
    <w:rsid w:val="00834BB5"/>
    <w:rsid w:val="00834C44"/>
    <w:rsid w:val="008351F3"/>
    <w:rsid w:val="008353A2"/>
    <w:rsid w:val="008354E0"/>
    <w:rsid w:val="00835550"/>
    <w:rsid w:val="0083599E"/>
    <w:rsid w:val="00835CEF"/>
    <w:rsid w:val="00835D45"/>
    <w:rsid w:val="00835D51"/>
    <w:rsid w:val="00835F79"/>
    <w:rsid w:val="00835F8E"/>
    <w:rsid w:val="00836279"/>
    <w:rsid w:val="00836751"/>
    <w:rsid w:val="0083696A"/>
    <w:rsid w:val="00836D08"/>
    <w:rsid w:val="008370B0"/>
    <w:rsid w:val="0083743F"/>
    <w:rsid w:val="00837764"/>
    <w:rsid w:val="008377C7"/>
    <w:rsid w:val="00837CEB"/>
    <w:rsid w:val="00837CFB"/>
    <w:rsid w:val="00837E29"/>
    <w:rsid w:val="00840414"/>
    <w:rsid w:val="00840486"/>
    <w:rsid w:val="0084065B"/>
    <w:rsid w:val="0084091D"/>
    <w:rsid w:val="00840AFD"/>
    <w:rsid w:val="00840CC6"/>
    <w:rsid w:val="00840E0D"/>
    <w:rsid w:val="008410F8"/>
    <w:rsid w:val="008416B6"/>
    <w:rsid w:val="008416CB"/>
    <w:rsid w:val="00841719"/>
    <w:rsid w:val="0084172F"/>
    <w:rsid w:val="008418BF"/>
    <w:rsid w:val="00841B31"/>
    <w:rsid w:val="00841F9B"/>
    <w:rsid w:val="008420DC"/>
    <w:rsid w:val="00842226"/>
    <w:rsid w:val="00842590"/>
    <w:rsid w:val="00842758"/>
    <w:rsid w:val="00842A88"/>
    <w:rsid w:val="00842B0B"/>
    <w:rsid w:val="00842B0E"/>
    <w:rsid w:val="00842B76"/>
    <w:rsid w:val="008430E1"/>
    <w:rsid w:val="0084328B"/>
    <w:rsid w:val="00843385"/>
    <w:rsid w:val="008438F5"/>
    <w:rsid w:val="00843B64"/>
    <w:rsid w:val="00843DC8"/>
    <w:rsid w:val="00843E77"/>
    <w:rsid w:val="00843F52"/>
    <w:rsid w:val="00844151"/>
    <w:rsid w:val="00844242"/>
    <w:rsid w:val="00844301"/>
    <w:rsid w:val="0084465B"/>
    <w:rsid w:val="00844BA2"/>
    <w:rsid w:val="00844E9E"/>
    <w:rsid w:val="0084573C"/>
    <w:rsid w:val="008457FF"/>
    <w:rsid w:val="00845A43"/>
    <w:rsid w:val="00845D31"/>
    <w:rsid w:val="0084607C"/>
    <w:rsid w:val="0084623E"/>
    <w:rsid w:val="008462C1"/>
    <w:rsid w:val="008463ED"/>
    <w:rsid w:val="00846465"/>
    <w:rsid w:val="00846512"/>
    <w:rsid w:val="0084660E"/>
    <w:rsid w:val="00846684"/>
    <w:rsid w:val="008466EF"/>
    <w:rsid w:val="0084673D"/>
    <w:rsid w:val="0084780F"/>
    <w:rsid w:val="0084797B"/>
    <w:rsid w:val="00847A59"/>
    <w:rsid w:val="00847DAF"/>
    <w:rsid w:val="00847E02"/>
    <w:rsid w:val="0085012C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7A"/>
    <w:rsid w:val="00850FEE"/>
    <w:rsid w:val="008512C9"/>
    <w:rsid w:val="008514C7"/>
    <w:rsid w:val="008515E3"/>
    <w:rsid w:val="00851868"/>
    <w:rsid w:val="00851A3F"/>
    <w:rsid w:val="00851D82"/>
    <w:rsid w:val="00851DB2"/>
    <w:rsid w:val="008528C4"/>
    <w:rsid w:val="00852C58"/>
    <w:rsid w:val="00852D5F"/>
    <w:rsid w:val="00852DB7"/>
    <w:rsid w:val="00852DFB"/>
    <w:rsid w:val="00852EF2"/>
    <w:rsid w:val="00852F1B"/>
    <w:rsid w:val="008532C5"/>
    <w:rsid w:val="00853A8C"/>
    <w:rsid w:val="00853C84"/>
    <w:rsid w:val="00853D3F"/>
    <w:rsid w:val="0085418C"/>
    <w:rsid w:val="008542B4"/>
    <w:rsid w:val="00854491"/>
    <w:rsid w:val="00854559"/>
    <w:rsid w:val="008545DD"/>
    <w:rsid w:val="00854760"/>
    <w:rsid w:val="00854FED"/>
    <w:rsid w:val="0085514B"/>
    <w:rsid w:val="00855320"/>
    <w:rsid w:val="00855422"/>
    <w:rsid w:val="0085544B"/>
    <w:rsid w:val="00855A64"/>
    <w:rsid w:val="00855AB7"/>
    <w:rsid w:val="00855FEF"/>
    <w:rsid w:val="008560B2"/>
    <w:rsid w:val="008563BC"/>
    <w:rsid w:val="008563C8"/>
    <w:rsid w:val="00856569"/>
    <w:rsid w:val="00856643"/>
    <w:rsid w:val="00856836"/>
    <w:rsid w:val="008568F2"/>
    <w:rsid w:val="00856AD6"/>
    <w:rsid w:val="00856C33"/>
    <w:rsid w:val="00856E93"/>
    <w:rsid w:val="00857033"/>
    <w:rsid w:val="0085723C"/>
    <w:rsid w:val="00857430"/>
    <w:rsid w:val="008577DD"/>
    <w:rsid w:val="00857809"/>
    <w:rsid w:val="00857834"/>
    <w:rsid w:val="008578CF"/>
    <w:rsid w:val="008578D7"/>
    <w:rsid w:val="00857978"/>
    <w:rsid w:val="00857B4B"/>
    <w:rsid w:val="00857C8B"/>
    <w:rsid w:val="00857E2B"/>
    <w:rsid w:val="00860430"/>
    <w:rsid w:val="008604EF"/>
    <w:rsid w:val="00860683"/>
    <w:rsid w:val="00860799"/>
    <w:rsid w:val="00860850"/>
    <w:rsid w:val="00860987"/>
    <w:rsid w:val="00860B03"/>
    <w:rsid w:val="00860BF4"/>
    <w:rsid w:val="00860C65"/>
    <w:rsid w:val="00860EB1"/>
    <w:rsid w:val="00861835"/>
    <w:rsid w:val="008618AD"/>
    <w:rsid w:val="00861A0C"/>
    <w:rsid w:val="00861FCD"/>
    <w:rsid w:val="0086200F"/>
    <w:rsid w:val="008620ED"/>
    <w:rsid w:val="008623B0"/>
    <w:rsid w:val="008625A0"/>
    <w:rsid w:val="008626BC"/>
    <w:rsid w:val="00862C88"/>
    <w:rsid w:val="00862F28"/>
    <w:rsid w:val="00862FCA"/>
    <w:rsid w:val="00863026"/>
    <w:rsid w:val="008631EA"/>
    <w:rsid w:val="00863495"/>
    <w:rsid w:val="00863641"/>
    <w:rsid w:val="008636D3"/>
    <w:rsid w:val="008637DF"/>
    <w:rsid w:val="00863AD0"/>
    <w:rsid w:val="00863C0E"/>
    <w:rsid w:val="00864197"/>
    <w:rsid w:val="00864348"/>
    <w:rsid w:val="008643A7"/>
    <w:rsid w:val="008644F8"/>
    <w:rsid w:val="00864876"/>
    <w:rsid w:val="00864D45"/>
    <w:rsid w:val="00864E79"/>
    <w:rsid w:val="00865258"/>
    <w:rsid w:val="0086559C"/>
    <w:rsid w:val="008656DE"/>
    <w:rsid w:val="0086589B"/>
    <w:rsid w:val="008658E7"/>
    <w:rsid w:val="00865D6F"/>
    <w:rsid w:val="00865E92"/>
    <w:rsid w:val="00865F9E"/>
    <w:rsid w:val="0086605C"/>
    <w:rsid w:val="008661EB"/>
    <w:rsid w:val="00866408"/>
    <w:rsid w:val="008665DF"/>
    <w:rsid w:val="00866663"/>
    <w:rsid w:val="00866737"/>
    <w:rsid w:val="008667E2"/>
    <w:rsid w:val="00866813"/>
    <w:rsid w:val="00866941"/>
    <w:rsid w:val="0086696E"/>
    <w:rsid w:val="00866AB3"/>
    <w:rsid w:val="00866C40"/>
    <w:rsid w:val="00866F34"/>
    <w:rsid w:val="00867024"/>
    <w:rsid w:val="008670D7"/>
    <w:rsid w:val="0086717F"/>
    <w:rsid w:val="00867212"/>
    <w:rsid w:val="00867333"/>
    <w:rsid w:val="00867370"/>
    <w:rsid w:val="0086747B"/>
    <w:rsid w:val="008674D9"/>
    <w:rsid w:val="008678A3"/>
    <w:rsid w:val="00867C5D"/>
    <w:rsid w:val="00867EBE"/>
    <w:rsid w:val="00870060"/>
    <w:rsid w:val="00870A1A"/>
    <w:rsid w:val="00870ACB"/>
    <w:rsid w:val="00870C07"/>
    <w:rsid w:val="00870C73"/>
    <w:rsid w:val="00870C79"/>
    <w:rsid w:val="00870F2C"/>
    <w:rsid w:val="00871024"/>
    <w:rsid w:val="00871191"/>
    <w:rsid w:val="008712B8"/>
    <w:rsid w:val="00871571"/>
    <w:rsid w:val="0087197F"/>
    <w:rsid w:val="008719EF"/>
    <w:rsid w:val="00871C80"/>
    <w:rsid w:val="00871CF2"/>
    <w:rsid w:val="00872060"/>
    <w:rsid w:val="0087217D"/>
    <w:rsid w:val="008722BD"/>
    <w:rsid w:val="00872388"/>
    <w:rsid w:val="00872661"/>
    <w:rsid w:val="008727A1"/>
    <w:rsid w:val="00872C34"/>
    <w:rsid w:val="00872CCA"/>
    <w:rsid w:val="008734A4"/>
    <w:rsid w:val="008736A3"/>
    <w:rsid w:val="008736D7"/>
    <w:rsid w:val="00873744"/>
    <w:rsid w:val="00873783"/>
    <w:rsid w:val="00873907"/>
    <w:rsid w:val="00873913"/>
    <w:rsid w:val="00873936"/>
    <w:rsid w:val="0087394C"/>
    <w:rsid w:val="00873CA4"/>
    <w:rsid w:val="00873F7F"/>
    <w:rsid w:val="00874095"/>
    <w:rsid w:val="008740BE"/>
    <w:rsid w:val="0087427F"/>
    <w:rsid w:val="008742E3"/>
    <w:rsid w:val="0087492F"/>
    <w:rsid w:val="00874D95"/>
    <w:rsid w:val="00874E83"/>
    <w:rsid w:val="008751EA"/>
    <w:rsid w:val="008753CD"/>
    <w:rsid w:val="008753FC"/>
    <w:rsid w:val="00875506"/>
    <w:rsid w:val="008757E3"/>
    <w:rsid w:val="00875BFD"/>
    <w:rsid w:val="00876004"/>
    <w:rsid w:val="00876286"/>
    <w:rsid w:val="00876347"/>
    <w:rsid w:val="00876535"/>
    <w:rsid w:val="00876609"/>
    <w:rsid w:val="00876988"/>
    <w:rsid w:val="008769CF"/>
    <w:rsid w:val="00876C9E"/>
    <w:rsid w:val="00876CCD"/>
    <w:rsid w:val="00876D42"/>
    <w:rsid w:val="00876F2B"/>
    <w:rsid w:val="00877106"/>
    <w:rsid w:val="0087729D"/>
    <w:rsid w:val="008773C8"/>
    <w:rsid w:val="00877441"/>
    <w:rsid w:val="00877535"/>
    <w:rsid w:val="008776A2"/>
    <w:rsid w:val="00877810"/>
    <w:rsid w:val="00877A08"/>
    <w:rsid w:val="00877B83"/>
    <w:rsid w:val="00877C75"/>
    <w:rsid w:val="00877D8F"/>
    <w:rsid w:val="00877EE3"/>
    <w:rsid w:val="00877F44"/>
    <w:rsid w:val="00880178"/>
    <w:rsid w:val="00880B81"/>
    <w:rsid w:val="00880CD9"/>
    <w:rsid w:val="00880E2B"/>
    <w:rsid w:val="008810DD"/>
    <w:rsid w:val="00881114"/>
    <w:rsid w:val="00881303"/>
    <w:rsid w:val="008813D6"/>
    <w:rsid w:val="00881737"/>
    <w:rsid w:val="008817F4"/>
    <w:rsid w:val="00881826"/>
    <w:rsid w:val="00881B57"/>
    <w:rsid w:val="00881B65"/>
    <w:rsid w:val="00881BDB"/>
    <w:rsid w:val="00881D09"/>
    <w:rsid w:val="008822E5"/>
    <w:rsid w:val="008823B2"/>
    <w:rsid w:val="008824AD"/>
    <w:rsid w:val="00882527"/>
    <w:rsid w:val="0088254A"/>
    <w:rsid w:val="0088286A"/>
    <w:rsid w:val="00882AB2"/>
    <w:rsid w:val="00882CB5"/>
    <w:rsid w:val="00882F0E"/>
    <w:rsid w:val="0088331F"/>
    <w:rsid w:val="0088336E"/>
    <w:rsid w:val="00883650"/>
    <w:rsid w:val="0088397A"/>
    <w:rsid w:val="00883A0E"/>
    <w:rsid w:val="00883ADC"/>
    <w:rsid w:val="00883B30"/>
    <w:rsid w:val="00883DB4"/>
    <w:rsid w:val="00884050"/>
    <w:rsid w:val="00884373"/>
    <w:rsid w:val="0088445E"/>
    <w:rsid w:val="00884489"/>
    <w:rsid w:val="008845C4"/>
    <w:rsid w:val="0088468D"/>
    <w:rsid w:val="0088481A"/>
    <w:rsid w:val="00884B74"/>
    <w:rsid w:val="00884B8F"/>
    <w:rsid w:val="0088523F"/>
    <w:rsid w:val="00885504"/>
    <w:rsid w:val="00885BC1"/>
    <w:rsid w:val="008867C3"/>
    <w:rsid w:val="00886908"/>
    <w:rsid w:val="0088693E"/>
    <w:rsid w:val="00886E7F"/>
    <w:rsid w:val="008872FD"/>
    <w:rsid w:val="0088780B"/>
    <w:rsid w:val="00887957"/>
    <w:rsid w:val="00887A69"/>
    <w:rsid w:val="00890177"/>
    <w:rsid w:val="00890427"/>
    <w:rsid w:val="0089057A"/>
    <w:rsid w:val="0089060A"/>
    <w:rsid w:val="0089077E"/>
    <w:rsid w:val="008908C0"/>
    <w:rsid w:val="00890A65"/>
    <w:rsid w:val="00890D03"/>
    <w:rsid w:val="00890E62"/>
    <w:rsid w:val="00890FAE"/>
    <w:rsid w:val="00891150"/>
    <w:rsid w:val="008911FF"/>
    <w:rsid w:val="00891225"/>
    <w:rsid w:val="008913F0"/>
    <w:rsid w:val="00891AA8"/>
    <w:rsid w:val="00891B02"/>
    <w:rsid w:val="00891B74"/>
    <w:rsid w:val="00891CBE"/>
    <w:rsid w:val="00892049"/>
    <w:rsid w:val="0089244C"/>
    <w:rsid w:val="008927AD"/>
    <w:rsid w:val="00892959"/>
    <w:rsid w:val="00892A47"/>
    <w:rsid w:val="00892B7E"/>
    <w:rsid w:val="00892F5C"/>
    <w:rsid w:val="00893543"/>
    <w:rsid w:val="0089368A"/>
    <w:rsid w:val="00893828"/>
    <w:rsid w:val="008938FF"/>
    <w:rsid w:val="00893F85"/>
    <w:rsid w:val="008946CB"/>
    <w:rsid w:val="008948DE"/>
    <w:rsid w:val="00894D64"/>
    <w:rsid w:val="00894FFF"/>
    <w:rsid w:val="0089513B"/>
    <w:rsid w:val="008952DA"/>
    <w:rsid w:val="00895596"/>
    <w:rsid w:val="008958B6"/>
    <w:rsid w:val="00896209"/>
    <w:rsid w:val="008962A3"/>
    <w:rsid w:val="0089637B"/>
    <w:rsid w:val="008963D7"/>
    <w:rsid w:val="008965E9"/>
    <w:rsid w:val="008966F7"/>
    <w:rsid w:val="00896782"/>
    <w:rsid w:val="008969CA"/>
    <w:rsid w:val="00896B69"/>
    <w:rsid w:val="00896F9A"/>
    <w:rsid w:val="00897082"/>
    <w:rsid w:val="00897133"/>
    <w:rsid w:val="008971CC"/>
    <w:rsid w:val="00897213"/>
    <w:rsid w:val="00897372"/>
    <w:rsid w:val="0089748E"/>
    <w:rsid w:val="008976B7"/>
    <w:rsid w:val="008A0019"/>
    <w:rsid w:val="008A003E"/>
    <w:rsid w:val="008A0063"/>
    <w:rsid w:val="008A00E5"/>
    <w:rsid w:val="008A018F"/>
    <w:rsid w:val="008A06E4"/>
    <w:rsid w:val="008A08A0"/>
    <w:rsid w:val="008A094D"/>
    <w:rsid w:val="008A09A5"/>
    <w:rsid w:val="008A0C5B"/>
    <w:rsid w:val="008A1000"/>
    <w:rsid w:val="008A11D5"/>
    <w:rsid w:val="008A13DC"/>
    <w:rsid w:val="008A1468"/>
    <w:rsid w:val="008A14D5"/>
    <w:rsid w:val="008A163C"/>
    <w:rsid w:val="008A19EF"/>
    <w:rsid w:val="008A1B81"/>
    <w:rsid w:val="008A1C92"/>
    <w:rsid w:val="008A1E10"/>
    <w:rsid w:val="008A1FC7"/>
    <w:rsid w:val="008A2028"/>
    <w:rsid w:val="008A217D"/>
    <w:rsid w:val="008A2752"/>
    <w:rsid w:val="008A29C9"/>
    <w:rsid w:val="008A2F13"/>
    <w:rsid w:val="008A2F8F"/>
    <w:rsid w:val="008A375D"/>
    <w:rsid w:val="008A38F6"/>
    <w:rsid w:val="008A395D"/>
    <w:rsid w:val="008A39A7"/>
    <w:rsid w:val="008A3B1B"/>
    <w:rsid w:val="008A40B0"/>
    <w:rsid w:val="008A4118"/>
    <w:rsid w:val="008A41C0"/>
    <w:rsid w:val="008A42D9"/>
    <w:rsid w:val="008A4379"/>
    <w:rsid w:val="008A48E7"/>
    <w:rsid w:val="008A4B20"/>
    <w:rsid w:val="008A4B8A"/>
    <w:rsid w:val="008A4CBF"/>
    <w:rsid w:val="008A4F5E"/>
    <w:rsid w:val="008A5189"/>
    <w:rsid w:val="008A54AD"/>
    <w:rsid w:val="008A5519"/>
    <w:rsid w:val="008A55A2"/>
    <w:rsid w:val="008A5CF1"/>
    <w:rsid w:val="008A5FE5"/>
    <w:rsid w:val="008A61DD"/>
    <w:rsid w:val="008A62C0"/>
    <w:rsid w:val="008A632B"/>
    <w:rsid w:val="008A67BD"/>
    <w:rsid w:val="008A6A2B"/>
    <w:rsid w:val="008A70BB"/>
    <w:rsid w:val="008A717B"/>
    <w:rsid w:val="008A71DC"/>
    <w:rsid w:val="008A7309"/>
    <w:rsid w:val="008A7415"/>
    <w:rsid w:val="008A7900"/>
    <w:rsid w:val="008A7F6D"/>
    <w:rsid w:val="008B0320"/>
    <w:rsid w:val="008B0413"/>
    <w:rsid w:val="008B05C3"/>
    <w:rsid w:val="008B077E"/>
    <w:rsid w:val="008B07CA"/>
    <w:rsid w:val="008B08A4"/>
    <w:rsid w:val="008B09E6"/>
    <w:rsid w:val="008B0BA3"/>
    <w:rsid w:val="008B0BBE"/>
    <w:rsid w:val="008B0C84"/>
    <w:rsid w:val="008B11AA"/>
    <w:rsid w:val="008B1451"/>
    <w:rsid w:val="008B157A"/>
    <w:rsid w:val="008B176B"/>
    <w:rsid w:val="008B17BD"/>
    <w:rsid w:val="008B19D5"/>
    <w:rsid w:val="008B20CA"/>
    <w:rsid w:val="008B236A"/>
    <w:rsid w:val="008B286E"/>
    <w:rsid w:val="008B2A38"/>
    <w:rsid w:val="008B2BBB"/>
    <w:rsid w:val="008B2BBD"/>
    <w:rsid w:val="008B2DF0"/>
    <w:rsid w:val="008B30C8"/>
    <w:rsid w:val="008B3396"/>
    <w:rsid w:val="008B3623"/>
    <w:rsid w:val="008B3BBA"/>
    <w:rsid w:val="008B3C2A"/>
    <w:rsid w:val="008B40CD"/>
    <w:rsid w:val="008B4266"/>
    <w:rsid w:val="008B42CB"/>
    <w:rsid w:val="008B457F"/>
    <w:rsid w:val="008B4645"/>
    <w:rsid w:val="008B4870"/>
    <w:rsid w:val="008B504F"/>
    <w:rsid w:val="008B5071"/>
    <w:rsid w:val="008B5165"/>
    <w:rsid w:val="008B53E5"/>
    <w:rsid w:val="008B55EC"/>
    <w:rsid w:val="008B5A4B"/>
    <w:rsid w:val="008B5A56"/>
    <w:rsid w:val="008B5BFA"/>
    <w:rsid w:val="008B5C8D"/>
    <w:rsid w:val="008B5D4D"/>
    <w:rsid w:val="008B5E08"/>
    <w:rsid w:val="008B6009"/>
    <w:rsid w:val="008B6537"/>
    <w:rsid w:val="008B6716"/>
    <w:rsid w:val="008B675D"/>
    <w:rsid w:val="008B6785"/>
    <w:rsid w:val="008B679F"/>
    <w:rsid w:val="008B67A2"/>
    <w:rsid w:val="008B6909"/>
    <w:rsid w:val="008B6A02"/>
    <w:rsid w:val="008B6AD1"/>
    <w:rsid w:val="008B72C7"/>
    <w:rsid w:val="008B777E"/>
    <w:rsid w:val="008B7C7F"/>
    <w:rsid w:val="008C0127"/>
    <w:rsid w:val="008C02E4"/>
    <w:rsid w:val="008C0705"/>
    <w:rsid w:val="008C0AE9"/>
    <w:rsid w:val="008C0BFA"/>
    <w:rsid w:val="008C0EE3"/>
    <w:rsid w:val="008C0F4D"/>
    <w:rsid w:val="008C1516"/>
    <w:rsid w:val="008C1761"/>
    <w:rsid w:val="008C17C6"/>
    <w:rsid w:val="008C1C0E"/>
    <w:rsid w:val="008C1DBC"/>
    <w:rsid w:val="008C1E6D"/>
    <w:rsid w:val="008C1F32"/>
    <w:rsid w:val="008C21BE"/>
    <w:rsid w:val="008C225C"/>
    <w:rsid w:val="008C2286"/>
    <w:rsid w:val="008C238F"/>
    <w:rsid w:val="008C2666"/>
    <w:rsid w:val="008C286B"/>
    <w:rsid w:val="008C28E5"/>
    <w:rsid w:val="008C2FF7"/>
    <w:rsid w:val="008C31BE"/>
    <w:rsid w:val="008C3980"/>
    <w:rsid w:val="008C3C9D"/>
    <w:rsid w:val="008C3D99"/>
    <w:rsid w:val="008C3E64"/>
    <w:rsid w:val="008C3FB9"/>
    <w:rsid w:val="008C431F"/>
    <w:rsid w:val="008C44DB"/>
    <w:rsid w:val="008C46A5"/>
    <w:rsid w:val="008C4819"/>
    <w:rsid w:val="008C494C"/>
    <w:rsid w:val="008C4991"/>
    <w:rsid w:val="008C4C18"/>
    <w:rsid w:val="008C5356"/>
    <w:rsid w:val="008C5432"/>
    <w:rsid w:val="008C55E7"/>
    <w:rsid w:val="008C56A2"/>
    <w:rsid w:val="008C5980"/>
    <w:rsid w:val="008C5AE1"/>
    <w:rsid w:val="008C5C7E"/>
    <w:rsid w:val="008C61DD"/>
    <w:rsid w:val="008C63AA"/>
    <w:rsid w:val="008C65A7"/>
    <w:rsid w:val="008C6893"/>
    <w:rsid w:val="008C6B8B"/>
    <w:rsid w:val="008C764B"/>
    <w:rsid w:val="008C7786"/>
    <w:rsid w:val="008C7D00"/>
    <w:rsid w:val="008C7D7E"/>
    <w:rsid w:val="008C7DE9"/>
    <w:rsid w:val="008C7F62"/>
    <w:rsid w:val="008D00BE"/>
    <w:rsid w:val="008D08C3"/>
    <w:rsid w:val="008D0919"/>
    <w:rsid w:val="008D0A27"/>
    <w:rsid w:val="008D0BDF"/>
    <w:rsid w:val="008D12C1"/>
    <w:rsid w:val="008D1583"/>
    <w:rsid w:val="008D192E"/>
    <w:rsid w:val="008D1B5F"/>
    <w:rsid w:val="008D1C3C"/>
    <w:rsid w:val="008D1D7D"/>
    <w:rsid w:val="008D2015"/>
    <w:rsid w:val="008D2287"/>
    <w:rsid w:val="008D22B2"/>
    <w:rsid w:val="008D23BA"/>
    <w:rsid w:val="008D2667"/>
    <w:rsid w:val="008D2687"/>
    <w:rsid w:val="008D286E"/>
    <w:rsid w:val="008D2BFA"/>
    <w:rsid w:val="008D2C31"/>
    <w:rsid w:val="008D2CEF"/>
    <w:rsid w:val="008D2CF1"/>
    <w:rsid w:val="008D2E65"/>
    <w:rsid w:val="008D3080"/>
    <w:rsid w:val="008D30EA"/>
    <w:rsid w:val="008D36E4"/>
    <w:rsid w:val="008D373C"/>
    <w:rsid w:val="008D37E5"/>
    <w:rsid w:val="008D3956"/>
    <w:rsid w:val="008D3E09"/>
    <w:rsid w:val="008D3FE2"/>
    <w:rsid w:val="008D4275"/>
    <w:rsid w:val="008D42A1"/>
    <w:rsid w:val="008D43C9"/>
    <w:rsid w:val="008D44F7"/>
    <w:rsid w:val="008D459F"/>
    <w:rsid w:val="008D4832"/>
    <w:rsid w:val="008D494A"/>
    <w:rsid w:val="008D52D4"/>
    <w:rsid w:val="008D5464"/>
    <w:rsid w:val="008D5580"/>
    <w:rsid w:val="008D56B3"/>
    <w:rsid w:val="008D5940"/>
    <w:rsid w:val="008D5992"/>
    <w:rsid w:val="008D5C9A"/>
    <w:rsid w:val="008D5CE7"/>
    <w:rsid w:val="008D5E33"/>
    <w:rsid w:val="008D60B2"/>
    <w:rsid w:val="008D622F"/>
    <w:rsid w:val="008D634E"/>
    <w:rsid w:val="008D69D1"/>
    <w:rsid w:val="008D6ADE"/>
    <w:rsid w:val="008D6B5A"/>
    <w:rsid w:val="008D6D41"/>
    <w:rsid w:val="008D6EAB"/>
    <w:rsid w:val="008D6F4A"/>
    <w:rsid w:val="008D70CF"/>
    <w:rsid w:val="008D71CF"/>
    <w:rsid w:val="008D774E"/>
    <w:rsid w:val="008D7B35"/>
    <w:rsid w:val="008D7BA1"/>
    <w:rsid w:val="008D7C28"/>
    <w:rsid w:val="008D7CCE"/>
    <w:rsid w:val="008E0621"/>
    <w:rsid w:val="008E0749"/>
    <w:rsid w:val="008E07C0"/>
    <w:rsid w:val="008E09BF"/>
    <w:rsid w:val="008E0BB3"/>
    <w:rsid w:val="008E0E58"/>
    <w:rsid w:val="008E0FBD"/>
    <w:rsid w:val="008E1038"/>
    <w:rsid w:val="008E10FB"/>
    <w:rsid w:val="008E1317"/>
    <w:rsid w:val="008E139A"/>
    <w:rsid w:val="008E15A8"/>
    <w:rsid w:val="008E15AB"/>
    <w:rsid w:val="008E1C57"/>
    <w:rsid w:val="008E1E73"/>
    <w:rsid w:val="008E21A9"/>
    <w:rsid w:val="008E23B6"/>
    <w:rsid w:val="008E23E6"/>
    <w:rsid w:val="008E2619"/>
    <w:rsid w:val="008E2636"/>
    <w:rsid w:val="008E27DB"/>
    <w:rsid w:val="008E283B"/>
    <w:rsid w:val="008E28CF"/>
    <w:rsid w:val="008E2A24"/>
    <w:rsid w:val="008E2AD3"/>
    <w:rsid w:val="008E2B5D"/>
    <w:rsid w:val="008E2E78"/>
    <w:rsid w:val="008E348D"/>
    <w:rsid w:val="008E362A"/>
    <w:rsid w:val="008E3F31"/>
    <w:rsid w:val="008E3FE7"/>
    <w:rsid w:val="008E429F"/>
    <w:rsid w:val="008E435C"/>
    <w:rsid w:val="008E4B10"/>
    <w:rsid w:val="008E4CFE"/>
    <w:rsid w:val="008E4E09"/>
    <w:rsid w:val="008E4E2F"/>
    <w:rsid w:val="008E4F5E"/>
    <w:rsid w:val="008E5063"/>
    <w:rsid w:val="008E51BB"/>
    <w:rsid w:val="008E5481"/>
    <w:rsid w:val="008E582A"/>
    <w:rsid w:val="008E58E2"/>
    <w:rsid w:val="008E5C72"/>
    <w:rsid w:val="008E5CC2"/>
    <w:rsid w:val="008E5ECF"/>
    <w:rsid w:val="008E5F05"/>
    <w:rsid w:val="008E6395"/>
    <w:rsid w:val="008E6552"/>
    <w:rsid w:val="008E6619"/>
    <w:rsid w:val="008E67EF"/>
    <w:rsid w:val="008E689A"/>
    <w:rsid w:val="008E6B22"/>
    <w:rsid w:val="008E6FD1"/>
    <w:rsid w:val="008E6FEF"/>
    <w:rsid w:val="008E729B"/>
    <w:rsid w:val="008E7388"/>
    <w:rsid w:val="008E7755"/>
    <w:rsid w:val="008E77BD"/>
    <w:rsid w:val="008E7978"/>
    <w:rsid w:val="008E7F50"/>
    <w:rsid w:val="008F0174"/>
    <w:rsid w:val="008F0268"/>
    <w:rsid w:val="008F0377"/>
    <w:rsid w:val="008F0558"/>
    <w:rsid w:val="008F0761"/>
    <w:rsid w:val="008F0A86"/>
    <w:rsid w:val="008F0AFF"/>
    <w:rsid w:val="008F0DE7"/>
    <w:rsid w:val="008F12BC"/>
    <w:rsid w:val="008F1333"/>
    <w:rsid w:val="008F1550"/>
    <w:rsid w:val="008F172F"/>
    <w:rsid w:val="008F1B23"/>
    <w:rsid w:val="008F1B60"/>
    <w:rsid w:val="008F1C32"/>
    <w:rsid w:val="008F1C51"/>
    <w:rsid w:val="008F20C7"/>
    <w:rsid w:val="008F2943"/>
    <w:rsid w:val="008F2DBD"/>
    <w:rsid w:val="008F2EE9"/>
    <w:rsid w:val="008F31B5"/>
    <w:rsid w:val="008F363C"/>
    <w:rsid w:val="008F38EF"/>
    <w:rsid w:val="008F3923"/>
    <w:rsid w:val="008F3B37"/>
    <w:rsid w:val="008F4097"/>
    <w:rsid w:val="008F423F"/>
    <w:rsid w:val="008F4283"/>
    <w:rsid w:val="008F441F"/>
    <w:rsid w:val="008F44E6"/>
    <w:rsid w:val="008F463D"/>
    <w:rsid w:val="008F46F1"/>
    <w:rsid w:val="008F4729"/>
    <w:rsid w:val="008F482D"/>
    <w:rsid w:val="008F49B3"/>
    <w:rsid w:val="008F4AD6"/>
    <w:rsid w:val="008F513E"/>
    <w:rsid w:val="008F5233"/>
    <w:rsid w:val="008F52CE"/>
    <w:rsid w:val="008F54AC"/>
    <w:rsid w:val="008F5C02"/>
    <w:rsid w:val="008F5C89"/>
    <w:rsid w:val="008F601C"/>
    <w:rsid w:val="008F624E"/>
    <w:rsid w:val="008F64D6"/>
    <w:rsid w:val="008F6C90"/>
    <w:rsid w:val="008F6EB9"/>
    <w:rsid w:val="008F6FFB"/>
    <w:rsid w:val="008F70B4"/>
    <w:rsid w:val="008F7685"/>
    <w:rsid w:val="008F780F"/>
    <w:rsid w:val="008F7CC4"/>
    <w:rsid w:val="008F7EBF"/>
    <w:rsid w:val="008F7EE4"/>
    <w:rsid w:val="008F7EFA"/>
    <w:rsid w:val="0090020A"/>
    <w:rsid w:val="009003D2"/>
    <w:rsid w:val="00900C49"/>
    <w:rsid w:val="00900ECA"/>
    <w:rsid w:val="00900FA0"/>
    <w:rsid w:val="0090101B"/>
    <w:rsid w:val="0090102E"/>
    <w:rsid w:val="00901279"/>
    <w:rsid w:val="009016DC"/>
    <w:rsid w:val="0090170D"/>
    <w:rsid w:val="00901792"/>
    <w:rsid w:val="00901889"/>
    <w:rsid w:val="00901EC3"/>
    <w:rsid w:val="009021A0"/>
    <w:rsid w:val="00902848"/>
    <w:rsid w:val="00902999"/>
    <w:rsid w:val="009029F1"/>
    <w:rsid w:val="00902D35"/>
    <w:rsid w:val="00902D9B"/>
    <w:rsid w:val="00902F76"/>
    <w:rsid w:val="00903146"/>
    <w:rsid w:val="009031BD"/>
    <w:rsid w:val="0090348B"/>
    <w:rsid w:val="00903817"/>
    <w:rsid w:val="00903870"/>
    <w:rsid w:val="00903B65"/>
    <w:rsid w:val="00903E4F"/>
    <w:rsid w:val="00903F03"/>
    <w:rsid w:val="00903F3D"/>
    <w:rsid w:val="009041CA"/>
    <w:rsid w:val="009042D3"/>
    <w:rsid w:val="00904846"/>
    <w:rsid w:val="009048D5"/>
    <w:rsid w:val="00904A4C"/>
    <w:rsid w:val="00904B54"/>
    <w:rsid w:val="00904CE0"/>
    <w:rsid w:val="00904E95"/>
    <w:rsid w:val="00904F0A"/>
    <w:rsid w:val="00904FD2"/>
    <w:rsid w:val="0090502C"/>
    <w:rsid w:val="0090554A"/>
    <w:rsid w:val="00905568"/>
    <w:rsid w:val="009056DA"/>
    <w:rsid w:val="00905767"/>
    <w:rsid w:val="00905BB5"/>
    <w:rsid w:val="00905D54"/>
    <w:rsid w:val="00905FA3"/>
    <w:rsid w:val="0090600B"/>
    <w:rsid w:val="0090674D"/>
    <w:rsid w:val="00906829"/>
    <w:rsid w:val="0090687F"/>
    <w:rsid w:val="00906B9B"/>
    <w:rsid w:val="00906CB3"/>
    <w:rsid w:val="00906F9E"/>
    <w:rsid w:val="0090703B"/>
    <w:rsid w:val="00907068"/>
    <w:rsid w:val="009070A8"/>
    <w:rsid w:val="00907203"/>
    <w:rsid w:val="009077FF"/>
    <w:rsid w:val="00907EBF"/>
    <w:rsid w:val="0091049D"/>
    <w:rsid w:val="00910702"/>
    <w:rsid w:val="00910722"/>
    <w:rsid w:val="00910789"/>
    <w:rsid w:val="0091094A"/>
    <w:rsid w:val="00910B68"/>
    <w:rsid w:val="00910D08"/>
    <w:rsid w:val="009110E9"/>
    <w:rsid w:val="009113B4"/>
    <w:rsid w:val="00911562"/>
    <w:rsid w:val="00911619"/>
    <w:rsid w:val="00911962"/>
    <w:rsid w:val="00911A63"/>
    <w:rsid w:val="009121AA"/>
    <w:rsid w:val="009123C1"/>
    <w:rsid w:val="00912491"/>
    <w:rsid w:val="009126C1"/>
    <w:rsid w:val="0091297D"/>
    <w:rsid w:val="00912A0C"/>
    <w:rsid w:val="00912A14"/>
    <w:rsid w:val="00912CF3"/>
    <w:rsid w:val="00912D87"/>
    <w:rsid w:val="00912F11"/>
    <w:rsid w:val="00913894"/>
    <w:rsid w:val="0091396B"/>
    <w:rsid w:val="0091408C"/>
    <w:rsid w:val="009140C8"/>
    <w:rsid w:val="00914697"/>
    <w:rsid w:val="009147D3"/>
    <w:rsid w:val="00914FBE"/>
    <w:rsid w:val="00915034"/>
    <w:rsid w:val="0091526A"/>
    <w:rsid w:val="0091529D"/>
    <w:rsid w:val="00915573"/>
    <w:rsid w:val="0091559C"/>
    <w:rsid w:val="00915832"/>
    <w:rsid w:val="00915863"/>
    <w:rsid w:val="009158B7"/>
    <w:rsid w:val="009158CF"/>
    <w:rsid w:val="00915A3B"/>
    <w:rsid w:val="00915CF7"/>
    <w:rsid w:val="00915D07"/>
    <w:rsid w:val="00915D15"/>
    <w:rsid w:val="00915D49"/>
    <w:rsid w:val="00915D79"/>
    <w:rsid w:val="00915EAF"/>
    <w:rsid w:val="0091659A"/>
    <w:rsid w:val="00916A82"/>
    <w:rsid w:val="00916B47"/>
    <w:rsid w:val="00916DEC"/>
    <w:rsid w:val="0091701E"/>
    <w:rsid w:val="0091724A"/>
    <w:rsid w:val="009172C1"/>
    <w:rsid w:val="009176E3"/>
    <w:rsid w:val="00917C59"/>
    <w:rsid w:val="009201B7"/>
    <w:rsid w:val="009201F6"/>
    <w:rsid w:val="00920378"/>
    <w:rsid w:val="009204C9"/>
    <w:rsid w:val="0092067F"/>
    <w:rsid w:val="00920840"/>
    <w:rsid w:val="009208CA"/>
    <w:rsid w:val="00920E4C"/>
    <w:rsid w:val="00920E8B"/>
    <w:rsid w:val="009211C9"/>
    <w:rsid w:val="009214BE"/>
    <w:rsid w:val="009217AC"/>
    <w:rsid w:val="009217B1"/>
    <w:rsid w:val="009219B6"/>
    <w:rsid w:val="00921C5D"/>
    <w:rsid w:val="00921D73"/>
    <w:rsid w:val="00921E29"/>
    <w:rsid w:val="00921EAC"/>
    <w:rsid w:val="00921ED4"/>
    <w:rsid w:val="00921EED"/>
    <w:rsid w:val="0092206D"/>
    <w:rsid w:val="0092216D"/>
    <w:rsid w:val="00922735"/>
    <w:rsid w:val="00922771"/>
    <w:rsid w:val="0092297F"/>
    <w:rsid w:val="009229B1"/>
    <w:rsid w:val="00922F22"/>
    <w:rsid w:val="00923176"/>
    <w:rsid w:val="00923183"/>
    <w:rsid w:val="009231B4"/>
    <w:rsid w:val="009232B1"/>
    <w:rsid w:val="00923E74"/>
    <w:rsid w:val="00923FBA"/>
    <w:rsid w:val="00924332"/>
    <w:rsid w:val="0092453A"/>
    <w:rsid w:val="00924A46"/>
    <w:rsid w:val="00924B24"/>
    <w:rsid w:val="00924D7F"/>
    <w:rsid w:val="00925847"/>
    <w:rsid w:val="00925A64"/>
    <w:rsid w:val="00925C7C"/>
    <w:rsid w:val="00925D3A"/>
    <w:rsid w:val="00925F09"/>
    <w:rsid w:val="009261F3"/>
    <w:rsid w:val="009264FF"/>
    <w:rsid w:val="009265B8"/>
    <w:rsid w:val="00926768"/>
    <w:rsid w:val="00926A68"/>
    <w:rsid w:val="00926C76"/>
    <w:rsid w:val="0092781C"/>
    <w:rsid w:val="00927D42"/>
    <w:rsid w:val="0093001A"/>
    <w:rsid w:val="00930055"/>
    <w:rsid w:val="00930372"/>
    <w:rsid w:val="009306DC"/>
    <w:rsid w:val="00930A3B"/>
    <w:rsid w:val="00930BE7"/>
    <w:rsid w:val="0093122D"/>
    <w:rsid w:val="00931407"/>
    <w:rsid w:val="0093179A"/>
    <w:rsid w:val="00931AA4"/>
    <w:rsid w:val="00931CB1"/>
    <w:rsid w:val="009321CE"/>
    <w:rsid w:val="00932733"/>
    <w:rsid w:val="0093282C"/>
    <w:rsid w:val="0093283A"/>
    <w:rsid w:val="009328F4"/>
    <w:rsid w:val="00932B2B"/>
    <w:rsid w:val="00932BFC"/>
    <w:rsid w:val="00933178"/>
    <w:rsid w:val="009332C2"/>
    <w:rsid w:val="00933864"/>
    <w:rsid w:val="00933943"/>
    <w:rsid w:val="00933B8E"/>
    <w:rsid w:val="00933DB1"/>
    <w:rsid w:val="00933E8E"/>
    <w:rsid w:val="0093432D"/>
    <w:rsid w:val="0093435D"/>
    <w:rsid w:val="0093445B"/>
    <w:rsid w:val="0093472C"/>
    <w:rsid w:val="0093477F"/>
    <w:rsid w:val="00934905"/>
    <w:rsid w:val="00934B08"/>
    <w:rsid w:val="00934F74"/>
    <w:rsid w:val="0093546B"/>
    <w:rsid w:val="00935993"/>
    <w:rsid w:val="00935AEE"/>
    <w:rsid w:val="00935BA7"/>
    <w:rsid w:val="00935D1B"/>
    <w:rsid w:val="009361CE"/>
    <w:rsid w:val="0093670F"/>
    <w:rsid w:val="00936974"/>
    <w:rsid w:val="009369DB"/>
    <w:rsid w:val="00936E0C"/>
    <w:rsid w:val="00936E3A"/>
    <w:rsid w:val="00937042"/>
    <w:rsid w:val="0093705D"/>
    <w:rsid w:val="00937508"/>
    <w:rsid w:val="0093757B"/>
    <w:rsid w:val="00937734"/>
    <w:rsid w:val="00937942"/>
    <w:rsid w:val="00937EBF"/>
    <w:rsid w:val="00937FDA"/>
    <w:rsid w:val="0094006D"/>
    <w:rsid w:val="00940076"/>
    <w:rsid w:val="009401C4"/>
    <w:rsid w:val="00940491"/>
    <w:rsid w:val="0094068C"/>
    <w:rsid w:val="00940795"/>
    <w:rsid w:val="00940A34"/>
    <w:rsid w:val="00940CF8"/>
    <w:rsid w:val="00940F1E"/>
    <w:rsid w:val="00941240"/>
    <w:rsid w:val="009412D8"/>
    <w:rsid w:val="00941375"/>
    <w:rsid w:val="0094139A"/>
    <w:rsid w:val="009413F0"/>
    <w:rsid w:val="009414B7"/>
    <w:rsid w:val="00941666"/>
    <w:rsid w:val="00941978"/>
    <w:rsid w:val="00941C81"/>
    <w:rsid w:val="00941D36"/>
    <w:rsid w:val="00942130"/>
    <w:rsid w:val="00942196"/>
    <w:rsid w:val="0094236E"/>
    <w:rsid w:val="00942557"/>
    <w:rsid w:val="00942565"/>
    <w:rsid w:val="00942926"/>
    <w:rsid w:val="00942AAB"/>
    <w:rsid w:val="00942D1A"/>
    <w:rsid w:val="00942E69"/>
    <w:rsid w:val="00942F0B"/>
    <w:rsid w:val="009431F6"/>
    <w:rsid w:val="00943403"/>
    <w:rsid w:val="00943794"/>
    <w:rsid w:val="00943871"/>
    <w:rsid w:val="00943ABF"/>
    <w:rsid w:val="00943D35"/>
    <w:rsid w:val="00943EBE"/>
    <w:rsid w:val="00944230"/>
    <w:rsid w:val="009442F1"/>
    <w:rsid w:val="009443C8"/>
    <w:rsid w:val="00944537"/>
    <w:rsid w:val="009447E8"/>
    <w:rsid w:val="009447FE"/>
    <w:rsid w:val="0094485F"/>
    <w:rsid w:val="009449D2"/>
    <w:rsid w:val="0094537A"/>
    <w:rsid w:val="00945597"/>
    <w:rsid w:val="009455B5"/>
    <w:rsid w:val="00945717"/>
    <w:rsid w:val="0094594A"/>
    <w:rsid w:val="00945A06"/>
    <w:rsid w:val="00945FF5"/>
    <w:rsid w:val="0094609F"/>
    <w:rsid w:val="0094614A"/>
    <w:rsid w:val="009462A1"/>
    <w:rsid w:val="00946435"/>
    <w:rsid w:val="009466F8"/>
    <w:rsid w:val="009469EF"/>
    <w:rsid w:val="00946BDC"/>
    <w:rsid w:val="009470C1"/>
    <w:rsid w:val="009470E7"/>
    <w:rsid w:val="009473C4"/>
    <w:rsid w:val="009474EE"/>
    <w:rsid w:val="00947614"/>
    <w:rsid w:val="0094762A"/>
    <w:rsid w:val="0094780C"/>
    <w:rsid w:val="0094790B"/>
    <w:rsid w:val="00947BC4"/>
    <w:rsid w:val="009502DF"/>
    <w:rsid w:val="0095032E"/>
    <w:rsid w:val="009505A6"/>
    <w:rsid w:val="0095091D"/>
    <w:rsid w:val="00950B3C"/>
    <w:rsid w:val="00950C2E"/>
    <w:rsid w:val="00950D4B"/>
    <w:rsid w:val="00950E60"/>
    <w:rsid w:val="0095105D"/>
    <w:rsid w:val="009510C6"/>
    <w:rsid w:val="009511C2"/>
    <w:rsid w:val="00951310"/>
    <w:rsid w:val="0095167E"/>
    <w:rsid w:val="009516E9"/>
    <w:rsid w:val="009516F1"/>
    <w:rsid w:val="00951ED8"/>
    <w:rsid w:val="00951F55"/>
    <w:rsid w:val="00952634"/>
    <w:rsid w:val="00952A27"/>
    <w:rsid w:val="00952B76"/>
    <w:rsid w:val="0095303D"/>
    <w:rsid w:val="0095317E"/>
    <w:rsid w:val="00953635"/>
    <w:rsid w:val="00953D2E"/>
    <w:rsid w:val="00953F41"/>
    <w:rsid w:val="00954441"/>
    <w:rsid w:val="00954594"/>
    <w:rsid w:val="0095462C"/>
    <w:rsid w:val="00954820"/>
    <w:rsid w:val="00954981"/>
    <w:rsid w:val="00954AA4"/>
    <w:rsid w:val="00954ADA"/>
    <w:rsid w:val="00954D28"/>
    <w:rsid w:val="00954DFC"/>
    <w:rsid w:val="00954F73"/>
    <w:rsid w:val="0095513C"/>
    <w:rsid w:val="0095541C"/>
    <w:rsid w:val="00955555"/>
    <w:rsid w:val="00955655"/>
    <w:rsid w:val="009559C6"/>
    <w:rsid w:val="009559F9"/>
    <w:rsid w:val="00955A61"/>
    <w:rsid w:val="00955B7A"/>
    <w:rsid w:val="009562BF"/>
    <w:rsid w:val="00956326"/>
    <w:rsid w:val="009565D7"/>
    <w:rsid w:val="009567B5"/>
    <w:rsid w:val="0095682B"/>
    <w:rsid w:val="009568CD"/>
    <w:rsid w:val="00956E03"/>
    <w:rsid w:val="00956F9D"/>
    <w:rsid w:val="009570C3"/>
    <w:rsid w:val="00957742"/>
    <w:rsid w:val="00957782"/>
    <w:rsid w:val="009577B0"/>
    <w:rsid w:val="0095789A"/>
    <w:rsid w:val="00957D40"/>
    <w:rsid w:val="00957E4B"/>
    <w:rsid w:val="00957F9D"/>
    <w:rsid w:val="00960148"/>
    <w:rsid w:val="00960352"/>
    <w:rsid w:val="009603A1"/>
    <w:rsid w:val="0096045B"/>
    <w:rsid w:val="0096052D"/>
    <w:rsid w:val="0096057C"/>
    <w:rsid w:val="0096066E"/>
    <w:rsid w:val="00960892"/>
    <w:rsid w:val="0096093A"/>
    <w:rsid w:val="009609EC"/>
    <w:rsid w:val="00960B22"/>
    <w:rsid w:val="00960C78"/>
    <w:rsid w:val="00960D60"/>
    <w:rsid w:val="00960E46"/>
    <w:rsid w:val="0096103B"/>
    <w:rsid w:val="00961164"/>
    <w:rsid w:val="00961449"/>
    <w:rsid w:val="00961582"/>
    <w:rsid w:val="00961ADE"/>
    <w:rsid w:val="00962008"/>
    <w:rsid w:val="0096280C"/>
    <w:rsid w:val="009629BA"/>
    <w:rsid w:val="0096346E"/>
    <w:rsid w:val="00963758"/>
    <w:rsid w:val="00963B26"/>
    <w:rsid w:val="00963B5E"/>
    <w:rsid w:val="00963BD0"/>
    <w:rsid w:val="00964261"/>
    <w:rsid w:val="00964423"/>
    <w:rsid w:val="00964485"/>
    <w:rsid w:val="0096450A"/>
    <w:rsid w:val="009645FA"/>
    <w:rsid w:val="00964608"/>
    <w:rsid w:val="00964A7D"/>
    <w:rsid w:val="00964D10"/>
    <w:rsid w:val="00964E35"/>
    <w:rsid w:val="00964FB1"/>
    <w:rsid w:val="009657B3"/>
    <w:rsid w:val="00965AB7"/>
    <w:rsid w:val="00965C59"/>
    <w:rsid w:val="00966847"/>
    <w:rsid w:val="009669B6"/>
    <w:rsid w:val="00966ACA"/>
    <w:rsid w:val="00966B0F"/>
    <w:rsid w:val="00966B96"/>
    <w:rsid w:val="00966BE3"/>
    <w:rsid w:val="00966ED3"/>
    <w:rsid w:val="00967183"/>
    <w:rsid w:val="00967623"/>
    <w:rsid w:val="00967689"/>
    <w:rsid w:val="0096771B"/>
    <w:rsid w:val="00967A09"/>
    <w:rsid w:val="00967A39"/>
    <w:rsid w:val="00967EC6"/>
    <w:rsid w:val="00967F42"/>
    <w:rsid w:val="00967FDA"/>
    <w:rsid w:val="0097017E"/>
    <w:rsid w:val="009702C8"/>
    <w:rsid w:val="0097052D"/>
    <w:rsid w:val="00970571"/>
    <w:rsid w:val="00970638"/>
    <w:rsid w:val="009707F6"/>
    <w:rsid w:val="00970ADA"/>
    <w:rsid w:val="00970B54"/>
    <w:rsid w:val="00970C52"/>
    <w:rsid w:val="00970C93"/>
    <w:rsid w:val="00970CCD"/>
    <w:rsid w:val="00970CDF"/>
    <w:rsid w:val="00970E33"/>
    <w:rsid w:val="00970E75"/>
    <w:rsid w:val="009714E4"/>
    <w:rsid w:val="00971F8F"/>
    <w:rsid w:val="0097217B"/>
    <w:rsid w:val="009721C5"/>
    <w:rsid w:val="0097220C"/>
    <w:rsid w:val="00972261"/>
    <w:rsid w:val="009724A7"/>
    <w:rsid w:val="009727C1"/>
    <w:rsid w:val="009727D4"/>
    <w:rsid w:val="00973662"/>
    <w:rsid w:val="00973B07"/>
    <w:rsid w:val="00973B4D"/>
    <w:rsid w:val="00973BFB"/>
    <w:rsid w:val="00973C0A"/>
    <w:rsid w:val="00974713"/>
    <w:rsid w:val="00974736"/>
    <w:rsid w:val="009747FD"/>
    <w:rsid w:val="009748CF"/>
    <w:rsid w:val="009748D4"/>
    <w:rsid w:val="0097499F"/>
    <w:rsid w:val="009749A9"/>
    <w:rsid w:val="009749E6"/>
    <w:rsid w:val="00974CEE"/>
    <w:rsid w:val="00974F88"/>
    <w:rsid w:val="0097503B"/>
    <w:rsid w:val="00975246"/>
    <w:rsid w:val="00975252"/>
    <w:rsid w:val="009755E0"/>
    <w:rsid w:val="0097564E"/>
    <w:rsid w:val="009756EB"/>
    <w:rsid w:val="0097582E"/>
    <w:rsid w:val="009758CF"/>
    <w:rsid w:val="00975A56"/>
    <w:rsid w:val="00975BDD"/>
    <w:rsid w:val="00975FCF"/>
    <w:rsid w:val="0097619E"/>
    <w:rsid w:val="0097635C"/>
    <w:rsid w:val="009763F2"/>
    <w:rsid w:val="0097662B"/>
    <w:rsid w:val="0097667A"/>
    <w:rsid w:val="00976975"/>
    <w:rsid w:val="009769C6"/>
    <w:rsid w:val="00976A8C"/>
    <w:rsid w:val="00976CF8"/>
    <w:rsid w:val="00976D13"/>
    <w:rsid w:val="00976D94"/>
    <w:rsid w:val="00976F33"/>
    <w:rsid w:val="00976F5B"/>
    <w:rsid w:val="00977510"/>
    <w:rsid w:val="009775BF"/>
    <w:rsid w:val="00977677"/>
    <w:rsid w:val="009776F7"/>
    <w:rsid w:val="009777FC"/>
    <w:rsid w:val="0098010D"/>
    <w:rsid w:val="0098018B"/>
    <w:rsid w:val="00980309"/>
    <w:rsid w:val="00980C0F"/>
    <w:rsid w:val="00980C49"/>
    <w:rsid w:val="00981036"/>
    <w:rsid w:val="00981C9B"/>
    <w:rsid w:val="0098213F"/>
    <w:rsid w:val="00982700"/>
    <w:rsid w:val="00982A74"/>
    <w:rsid w:val="00982F56"/>
    <w:rsid w:val="009834DF"/>
    <w:rsid w:val="009835B8"/>
    <w:rsid w:val="00983783"/>
    <w:rsid w:val="0098398D"/>
    <w:rsid w:val="00983A1E"/>
    <w:rsid w:val="00983CF4"/>
    <w:rsid w:val="00984468"/>
    <w:rsid w:val="0098457D"/>
    <w:rsid w:val="0098475B"/>
    <w:rsid w:val="00984EAF"/>
    <w:rsid w:val="00984F32"/>
    <w:rsid w:val="00984FCB"/>
    <w:rsid w:val="00985301"/>
    <w:rsid w:val="00985398"/>
    <w:rsid w:val="009855F6"/>
    <w:rsid w:val="00985894"/>
    <w:rsid w:val="009858BF"/>
    <w:rsid w:val="0098598E"/>
    <w:rsid w:val="00985AC3"/>
    <w:rsid w:val="00986340"/>
    <w:rsid w:val="0098660F"/>
    <w:rsid w:val="0098691F"/>
    <w:rsid w:val="00986B52"/>
    <w:rsid w:val="00986C8A"/>
    <w:rsid w:val="00986DAB"/>
    <w:rsid w:val="00986DDC"/>
    <w:rsid w:val="00986E11"/>
    <w:rsid w:val="00986EA9"/>
    <w:rsid w:val="00987107"/>
    <w:rsid w:val="009873AF"/>
    <w:rsid w:val="00987632"/>
    <w:rsid w:val="0098781A"/>
    <w:rsid w:val="00987C46"/>
    <w:rsid w:val="00987F6C"/>
    <w:rsid w:val="009904FB"/>
    <w:rsid w:val="00990751"/>
    <w:rsid w:val="0099098A"/>
    <w:rsid w:val="00990A15"/>
    <w:rsid w:val="009910C0"/>
    <w:rsid w:val="009912E4"/>
    <w:rsid w:val="00991395"/>
    <w:rsid w:val="009913D6"/>
    <w:rsid w:val="0099145F"/>
    <w:rsid w:val="0099147A"/>
    <w:rsid w:val="0099155E"/>
    <w:rsid w:val="009916AE"/>
    <w:rsid w:val="0099181E"/>
    <w:rsid w:val="0099192E"/>
    <w:rsid w:val="009919FC"/>
    <w:rsid w:val="00991AF3"/>
    <w:rsid w:val="00991D79"/>
    <w:rsid w:val="009925F7"/>
    <w:rsid w:val="009926AB"/>
    <w:rsid w:val="009928CD"/>
    <w:rsid w:val="00992D42"/>
    <w:rsid w:val="00992F6B"/>
    <w:rsid w:val="00992F74"/>
    <w:rsid w:val="00993478"/>
    <w:rsid w:val="009936AE"/>
    <w:rsid w:val="00993B4A"/>
    <w:rsid w:val="00993C50"/>
    <w:rsid w:val="009944B0"/>
    <w:rsid w:val="0099466A"/>
    <w:rsid w:val="00994814"/>
    <w:rsid w:val="0099494C"/>
    <w:rsid w:val="009949D9"/>
    <w:rsid w:val="00994B94"/>
    <w:rsid w:val="00994CD2"/>
    <w:rsid w:val="00994D08"/>
    <w:rsid w:val="00994D14"/>
    <w:rsid w:val="00995270"/>
    <w:rsid w:val="009956DD"/>
    <w:rsid w:val="0099575D"/>
    <w:rsid w:val="0099580F"/>
    <w:rsid w:val="0099582E"/>
    <w:rsid w:val="00995A1B"/>
    <w:rsid w:val="00995E4E"/>
    <w:rsid w:val="00995F81"/>
    <w:rsid w:val="00995FAA"/>
    <w:rsid w:val="00995FDF"/>
    <w:rsid w:val="009962E1"/>
    <w:rsid w:val="009963BD"/>
    <w:rsid w:val="0099647C"/>
    <w:rsid w:val="009964D7"/>
    <w:rsid w:val="00996A01"/>
    <w:rsid w:val="00996CF6"/>
    <w:rsid w:val="00996E55"/>
    <w:rsid w:val="00996F8D"/>
    <w:rsid w:val="00996FDF"/>
    <w:rsid w:val="00997F8A"/>
    <w:rsid w:val="009A0289"/>
    <w:rsid w:val="009A04C0"/>
    <w:rsid w:val="009A0687"/>
    <w:rsid w:val="009A0C94"/>
    <w:rsid w:val="009A0DFA"/>
    <w:rsid w:val="009A101B"/>
    <w:rsid w:val="009A111A"/>
    <w:rsid w:val="009A132F"/>
    <w:rsid w:val="009A14AD"/>
    <w:rsid w:val="009A1667"/>
    <w:rsid w:val="009A16D1"/>
    <w:rsid w:val="009A16FF"/>
    <w:rsid w:val="009A178D"/>
    <w:rsid w:val="009A1D4F"/>
    <w:rsid w:val="009A1F49"/>
    <w:rsid w:val="009A1FB8"/>
    <w:rsid w:val="009A21CA"/>
    <w:rsid w:val="009A2751"/>
    <w:rsid w:val="009A2F56"/>
    <w:rsid w:val="009A307A"/>
    <w:rsid w:val="009A369D"/>
    <w:rsid w:val="009A3959"/>
    <w:rsid w:val="009A3C5D"/>
    <w:rsid w:val="009A3CC6"/>
    <w:rsid w:val="009A3D0C"/>
    <w:rsid w:val="009A3D1C"/>
    <w:rsid w:val="009A44D8"/>
    <w:rsid w:val="009A458B"/>
    <w:rsid w:val="009A45F7"/>
    <w:rsid w:val="009A46CB"/>
    <w:rsid w:val="009A47CC"/>
    <w:rsid w:val="009A4CE2"/>
    <w:rsid w:val="009A5276"/>
    <w:rsid w:val="009A532E"/>
    <w:rsid w:val="009A5585"/>
    <w:rsid w:val="009A579C"/>
    <w:rsid w:val="009A5DBA"/>
    <w:rsid w:val="009A5DE4"/>
    <w:rsid w:val="009A5EEC"/>
    <w:rsid w:val="009A6D82"/>
    <w:rsid w:val="009A6EFF"/>
    <w:rsid w:val="009A6FA5"/>
    <w:rsid w:val="009A70E1"/>
    <w:rsid w:val="009A73C5"/>
    <w:rsid w:val="009A7905"/>
    <w:rsid w:val="009A7973"/>
    <w:rsid w:val="009A7B9D"/>
    <w:rsid w:val="009A7ED4"/>
    <w:rsid w:val="009B006C"/>
    <w:rsid w:val="009B01E8"/>
    <w:rsid w:val="009B0CE3"/>
    <w:rsid w:val="009B1072"/>
    <w:rsid w:val="009B1282"/>
    <w:rsid w:val="009B15FC"/>
    <w:rsid w:val="009B17E6"/>
    <w:rsid w:val="009B1C24"/>
    <w:rsid w:val="009B1C74"/>
    <w:rsid w:val="009B1D5D"/>
    <w:rsid w:val="009B1DF2"/>
    <w:rsid w:val="009B21ED"/>
    <w:rsid w:val="009B29E5"/>
    <w:rsid w:val="009B2A2B"/>
    <w:rsid w:val="009B2A8E"/>
    <w:rsid w:val="009B2B52"/>
    <w:rsid w:val="009B30C1"/>
    <w:rsid w:val="009B376D"/>
    <w:rsid w:val="009B3D7B"/>
    <w:rsid w:val="009B4023"/>
    <w:rsid w:val="009B4236"/>
    <w:rsid w:val="009B466A"/>
    <w:rsid w:val="009B4788"/>
    <w:rsid w:val="009B4A5E"/>
    <w:rsid w:val="009B4C04"/>
    <w:rsid w:val="009B4CB6"/>
    <w:rsid w:val="009B4E97"/>
    <w:rsid w:val="009B51E7"/>
    <w:rsid w:val="009B5204"/>
    <w:rsid w:val="009B5295"/>
    <w:rsid w:val="009B5925"/>
    <w:rsid w:val="009B5A8E"/>
    <w:rsid w:val="009B5C0E"/>
    <w:rsid w:val="009B5DB9"/>
    <w:rsid w:val="009B5EB9"/>
    <w:rsid w:val="009B61FC"/>
    <w:rsid w:val="009B627B"/>
    <w:rsid w:val="009B670E"/>
    <w:rsid w:val="009B69A9"/>
    <w:rsid w:val="009B70CA"/>
    <w:rsid w:val="009B75C3"/>
    <w:rsid w:val="009B7A98"/>
    <w:rsid w:val="009B7E3E"/>
    <w:rsid w:val="009B7E40"/>
    <w:rsid w:val="009C0077"/>
    <w:rsid w:val="009C07A4"/>
    <w:rsid w:val="009C0906"/>
    <w:rsid w:val="009C0ABA"/>
    <w:rsid w:val="009C0BEB"/>
    <w:rsid w:val="009C0C7B"/>
    <w:rsid w:val="009C0D66"/>
    <w:rsid w:val="009C1693"/>
    <w:rsid w:val="009C170A"/>
    <w:rsid w:val="009C1765"/>
    <w:rsid w:val="009C17DA"/>
    <w:rsid w:val="009C1E0E"/>
    <w:rsid w:val="009C2021"/>
    <w:rsid w:val="009C217A"/>
    <w:rsid w:val="009C21BA"/>
    <w:rsid w:val="009C23EB"/>
    <w:rsid w:val="009C2793"/>
    <w:rsid w:val="009C2A58"/>
    <w:rsid w:val="009C3187"/>
    <w:rsid w:val="009C3353"/>
    <w:rsid w:val="009C3600"/>
    <w:rsid w:val="009C39F5"/>
    <w:rsid w:val="009C3AAB"/>
    <w:rsid w:val="009C41AB"/>
    <w:rsid w:val="009C429D"/>
    <w:rsid w:val="009C4BFC"/>
    <w:rsid w:val="009C4E67"/>
    <w:rsid w:val="009C4E8E"/>
    <w:rsid w:val="009C4F85"/>
    <w:rsid w:val="009C514B"/>
    <w:rsid w:val="009C5478"/>
    <w:rsid w:val="009C5B94"/>
    <w:rsid w:val="009C5F3E"/>
    <w:rsid w:val="009C6464"/>
    <w:rsid w:val="009C6A3C"/>
    <w:rsid w:val="009C6AA1"/>
    <w:rsid w:val="009C700E"/>
    <w:rsid w:val="009C7136"/>
    <w:rsid w:val="009C731F"/>
    <w:rsid w:val="009C7351"/>
    <w:rsid w:val="009C73E7"/>
    <w:rsid w:val="009C743B"/>
    <w:rsid w:val="009C745E"/>
    <w:rsid w:val="009C76EB"/>
    <w:rsid w:val="009C77A7"/>
    <w:rsid w:val="009C7DB6"/>
    <w:rsid w:val="009C7E5A"/>
    <w:rsid w:val="009C7F48"/>
    <w:rsid w:val="009D02D8"/>
    <w:rsid w:val="009D03EE"/>
    <w:rsid w:val="009D079B"/>
    <w:rsid w:val="009D0B26"/>
    <w:rsid w:val="009D0D8D"/>
    <w:rsid w:val="009D0DBB"/>
    <w:rsid w:val="009D1505"/>
    <w:rsid w:val="009D18BA"/>
    <w:rsid w:val="009D1A5B"/>
    <w:rsid w:val="009D1C83"/>
    <w:rsid w:val="009D1FBB"/>
    <w:rsid w:val="009D2152"/>
    <w:rsid w:val="009D2509"/>
    <w:rsid w:val="009D2511"/>
    <w:rsid w:val="009D2590"/>
    <w:rsid w:val="009D286D"/>
    <w:rsid w:val="009D2971"/>
    <w:rsid w:val="009D2976"/>
    <w:rsid w:val="009D29AF"/>
    <w:rsid w:val="009D2BE8"/>
    <w:rsid w:val="009D2E0A"/>
    <w:rsid w:val="009D2E19"/>
    <w:rsid w:val="009D2E1B"/>
    <w:rsid w:val="009D30F7"/>
    <w:rsid w:val="009D32CD"/>
    <w:rsid w:val="009D3369"/>
    <w:rsid w:val="009D35BD"/>
    <w:rsid w:val="009D36F3"/>
    <w:rsid w:val="009D3AF6"/>
    <w:rsid w:val="009D3DD9"/>
    <w:rsid w:val="009D40D1"/>
    <w:rsid w:val="009D471A"/>
    <w:rsid w:val="009D4AC5"/>
    <w:rsid w:val="009D4AC7"/>
    <w:rsid w:val="009D4FA3"/>
    <w:rsid w:val="009D4FB8"/>
    <w:rsid w:val="009D51FF"/>
    <w:rsid w:val="009D568A"/>
    <w:rsid w:val="009D572F"/>
    <w:rsid w:val="009D57B7"/>
    <w:rsid w:val="009D5F3E"/>
    <w:rsid w:val="009D604B"/>
    <w:rsid w:val="009D6189"/>
    <w:rsid w:val="009D62DD"/>
    <w:rsid w:val="009D639D"/>
    <w:rsid w:val="009D63E7"/>
    <w:rsid w:val="009D6600"/>
    <w:rsid w:val="009D66C4"/>
    <w:rsid w:val="009D67CB"/>
    <w:rsid w:val="009D6876"/>
    <w:rsid w:val="009D687B"/>
    <w:rsid w:val="009D6943"/>
    <w:rsid w:val="009D6CF6"/>
    <w:rsid w:val="009D6EE0"/>
    <w:rsid w:val="009D70DC"/>
    <w:rsid w:val="009D7438"/>
    <w:rsid w:val="009D769D"/>
    <w:rsid w:val="009D7DA2"/>
    <w:rsid w:val="009D7F08"/>
    <w:rsid w:val="009D7FF9"/>
    <w:rsid w:val="009E01E7"/>
    <w:rsid w:val="009E0321"/>
    <w:rsid w:val="009E03C8"/>
    <w:rsid w:val="009E0529"/>
    <w:rsid w:val="009E085C"/>
    <w:rsid w:val="009E0AE1"/>
    <w:rsid w:val="009E0B9F"/>
    <w:rsid w:val="009E0E5D"/>
    <w:rsid w:val="009E1259"/>
    <w:rsid w:val="009E133F"/>
    <w:rsid w:val="009E1580"/>
    <w:rsid w:val="009E168F"/>
    <w:rsid w:val="009E16A3"/>
    <w:rsid w:val="009E16DA"/>
    <w:rsid w:val="009E177A"/>
    <w:rsid w:val="009E185E"/>
    <w:rsid w:val="009E1ACB"/>
    <w:rsid w:val="009E1C7A"/>
    <w:rsid w:val="009E1CA5"/>
    <w:rsid w:val="009E1DEB"/>
    <w:rsid w:val="009E1FD6"/>
    <w:rsid w:val="009E2405"/>
    <w:rsid w:val="009E29FF"/>
    <w:rsid w:val="009E2EBA"/>
    <w:rsid w:val="009E3195"/>
    <w:rsid w:val="009E31C6"/>
    <w:rsid w:val="009E35EA"/>
    <w:rsid w:val="009E36F6"/>
    <w:rsid w:val="009E3C29"/>
    <w:rsid w:val="009E3CA9"/>
    <w:rsid w:val="009E3D07"/>
    <w:rsid w:val="009E3DDE"/>
    <w:rsid w:val="009E45B8"/>
    <w:rsid w:val="009E46A7"/>
    <w:rsid w:val="009E497A"/>
    <w:rsid w:val="009E4B26"/>
    <w:rsid w:val="009E4C34"/>
    <w:rsid w:val="009E4E71"/>
    <w:rsid w:val="009E4ED5"/>
    <w:rsid w:val="009E509C"/>
    <w:rsid w:val="009E5343"/>
    <w:rsid w:val="009E535A"/>
    <w:rsid w:val="009E565E"/>
    <w:rsid w:val="009E5914"/>
    <w:rsid w:val="009E5A9E"/>
    <w:rsid w:val="009E5D93"/>
    <w:rsid w:val="009E5E1E"/>
    <w:rsid w:val="009E6116"/>
    <w:rsid w:val="009E6162"/>
    <w:rsid w:val="009E63DE"/>
    <w:rsid w:val="009E6462"/>
    <w:rsid w:val="009E6568"/>
    <w:rsid w:val="009E6699"/>
    <w:rsid w:val="009E67E3"/>
    <w:rsid w:val="009E689C"/>
    <w:rsid w:val="009E68A5"/>
    <w:rsid w:val="009E6A49"/>
    <w:rsid w:val="009E6ABE"/>
    <w:rsid w:val="009E6B8F"/>
    <w:rsid w:val="009E6CF7"/>
    <w:rsid w:val="009E6D80"/>
    <w:rsid w:val="009E72F0"/>
    <w:rsid w:val="009E77C2"/>
    <w:rsid w:val="009E7CA8"/>
    <w:rsid w:val="009E7E79"/>
    <w:rsid w:val="009F0225"/>
    <w:rsid w:val="009F0406"/>
    <w:rsid w:val="009F0596"/>
    <w:rsid w:val="009F0791"/>
    <w:rsid w:val="009F0A82"/>
    <w:rsid w:val="009F0B63"/>
    <w:rsid w:val="009F1144"/>
    <w:rsid w:val="009F11E0"/>
    <w:rsid w:val="009F12DF"/>
    <w:rsid w:val="009F13B6"/>
    <w:rsid w:val="009F16BF"/>
    <w:rsid w:val="009F16EE"/>
    <w:rsid w:val="009F174E"/>
    <w:rsid w:val="009F19D4"/>
    <w:rsid w:val="009F1AF0"/>
    <w:rsid w:val="009F1D39"/>
    <w:rsid w:val="009F1D7D"/>
    <w:rsid w:val="009F24C3"/>
    <w:rsid w:val="009F26F8"/>
    <w:rsid w:val="009F282C"/>
    <w:rsid w:val="009F28F3"/>
    <w:rsid w:val="009F2BEF"/>
    <w:rsid w:val="009F31D8"/>
    <w:rsid w:val="009F3285"/>
    <w:rsid w:val="009F35FB"/>
    <w:rsid w:val="009F369A"/>
    <w:rsid w:val="009F37E4"/>
    <w:rsid w:val="009F3B41"/>
    <w:rsid w:val="009F3F70"/>
    <w:rsid w:val="009F3FF5"/>
    <w:rsid w:val="009F432E"/>
    <w:rsid w:val="009F44E1"/>
    <w:rsid w:val="009F468B"/>
    <w:rsid w:val="009F4D8A"/>
    <w:rsid w:val="009F525F"/>
    <w:rsid w:val="009F5383"/>
    <w:rsid w:val="009F5402"/>
    <w:rsid w:val="009F594F"/>
    <w:rsid w:val="009F5BC4"/>
    <w:rsid w:val="009F5FC5"/>
    <w:rsid w:val="009F616D"/>
    <w:rsid w:val="009F64C8"/>
    <w:rsid w:val="009F66BD"/>
    <w:rsid w:val="009F6933"/>
    <w:rsid w:val="009F727E"/>
    <w:rsid w:val="009F7726"/>
    <w:rsid w:val="009F7C95"/>
    <w:rsid w:val="009F7DBA"/>
    <w:rsid w:val="009F7E2F"/>
    <w:rsid w:val="009F7F63"/>
    <w:rsid w:val="009F7FCC"/>
    <w:rsid w:val="00A0009A"/>
    <w:rsid w:val="00A004F9"/>
    <w:rsid w:val="00A00586"/>
    <w:rsid w:val="00A005AC"/>
    <w:rsid w:val="00A0073B"/>
    <w:rsid w:val="00A00A28"/>
    <w:rsid w:val="00A00A5B"/>
    <w:rsid w:val="00A00D78"/>
    <w:rsid w:val="00A011B2"/>
    <w:rsid w:val="00A0120E"/>
    <w:rsid w:val="00A012BC"/>
    <w:rsid w:val="00A013A9"/>
    <w:rsid w:val="00A01572"/>
    <w:rsid w:val="00A016B6"/>
    <w:rsid w:val="00A01D12"/>
    <w:rsid w:val="00A01D62"/>
    <w:rsid w:val="00A02114"/>
    <w:rsid w:val="00A02132"/>
    <w:rsid w:val="00A02357"/>
    <w:rsid w:val="00A023FF"/>
    <w:rsid w:val="00A02914"/>
    <w:rsid w:val="00A02AFC"/>
    <w:rsid w:val="00A02BC2"/>
    <w:rsid w:val="00A0304F"/>
    <w:rsid w:val="00A0389F"/>
    <w:rsid w:val="00A038CB"/>
    <w:rsid w:val="00A03B3B"/>
    <w:rsid w:val="00A03CA4"/>
    <w:rsid w:val="00A03D4E"/>
    <w:rsid w:val="00A03DAD"/>
    <w:rsid w:val="00A04282"/>
    <w:rsid w:val="00A04347"/>
    <w:rsid w:val="00A04442"/>
    <w:rsid w:val="00A046D3"/>
    <w:rsid w:val="00A04A4C"/>
    <w:rsid w:val="00A04AE7"/>
    <w:rsid w:val="00A04B37"/>
    <w:rsid w:val="00A04B8B"/>
    <w:rsid w:val="00A04C01"/>
    <w:rsid w:val="00A04D15"/>
    <w:rsid w:val="00A05037"/>
    <w:rsid w:val="00A051B0"/>
    <w:rsid w:val="00A052BB"/>
    <w:rsid w:val="00A056B4"/>
    <w:rsid w:val="00A05724"/>
    <w:rsid w:val="00A05766"/>
    <w:rsid w:val="00A057FE"/>
    <w:rsid w:val="00A05B6A"/>
    <w:rsid w:val="00A05BC9"/>
    <w:rsid w:val="00A05C81"/>
    <w:rsid w:val="00A06127"/>
    <w:rsid w:val="00A062D0"/>
    <w:rsid w:val="00A062EC"/>
    <w:rsid w:val="00A06315"/>
    <w:rsid w:val="00A064AE"/>
    <w:rsid w:val="00A06B56"/>
    <w:rsid w:val="00A06C54"/>
    <w:rsid w:val="00A06DA0"/>
    <w:rsid w:val="00A06DFA"/>
    <w:rsid w:val="00A07035"/>
    <w:rsid w:val="00A07638"/>
    <w:rsid w:val="00A07A5C"/>
    <w:rsid w:val="00A07C62"/>
    <w:rsid w:val="00A1009A"/>
    <w:rsid w:val="00A102B8"/>
    <w:rsid w:val="00A10338"/>
    <w:rsid w:val="00A10348"/>
    <w:rsid w:val="00A1038F"/>
    <w:rsid w:val="00A10451"/>
    <w:rsid w:val="00A104A8"/>
    <w:rsid w:val="00A104C7"/>
    <w:rsid w:val="00A105F0"/>
    <w:rsid w:val="00A108BB"/>
    <w:rsid w:val="00A10B9B"/>
    <w:rsid w:val="00A1147F"/>
    <w:rsid w:val="00A11564"/>
    <w:rsid w:val="00A115A6"/>
    <w:rsid w:val="00A11684"/>
    <w:rsid w:val="00A1192D"/>
    <w:rsid w:val="00A1197A"/>
    <w:rsid w:val="00A11A46"/>
    <w:rsid w:val="00A11C8D"/>
    <w:rsid w:val="00A12098"/>
    <w:rsid w:val="00A12142"/>
    <w:rsid w:val="00A123BA"/>
    <w:rsid w:val="00A12782"/>
    <w:rsid w:val="00A13025"/>
    <w:rsid w:val="00A1326A"/>
    <w:rsid w:val="00A13292"/>
    <w:rsid w:val="00A1332A"/>
    <w:rsid w:val="00A133FD"/>
    <w:rsid w:val="00A136EA"/>
    <w:rsid w:val="00A139D4"/>
    <w:rsid w:val="00A13F2C"/>
    <w:rsid w:val="00A14098"/>
    <w:rsid w:val="00A14542"/>
    <w:rsid w:val="00A147D1"/>
    <w:rsid w:val="00A147E3"/>
    <w:rsid w:val="00A14827"/>
    <w:rsid w:val="00A14F02"/>
    <w:rsid w:val="00A14FEB"/>
    <w:rsid w:val="00A15013"/>
    <w:rsid w:val="00A1502C"/>
    <w:rsid w:val="00A1555C"/>
    <w:rsid w:val="00A15872"/>
    <w:rsid w:val="00A15BCC"/>
    <w:rsid w:val="00A15C29"/>
    <w:rsid w:val="00A15DEA"/>
    <w:rsid w:val="00A1617A"/>
    <w:rsid w:val="00A1648E"/>
    <w:rsid w:val="00A167F0"/>
    <w:rsid w:val="00A16830"/>
    <w:rsid w:val="00A16835"/>
    <w:rsid w:val="00A16BBA"/>
    <w:rsid w:val="00A16D1A"/>
    <w:rsid w:val="00A16FB6"/>
    <w:rsid w:val="00A17035"/>
    <w:rsid w:val="00A1732B"/>
    <w:rsid w:val="00A174C0"/>
    <w:rsid w:val="00A1775E"/>
    <w:rsid w:val="00A17802"/>
    <w:rsid w:val="00A17B1E"/>
    <w:rsid w:val="00A17C03"/>
    <w:rsid w:val="00A17D6A"/>
    <w:rsid w:val="00A17F36"/>
    <w:rsid w:val="00A17F4C"/>
    <w:rsid w:val="00A201C2"/>
    <w:rsid w:val="00A2034B"/>
    <w:rsid w:val="00A20548"/>
    <w:rsid w:val="00A207A6"/>
    <w:rsid w:val="00A207B8"/>
    <w:rsid w:val="00A20C75"/>
    <w:rsid w:val="00A20C9E"/>
    <w:rsid w:val="00A20ECD"/>
    <w:rsid w:val="00A20EDC"/>
    <w:rsid w:val="00A2156A"/>
    <w:rsid w:val="00A2163B"/>
    <w:rsid w:val="00A21696"/>
    <w:rsid w:val="00A21802"/>
    <w:rsid w:val="00A218B9"/>
    <w:rsid w:val="00A2199B"/>
    <w:rsid w:val="00A21A34"/>
    <w:rsid w:val="00A21BB5"/>
    <w:rsid w:val="00A21C3B"/>
    <w:rsid w:val="00A2226F"/>
    <w:rsid w:val="00A2243D"/>
    <w:rsid w:val="00A224A8"/>
    <w:rsid w:val="00A226E7"/>
    <w:rsid w:val="00A22B63"/>
    <w:rsid w:val="00A22EC6"/>
    <w:rsid w:val="00A2320F"/>
    <w:rsid w:val="00A232A2"/>
    <w:rsid w:val="00A2336F"/>
    <w:rsid w:val="00A23712"/>
    <w:rsid w:val="00A2381D"/>
    <w:rsid w:val="00A23C85"/>
    <w:rsid w:val="00A23CBE"/>
    <w:rsid w:val="00A23D75"/>
    <w:rsid w:val="00A23E7F"/>
    <w:rsid w:val="00A24127"/>
    <w:rsid w:val="00A243E6"/>
    <w:rsid w:val="00A243F1"/>
    <w:rsid w:val="00A24B41"/>
    <w:rsid w:val="00A24BF0"/>
    <w:rsid w:val="00A24FE8"/>
    <w:rsid w:val="00A252B7"/>
    <w:rsid w:val="00A254C3"/>
    <w:rsid w:val="00A2572A"/>
    <w:rsid w:val="00A257AC"/>
    <w:rsid w:val="00A25FBD"/>
    <w:rsid w:val="00A263CF"/>
    <w:rsid w:val="00A26507"/>
    <w:rsid w:val="00A26647"/>
    <w:rsid w:val="00A2667B"/>
    <w:rsid w:val="00A267B5"/>
    <w:rsid w:val="00A26861"/>
    <w:rsid w:val="00A26CF3"/>
    <w:rsid w:val="00A26E18"/>
    <w:rsid w:val="00A2710A"/>
    <w:rsid w:val="00A27257"/>
    <w:rsid w:val="00A275A3"/>
    <w:rsid w:val="00A2778E"/>
    <w:rsid w:val="00A27852"/>
    <w:rsid w:val="00A279B0"/>
    <w:rsid w:val="00A279F7"/>
    <w:rsid w:val="00A27B8B"/>
    <w:rsid w:val="00A27C25"/>
    <w:rsid w:val="00A27FDC"/>
    <w:rsid w:val="00A3037C"/>
    <w:rsid w:val="00A308CE"/>
    <w:rsid w:val="00A30A54"/>
    <w:rsid w:val="00A30F81"/>
    <w:rsid w:val="00A31236"/>
    <w:rsid w:val="00A312FB"/>
    <w:rsid w:val="00A315CF"/>
    <w:rsid w:val="00A31961"/>
    <w:rsid w:val="00A31B1A"/>
    <w:rsid w:val="00A31CCC"/>
    <w:rsid w:val="00A31FED"/>
    <w:rsid w:val="00A3206B"/>
    <w:rsid w:val="00A32109"/>
    <w:rsid w:val="00A32188"/>
    <w:rsid w:val="00A3240D"/>
    <w:rsid w:val="00A327E3"/>
    <w:rsid w:val="00A32952"/>
    <w:rsid w:val="00A32EC2"/>
    <w:rsid w:val="00A32ECD"/>
    <w:rsid w:val="00A32EF7"/>
    <w:rsid w:val="00A32F1C"/>
    <w:rsid w:val="00A33027"/>
    <w:rsid w:val="00A33109"/>
    <w:rsid w:val="00A33252"/>
    <w:rsid w:val="00A33366"/>
    <w:rsid w:val="00A33534"/>
    <w:rsid w:val="00A3377B"/>
    <w:rsid w:val="00A33BBF"/>
    <w:rsid w:val="00A33C4F"/>
    <w:rsid w:val="00A33DCF"/>
    <w:rsid w:val="00A33F89"/>
    <w:rsid w:val="00A342B4"/>
    <w:rsid w:val="00A34A05"/>
    <w:rsid w:val="00A34BF2"/>
    <w:rsid w:val="00A34FC4"/>
    <w:rsid w:val="00A351D5"/>
    <w:rsid w:val="00A35241"/>
    <w:rsid w:val="00A35582"/>
    <w:rsid w:val="00A35679"/>
    <w:rsid w:val="00A35718"/>
    <w:rsid w:val="00A35B3B"/>
    <w:rsid w:val="00A35B47"/>
    <w:rsid w:val="00A35B73"/>
    <w:rsid w:val="00A35BAF"/>
    <w:rsid w:val="00A35D0E"/>
    <w:rsid w:val="00A35E19"/>
    <w:rsid w:val="00A366F0"/>
    <w:rsid w:val="00A367CB"/>
    <w:rsid w:val="00A369C5"/>
    <w:rsid w:val="00A36AE9"/>
    <w:rsid w:val="00A37021"/>
    <w:rsid w:val="00A373D4"/>
    <w:rsid w:val="00A375DB"/>
    <w:rsid w:val="00A37630"/>
    <w:rsid w:val="00A376EC"/>
    <w:rsid w:val="00A37B45"/>
    <w:rsid w:val="00A37D5D"/>
    <w:rsid w:val="00A37ED2"/>
    <w:rsid w:val="00A40099"/>
    <w:rsid w:val="00A40188"/>
    <w:rsid w:val="00A40263"/>
    <w:rsid w:val="00A40695"/>
    <w:rsid w:val="00A407E2"/>
    <w:rsid w:val="00A40A01"/>
    <w:rsid w:val="00A40C00"/>
    <w:rsid w:val="00A40D51"/>
    <w:rsid w:val="00A40D8B"/>
    <w:rsid w:val="00A40F61"/>
    <w:rsid w:val="00A41007"/>
    <w:rsid w:val="00A4161C"/>
    <w:rsid w:val="00A41792"/>
    <w:rsid w:val="00A417D0"/>
    <w:rsid w:val="00A418D4"/>
    <w:rsid w:val="00A41CDC"/>
    <w:rsid w:val="00A41D0C"/>
    <w:rsid w:val="00A41F7D"/>
    <w:rsid w:val="00A420DA"/>
    <w:rsid w:val="00A42128"/>
    <w:rsid w:val="00A421D1"/>
    <w:rsid w:val="00A428F9"/>
    <w:rsid w:val="00A42BE9"/>
    <w:rsid w:val="00A431BE"/>
    <w:rsid w:val="00A4337F"/>
    <w:rsid w:val="00A43386"/>
    <w:rsid w:val="00A433F0"/>
    <w:rsid w:val="00A43434"/>
    <w:rsid w:val="00A43880"/>
    <w:rsid w:val="00A43A2D"/>
    <w:rsid w:val="00A43ACE"/>
    <w:rsid w:val="00A43CBF"/>
    <w:rsid w:val="00A43DD4"/>
    <w:rsid w:val="00A43F37"/>
    <w:rsid w:val="00A449D8"/>
    <w:rsid w:val="00A44AD8"/>
    <w:rsid w:val="00A44CEA"/>
    <w:rsid w:val="00A44FD2"/>
    <w:rsid w:val="00A45458"/>
    <w:rsid w:val="00A4559B"/>
    <w:rsid w:val="00A45F96"/>
    <w:rsid w:val="00A45FC7"/>
    <w:rsid w:val="00A4642B"/>
    <w:rsid w:val="00A464B2"/>
    <w:rsid w:val="00A46563"/>
    <w:rsid w:val="00A46674"/>
    <w:rsid w:val="00A46690"/>
    <w:rsid w:val="00A4681F"/>
    <w:rsid w:val="00A46B5A"/>
    <w:rsid w:val="00A46D46"/>
    <w:rsid w:val="00A46D9D"/>
    <w:rsid w:val="00A47598"/>
    <w:rsid w:val="00A47879"/>
    <w:rsid w:val="00A47FD4"/>
    <w:rsid w:val="00A500DA"/>
    <w:rsid w:val="00A50186"/>
    <w:rsid w:val="00A5077F"/>
    <w:rsid w:val="00A5090C"/>
    <w:rsid w:val="00A50918"/>
    <w:rsid w:val="00A50A5E"/>
    <w:rsid w:val="00A50B0A"/>
    <w:rsid w:val="00A50E6E"/>
    <w:rsid w:val="00A513C6"/>
    <w:rsid w:val="00A51749"/>
    <w:rsid w:val="00A51CAA"/>
    <w:rsid w:val="00A51D47"/>
    <w:rsid w:val="00A51DC8"/>
    <w:rsid w:val="00A51FA4"/>
    <w:rsid w:val="00A52396"/>
    <w:rsid w:val="00A52873"/>
    <w:rsid w:val="00A529B7"/>
    <w:rsid w:val="00A52CA3"/>
    <w:rsid w:val="00A52D07"/>
    <w:rsid w:val="00A52E61"/>
    <w:rsid w:val="00A52E6E"/>
    <w:rsid w:val="00A52F29"/>
    <w:rsid w:val="00A52F8D"/>
    <w:rsid w:val="00A53562"/>
    <w:rsid w:val="00A53620"/>
    <w:rsid w:val="00A5362B"/>
    <w:rsid w:val="00A53C2A"/>
    <w:rsid w:val="00A53F21"/>
    <w:rsid w:val="00A5410D"/>
    <w:rsid w:val="00A54240"/>
    <w:rsid w:val="00A54388"/>
    <w:rsid w:val="00A543FE"/>
    <w:rsid w:val="00A54572"/>
    <w:rsid w:val="00A54628"/>
    <w:rsid w:val="00A5490D"/>
    <w:rsid w:val="00A549D6"/>
    <w:rsid w:val="00A54ABA"/>
    <w:rsid w:val="00A54BB9"/>
    <w:rsid w:val="00A55435"/>
    <w:rsid w:val="00A554E7"/>
    <w:rsid w:val="00A55692"/>
    <w:rsid w:val="00A5570D"/>
    <w:rsid w:val="00A5587C"/>
    <w:rsid w:val="00A55916"/>
    <w:rsid w:val="00A55A02"/>
    <w:rsid w:val="00A55B97"/>
    <w:rsid w:val="00A55DF5"/>
    <w:rsid w:val="00A55E68"/>
    <w:rsid w:val="00A560B3"/>
    <w:rsid w:val="00A56262"/>
    <w:rsid w:val="00A5646A"/>
    <w:rsid w:val="00A564F9"/>
    <w:rsid w:val="00A565FB"/>
    <w:rsid w:val="00A56840"/>
    <w:rsid w:val="00A57049"/>
    <w:rsid w:val="00A5709B"/>
    <w:rsid w:val="00A570C0"/>
    <w:rsid w:val="00A57170"/>
    <w:rsid w:val="00A5729E"/>
    <w:rsid w:val="00A57741"/>
    <w:rsid w:val="00A57913"/>
    <w:rsid w:val="00A57A6E"/>
    <w:rsid w:val="00A60A86"/>
    <w:rsid w:val="00A610C7"/>
    <w:rsid w:val="00A613BE"/>
    <w:rsid w:val="00A614DD"/>
    <w:rsid w:val="00A615BE"/>
    <w:rsid w:val="00A617E9"/>
    <w:rsid w:val="00A61A6C"/>
    <w:rsid w:val="00A61B1E"/>
    <w:rsid w:val="00A61C52"/>
    <w:rsid w:val="00A61E0A"/>
    <w:rsid w:val="00A62140"/>
    <w:rsid w:val="00A624A6"/>
    <w:rsid w:val="00A62A54"/>
    <w:rsid w:val="00A62C02"/>
    <w:rsid w:val="00A6327D"/>
    <w:rsid w:val="00A6349F"/>
    <w:rsid w:val="00A634B2"/>
    <w:rsid w:val="00A6360D"/>
    <w:rsid w:val="00A63908"/>
    <w:rsid w:val="00A641E5"/>
    <w:rsid w:val="00A64402"/>
    <w:rsid w:val="00A644D4"/>
    <w:rsid w:val="00A649AA"/>
    <w:rsid w:val="00A64AA9"/>
    <w:rsid w:val="00A64ADB"/>
    <w:rsid w:val="00A64E95"/>
    <w:rsid w:val="00A64FD3"/>
    <w:rsid w:val="00A65037"/>
    <w:rsid w:val="00A6523F"/>
    <w:rsid w:val="00A65489"/>
    <w:rsid w:val="00A65977"/>
    <w:rsid w:val="00A65A74"/>
    <w:rsid w:val="00A6607B"/>
    <w:rsid w:val="00A661A3"/>
    <w:rsid w:val="00A66276"/>
    <w:rsid w:val="00A66503"/>
    <w:rsid w:val="00A6659C"/>
    <w:rsid w:val="00A66638"/>
    <w:rsid w:val="00A66812"/>
    <w:rsid w:val="00A6684C"/>
    <w:rsid w:val="00A66954"/>
    <w:rsid w:val="00A6699E"/>
    <w:rsid w:val="00A66A1B"/>
    <w:rsid w:val="00A66AA2"/>
    <w:rsid w:val="00A66BE7"/>
    <w:rsid w:val="00A67012"/>
    <w:rsid w:val="00A67151"/>
    <w:rsid w:val="00A6737B"/>
    <w:rsid w:val="00A675B1"/>
    <w:rsid w:val="00A67610"/>
    <w:rsid w:val="00A6772C"/>
    <w:rsid w:val="00A678C7"/>
    <w:rsid w:val="00A67D48"/>
    <w:rsid w:val="00A7003A"/>
    <w:rsid w:val="00A704DA"/>
    <w:rsid w:val="00A70539"/>
    <w:rsid w:val="00A70647"/>
    <w:rsid w:val="00A70853"/>
    <w:rsid w:val="00A70888"/>
    <w:rsid w:val="00A70C81"/>
    <w:rsid w:val="00A70F34"/>
    <w:rsid w:val="00A711E2"/>
    <w:rsid w:val="00A71365"/>
    <w:rsid w:val="00A713D4"/>
    <w:rsid w:val="00A7170F"/>
    <w:rsid w:val="00A71ABC"/>
    <w:rsid w:val="00A71BEC"/>
    <w:rsid w:val="00A72453"/>
    <w:rsid w:val="00A7269B"/>
    <w:rsid w:val="00A727DD"/>
    <w:rsid w:val="00A72899"/>
    <w:rsid w:val="00A72973"/>
    <w:rsid w:val="00A72AA7"/>
    <w:rsid w:val="00A72AD4"/>
    <w:rsid w:val="00A72AF1"/>
    <w:rsid w:val="00A72F7E"/>
    <w:rsid w:val="00A730FA"/>
    <w:rsid w:val="00A7352F"/>
    <w:rsid w:val="00A73649"/>
    <w:rsid w:val="00A73AEE"/>
    <w:rsid w:val="00A73D0B"/>
    <w:rsid w:val="00A73D8F"/>
    <w:rsid w:val="00A73E88"/>
    <w:rsid w:val="00A7410B"/>
    <w:rsid w:val="00A747F1"/>
    <w:rsid w:val="00A7504B"/>
    <w:rsid w:val="00A750A2"/>
    <w:rsid w:val="00A7513F"/>
    <w:rsid w:val="00A754C9"/>
    <w:rsid w:val="00A756A4"/>
    <w:rsid w:val="00A7583F"/>
    <w:rsid w:val="00A758CF"/>
    <w:rsid w:val="00A75914"/>
    <w:rsid w:val="00A75939"/>
    <w:rsid w:val="00A75946"/>
    <w:rsid w:val="00A75964"/>
    <w:rsid w:val="00A75C78"/>
    <w:rsid w:val="00A75DAB"/>
    <w:rsid w:val="00A75F40"/>
    <w:rsid w:val="00A7600A"/>
    <w:rsid w:val="00A76289"/>
    <w:rsid w:val="00A76444"/>
    <w:rsid w:val="00A76583"/>
    <w:rsid w:val="00A7663B"/>
    <w:rsid w:val="00A76767"/>
    <w:rsid w:val="00A76804"/>
    <w:rsid w:val="00A769D9"/>
    <w:rsid w:val="00A76C70"/>
    <w:rsid w:val="00A76E7E"/>
    <w:rsid w:val="00A77458"/>
    <w:rsid w:val="00A77531"/>
    <w:rsid w:val="00A77725"/>
    <w:rsid w:val="00A777A4"/>
    <w:rsid w:val="00A77A6F"/>
    <w:rsid w:val="00A77C5E"/>
    <w:rsid w:val="00A80406"/>
    <w:rsid w:val="00A80473"/>
    <w:rsid w:val="00A8075E"/>
    <w:rsid w:val="00A807DA"/>
    <w:rsid w:val="00A80B93"/>
    <w:rsid w:val="00A80E78"/>
    <w:rsid w:val="00A80FF9"/>
    <w:rsid w:val="00A81254"/>
    <w:rsid w:val="00A812C1"/>
    <w:rsid w:val="00A81408"/>
    <w:rsid w:val="00A814E4"/>
    <w:rsid w:val="00A814F5"/>
    <w:rsid w:val="00A81735"/>
    <w:rsid w:val="00A81788"/>
    <w:rsid w:val="00A81E92"/>
    <w:rsid w:val="00A81FE6"/>
    <w:rsid w:val="00A82001"/>
    <w:rsid w:val="00A8204B"/>
    <w:rsid w:val="00A8261D"/>
    <w:rsid w:val="00A826F1"/>
    <w:rsid w:val="00A82A95"/>
    <w:rsid w:val="00A82DEB"/>
    <w:rsid w:val="00A83047"/>
    <w:rsid w:val="00A839A0"/>
    <w:rsid w:val="00A83C7C"/>
    <w:rsid w:val="00A83C9B"/>
    <w:rsid w:val="00A84F93"/>
    <w:rsid w:val="00A850A7"/>
    <w:rsid w:val="00A8513F"/>
    <w:rsid w:val="00A855B4"/>
    <w:rsid w:val="00A85603"/>
    <w:rsid w:val="00A85968"/>
    <w:rsid w:val="00A85E55"/>
    <w:rsid w:val="00A85E5A"/>
    <w:rsid w:val="00A85ECD"/>
    <w:rsid w:val="00A85F25"/>
    <w:rsid w:val="00A8651B"/>
    <w:rsid w:val="00A868EE"/>
    <w:rsid w:val="00A86A77"/>
    <w:rsid w:val="00A86A9D"/>
    <w:rsid w:val="00A86B27"/>
    <w:rsid w:val="00A86F5C"/>
    <w:rsid w:val="00A86FDC"/>
    <w:rsid w:val="00A87288"/>
    <w:rsid w:val="00A8741E"/>
    <w:rsid w:val="00A8755C"/>
    <w:rsid w:val="00A879C2"/>
    <w:rsid w:val="00A87A58"/>
    <w:rsid w:val="00A87C18"/>
    <w:rsid w:val="00A87F6B"/>
    <w:rsid w:val="00A87FAE"/>
    <w:rsid w:val="00A87FB0"/>
    <w:rsid w:val="00A90392"/>
    <w:rsid w:val="00A906CC"/>
    <w:rsid w:val="00A90822"/>
    <w:rsid w:val="00A908EB"/>
    <w:rsid w:val="00A9099A"/>
    <w:rsid w:val="00A90C61"/>
    <w:rsid w:val="00A90D1D"/>
    <w:rsid w:val="00A90EDB"/>
    <w:rsid w:val="00A90FBF"/>
    <w:rsid w:val="00A9111F"/>
    <w:rsid w:val="00A9118E"/>
    <w:rsid w:val="00A9136A"/>
    <w:rsid w:val="00A9157E"/>
    <w:rsid w:val="00A91A38"/>
    <w:rsid w:val="00A920CB"/>
    <w:rsid w:val="00A923EA"/>
    <w:rsid w:val="00A929FE"/>
    <w:rsid w:val="00A92D25"/>
    <w:rsid w:val="00A92D72"/>
    <w:rsid w:val="00A92DB6"/>
    <w:rsid w:val="00A933CD"/>
    <w:rsid w:val="00A9359E"/>
    <w:rsid w:val="00A93811"/>
    <w:rsid w:val="00A93920"/>
    <w:rsid w:val="00A93DB0"/>
    <w:rsid w:val="00A94052"/>
    <w:rsid w:val="00A942B8"/>
    <w:rsid w:val="00A944B6"/>
    <w:rsid w:val="00A94852"/>
    <w:rsid w:val="00A94A0B"/>
    <w:rsid w:val="00A94ABD"/>
    <w:rsid w:val="00A94CFA"/>
    <w:rsid w:val="00A95121"/>
    <w:rsid w:val="00A951D4"/>
    <w:rsid w:val="00A951F5"/>
    <w:rsid w:val="00A95A2D"/>
    <w:rsid w:val="00A95AB8"/>
    <w:rsid w:val="00A966F0"/>
    <w:rsid w:val="00A967A4"/>
    <w:rsid w:val="00A969A9"/>
    <w:rsid w:val="00A96B97"/>
    <w:rsid w:val="00A974B6"/>
    <w:rsid w:val="00A97915"/>
    <w:rsid w:val="00A97AC9"/>
    <w:rsid w:val="00A97B5F"/>
    <w:rsid w:val="00A97FCC"/>
    <w:rsid w:val="00AA00A8"/>
    <w:rsid w:val="00AA01B7"/>
    <w:rsid w:val="00AA05AE"/>
    <w:rsid w:val="00AA0787"/>
    <w:rsid w:val="00AA0944"/>
    <w:rsid w:val="00AA0C8D"/>
    <w:rsid w:val="00AA0CC8"/>
    <w:rsid w:val="00AA139B"/>
    <w:rsid w:val="00AA141F"/>
    <w:rsid w:val="00AA14EB"/>
    <w:rsid w:val="00AA171F"/>
    <w:rsid w:val="00AA18BF"/>
    <w:rsid w:val="00AA195C"/>
    <w:rsid w:val="00AA1B4A"/>
    <w:rsid w:val="00AA1DE1"/>
    <w:rsid w:val="00AA1EAA"/>
    <w:rsid w:val="00AA1EF0"/>
    <w:rsid w:val="00AA275A"/>
    <w:rsid w:val="00AA28EE"/>
    <w:rsid w:val="00AA28EF"/>
    <w:rsid w:val="00AA2ADB"/>
    <w:rsid w:val="00AA2BEF"/>
    <w:rsid w:val="00AA2DBB"/>
    <w:rsid w:val="00AA2F5C"/>
    <w:rsid w:val="00AA3DAB"/>
    <w:rsid w:val="00AA3E06"/>
    <w:rsid w:val="00AA3EB4"/>
    <w:rsid w:val="00AA3F0A"/>
    <w:rsid w:val="00AA417A"/>
    <w:rsid w:val="00AA4219"/>
    <w:rsid w:val="00AA45E4"/>
    <w:rsid w:val="00AA4621"/>
    <w:rsid w:val="00AA4784"/>
    <w:rsid w:val="00AA4ABE"/>
    <w:rsid w:val="00AA4CF0"/>
    <w:rsid w:val="00AA4D04"/>
    <w:rsid w:val="00AA5024"/>
    <w:rsid w:val="00AA5121"/>
    <w:rsid w:val="00AA53E4"/>
    <w:rsid w:val="00AA5622"/>
    <w:rsid w:val="00AA574F"/>
    <w:rsid w:val="00AA5770"/>
    <w:rsid w:val="00AA57EC"/>
    <w:rsid w:val="00AA5F8F"/>
    <w:rsid w:val="00AA5FE5"/>
    <w:rsid w:val="00AA6031"/>
    <w:rsid w:val="00AA682B"/>
    <w:rsid w:val="00AA6B8C"/>
    <w:rsid w:val="00AA6F54"/>
    <w:rsid w:val="00AA72A2"/>
    <w:rsid w:val="00AA75E1"/>
    <w:rsid w:val="00AA799B"/>
    <w:rsid w:val="00AA7B9A"/>
    <w:rsid w:val="00AA7C9E"/>
    <w:rsid w:val="00AA7D1B"/>
    <w:rsid w:val="00AA7DE6"/>
    <w:rsid w:val="00AA7E35"/>
    <w:rsid w:val="00AB02CE"/>
    <w:rsid w:val="00AB0394"/>
    <w:rsid w:val="00AB060B"/>
    <w:rsid w:val="00AB0762"/>
    <w:rsid w:val="00AB086B"/>
    <w:rsid w:val="00AB08A2"/>
    <w:rsid w:val="00AB08D4"/>
    <w:rsid w:val="00AB0A26"/>
    <w:rsid w:val="00AB0A93"/>
    <w:rsid w:val="00AB0AAB"/>
    <w:rsid w:val="00AB0C49"/>
    <w:rsid w:val="00AB0C4A"/>
    <w:rsid w:val="00AB0C84"/>
    <w:rsid w:val="00AB0CF6"/>
    <w:rsid w:val="00AB0DE3"/>
    <w:rsid w:val="00AB0E4C"/>
    <w:rsid w:val="00AB105D"/>
    <w:rsid w:val="00AB1416"/>
    <w:rsid w:val="00AB141F"/>
    <w:rsid w:val="00AB1931"/>
    <w:rsid w:val="00AB21FD"/>
    <w:rsid w:val="00AB225D"/>
    <w:rsid w:val="00AB2698"/>
    <w:rsid w:val="00AB292E"/>
    <w:rsid w:val="00AB2CBA"/>
    <w:rsid w:val="00AB2CE4"/>
    <w:rsid w:val="00AB2FDA"/>
    <w:rsid w:val="00AB3790"/>
    <w:rsid w:val="00AB3A16"/>
    <w:rsid w:val="00AB3A58"/>
    <w:rsid w:val="00AB3AFD"/>
    <w:rsid w:val="00AB3CAE"/>
    <w:rsid w:val="00AB3D49"/>
    <w:rsid w:val="00AB409A"/>
    <w:rsid w:val="00AB4124"/>
    <w:rsid w:val="00AB4270"/>
    <w:rsid w:val="00AB43D7"/>
    <w:rsid w:val="00AB46F4"/>
    <w:rsid w:val="00AB4C97"/>
    <w:rsid w:val="00AB5023"/>
    <w:rsid w:val="00AB519D"/>
    <w:rsid w:val="00AB52AB"/>
    <w:rsid w:val="00AB53A2"/>
    <w:rsid w:val="00AB542B"/>
    <w:rsid w:val="00AB5825"/>
    <w:rsid w:val="00AB5846"/>
    <w:rsid w:val="00AB59C3"/>
    <w:rsid w:val="00AB5C36"/>
    <w:rsid w:val="00AB5EA5"/>
    <w:rsid w:val="00AB618C"/>
    <w:rsid w:val="00AB626E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8B"/>
    <w:rsid w:val="00AB6DD2"/>
    <w:rsid w:val="00AB6E11"/>
    <w:rsid w:val="00AB701E"/>
    <w:rsid w:val="00AB73B3"/>
    <w:rsid w:val="00AB7881"/>
    <w:rsid w:val="00AB7902"/>
    <w:rsid w:val="00AB7DF5"/>
    <w:rsid w:val="00AC01F2"/>
    <w:rsid w:val="00AC0398"/>
    <w:rsid w:val="00AC03C0"/>
    <w:rsid w:val="00AC0AFF"/>
    <w:rsid w:val="00AC0B85"/>
    <w:rsid w:val="00AC1108"/>
    <w:rsid w:val="00AC1151"/>
    <w:rsid w:val="00AC1347"/>
    <w:rsid w:val="00AC1892"/>
    <w:rsid w:val="00AC18C8"/>
    <w:rsid w:val="00AC1A04"/>
    <w:rsid w:val="00AC1D15"/>
    <w:rsid w:val="00AC1ED0"/>
    <w:rsid w:val="00AC21C6"/>
    <w:rsid w:val="00AC2356"/>
    <w:rsid w:val="00AC2526"/>
    <w:rsid w:val="00AC2A04"/>
    <w:rsid w:val="00AC31EB"/>
    <w:rsid w:val="00AC339A"/>
    <w:rsid w:val="00AC366D"/>
    <w:rsid w:val="00AC3880"/>
    <w:rsid w:val="00AC3936"/>
    <w:rsid w:val="00AC39AD"/>
    <w:rsid w:val="00AC39FF"/>
    <w:rsid w:val="00AC3A1A"/>
    <w:rsid w:val="00AC3A8D"/>
    <w:rsid w:val="00AC3F49"/>
    <w:rsid w:val="00AC402D"/>
    <w:rsid w:val="00AC439A"/>
    <w:rsid w:val="00AC482F"/>
    <w:rsid w:val="00AC48AB"/>
    <w:rsid w:val="00AC49CC"/>
    <w:rsid w:val="00AC4AC3"/>
    <w:rsid w:val="00AC5237"/>
    <w:rsid w:val="00AC5A1B"/>
    <w:rsid w:val="00AC5B04"/>
    <w:rsid w:val="00AC5C5A"/>
    <w:rsid w:val="00AC5F83"/>
    <w:rsid w:val="00AC6043"/>
    <w:rsid w:val="00AC6166"/>
    <w:rsid w:val="00AC6465"/>
    <w:rsid w:val="00AC65E8"/>
    <w:rsid w:val="00AC67CF"/>
    <w:rsid w:val="00AC6862"/>
    <w:rsid w:val="00AC6A81"/>
    <w:rsid w:val="00AC6AA2"/>
    <w:rsid w:val="00AC6E47"/>
    <w:rsid w:val="00AC72F6"/>
    <w:rsid w:val="00AC73C7"/>
    <w:rsid w:val="00AC7926"/>
    <w:rsid w:val="00AC7B7C"/>
    <w:rsid w:val="00AD0B68"/>
    <w:rsid w:val="00AD1123"/>
    <w:rsid w:val="00AD12B9"/>
    <w:rsid w:val="00AD1422"/>
    <w:rsid w:val="00AD1581"/>
    <w:rsid w:val="00AD1DE6"/>
    <w:rsid w:val="00AD1F64"/>
    <w:rsid w:val="00AD23DB"/>
    <w:rsid w:val="00AD258A"/>
    <w:rsid w:val="00AD2B1C"/>
    <w:rsid w:val="00AD2DE5"/>
    <w:rsid w:val="00AD2E08"/>
    <w:rsid w:val="00AD2E4D"/>
    <w:rsid w:val="00AD2FA3"/>
    <w:rsid w:val="00AD39AA"/>
    <w:rsid w:val="00AD40CF"/>
    <w:rsid w:val="00AD4184"/>
    <w:rsid w:val="00AD44EC"/>
    <w:rsid w:val="00AD45F8"/>
    <w:rsid w:val="00AD4CE5"/>
    <w:rsid w:val="00AD4D18"/>
    <w:rsid w:val="00AD563E"/>
    <w:rsid w:val="00AD57E2"/>
    <w:rsid w:val="00AD58EE"/>
    <w:rsid w:val="00AD5B32"/>
    <w:rsid w:val="00AD5B52"/>
    <w:rsid w:val="00AD5D37"/>
    <w:rsid w:val="00AD5F28"/>
    <w:rsid w:val="00AD6225"/>
    <w:rsid w:val="00AD650D"/>
    <w:rsid w:val="00AD6665"/>
    <w:rsid w:val="00AD66E7"/>
    <w:rsid w:val="00AD6758"/>
    <w:rsid w:val="00AD6A4F"/>
    <w:rsid w:val="00AD70FA"/>
    <w:rsid w:val="00AD7149"/>
    <w:rsid w:val="00AD75EB"/>
    <w:rsid w:val="00AD7B6F"/>
    <w:rsid w:val="00AE023B"/>
    <w:rsid w:val="00AE10AF"/>
    <w:rsid w:val="00AE10D5"/>
    <w:rsid w:val="00AE11C7"/>
    <w:rsid w:val="00AE13D8"/>
    <w:rsid w:val="00AE1630"/>
    <w:rsid w:val="00AE1832"/>
    <w:rsid w:val="00AE188E"/>
    <w:rsid w:val="00AE1982"/>
    <w:rsid w:val="00AE1B89"/>
    <w:rsid w:val="00AE2022"/>
    <w:rsid w:val="00AE23A6"/>
    <w:rsid w:val="00AE28F4"/>
    <w:rsid w:val="00AE2AF0"/>
    <w:rsid w:val="00AE3298"/>
    <w:rsid w:val="00AE32FF"/>
    <w:rsid w:val="00AE333A"/>
    <w:rsid w:val="00AE336A"/>
    <w:rsid w:val="00AE35C2"/>
    <w:rsid w:val="00AE38E3"/>
    <w:rsid w:val="00AE3B5F"/>
    <w:rsid w:val="00AE3B96"/>
    <w:rsid w:val="00AE3DFC"/>
    <w:rsid w:val="00AE3E0E"/>
    <w:rsid w:val="00AE3F91"/>
    <w:rsid w:val="00AE4216"/>
    <w:rsid w:val="00AE4368"/>
    <w:rsid w:val="00AE4676"/>
    <w:rsid w:val="00AE4B69"/>
    <w:rsid w:val="00AE4ED3"/>
    <w:rsid w:val="00AE5024"/>
    <w:rsid w:val="00AE51C3"/>
    <w:rsid w:val="00AE54A1"/>
    <w:rsid w:val="00AE597B"/>
    <w:rsid w:val="00AE5CD6"/>
    <w:rsid w:val="00AE5DBA"/>
    <w:rsid w:val="00AE60DD"/>
    <w:rsid w:val="00AE6185"/>
    <w:rsid w:val="00AE632C"/>
    <w:rsid w:val="00AE6425"/>
    <w:rsid w:val="00AE64A7"/>
    <w:rsid w:val="00AE6BA9"/>
    <w:rsid w:val="00AE6F6D"/>
    <w:rsid w:val="00AE7181"/>
    <w:rsid w:val="00AE763A"/>
    <w:rsid w:val="00AE79EF"/>
    <w:rsid w:val="00AE7BAB"/>
    <w:rsid w:val="00AE7CF9"/>
    <w:rsid w:val="00AE7D77"/>
    <w:rsid w:val="00AF01A7"/>
    <w:rsid w:val="00AF0412"/>
    <w:rsid w:val="00AF042F"/>
    <w:rsid w:val="00AF07A2"/>
    <w:rsid w:val="00AF0826"/>
    <w:rsid w:val="00AF0AC1"/>
    <w:rsid w:val="00AF0B18"/>
    <w:rsid w:val="00AF0C76"/>
    <w:rsid w:val="00AF0C83"/>
    <w:rsid w:val="00AF0E9E"/>
    <w:rsid w:val="00AF11F6"/>
    <w:rsid w:val="00AF16AC"/>
    <w:rsid w:val="00AF1812"/>
    <w:rsid w:val="00AF18B2"/>
    <w:rsid w:val="00AF1AFA"/>
    <w:rsid w:val="00AF1B68"/>
    <w:rsid w:val="00AF1BA1"/>
    <w:rsid w:val="00AF1BE5"/>
    <w:rsid w:val="00AF1C39"/>
    <w:rsid w:val="00AF1C5B"/>
    <w:rsid w:val="00AF1D36"/>
    <w:rsid w:val="00AF1F03"/>
    <w:rsid w:val="00AF1F69"/>
    <w:rsid w:val="00AF1FF4"/>
    <w:rsid w:val="00AF2F7B"/>
    <w:rsid w:val="00AF3211"/>
    <w:rsid w:val="00AF3379"/>
    <w:rsid w:val="00AF352A"/>
    <w:rsid w:val="00AF37BD"/>
    <w:rsid w:val="00AF3EA9"/>
    <w:rsid w:val="00AF3EB1"/>
    <w:rsid w:val="00AF41AB"/>
    <w:rsid w:val="00AF41E9"/>
    <w:rsid w:val="00AF4209"/>
    <w:rsid w:val="00AF4432"/>
    <w:rsid w:val="00AF4720"/>
    <w:rsid w:val="00AF48EB"/>
    <w:rsid w:val="00AF4984"/>
    <w:rsid w:val="00AF4A5E"/>
    <w:rsid w:val="00AF4C55"/>
    <w:rsid w:val="00AF501D"/>
    <w:rsid w:val="00AF5341"/>
    <w:rsid w:val="00AF55F0"/>
    <w:rsid w:val="00AF5741"/>
    <w:rsid w:val="00AF5782"/>
    <w:rsid w:val="00AF579D"/>
    <w:rsid w:val="00AF579E"/>
    <w:rsid w:val="00AF6034"/>
    <w:rsid w:val="00AF60C0"/>
    <w:rsid w:val="00AF6235"/>
    <w:rsid w:val="00AF6812"/>
    <w:rsid w:val="00AF68F0"/>
    <w:rsid w:val="00AF6B13"/>
    <w:rsid w:val="00AF6E23"/>
    <w:rsid w:val="00AF6E41"/>
    <w:rsid w:val="00AF70E2"/>
    <w:rsid w:val="00AF74AE"/>
    <w:rsid w:val="00AF75BD"/>
    <w:rsid w:val="00AF769E"/>
    <w:rsid w:val="00AF770D"/>
    <w:rsid w:val="00AF78FF"/>
    <w:rsid w:val="00AF799A"/>
    <w:rsid w:val="00AF7CBA"/>
    <w:rsid w:val="00B00101"/>
    <w:rsid w:val="00B001BC"/>
    <w:rsid w:val="00B006C9"/>
    <w:rsid w:val="00B008D9"/>
    <w:rsid w:val="00B00ADA"/>
    <w:rsid w:val="00B00B29"/>
    <w:rsid w:val="00B0100F"/>
    <w:rsid w:val="00B0164C"/>
    <w:rsid w:val="00B01679"/>
    <w:rsid w:val="00B018FD"/>
    <w:rsid w:val="00B01A84"/>
    <w:rsid w:val="00B01B9A"/>
    <w:rsid w:val="00B0236F"/>
    <w:rsid w:val="00B0240E"/>
    <w:rsid w:val="00B02423"/>
    <w:rsid w:val="00B0242B"/>
    <w:rsid w:val="00B024EF"/>
    <w:rsid w:val="00B02A94"/>
    <w:rsid w:val="00B03068"/>
    <w:rsid w:val="00B03164"/>
    <w:rsid w:val="00B032DF"/>
    <w:rsid w:val="00B03308"/>
    <w:rsid w:val="00B03389"/>
    <w:rsid w:val="00B0352D"/>
    <w:rsid w:val="00B038BF"/>
    <w:rsid w:val="00B0394E"/>
    <w:rsid w:val="00B039C9"/>
    <w:rsid w:val="00B03F12"/>
    <w:rsid w:val="00B0400C"/>
    <w:rsid w:val="00B041B4"/>
    <w:rsid w:val="00B041E6"/>
    <w:rsid w:val="00B046B1"/>
    <w:rsid w:val="00B04A7B"/>
    <w:rsid w:val="00B053B6"/>
    <w:rsid w:val="00B05462"/>
    <w:rsid w:val="00B05712"/>
    <w:rsid w:val="00B059B2"/>
    <w:rsid w:val="00B059BB"/>
    <w:rsid w:val="00B05D6A"/>
    <w:rsid w:val="00B05F24"/>
    <w:rsid w:val="00B05FB2"/>
    <w:rsid w:val="00B060C0"/>
    <w:rsid w:val="00B0627D"/>
    <w:rsid w:val="00B064F1"/>
    <w:rsid w:val="00B0664E"/>
    <w:rsid w:val="00B067E3"/>
    <w:rsid w:val="00B06CFF"/>
    <w:rsid w:val="00B07002"/>
    <w:rsid w:val="00B077C2"/>
    <w:rsid w:val="00B0780D"/>
    <w:rsid w:val="00B07AF9"/>
    <w:rsid w:val="00B100F2"/>
    <w:rsid w:val="00B10104"/>
    <w:rsid w:val="00B103B8"/>
    <w:rsid w:val="00B103CE"/>
    <w:rsid w:val="00B1053B"/>
    <w:rsid w:val="00B10BE9"/>
    <w:rsid w:val="00B10EA8"/>
    <w:rsid w:val="00B10EC1"/>
    <w:rsid w:val="00B11087"/>
    <w:rsid w:val="00B110FD"/>
    <w:rsid w:val="00B1120F"/>
    <w:rsid w:val="00B1133B"/>
    <w:rsid w:val="00B11833"/>
    <w:rsid w:val="00B118C5"/>
    <w:rsid w:val="00B118C8"/>
    <w:rsid w:val="00B11948"/>
    <w:rsid w:val="00B12144"/>
    <w:rsid w:val="00B1216B"/>
    <w:rsid w:val="00B1218D"/>
    <w:rsid w:val="00B12263"/>
    <w:rsid w:val="00B12544"/>
    <w:rsid w:val="00B1285D"/>
    <w:rsid w:val="00B1296E"/>
    <w:rsid w:val="00B129B3"/>
    <w:rsid w:val="00B12D28"/>
    <w:rsid w:val="00B130F2"/>
    <w:rsid w:val="00B135B7"/>
    <w:rsid w:val="00B135ED"/>
    <w:rsid w:val="00B13866"/>
    <w:rsid w:val="00B13976"/>
    <w:rsid w:val="00B13DD9"/>
    <w:rsid w:val="00B144C2"/>
    <w:rsid w:val="00B146BF"/>
    <w:rsid w:val="00B14879"/>
    <w:rsid w:val="00B14953"/>
    <w:rsid w:val="00B14F89"/>
    <w:rsid w:val="00B14FFA"/>
    <w:rsid w:val="00B15216"/>
    <w:rsid w:val="00B156C7"/>
    <w:rsid w:val="00B1571E"/>
    <w:rsid w:val="00B15CD4"/>
    <w:rsid w:val="00B15E77"/>
    <w:rsid w:val="00B16121"/>
    <w:rsid w:val="00B165CB"/>
    <w:rsid w:val="00B165CE"/>
    <w:rsid w:val="00B16B8D"/>
    <w:rsid w:val="00B17122"/>
    <w:rsid w:val="00B1727F"/>
    <w:rsid w:val="00B173F7"/>
    <w:rsid w:val="00B178FB"/>
    <w:rsid w:val="00B17B4A"/>
    <w:rsid w:val="00B17BEE"/>
    <w:rsid w:val="00B17D5B"/>
    <w:rsid w:val="00B17D6D"/>
    <w:rsid w:val="00B17E44"/>
    <w:rsid w:val="00B17F7A"/>
    <w:rsid w:val="00B2001F"/>
    <w:rsid w:val="00B20148"/>
    <w:rsid w:val="00B20351"/>
    <w:rsid w:val="00B20777"/>
    <w:rsid w:val="00B209C6"/>
    <w:rsid w:val="00B212CA"/>
    <w:rsid w:val="00B214FB"/>
    <w:rsid w:val="00B21890"/>
    <w:rsid w:val="00B21A45"/>
    <w:rsid w:val="00B21DCB"/>
    <w:rsid w:val="00B21E77"/>
    <w:rsid w:val="00B2220D"/>
    <w:rsid w:val="00B22286"/>
    <w:rsid w:val="00B223F9"/>
    <w:rsid w:val="00B22465"/>
    <w:rsid w:val="00B226B4"/>
    <w:rsid w:val="00B228DA"/>
    <w:rsid w:val="00B229D4"/>
    <w:rsid w:val="00B22D53"/>
    <w:rsid w:val="00B22DBD"/>
    <w:rsid w:val="00B23089"/>
    <w:rsid w:val="00B231C2"/>
    <w:rsid w:val="00B2348B"/>
    <w:rsid w:val="00B234A6"/>
    <w:rsid w:val="00B238E7"/>
    <w:rsid w:val="00B2391E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F28"/>
    <w:rsid w:val="00B24F7C"/>
    <w:rsid w:val="00B25456"/>
    <w:rsid w:val="00B25758"/>
    <w:rsid w:val="00B25977"/>
    <w:rsid w:val="00B25B0E"/>
    <w:rsid w:val="00B25B60"/>
    <w:rsid w:val="00B25E9C"/>
    <w:rsid w:val="00B2607B"/>
    <w:rsid w:val="00B2660E"/>
    <w:rsid w:val="00B26EE8"/>
    <w:rsid w:val="00B274DB"/>
    <w:rsid w:val="00B27623"/>
    <w:rsid w:val="00B27653"/>
    <w:rsid w:val="00B2791A"/>
    <w:rsid w:val="00B27ACE"/>
    <w:rsid w:val="00B27B89"/>
    <w:rsid w:val="00B27CB7"/>
    <w:rsid w:val="00B27E75"/>
    <w:rsid w:val="00B27EC5"/>
    <w:rsid w:val="00B27FA1"/>
    <w:rsid w:val="00B27FB8"/>
    <w:rsid w:val="00B30173"/>
    <w:rsid w:val="00B3037A"/>
    <w:rsid w:val="00B30904"/>
    <w:rsid w:val="00B30A6F"/>
    <w:rsid w:val="00B30B70"/>
    <w:rsid w:val="00B30BC0"/>
    <w:rsid w:val="00B30C74"/>
    <w:rsid w:val="00B311A9"/>
    <w:rsid w:val="00B31461"/>
    <w:rsid w:val="00B314E2"/>
    <w:rsid w:val="00B315B8"/>
    <w:rsid w:val="00B3190E"/>
    <w:rsid w:val="00B319AD"/>
    <w:rsid w:val="00B31C2E"/>
    <w:rsid w:val="00B31EA3"/>
    <w:rsid w:val="00B32548"/>
    <w:rsid w:val="00B32696"/>
    <w:rsid w:val="00B329B1"/>
    <w:rsid w:val="00B32AB2"/>
    <w:rsid w:val="00B330F1"/>
    <w:rsid w:val="00B3310F"/>
    <w:rsid w:val="00B337D4"/>
    <w:rsid w:val="00B33AA6"/>
    <w:rsid w:val="00B33C26"/>
    <w:rsid w:val="00B33FB8"/>
    <w:rsid w:val="00B342B0"/>
    <w:rsid w:val="00B344A8"/>
    <w:rsid w:val="00B345E3"/>
    <w:rsid w:val="00B34D44"/>
    <w:rsid w:val="00B352B3"/>
    <w:rsid w:val="00B35404"/>
    <w:rsid w:val="00B369A4"/>
    <w:rsid w:val="00B36AD6"/>
    <w:rsid w:val="00B36BDA"/>
    <w:rsid w:val="00B36C34"/>
    <w:rsid w:val="00B36CF9"/>
    <w:rsid w:val="00B36FC4"/>
    <w:rsid w:val="00B37306"/>
    <w:rsid w:val="00B3753A"/>
    <w:rsid w:val="00B376D2"/>
    <w:rsid w:val="00B377E6"/>
    <w:rsid w:val="00B379D6"/>
    <w:rsid w:val="00B37B5F"/>
    <w:rsid w:val="00B37C97"/>
    <w:rsid w:val="00B37F08"/>
    <w:rsid w:val="00B40280"/>
    <w:rsid w:val="00B4081E"/>
    <w:rsid w:val="00B40A5E"/>
    <w:rsid w:val="00B40BE9"/>
    <w:rsid w:val="00B41740"/>
    <w:rsid w:val="00B41A84"/>
    <w:rsid w:val="00B41B1B"/>
    <w:rsid w:val="00B41F57"/>
    <w:rsid w:val="00B4210E"/>
    <w:rsid w:val="00B425DD"/>
    <w:rsid w:val="00B42AA8"/>
    <w:rsid w:val="00B42C9E"/>
    <w:rsid w:val="00B4301D"/>
    <w:rsid w:val="00B43138"/>
    <w:rsid w:val="00B4316E"/>
    <w:rsid w:val="00B43211"/>
    <w:rsid w:val="00B43598"/>
    <w:rsid w:val="00B43637"/>
    <w:rsid w:val="00B43666"/>
    <w:rsid w:val="00B43A2E"/>
    <w:rsid w:val="00B43B77"/>
    <w:rsid w:val="00B43BC0"/>
    <w:rsid w:val="00B43BE1"/>
    <w:rsid w:val="00B43DC1"/>
    <w:rsid w:val="00B43E22"/>
    <w:rsid w:val="00B43E24"/>
    <w:rsid w:val="00B43FCB"/>
    <w:rsid w:val="00B443E5"/>
    <w:rsid w:val="00B444AA"/>
    <w:rsid w:val="00B444F7"/>
    <w:rsid w:val="00B445D2"/>
    <w:rsid w:val="00B445FC"/>
    <w:rsid w:val="00B44614"/>
    <w:rsid w:val="00B450AC"/>
    <w:rsid w:val="00B4517B"/>
    <w:rsid w:val="00B45183"/>
    <w:rsid w:val="00B4536F"/>
    <w:rsid w:val="00B4549D"/>
    <w:rsid w:val="00B45557"/>
    <w:rsid w:val="00B4573D"/>
    <w:rsid w:val="00B4577E"/>
    <w:rsid w:val="00B45847"/>
    <w:rsid w:val="00B45C16"/>
    <w:rsid w:val="00B464F2"/>
    <w:rsid w:val="00B464FC"/>
    <w:rsid w:val="00B46783"/>
    <w:rsid w:val="00B4692C"/>
    <w:rsid w:val="00B46A5B"/>
    <w:rsid w:val="00B46B69"/>
    <w:rsid w:val="00B46D8F"/>
    <w:rsid w:val="00B473A7"/>
    <w:rsid w:val="00B477D8"/>
    <w:rsid w:val="00B477E3"/>
    <w:rsid w:val="00B47C33"/>
    <w:rsid w:val="00B47D50"/>
    <w:rsid w:val="00B47F7E"/>
    <w:rsid w:val="00B50099"/>
    <w:rsid w:val="00B50101"/>
    <w:rsid w:val="00B50621"/>
    <w:rsid w:val="00B511D4"/>
    <w:rsid w:val="00B51349"/>
    <w:rsid w:val="00B513F2"/>
    <w:rsid w:val="00B51408"/>
    <w:rsid w:val="00B5164C"/>
    <w:rsid w:val="00B51822"/>
    <w:rsid w:val="00B518DD"/>
    <w:rsid w:val="00B51A42"/>
    <w:rsid w:val="00B51CC4"/>
    <w:rsid w:val="00B51D0D"/>
    <w:rsid w:val="00B51D87"/>
    <w:rsid w:val="00B52094"/>
    <w:rsid w:val="00B52251"/>
    <w:rsid w:val="00B529A7"/>
    <w:rsid w:val="00B52D12"/>
    <w:rsid w:val="00B52ED3"/>
    <w:rsid w:val="00B532E9"/>
    <w:rsid w:val="00B533E2"/>
    <w:rsid w:val="00B53D85"/>
    <w:rsid w:val="00B53DB4"/>
    <w:rsid w:val="00B53F32"/>
    <w:rsid w:val="00B54226"/>
    <w:rsid w:val="00B5478F"/>
    <w:rsid w:val="00B549A0"/>
    <w:rsid w:val="00B54E78"/>
    <w:rsid w:val="00B54EDD"/>
    <w:rsid w:val="00B54F80"/>
    <w:rsid w:val="00B54FD0"/>
    <w:rsid w:val="00B55222"/>
    <w:rsid w:val="00B55880"/>
    <w:rsid w:val="00B55A49"/>
    <w:rsid w:val="00B55C35"/>
    <w:rsid w:val="00B55C4B"/>
    <w:rsid w:val="00B55C75"/>
    <w:rsid w:val="00B55DB8"/>
    <w:rsid w:val="00B5605D"/>
    <w:rsid w:val="00B5610D"/>
    <w:rsid w:val="00B561F2"/>
    <w:rsid w:val="00B5671F"/>
    <w:rsid w:val="00B56742"/>
    <w:rsid w:val="00B569E5"/>
    <w:rsid w:val="00B56B36"/>
    <w:rsid w:val="00B56D08"/>
    <w:rsid w:val="00B56E22"/>
    <w:rsid w:val="00B56EEE"/>
    <w:rsid w:val="00B56EF4"/>
    <w:rsid w:val="00B5736F"/>
    <w:rsid w:val="00B57609"/>
    <w:rsid w:val="00B576FE"/>
    <w:rsid w:val="00B57E05"/>
    <w:rsid w:val="00B60003"/>
    <w:rsid w:val="00B600AF"/>
    <w:rsid w:val="00B6018B"/>
    <w:rsid w:val="00B60541"/>
    <w:rsid w:val="00B6081B"/>
    <w:rsid w:val="00B61489"/>
    <w:rsid w:val="00B61544"/>
    <w:rsid w:val="00B617FB"/>
    <w:rsid w:val="00B61AF6"/>
    <w:rsid w:val="00B61BA4"/>
    <w:rsid w:val="00B61C97"/>
    <w:rsid w:val="00B61CE2"/>
    <w:rsid w:val="00B61EFA"/>
    <w:rsid w:val="00B61F3B"/>
    <w:rsid w:val="00B620D2"/>
    <w:rsid w:val="00B621F1"/>
    <w:rsid w:val="00B623D7"/>
    <w:rsid w:val="00B6278E"/>
    <w:rsid w:val="00B628A5"/>
    <w:rsid w:val="00B62BCC"/>
    <w:rsid w:val="00B63A72"/>
    <w:rsid w:val="00B63A7C"/>
    <w:rsid w:val="00B63C62"/>
    <w:rsid w:val="00B63CF7"/>
    <w:rsid w:val="00B63DA5"/>
    <w:rsid w:val="00B63F65"/>
    <w:rsid w:val="00B6416C"/>
    <w:rsid w:val="00B6421D"/>
    <w:rsid w:val="00B64336"/>
    <w:rsid w:val="00B644F2"/>
    <w:rsid w:val="00B64506"/>
    <w:rsid w:val="00B64F4C"/>
    <w:rsid w:val="00B64FE2"/>
    <w:rsid w:val="00B65218"/>
    <w:rsid w:val="00B6525E"/>
    <w:rsid w:val="00B6532E"/>
    <w:rsid w:val="00B6563D"/>
    <w:rsid w:val="00B657B1"/>
    <w:rsid w:val="00B65D1C"/>
    <w:rsid w:val="00B65F81"/>
    <w:rsid w:val="00B66492"/>
    <w:rsid w:val="00B667F5"/>
    <w:rsid w:val="00B6694B"/>
    <w:rsid w:val="00B66A89"/>
    <w:rsid w:val="00B66C1C"/>
    <w:rsid w:val="00B67070"/>
    <w:rsid w:val="00B67A7A"/>
    <w:rsid w:val="00B67DA1"/>
    <w:rsid w:val="00B704ED"/>
    <w:rsid w:val="00B7061D"/>
    <w:rsid w:val="00B70989"/>
    <w:rsid w:val="00B70F50"/>
    <w:rsid w:val="00B710DC"/>
    <w:rsid w:val="00B71257"/>
    <w:rsid w:val="00B71399"/>
    <w:rsid w:val="00B71635"/>
    <w:rsid w:val="00B717DA"/>
    <w:rsid w:val="00B718D5"/>
    <w:rsid w:val="00B71D6C"/>
    <w:rsid w:val="00B71FE6"/>
    <w:rsid w:val="00B7209C"/>
    <w:rsid w:val="00B723A8"/>
    <w:rsid w:val="00B723F2"/>
    <w:rsid w:val="00B72539"/>
    <w:rsid w:val="00B725CD"/>
    <w:rsid w:val="00B725E9"/>
    <w:rsid w:val="00B72680"/>
    <w:rsid w:val="00B72909"/>
    <w:rsid w:val="00B72A3B"/>
    <w:rsid w:val="00B72C46"/>
    <w:rsid w:val="00B72EA5"/>
    <w:rsid w:val="00B72F49"/>
    <w:rsid w:val="00B73088"/>
    <w:rsid w:val="00B73342"/>
    <w:rsid w:val="00B73407"/>
    <w:rsid w:val="00B73631"/>
    <w:rsid w:val="00B73B4E"/>
    <w:rsid w:val="00B73BB6"/>
    <w:rsid w:val="00B73F57"/>
    <w:rsid w:val="00B73FFD"/>
    <w:rsid w:val="00B7413F"/>
    <w:rsid w:val="00B742B4"/>
    <w:rsid w:val="00B748D9"/>
    <w:rsid w:val="00B7493C"/>
    <w:rsid w:val="00B74C84"/>
    <w:rsid w:val="00B74CD9"/>
    <w:rsid w:val="00B752B3"/>
    <w:rsid w:val="00B75337"/>
    <w:rsid w:val="00B7534E"/>
    <w:rsid w:val="00B753B5"/>
    <w:rsid w:val="00B7541B"/>
    <w:rsid w:val="00B75624"/>
    <w:rsid w:val="00B75644"/>
    <w:rsid w:val="00B75A63"/>
    <w:rsid w:val="00B75C41"/>
    <w:rsid w:val="00B75D87"/>
    <w:rsid w:val="00B75E5B"/>
    <w:rsid w:val="00B75EF7"/>
    <w:rsid w:val="00B75F9E"/>
    <w:rsid w:val="00B760C1"/>
    <w:rsid w:val="00B7617D"/>
    <w:rsid w:val="00B763B6"/>
    <w:rsid w:val="00B76502"/>
    <w:rsid w:val="00B76678"/>
    <w:rsid w:val="00B7667C"/>
    <w:rsid w:val="00B769D8"/>
    <w:rsid w:val="00B76E0F"/>
    <w:rsid w:val="00B76F77"/>
    <w:rsid w:val="00B770AF"/>
    <w:rsid w:val="00B77416"/>
    <w:rsid w:val="00B775FB"/>
    <w:rsid w:val="00B77CB8"/>
    <w:rsid w:val="00B8022F"/>
    <w:rsid w:val="00B80483"/>
    <w:rsid w:val="00B8054F"/>
    <w:rsid w:val="00B80616"/>
    <w:rsid w:val="00B806A0"/>
    <w:rsid w:val="00B806A2"/>
    <w:rsid w:val="00B80896"/>
    <w:rsid w:val="00B80BD0"/>
    <w:rsid w:val="00B80D72"/>
    <w:rsid w:val="00B811E0"/>
    <w:rsid w:val="00B81291"/>
    <w:rsid w:val="00B81434"/>
    <w:rsid w:val="00B81A36"/>
    <w:rsid w:val="00B81B68"/>
    <w:rsid w:val="00B81B87"/>
    <w:rsid w:val="00B81D57"/>
    <w:rsid w:val="00B81FDA"/>
    <w:rsid w:val="00B8218C"/>
    <w:rsid w:val="00B82415"/>
    <w:rsid w:val="00B82480"/>
    <w:rsid w:val="00B82600"/>
    <w:rsid w:val="00B8265B"/>
    <w:rsid w:val="00B829CD"/>
    <w:rsid w:val="00B82A34"/>
    <w:rsid w:val="00B82C76"/>
    <w:rsid w:val="00B831C3"/>
    <w:rsid w:val="00B83284"/>
    <w:rsid w:val="00B83A34"/>
    <w:rsid w:val="00B83ACC"/>
    <w:rsid w:val="00B83BB2"/>
    <w:rsid w:val="00B83BDC"/>
    <w:rsid w:val="00B83D35"/>
    <w:rsid w:val="00B83D66"/>
    <w:rsid w:val="00B84093"/>
    <w:rsid w:val="00B841EB"/>
    <w:rsid w:val="00B8498C"/>
    <w:rsid w:val="00B849F6"/>
    <w:rsid w:val="00B84BE8"/>
    <w:rsid w:val="00B84DD2"/>
    <w:rsid w:val="00B851E6"/>
    <w:rsid w:val="00B859A7"/>
    <w:rsid w:val="00B85BCC"/>
    <w:rsid w:val="00B85CC1"/>
    <w:rsid w:val="00B85D29"/>
    <w:rsid w:val="00B86434"/>
    <w:rsid w:val="00B86567"/>
    <w:rsid w:val="00B865CA"/>
    <w:rsid w:val="00B865EB"/>
    <w:rsid w:val="00B86D32"/>
    <w:rsid w:val="00B872A6"/>
    <w:rsid w:val="00B8730B"/>
    <w:rsid w:val="00B87AC9"/>
    <w:rsid w:val="00B87BD7"/>
    <w:rsid w:val="00B87CAA"/>
    <w:rsid w:val="00B90068"/>
    <w:rsid w:val="00B9012A"/>
    <w:rsid w:val="00B90277"/>
    <w:rsid w:val="00B907BB"/>
    <w:rsid w:val="00B908BA"/>
    <w:rsid w:val="00B908C1"/>
    <w:rsid w:val="00B908C3"/>
    <w:rsid w:val="00B909C5"/>
    <w:rsid w:val="00B90B14"/>
    <w:rsid w:val="00B90DCB"/>
    <w:rsid w:val="00B9102E"/>
    <w:rsid w:val="00B9116C"/>
    <w:rsid w:val="00B91379"/>
    <w:rsid w:val="00B9153F"/>
    <w:rsid w:val="00B917B9"/>
    <w:rsid w:val="00B917C4"/>
    <w:rsid w:val="00B919EB"/>
    <w:rsid w:val="00B91B5B"/>
    <w:rsid w:val="00B921DC"/>
    <w:rsid w:val="00B92267"/>
    <w:rsid w:val="00B922F2"/>
    <w:rsid w:val="00B92484"/>
    <w:rsid w:val="00B927B1"/>
    <w:rsid w:val="00B92860"/>
    <w:rsid w:val="00B928F6"/>
    <w:rsid w:val="00B92980"/>
    <w:rsid w:val="00B92AB2"/>
    <w:rsid w:val="00B92B8B"/>
    <w:rsid w:val="00B92D7B"/>
    <w:rsid w:val="00B92DC1"/>
    <w:rsid w:val="00B92E7C"/>
    <w:rsid w:val="00B9301B"/>
    <w:rsid w:val="00B9309D"/>
    <w:rsid w:val="00B930DB"/>
    <w:rsid w:val="00B93165"/>
    <w:rsid w:val="00B93258"/>
    <w:rsid w:val="00B9366A"/>
    <w:rsid w:val="00B936CE"/>
    <w:rsid w:val="00B93841"/>
    <w:rsid w:val="00B93E96"/>
    <w:rsid w:val="00B940E5"/>
    <w:rsid w:val="00B94114"/>
    <w:rsid w:val="00B9455D"/>
    <w:rsid w:val="00B949D3"/>
    <w:rsid w:val="00B94CD2"/>
    <w:rsid w:val="00B94F6B"/>
    <w:rsid w:val="00B95168"/>
    <w:rsid w:val="00B9548B"/>
    <w:rsid w:val="00B955ED"/>
    <w:rsid w:val="00B95686"/>
    <w:rsid w:val="00B95947"/>
    <w:rsid w:val="00B9597F"/>
    <w:rsid w:val="00B95BD0"/>
    <w:rsid w:val="00B95E15"/>
    <w:rsid w:val="00B95E55"/>
    <w:rsid w:val="00B95F32"/>
    <w:rsid w:val="00B95F5C"/>
    <w:rsid w:val="00B96123"/>
    <w:rsid w:val="00B9618B"/>
    <w:rsid w:val="00B968AA"/>
    <w:rsid w:val="00B96A32"/>
    <w:rsid w:val="00B96B72"/>
    <w:rsid w:val="00B96E5D"/>
    <w:rsid w:val="00B96F90"/>
    <w:rsid w:val="00B970BF"/>
    <w:rsid w:val="00B9719C"/>
    <w:rsid w:val="00B97368"/>
    <w:rsid w:val="00B9776B"/>
    <w:rsid w:val="00B97827"/>
    <w:rsid w:val="00B97905"/>
    <w:rsid w:val="00B97AD1"/>
    <w:rsid w:val="00B97FCF"/>
    <w:rsid w:val="00BA022D"/>
    <w:rsid w:val="00BA025D"/>
    <w:rsid w:val="00BA0389"/>
    <w:rsid w:val="00BA0411"/>
    <w:rsid w:val="00BA049F"/>
    <w:rsid w:val="00BA096D"/>
    <w:rsid w:val="00BA0B35"/>
    <w:rsid w:val="00BA0B44"/>
    <w:rsid w:val="00BA0B82"/>
    <w:rsid w:val="00BA0DFD"/>
    <w:rsid w:val="00BA119A"/>
    <w:rsid w:val="00BA1232"/>
    <w:rsid w:val="00BA12E4"/>
    <w:rsid w:val="00BA1BB5"/>
    <w:rsid w:val="00BA1C3E"/>
    <w:rsid w:val="00BA1C49"/>
    <w:rsid w:val="00BA1E3B"/>
    <w:rsid w:val="00BA2034"/>
    <w:rsid w:val="00BA22BE"/>
    <w:rsid w:val="00BA2437"/>
    <w:rsid w:val="00BA24F0"/>
    <w:rsid w:val="00BA278D"/>
    <w:rsid w:val="00BA2983"/>
    <w:rsid w:val="00BA2BC8"/>
    <w:rsid w:val="00BA2E8C"/>
    <w:rsid w:val="00BA3354"/>
    <w:rsid w:val="00BA3437"/>
    <w:rsid w:val="00BA3541"/>
    <w:rsid w:val="00BA380C"/>
    <w:rsid w:val="00BA381C"/>
    <w:rsid w:val="00BA39F8"/>
    <w:rsid w:val="00BA3A10"/>
    <w:rsid w:val="00BA3A6A"/>
    <w:rsid w:val="00BA3B50"/>
    <w:rsid w:val="00BA433D"/>
    <w:rsid w:val="00BA43B4"/>
    <w:rsid w:val="00BA4661"/>
    <w:rsid w:val="00BA4894"/>
    <w:rsid w:val="00BA4A3C"/>
    <w:rsid w:val="00BA4E5C"/>
    <w:rsid w:val="00BA5365"/>
    <w:rsid w:val="00BA5376"/>
    <w:rsid w:val="00BA53A8"/>
    <w:rsid w:val="00BA5539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5BF"/>
    <w:rsid w:val="00BA69B7"/>
    <w:rsid w:val="00BA6D81"/>
    <w:rsid w:val="00BA6E6D"/>
    <w:rsid w:val="00BA6E6E"/>
    <w:rsid w:val="00BA6F77"/>
    <w:rsid w:val="00BA6FFA"/>
    <w:rsid w:val="00BA755F"/>
    <w:rsid w:val="00BA7A4C"/>
    <w:rsid w:val="00BA7D14"/>
    <w:rsid w:val="00BA7F30"/>
    <w:rsid w:val="00BB0399"/>
    <w:rsid w:val="00BB041A"/>
    <w:rsid w:val="00BB051A"/>
    <w:rsid w:val="00BB067B"/>
    <w:rsid w:val="00BB090B"/>
    <w:rsid w:val="00BB092F"/>
    <w:rsid w:val="00BB0A28"/>
    <w:rsid w:val="00BB0E8A"/>
    <w:rsid w:val="00BB0FB2"/>
    <w:rsid w:val="00BB10F9"/>
    <w:rsid w:val="00BB1112"/>
    <w:rsid w:val="00BB1347"/>
    <w:rsid w:val="00BB158A"/>
    <w:rsid w:val="00BB172A"/>
    <w:rsid w:val="00BB19F9"/>
    <w:rsid w:val="00BB1A85"/>
    <w:rsid w:val="00BB1CB7"/>
    <w:rsid w:val="00BB1D6C"/>
    <w:rsid w:val="00BB1E2B"/>
    <w:rsid w:val="00BB2257"/>
    <w:rsid w:val="00BB239C"/>
    <w:rsid w:val="00BB2562"/>
    <w:rsid w:val="00BB2664"/>
    <w:rsid w:val="00BB26E7"/>
    <w:rsid w:val="00BB283E"/>
    <w:rsid w:val="00BB3000"/>
    <w:rsid w:val="00BB3677"/>
    <w:rsid w:val="00BB39EA"/>
    <w:rsid w:val="00BB3C6F"/>
    <w:rsid w:val="00BB3D78"/>
    <w:rsid w:val="00BB3E71"/>
    <w:rsid w:val="00BB3E9B"/>
    <w:rsid w:val="00BB442B"/>
    <w:rsid w:val="00BB44B4"/>
    <w:rsid w:val="00BB4AE4"/>
    <w:rsid w:val="00BB4B13"/>
    <w:rsid w:val="00BB4D8B"/>
    <w:rsid w:val="00BB50AE"/>
    <w:rsid w:val="00BB510E"/>
    <w:rsid w:val="00BB5386"/>
    <w:rsid w:val="00BB548D"/>
    <w:rsid w:val="00BB5537"/>
    <w:rsid w:val="00BB5567"/>
    <w:rsid w:val="00BB55BE"/>
    <w:rsid w:val="00BB5780"/>
    <w:rsid w:val="00BB5B4A"/>
    <w:rsid w:val="00BB5C99"/>
    <w:rsid w:val="00BB5E06"/>
    <w:rsid w:val="00BB6079"/>
    <w:rsid w:val="00BB60EC"/>
    <w:rsid w:val="00BB61FB"/>
    <w:rsid w:val="00BB62FD"/>
    <w:rsid w:val="00BB64BC"/>
    <w:rsid w:val="00BB6BC2"/>
    <w:rsid w:val="00BB742C"/>
    <w:rsid w:val="00BB7658"/>
    <w:rsid w:val="00BB76E3"/>
    <w:rsid w:val="00BB7713"/>
    <w:rsid w:val="00BB77BA"/>
    <w:rsid w:val="00BB7881"/>
    <w:rsid w:val="00BB789B"/>
    <w:rsid w:val="00BB7975"/>
    <w:rsid w:val="00BB7A42"/>
    <w:rsid w:val="00BB7C08"/>
    <w:rsid w:val="00BB7E32"/>
    <w:rsid w:val="00BB7ED5"/>
    <w:rsid w:val="00BC0444"/>
    <w:rsid w:val="00BC062C"/>
    <w:rsid w:val="00BC067E"/>
    <w:rsid w:val="00BC070A"/>
    <w:rsid w:val="00BC0BA2"/>
    <w:rsid w:val="00BC0C3B"/>
    <w:rsid w:val="00BC1040"/>
    <w:rsid w:val="00BC1041"/>
    <w:rsid w:val="00BC1219"/>
    <w:rsid w:val="00BC15A2"/>
    <w:rsid w:val="00BC16C4"/>
    <w:rsid w:val="00BC190F"/>
    <w:rsid w:val="00BC192D"/>
    <w:rsid w:val="00BC1CEE"/>
    <w:rsid w:val="00BC1F42"/>
    <w:rsid w:val="00BC1F9D"/>
    <w:rsid w:val="00BC1FA2"/>
    <w:rsid w:val="00BC216C"/>
    <w:rsid w:val="00BC240F"/>
    <w:rsid w:val="00BC2443"/>
    <w:rsid w:val="00BC24EC"/>
    <w:rsid w:val="00BC2636"/>
    <w:rsid w:val="00BC2650"/>
    <w:rsid w:val="00BC2E02"/>
    <w:rsid w:val="00BC2E05"/>
    <w:rsid w:val="00BC32E8"/>
    <w:rsid w:val="00BC332D"/>
    <w:rsid w:val="00BC353C"/>
    <w:rsid w:val="00BC3604"/>
    <w:rsid w:val="00BC3B17"/>
    <w:rsid w:val="00BC3B52"/>
    <w:rsid w:val="00BC3D04"/>
    <w:rsid w:val="00BC3D0E"/>
    <w:rsid w:val="00BC3F79"/>
    <w:rsid w:val="00BC3FB1"/>
    <w:rsid w:val="00BC404F"/>
    <w:rsid w:val="00BC41D0"/>
    <w:rsid w:val="00BC454E"/>
    <w:rsid w:val="00BC4611"/>
    <w:rsid w:val="00BC465F"/>
    <w:rsid w:val="00BC46F3"/>
    <w:rsid w:val="00BC4760"/>
    <w:rsid w:val="00BC4A10"/>
    <w:rsid w:val="00BC4D31"/>
    <w:rsid w:val="00BC4E3E"/>
    <w:rsid w:val="00BC4E95"/>
    <w:rsid w:val="00BC4EF1"/>
    <w:rsid w:val="00BC5000"/>
    <w:rsid w:val="00BC57D0"/>
    <w:rsid w:val="00BC591A"/>
    <w:rsid w:val="00BC62C2"/>
    <w:rsid w:val="00BC630F"/>
    <w:rsid w:val="00BC66B5"/>
    <w:rsid w:val="00BC6904"/>
    <w:rsid w:val="00BC6E1D"/>
    <w:rsid w:val="00BC6ED0"/>
    <w:rsid w:val="00BC71FC"/>
    <w:rsid w:val="00BC745B"/>
    <w:rsid w:val="00BC796D"/>
    <w:rsid w:val="00BC79DF"/>
    <w:rsid w:val="00BC7AB4"/>
    <w:rsid w:val="00BC7F41"/>
    <w:rsid w:val="00BC7FE3"/>
    <w:rsid w:val="00BD0248"/>
    <w:rsid w:val="00BD0E1B"/>
    <w:rsid w:val="00BD0E7A"/>
    <w:rsid w:val="00BD0FF7"/>
    <w:rsid w:val="00BD101D"/>
    <w:rsid w:val="00BD1186"/>
    <w:rsid w:val="00BD1ADD"/>
    <w:rsid w:val="00BD1CA4"/>
    <w:rsid w:val="00BD2170"/>
    <w:rsid w:val="00BD2587"/>
    <w:rsid w:val="00BD275D"/>
    <w:rsid w:val="00BD2823"/>
    <w:rsid w:val="00BD2986"/>
    <w:rsid w:val="00BD2A82"/>
    <w:rsid w:val="00BD2B4E"/>
    <w:rsid w:val="00BD2D41"/>
    <w:rsid w:val="00BD36BA"/>
    <w:rsid w:val="00BD39BF"/>
    <w:rsid w:val="00BD39CD"/>
    <w:rsid w:val="00BD3B80"/>
    <w:rsid w:val="00BD449E"/>
    <w:rsid w:val="00BD4590"/>
    <w:rsid w:val="00BD4789"/>
    <w:rsid w:val="00BD48E0"/>
    <w:rsid w:val="00BD4BCC"/>
    <w:rsid w:val="00BD4C2B"/>
    <w:rsid w:val="00BD4D33"/>
    <w:rsid w:val="00BD4FC2"/>
    <w:rsid w:val="00BD502C"/>
    <w:rsid w:val="00BD518C"/>
    <w:rsid w:val="00BD5232"/>
    <w:rsid w:val="00BD554B"/>
    <w:rsid w:val="00BD5835"/>
    <w:rsid w:val="00BD5A2F"/>
    <w:rsid w:val="00BD5B00"/>
    <w:rsid w:val="00BD5B0B"/>
    <w:rsid w:val="00BD5E6A"/>
    <w:rsid w:val="00BD5FCE"/>
    <w:rsid w:val="00BD6459"/>
    <w:rsid w:val="00BD6855"/>
    <w:rsid w:val="00BD694D"/>
    <w:rsid w:val="00BD6BD6"/>
    <w:rsid w:val="00BD6DA8"/>
    <w:rsid w:val="00BD7076"/>
    <w:rsid w:val="00BD759C"/>
    <w:rsid w:val="00BD7719"/>
    <w:rsid w:val="00BD7A92"/>
    <w:rsid w:val="00BD7C8A"/>
    <w:rsid w:val="00BD7F9D"/>
    <w:rsid w:val="00BD7FBD"/>
    <w:rsid w:val="00BE01ED"/>
    <w:rsid w:val="00BE028C"/>
    <w:rsid w:val="00BE03AE"/>
    <w:rsid w:val="00BE07C3"/>
    <w:rsid w:val="00BE092A"/>
    <w:rsid w:val="00BE0BF8"/>
    <w:rsid w:val="00BE0DBD"/>
    <w:rsid w:val="00BE10B1"/>
    <w:rsid w:val="00BE138F"/>
    <w:rsid w:val="00BE161E"/>
    <w:rsid w:val="00BE16E0"/>
    <w:rsid w:val="00BE1ADC"/>
    <w:rsid w:val="00BE1EF3"/>
    <w:rsid w:val="00BE1F63"/>
    <w:rsid w:val="00BE21BB"/>
    <w:rsid w:val="00BE24AC"/>
    <w:rsid w:val="00BE24ED"/>
    <w:rsid w:val="00BE2566"/>
    <w:rsid w:val="00BE257E"/>
    <w:rsid w:val="00BE259A"/>
    <w:rsid w:val="00BE26C3"/>
    <w:rsid w:val="00BE277E"/>
    <w:rsid w:val="00BE2985"/>
    <w:rsid w:val="00BE29A3"/>
    <w:rsid w:val="00BE2E6B"/>
    <w:rsid w:val="00BE2EB0"/>
    <w:rsid w:val="00BE300A"/>
    <w:rsid w:val="00BE316A"/>
    <w:rsid w:val="00BE3218"/>
    <w:rsid w:val="00BE376A"/>
    <w:rsid w:val="00BE3772"/>
    <w:rsid w:val="00BE3959"/>
    <w:rsid w:val="00BE3AFC"/>
    <w:rsid w:val="00BE3E4A"/>
    <w:rsid w:val="00BE3EAB"/>
    <w:rsid w:val="00BE40D9"/>
    <w:rsid w:val="00BE4135"/>
    <w:rsid w:val="00BE46B7"/>
    <w:rsid w:val="00BE48F9"/>
    <w:rsid w:val="00BE4B55"/>
    <w:rsid w:val="00BE4D3B"/>
    <w:rsid w:val="00BE4E0D"/>
    <w:rsid w:val="00BE4F6D"/>
    <w:rsid w:val="00BE5000"/>
    <w:rsid w:val="00BE5356"/>
    <w:rsid w:val="00BE540A"/>
    <w:rsid w:val="00BE543F"/>
    <w:rsid w:val="00BE551B"/>
    <w:rsid w:val="00BE566C"/>
    <w:rsid w:val="00BE6029"/>
    <w:rsid w:val="00BE6092"/>
    <w:rsid w:val="00BE625D"/>
    <w:rsid w:val="00BE6274"/>
    <w:rsid w:val="00BE66DF"/>
    <w:rsid w:val="00BE66E9"/>
    <w:rsid w:val="00BE697A"/>
    <w:rsid w:val="00BE69FF"/>
    <w:rsid w:val="00BE6A96"/>
    <w:rsid w:val="00BE6CB1"/>
    <w:rsid w:val="00BE75E2"/>
    <w:rsid w:val="00BE76B3"/>
    <w:rsid w:val="00BE77E1"/>
    <w:rsid w:val="00BE7845"/>
    <w:rsid w:val="00BE7847"/>
    <w:rsid w:val="00BE787A"/>
    <w:rsid w:val="00BE7FFA"/>
    <w:rsid w:val="00BF026B"/>
    <w:rsid w:val="00BF0386"/>
    <w:rsid w:val="00BF04EF"/>
    <w:rsid w:val="00BF09CF"/>
    <w:rsid w:val="00BF0B91"/>
    <w:rsid w:val="00BF0DA1"/>
    <w:rsid w:val="00BF0F80"/>
    <w:rsid w:val="00BF1024"/>
    <w:rsid w:val="00BF14B1"/>
    <w:rsid w:val="00BF1C4D"/>
    <w:rsid w:val="00BF1CC7"/>
    <w:rsid w:val="00BF1E2F"/>
    <w:rsid w:val="00BF1EB3"/>
    <w:rsid w:val="00BF1FB5"/>
    <w:rsid w:val="00BF21B9"/>
    <w:rsid w:val="00BF25F6"/>
    <w:rsid w:val="00BF2913"/>
    <w:rsid w:val="00BF2AA8"/>
    <w:rsid w:val="00BF2B18"/>
    <w:rsid w:val="00BF2B66"/>
    <w:rsid w:val="00BF2D43"/>
    <w:rsid w:val="00BF2D60"/>
    <w:rsid w:val="00BF2FA3"/>
    <w:rsid w:val="00BF302B"/>
    <w:rsid w:val="00BF335D"/>
    <w:rsid w:val="00BF389E"/>
    <w:rsid w:val="00BF3A4C"/>
    <w:rsid w:val="00BF3B88"/>
    <w:rsid w:val="00BF3CB8"/>
    <w:rsid w:val="00BF3DC2"/>
    <w:rsid w:val="00BF3ED2"/>
    <w:rsid w:val="00BF41C8"/>
    <w:rsid w:val="00BF44E7"/>
    <w:rsid w:val="00BF4507"/>
    <w:rsid w:val="00BF45A4"/>
    <w:rsid w:val="00BF478B"/>
    <w:rsid w:val="00BF4C95"/>
    <w:rsid w:val="00BF4DAC"/>
    <w:rsid w:val="00BF4DB7"/>
    <w:rsid w:val="00BF4DD6"/>
    <w:rsid w:val="00BF4FCB"/>
    <w:rsid w:val="00BF54CE"/>
    <w:rsid w:val="00BF591E"/>
    <w:rsid w:val="00BF5A8D"/>
    <w:rsid w:val="00BF5B35"/>
    <w:rsid w:val="00BF5D99"/>
    <w:rsid w:val="00BF5DAF"/>
    <w:rsid w:val="00BF5FC7"/>
    <w:rsid w:val="00BF6037"/>
    <w:rsid w:val="00BF618C"/>
    <w:rsid w:val="00BF6329"/>
    <w:rsid w:val="00BF6404"/>
    <w:rsid w:val="00BF678E"/>
    <w:rsid w:val="00BF68A0"/>
    <w:rsid w:val="00BF6AE4"/>
    <w:rsid w:val="00BF6BA6"/>
    <w:rsid w:val="00BF6ECF"/>
    <w:rsid w:val="00BF7277"/>
    <w:rsid w:val="00BF746B"/>
    <w:rsid w:val="00BF78B7"/>
    <w:rsid w:val="00BF7A35"/>
    <w:rsid w:val="00BF7C9D"/>
    <w:rsid w:val="00BF7E71"/>
    <w:rsid w:val="00C0018F"/>
    <w:rsid w:val="00C001BA"/>
    <w:rsid w:val="00C003B2"/>
    <w:rsid w:val="00C00654"/>
    <w:rsid w:val="00C0070C"/>
    <w:rsid w:val="00C00934"/>
    <w:rsid w:val="00C011B2"/>
    <w:rsid w:val="00C01236"/>
    <w:rsid w:val="00C013AC"/>
    <w:rsid w:val="00C015CA"/>
    <w:rsid w:val="00C01874"/>
    <w:rsid w:val="00C01989"/>
    <w:rsid w:val="00C01991"/>
    <w:rsid w:val="00C01A39"/>
    <w:rsid w:val="00C01E2C"/>
    <w:rsid w:val="00C02185"/>
    <w:rsid w:val="00C025D9"/>
    <w:rsid w:val="00C025E5"/>
    <w:rsid w:val="00C027E7"/>
    <w:rsid w:val="00C02B27"/>
    <w:rsid w:val="00C02D93"/>
    <w:rsid w:val="00C02F9E"/>
    <w:rsid w:val="00C0305D"/>
    <w:rsid w:val="00C03095"/>
    <w:rsid w:val="00C0311D"/>
    <w:rsid w:val="00C038A8"/>
    <w:rsid w:val="00C03931"/>
    <w:rsid w:val="00C03A62"/>
    <w:rsid w:val="00C03B01"/>
    <w:rsid w:val="00C03E26"/>
    <w:rsid w:val="00C041A4"/>
    <w:rsid w:val="00C04364"/>
    <w:rsid w:val="00C0459C"/>
    <w:rsid w:val="00C047C7"/>
    <w:rsid w:val="00C04C31"/>
    <w:rsid w:val="00C05202"/>
    <w:rsid w:val="00C05405"/>
    <w:rsid w:val="00C05488"/>
    <w:rsid w:val="00C056C1"/>
    <w:rsid w:val="00C056EF"/>
    <w:rsid w:val="00C059F3"/>
    <w:rsid w:val="00C05BB4"/>
    <w:rsid w:val="00C05C14"/>
    <w:rsid w:val="00C05CC5"/>
    <w:rsid w:val="00C05CDB"/>
    <w:rsid w:val="00C05D4B"/>
    <w:rsid w:val="00C05FEC"/>
    <w:rsid w:val="00C061FE"/>
    <w:rsid w:val="00C06367"/>
    <w:rsid w:val="00C063EF"/>
    <w:rsid w:val="00C06494"/>
    <w:rsid w:val="00C06557"/>
    <w:rsid w:val="00C06C7D"/>
    <w:rsid w:val="00C06D6F"/>
    <w:rsid w:val="00C06E67"/>
    <w:rsid w:val="00C06F55"/>
    <w:rsid w:val="00C07223"/>
    <w:rsid w:val="00C0751B"/>
    <w:rsid w:val="00C075E6"/>
    <w:rsid w:val="00C07676"/>
    <w:rsid w:val="00C076BD"/>
    <w:rsid w:val="00C1009F"/>
    <w:rsid w:val="00C103C0"/>
    <w:rsid w:val="00C10580"/>
    <w:rsid w:val="00C10674"/>
    <w:rsid w:val="00C1072F"/>
    <w:rsid w:val="00C1091A"/>
    <w:rsid w:val="00C10CC6"/>
    <w:rsid w:val="00C11723"/>
    <w:rsid w:val="00C117F9"/>
    <w:rsid w:val="00C11E2A"/>
    <w:rsid w:val="00C11FA4"/>
    <w:rsid w:val="00C11FE3"/>
    <w:rsid w:val="00C120D0"/>
    <w:rsid w:val="00C12678"/>
    <w:rsid w:val="00C126A7"/>
    <w:rsid w:val="00C12993"/>
    <w:rsid w:val="00C12CFF"/>
    <w:rsid w:val="00C131D3"/>
    <w:rsid w:val="00C13320"/>
    <w:rsid w:val="00C1337E"/>
    <w:rsid w:val="00C134A8"/>
    <w:rsid w:val="00C13607"/>
    <w:rsid w:val="00C1367B"/>
    <w:rsid w:val="00C13B71"/>
    <w:rsid w:val="00C13DDD"/>
    <w:rsid w:val="00C14621"/>
    <w:rsid w:val="00C14790"/>
    <w:rsid w:val="00C147A4"/>
    <w:rsid w:val="00C14BBE"/>
    <w:rsid w:val="00C14FFA"/>
    <w:rsid w:val="00C150E7"/>
    <w:rsid w:val="00C1560A"/>
    <w:rsid w:val="00C15DEC"/>
    <w:rsid w:val="00C161A9"/>
    <w:rsid w:val="00C16227"/>
    <w:rsid w:val="00C16640"/>
    <w:rsid w:val="00C167C8"/>
    <w:rsid w:val="00C167DD"/>
    <w:rsid w:val="00C16D0C"/>
    <w:rsid w:val="00C17180"/>
    <w:rsid w:val="00C17293"/>
    <w:rsid w:val="00C1789D"/>
    <w:rsid w:val="00C178D4"/>
    <w:rsid w:val="00C17915"/>
    <w:rsid w:val="00C17AA7"/>
    <w:rsid w:val="00C17D51"/>
    <w:rsid w:val="00C17F15"/>
    <w:rsid w:val="00C17F35"/>
    <w:rsid w:val="00C20329"/>
    <w:rsid w:val="00C20461"/>
    <w:rsid w:val="00C20529"/>
    <w:rsid w:val="00C205C8"/>
    <w:rsid w:val="00C20C34"/>
    <w:rsid w:val="00C20C37"/>
    <w:rsid w:val="00C20EEA"/>
    <w:rsid w:val="00C2113E"/>
    <w:rsid w:val="00C21377"/>
    <w:rsid w:val="00C21384"/>
    <w:rsid w:val="00C215B7"/>
    <w:rsid w:val="00C216FE"/>
    <w:rsid w:val="00C2181B"/>
    <w:rsid w:val="00C218AD"/>
    <w:rsid w:val="00C2191D"/>
    <w:rsid w:val="00C21CB3"/>
    <w:rsid w:val="00C21D5F"/>
    <w:rsid w:val="00C22159"/>
    <w:rsid w:val="00C22222"/>
    <w:rsid w:val="00C22401"/>
    <w:rsid w:val="00C22461"/>
    <w:rsid w:val="00C225D7"/>
    <w:rsid w:val="00C22643"/>
    <w:rsid w:val="00C2271F"/>
    <w:rsid w:val="00C2299C"/>
    <w:rsid w:val="00C22B78"/>
    <w:rsid w:val="00C22CFE"/>
    <w:rsid w:val="00C22D28"/>
    <w:rsid w:val="00C22F29"/>
    <w:rsid w:val="00C22F48"/>
    <w:rsid w:val="00C22FC2"/>
    <w:rsid w:val="00C23173"/>
    <w:rsid w:val="00C23440"/>
    <w:rsid w:val="00C235AB"/>
    <w:rsid w:val="00C237AC"/>
    <w:rsid w:val="00C23B70"/>
    <w:rsid w:val="00C23BF7"/>
    <w:rsid w:val="00C2426B"/>
    <w:rsid w:val="00C243DF"/>
    <w:rsid w:val="00C2481E"/>
    <w:rsid w:val="00C2486D"/>
    <w:rsid w:val="00C2489E"/>
    <w:rsid w:val="00C24A5B"/>
    <w:rsid w:val="00C24B80"/>
    <w:rsid w:val="00C24C62"/>
    <w:rsid w:val="00C24F06"/>
    <w:rsid w:val="00C25169"/>
    <w:rsid w:val="00C251BC"/>
    <w:rsid w:val="00C25215"/>
    <w:rsid w:val="00C2537D"/>
    <w:rsid w:val="00C25438"/>
    <w:rsid w:val="00C255C3"/>
    <w:rsid w:val="00C25CFB"/>
    <w:rsid w:val="00C25E40"/>
    <w:rsid w:val="00C25E64"/>
    <w:rsid w:val="00C25F95"/>
    <w:rsid w:val="00C260D4"/>
    <w:rsid w:val="00C262FB"/>
    <w:rsid w:val="00C263A3"/>
    <w:rsid w:val="00C265F4"/>
    <w:rsid w:val="00C26655"/>
    <w:rsid w:val="00C268A0"/>
    <w:rsid w:val="00C268A3"/>
    <w:rsid w:val="00C26B6A"/>
    <w:rsid w:val="00C26B9E"/>
    <w:rsid w:val="00C26D44"/>
    <w:rsid w:val="00C27095"/>
    <w:rsid w:val="00C271AC"/>
    <w:rsid w:val="00C272FA"/>
    <w:rsid w:val="00C27432"/>
    <w:rsid w:val="00C274A8"/>
    <w:rsid w:val="00C27998"/>
    <w:rsid w:val="00C27B6F"/>
    <w:rsid w:val="00C27DD7"/>
    <w:rsid w:val="00C27E42"/>
    <w:rsid w:val="00C30005"/>
    <w:rsid w:val="00C3015E"/>
    <w:rsid w:val="00C303D5"/>
    <w:rsid w:val="00C3048D"/>
    <w:rsid w:val="00C305E9"/>
    <w:rsid w:val="00C30B3E"/>
    <w:rsid w:val="00C30B47"/>
    <w:rsid w:val="00C3124B"/>
    <w:rsid w:val="00C312CF"/>
    <w:rsid w:val="00C3145F"/>
    <w:rsid w:val="00C3155A"/>
    <w:rsid w:val="00C315CD"/>
    <w:rsid w:val="00C316A4"/>
    <w:rsid w:val="00C31720"/>
    <w:rsid w:val="00C3186F"/>
    <w:rsid w:val="00C3196C"/>
    <w:rsid w:val="00C31A31"/>
    <w:rsid w:val="00C31B19"/>
    <w:rsid w:val="00C31DFF"/>
    <w:rsid w:val="00C31F4C"/>
    <w:rsid w:val="00C32225"/>
    <w:rsid w:val="00C323DD"/>
    <w:rsid w:val="00C32984"/>
    <w:rsid w:val="00C3298E"/>
    <w:rsid w:val="00C32D9A"/>
    <w:rsid w:val="00C32DF5"/>
    <w:rsid w:val="00C33014"/>
    <w:rsid w:val="00C3308C"/>
    <w:rsid w:val="00C3332F"/>
    <w:rsid w:val="00C333F3"/>
    <w:rsid w:val="00C337F2"/>
    <w:rsid w:val="00C33866"/>
    <w:rsid w:val="00C33CE6"/>
    <w:rsid w:val="00C3409C"/>
    <w:rsid w:val="00C342CD"/>
    <w:rsid w:val="00C3475F"/>
    <w:rsid w:val="00C349BA"/>
    <w:rsid w:val="00C350C4"/>
    <w:rsid w:val="00C352BA"/>
    <w:rsid w:val="00C35629"/>
    <w:rsid w:val="00C35865"/>
    <w:rsid w:val="00C35ABB"/>
    <w:rsid w:val="00C35AC4"/>
    <w:rsid w:val="00C35AD2"/>
    <w:rsid w:val="00C35B34"/>
    <w:rsid w:val="00C35DC1"/>
    <w:rsid w:val="00C361F6"/>
    <w:rsid w:val="00C3630E"/>
    <w:rsid w:val="00C36373"/>
    <w:rsid w:val="00C36519"/>
    <w:rsid w:val="00C36679"/>
    <w:rsid w:val="00C36755"/>
    <w:rsid w:val="00C369DC"/>
    <w:rsid w:val="00C36BA5"/>
    <w:rsid w:val="00C36C8F"/>
    <w:rsid w:val="00C36E3F"/>
    <w:rsid w:val="00C36F04"/>
    <w:rsid w:val="00C3747A"/>
    <w:rsid w:val="00C37865"/>
    <w:rsid w:val="00C37888"/>
    <w:rsid w:val="00C379D8"/>
    <w:rsid w:val="00C37BB3"/>
    <w:rsid w:val="00C37CAF"/>
    <w:rsid w:val="00C37F42"/>
    <w:rsid w:val="00C4000B"/>
    <w:rsid w:val="00C40105"/>
    <w:rsid w:val="00C402BD"/>
    <w:rsid w:val="00C40454"/>
    <w:rsid w:val="00C40729"/>
    <w:rsid w:val="00C40865"/>
    <w:rsid w:val="00C40CAF"/>
    <w:rsid w:val="00C40D51"/>
    <w:rsid w:val="00C40FB2"/>
    <w:rsid w:val="00C410AC"/>
    <w:rsid w:val="00C412F2"/>
    <w:rsid w:val="00C4175C"/>
    <w:rsid w:val="00C41859"/>
    <w:rsid w:val="00C418AA"/>
    <w:rsid w:val="00C41BF6"/>
    <w:rsid w:val="00C41F1D"/>
    <w:rsid w:val="00C41F5C"/>
    <w:rsid w:val="00C420CB"/>
    <w:rsid w:val="00C42169"/>
    <w:rsid w:val="00C42377"/>
    <w:rsid w:val="00C42845"/>
    <w:rsid w:val="00C4290A"/>
    <w:rsid w:val="00C42934"/>
    <w:rsid w:val="00C42BEE"/>
    <w:rsid w:val="00C42F98"/>
    <w:rsid w:val="00C42FE5"/>
    <w:rsid w:val="00C432CE"/>
    <w:rsid w:val="00C434EF"/>
    <w:rsid w:val="00C438BA"/>
    <w:rsid w:val="00C43CBD"/>
    <w:rsid w:val="00C43CFF"/>
    <w:rsid w:val="00C43DBA"/>
    <w:rsid w:val="00C43E35"/>
    <w:rsid w:val="00C440BA"/>
    <w:rsid w:val="00C441AE"/>
    <w:rsid w:val="00C44558"/>
    <w:rsid w:val="00C446F7"/>
    <w:rsid w:val="00C4478A"/>
    <w:rsid w:val="00C44A76"/>
    <w:rsid w:val="00C45144"/>
    <w:rsid w:val="00C45188"/>
    <w:rsid w:val="00C4545D"/>
    <w:rsid w:val="00C45812"/>
    <w:rsid w:val="00C45BB2"/>
    <w:rsid w:val="00C45D58"/>
    <w:rsid w:val="00C45F08"/>
    <w:rsid w:val="00C4603D"/>
    <w:rsid w:val="00C460BF"/>
    <w:rsid w:val="00C4643D"/>
    <w:rsid w:val="00C4650A"/>
    <w:rsid w:val="00C46543"/>
    <w:rsid w:val="00C46CDA"/>
    <w:rsid w:val="00C46D41"/>
    <w:rsid w:val="00C46E62"/>
    <w:rsid w:val="00C474B9"/>
    <w:rsid w:val="00C4764F"/>
    <w:rsid w:val="00C476A3"/>
    <w:rsid w:val="00C4774D"/>
    <w:rsid w:val="00C47B32"/>
    <w:rsid w:val="00C50042"/>
    <w:rsid w:val="00C50188"/>
    <w:rsid w:val="00C50229"/>
    <w:rsid w:val="00C5037C"/>
    <w:rsid w:val="00C50468"/>
    <w:rsid w:val="00C504D5"/>
    <w:rsid w:val="00C5056C"/>
    <w:rsid w:val="00C5097D"/>
    <w:rsid w:val="00C50B58"/>
    <w:rsid w:val="00C50BEC"/>
    <w:rsid w:val="00C51302"/>
    <w:rsid w:val="00C51722"/>
    <w:rsid w:val="00C51A41"/>
    <w:rsid w:val="00C51AD3"/>
    <w:rsid w:val="00C51C9D"/>
    <w:rsid w:val="00C52351"/>
    <w:rsid w:val="00C523DB"/>
    <w:rsid w:val="00C52560"/>
    <w:rsid w:val="00C5257D"/>
    <w:rsid w:val="00C5280E"/>
    <w:rsid w:val="00C5287B"/>
    <w:rsid w:val="00C528E0"/>
    <w:rsid w:val="00C52927"/>
    <w:rsid w:val="00C52AA2"/>
    <w:rsid w:val="00C52B57"/>
    <w:rsid w:val="00C52B85"/>
    <w:rsid w:val="00C530BB"/>
    <w:rsid w:val="00C5313A"/>
    <w:rsid w:val="00C532D8"/>
    <w:rsid w:val="00C53345"/>
    <w:rsid w:val="00C534B7"/>
    <w:rsid w:val="00C5353A"/>
    <w:rsid w:val="00C537AF"/>
    <w:rsid w:val="00C539ED"/>
    <w:rsid w:val="00C53A1D"/>
    <w:rsid w:val="00C53B64"/>
    <w:rsid w:val="00C53F19"/>
    <w:rsid w:val="00C53FFB"/>
    <w:rsid w:val="00C546A8"/>
    <w:rsid w:val="00C546D8"/>
    <w:rsid w:val="00C54BC8"/>
    <w:rsid w:val="00C54C3A"/>
    <w:rsid w:val="00C54D2B"/>
    <w:rsid w:val="00C54E2B"/>
    <w:rsid w:val="00C551BB"/>
    <w:rsid w:val="00C558EC"/>
    <w:rsid w:val="00C55E48"/>
    <w:rsid w:val="00C56022"/>
    <w:rsid w:val="00C560A7"/>
    <w:rsid w:val="00C56108"/>
    <w:rsid w:val="00C56216"/>
    <w:rsid w:val="00C5639D"/>
    <w:rsid w:val="00C5646D"/>
    <w:rsid w:val="00C56563"/>
    <w:rsid w:val="00C567C2"/>
    <w:rsid w:val="00C56ACD"/>
    <w:rsid w:val="00C56DC3"/>
    <w:rsid w:val="00C56F2D"/>
    <w:rsid w:val="00C57329"/>
    <w:rsid w:val="00C577DF"/>
    <w:rsid w:val="00C5795F"/>
    <w:rsid w:val="00C57EDD"/>
    <w:rsid w:val="00C57FEB"/>
    <w:rsid w:val="00C60392"/>
    <w:rsid w:val="00C607CB"/>
    <w:rsid w:val="00C60A4D"/>
    <w:rsid w:val="00C60AFC"/>
    <w:rsid w:val="00C60E46"/>
    <w:rsid w:val="00C615A3"/>
    <w:rsid w:val="00C61881"/>
    <w:rsid w:val="00C61BCB"/>
    <w:rsid w:val="00C61DB0"/>
    <w:rsid w:val="00C61EE5"/>
    <w:rsid w:val="00C6209A"/>
    <w:rsid w:val="00C6231A"/>
    <w:rsid w:val="00C6298A"/>
    <w:rsid w:val="00C6301F"/>
    <w:rsid w:val="00C6343B"/>
    <w:rsid w:val="00C6370B"/>
    <w:rsid w:val="00C637BA"/>
    <w:rsid w:val="00C63905"/>
    <w:rsid w:val="00C63A11"/>
    <w:rsid w:val="00C63AAC"/>
    <w:rsid w:val="00C63ABC"/>
    <w:rsid w:val="00C63D85"/>
    <w:rsid w:val="00C63DD4"/>
    <w:rsid w:val="00C63E06"/>
    <w:rsid w:val="00C63E26"/>
    <w:rsid w:val="00C64B8A"/>
    <w:rsid w:val="00C64DF1"/>
    <w:rsid w:val="00C653A0"/>
    <w:rsid w:val="00C65605"/>
    <w:rsid w:val="00C65711"/>
    <w:rsid w:val="00C65851"/>
    <w:rsid w:val="00C65911"/>
    <w:rsid w:val="00C65C2D"/>
    <w:rsid w:val="00C65E5E"/>
    <w:rsid w:val="00C6615E"/>
    <w:rsid w:val="00C6684F"/>
    <w:rsid w:val="00C66980"/>
    <w:rsid w:val="00C669D3"/>
    <w:rsid w:val="00C66AF9"/>
    <w:rsid w:val="00C66BFC"/>
    <w:rsid w:val="00C66FE6"/>
    <w:rsid w:val="00C671D2"/>
    <w:rsid w:val="00C67B97"/>
    <w:rsid w:val="00C67E52"/>
    <w:rsid w:val="00C67E83"/>
    <w:rsid w:val="00C7012D"/>
    <w:rsid w:val="00C70159"/>
    <w:rsid w:val="00C701CD"/>
    <w:rsid w:val="00C70B67"/>
    <w:rsid w:val="00C70E2F"/>
    <w:rsid w:val="00C70E6B"/>
    <w:rsid w:val="00C71208"/>
    <w:rsid w:val="00C715C4"/>
    <w:rsid w:val="00C71945"/>
    <w:rsid w:val="00C71CDE"/>
    <w:rsid w:val="00C71E1C"/>
    <w:rsid w:val="00C7289E"/>
    <w:rsid w:val="00C72975"/>
    <w:rsid w:val="00C729F7"/>
    <w:rsid w:val="00C72ABB"/>
    <w:rsid w:val="00C72DA6"/>
    <w:rsid w:val="00C72EEA"/>
    <w:rsid w:val="00C7322B"/>
    <w:rsid w:val="00C7387C"/>
    <w:rsid w:val="00C73C6D"/>
    <w:rsid w:val="00C73D89"/>
    <w:rsid w:val="00C7406B"/>
    <w:rsid w:val="00C74195"/>
    <w:rsid w:val="00C74437"/>
    <w:rsid w:val="00C745DF"/>
    <w:rsid w:val="00C74637"/>
    <w:rsid w:val="00C748AE"/>
    <w:rsid w:val="00C74940"/>
    <w:rsid w:val="00C74C1C"/>
    <w:rsid w:val="00C74D3F"/>
    <w:rsid w:val="00C74E59"/>
    <w:rsid w:val="00C7548D"/>
    <w:rsid w:val="00C754C6"/>
    <w:rsid w:val="00C75800"/>
    <w:rsid w:val="00C7599C"/>
    <w:rsid w:val="00C75FED"/>
    <w:rsid w:val="00C7625A"/>
    <w:rsid w:val="00C7625E"/>
    <w:rsid w:val="00C76920"/>
    <w:rsid w:val="00C76DEA"/>
    <w:rsid w:val="00C775A7"/>
    <w:rsid w:val="00C7773A"/>
    <w:rsid w:val="00C77908"/>
    <w:rsid w:val="00C77A7C"/>
    <w:rsid w:val="00C77CBA"/>
    <w:rsid w:val="00C77D23"/>
    <w:rsid w:val="00C801C6"/>
    <w:rsid w:val="00C803AF"/>
    <w:rsid w:val="00C80594"/>
    <w:rsid w:val="00C807B7"/>
    <w:rsid w:val="00C80AC3"/>
    <w:rsid w:val="00C8131B"/>
    <w:rsid w:val="00C814E7"/>
    <w:rsid w:val="00C81593"/>
    <w:rsid w:val="00C81617"/>
    <w:rsid w:val="00C818FF"/>
    <w:rsid w:val="00C8190B"/>
    <w:rsid w:val="00C81BCA"/>
    <w:rsid w:val="00C82138"/>
    <w:rsid w:val="00C8213B"/>
    <w:rsid w:val="00C8214E"/>
    <w:rsid w:val="00C8216E"/>
    <w:rsid w:val="00C826CD"/>
    <w:rsid w:val="00C82892"/>
    <w:rsid w:val="00C82A1D"/>
    <w:rsid w:val="00C82B87"/>
    <w:rsid w:val="00C82BFB"/>
    <w:rsid w:val="00C82D70"/>
    <w:rsid w:val="00C83334"/>
    <w:rsid w:val="00C83798"/>
    <w:rsid w:val="00C83A73"/>
    <w:rsid w:val="00C83C59"/>
    <w:rsid w:val="00C83D0C"/>
    <w:rsid w:val="00C846E1"/>
    <w:rsid w:val="00C84F2A"/>
    <w:rsid w:val="00C8522E"/>
    <w:rsid w:val="00C85487"/>
    <w:rsid w:val="00C857A8"/>
    <w:rsid w:val="00C8582E"/>
    <w:rsid w:val="00C859BB"/>
    <w:rsid w:val="00C859D0"/>
    <w:rsid w:val="00C85AD4"/>
    <w:rsid w:val="00C85C96"/>
    <w:rsid w:val="00C85F60"/>
    <w:rsid w:val="00C8605C"/>
    <w:rsid w:val="00C860D9"/>
    <w:rsid w:val="00C865A1"/>
    <w:rsid w:val="00C86987"/>
    <w:rsid w:val="00C869D4"/>
    <w:rsid w:val="00C86E40"/>
    <w:rsid w:val="00C8717E"/>
    <w:rsid w:val="00C87381"/>
    <w:rsid w:val="00C87423"/>
    <w:rsid w:val="00C87455"/>
    <w:rsid w:val="00C87717"/>
    <w:rsid w:val="00C87C5D"/>
    <w:rsid w:val="00C87F9A"/>
    <w:rsid w:val="00C90147"/>
    <w:rsid w:val="00C903E6"/>
    <w:rsid w:val="00C90965"/>
    <w:rsid w:val="00C90A45"/>
    <w:rsid w:val="00C90F65"/>
    <w:rsid w:val="00C91031"/>
    <w:rsid w:val="00C910CF"/>
    <w:rsid w:val="00C910FA"/>
    <w:rsid w:val="00C91590"/>
    <w:rsid w:val="00C917C5"/>
    <w:rsid w:val="00C91CED"/>
    <w:rsid w:val="00C91E7E"/>
    <w:rsid w:val="00C91EB2"/>
    <w:rsid w:val="00C91FE8"/>
    <w:rsid w:val="00C921B7"/>
    <w:rsid w:val="00C925D3"/>
    <w:rsid w:val="00C927BD"/>
    <w:rsid w:val="00C927EC"/>
    <w:rsid w:val="00C92888"/>
    <w:rsid w:val="00C929B9"/>
    <w:rsid w:val="00C92B96"/>
    <w:rsid w:val="00C92EBA"/>
    <w:rsid w:val="00C92FAB"/>
    <w:rsid w:val="00C93086"/>
    <w:rsid w:val="00C930F5"/>
    <w:rsid w:val="00C9313D"/>
    <w:rsid w:val="00C9316F"/>
    <w:rsid w:val="00C932DA"/>
    <w:rsid w:val="00C933B6"/>
    <w:rsid w:val="00C93459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511C"/>
    <w:rsid w:val="00C9516B"/>
    <w:rsid w:val="00C95170"/>
    <w:rsid w:val="00C95235"/>
    <w:rsid w:val="00C9549E"/>
    <w:rsid w:val="00C956CC"/>
    <w:rsid w:val="00C95D68"/>
    <w:rsid w:val="00C95F4E"/>
    <w:rsid w:val="00C9627F"/>
    <w:rsid w:val="00C9641A"/>
    <w:rsid w:val="00C9647B"/>
    <w:rsid w:val="00C967EC"/>
    <w:rsid w:val="00C96A29"/>
    <w:rsid w:val="00C96BFC"/>
    <w:rsid w:val="00C97212"/>
    <w:rsid w:val="00C975C4"/>
    <w:rsid w:val="00C9790E"/>
    <w:rsid w:val="00C97A9A"/>
    <w:rsid w:val="00C97B45"/>
    <w:rsid w:val="00C97B5D"/>
    <w:rsid w:val="00C97D36"/>
    <w:rsid w:val="00C97F3E"/>
    <w:rsid w:val="00CA0053"/>
    <w:rsid w:val="00CA06C8"/>
    <w:rsid w:val="00CA070E"/>
    <w:rsid w:val="00CA07F8"/>
    <w:rsid w:val="00CA0B71"/>
    <w:rsid w:val="00CA0BCD"/>
    <w:rsid w:val="00CA0EC6"/>
    <w:rsid w:val="00CA0EF0"/>
    <w:rsid w:val="00CA16C0"/>
    <w:rsid w:val="00CA1826"/>
    <w:rsid w:val="00CA1B01"/>
    <w:rsid w:val="00CA1B18"/>
    <w:rsid w:val="00CA2615"/>
    <w:rsid w:val="00CA271F"/>
    <w:rsid w:val="00CA2820"/>
    <w:rsid w:val="00CA2CB9"/>
    <w:rsid w:val="00CA2E64"/>
    <w:rsid w:val="00CA2EA6"/>
    <w:rsid w:val="00CA2EB8"/>
    <w:rsid w:val="00CA2F06"/>
    <w:rsid w:val="00CA2FCF"/>
    <w:rsid w:val="00CA3315"/>
    <w:rsid w:val="00CA3489"/>
    <w:rsid w:val="00CA386D"/>
    <w:rsid w:val="00CA3B3A"/>
    <w:rsid w:val="00CA3EB9"/>
    <w:rsid w:val="00CA3F06"/>
    <w:rsid w:val="00CA405D"/>
    <w:rsid w:val="00CA43D3"/>
    <w:rsid w:val="00CA4453"/>
    <w:rsid w:val="00CA4C91"/>
    <w:rsid w:val="00CA4E2C"/>
    <w:rsid w:val="00CA4E9B"/>
    <w:rsid w:val="00CA5059"/>
    <w:rsid w:val="00CA52EF"/>
    <w:rsid w:val="00CA56D8"/>
    <w:rsid w:val="00CA56DA"/>
    <w:rsid w:val="00CA597B"/>
    <w:rsid w:val="00CA5C13"/>
    <w:rsid w:val="00CA5F3E"/>
    <w:rsid w:val="00CA61DB"/>
    <w:rsid w:val="00CA63DE"/>
    <w:rsid w:val="00CA6A47"/>
    <w:rsid w:val="00CA6B52"/>
    <w:rsid w:val="00CA6B93"/>
    <w:rsid w:val="00CA6C3D"/>
    <w:rsid w:val="00CA6C4D"/>
    <w:rsid w:val="00CA6C7C"/>
    <w:rsid w:val="00CA6E1B"/>
    <w:rsid w:val="00CA6EB5"/>
    <w:rsid w:val="00CA6EEA"/>
    <w:rsid w:val="00CA6FCE"/>
    <w:rsid w:val="00CA7702"/>
    <w:rsid w:val="00CA7A01"/>
    <w:rsid w:val="00CA7D95"/>
    <w:rsid w:val="00CA7FB7"/>
    <w:rsid w:val="00CB00EB"/>
    <w:rsid w:val="00CB0133"/>
    <w:rsid w:val="00CB0214"/>
    <w:rsid w:val="00CB024D"/>
    <w:rsid w:val="00CB032C"/>
    <w:rsid w:val="00CB0626"/>
    <w:rsid w:val="00CB0933"/>
    <w:rsid w:val="00CB0AD5"/>
    <w:rsid w:val="00CB0BE3"/>
    <w:rsid w:val="00CB0D64"/>
    <w:rsid w:val="00CB0D7C"/>
    <w:rsid w:val="00CB0FDC"/>
    <w:rsid w:val="00CB14EF"/>
    <w:rsid w:val="00CB1924"/>
    <w:rsid w:val="00CB1A6E"/>
    <w:rsid w:val="00CB1B5D"/>
    <w:rsid w:val="00CB1BCF"/>
    <w:rsid w:val="00CB1EA8"/>
    <w:rsid w:val="00CB1EBE"/>
    <w:rsid w:val="00CB201A"/>
    <w:rsid w:val="00CB2034"/>
    <w:rsid w:val="00CB2050"/>
    <w:rsid w:val="00CB2071"/>
    <w:rsid w:val="00CB2081"/>
    <w:rsid w:val="00CB23DF"/>
    <w:rsid w:val="00CB240F"/>
    <w:rsid w:val="00CB2633"/>
    <w:rsid w:val="00CB26B2"/>
    <w:rsid w:val="00CB270D"/>
    <w:rsid w:val="00CB29A8"/>
    <w:rsid w:val="00CB2CB5"/>
    <w:rsid w:val="00CB2D30"/>
    <w:rsid w:val="00CB2E57"/>
    <w:rsid w:val="00CB2F16"/>
    <w:rsid w:val="00CB2F83"/>
    <w:rsid w:val="00CB3135"/>
    <w:rsid w:val="00CB3A9C"/>
    <w:rsid w:val="00CB3FD7"/>
    <w:rsid w:val="00CB4148"/>
    <w:rsid w:val="00CB46C5"/>
    <w:rsid w:val="00CB4894"/>
    <w:rsid w:val="00CB4B2F"/>
    <w:rsid w:val="00CB4BE8"/>
    <w:rsid w:val="00CB4C48"/>
    <w:rsid w:val="00CB5050"/>
    <w:rsid w:val="00CB51CB"/>
    <w:rsid w:val="00CB530C"/>
    <w:rsid w:val="00CB5323"/>
    <w:rsid w:val="00CB5520"/>
    <w:rsid w:val="00CB5B5F"/>
    <w:rsid w:val="00CB5C80"/>
    <w:rsid w:val="00CB5CAA"/>
    <w:rsid w:val="00CB5F06"/>
    <w:rsid w:val="00CB5FF9"/>
    <w:rsid w:val="00CB61CD"/>
    <w:rsid w:val="00CB6237"/>
    <w:rsid w:val="00CB661E"/>
    <w:rsid w:val="00CB683E"/>
    <w:rsid w:val="00CB6D9D"/>
    <w:rsid w:val="00CB7127"/>
    <w:rsid w:val="00CB7240"/>
    <w:rsid w:val="00CB75EB"/>
    <w:rsid w:val="00CB78FC"/>
    <w:rsid w:val="00CB7C02"/>
    <w:rsid w:val="00CC020A"/>
    <w:rsid w:val="00CC056C"/>
    <w:rsid w:val="00CC0712"/>
    <w:rsid w:val="00CC0AA9"/>
    <w:rsid w:val="00CC0E18"/>
    <w:rsid w:val="00CC0F54"/>
    <w:rsid w:val="00CC110F"/>
    <w:rsid w:val="00CC116D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23B"/>
    <w:rsid w:val="00CC265B"/>
    <w:rsid w:val="00CC2E87"/>
    <w:rsid w:val="00CC3046"/>
    <w:rsid w:val="00CC32CC"/>
    <w:rsid w:val="00CC32ED"/>
    <w:rsid w:val="00CC3378"/>
    <w:rsid w:val="00CC33DC"/>
    <w:rsid w:val="00CC351E"/>
    <w:rsid w:val="00CC3589"/>
    <w:rsid w:val="00CC380A"/>
    <w:rsid w:val="00CC3991"/>
    <w:rsid w:val="00CC3B4E"/>
    <w:rsid w:val="00CC3F2F"/>
    <w:rsid w:val="00CC45F7"/>
    <w:rsid w:val="00CC48F6"/>
    <w:rsid w:val="00CC4AAA"/>
    <w:rsid w:val="00CC4B85"/>
    <w:rsid w:val="00CC4EBF"/>
    <w:rsid w:val="00CC5427"/>
    <w:rsid w:val="00CC54E8"/>
    <w:rsid w:val="00CC5547"/>
    <w:rsid w:val="00CC5A0E"/>
    <w:rsid w:val="00CC5B6A"/>
    <w:rsid w:val="00CC5D0E"/>
    <w:rsid w:val="00CC6263"/>
    <w:rsid w:val="00CC644E"/>
    <w:rsid w:val="00CC6EC5"/>
    <w:rsid w:val="00CC7001"/>
    <w:rsid w:val="00CC7027"/>
    <w:rsid w:val="00CC7270"/>
    <w:rsid w:val="00CC7592"/>
    <w:rsid w:val="00CC792D"/>
    <w:rsid w:val="00CC7A5F"/>
    <w:rsid w:val="00CC7C40"/>
    <w:rsid w:val="00CC7E6A"/>
    <w:rsid w:val="00CC7EBF"/>
    <w:rsid w:val="00CD0393"/>
    <w:rsid w:val="00CD03A7"/>
    <w:rsid w:val="00CD054D"/>
    <w:rsid w:val="00CD05D3"/>
    <w:rsid w:val="00CD0A02"/>
    <w:rsid w:val="00CD0D6F"/>
    <w:rsid w:val="00CD0EA8"/>
    <w:rsid w:val="00CD1197"/>
    <w:rsid w:val="00CD1420"/>
    <w:rsid w:val="00CD1470"/>
    <w:rsid w:val="00CD19E8"/>
    <w:rsid w:val="00CD1AFA"/>
    <w:rsid w:val="00CD1BE2"/>
    <w:rsid w:val="00CD1DE1"/>
    <w:rsid w:val="00CD23E0"/>
    <w:rsid w:val="00CD242E"/>
    <w:rsid w:val="00CD2511"/>
    <w:rsid w:val="00CD2542"/>
    <w:rsid w:val="00CD28C9"/>
    <w:rsid w:val="00CD2AD4"/>
    <w:rsid w:val="00CD2AEF"/>
    <w:rsid w:val="00CD2B1C"/>
    <w:rsid w:val="00CD2B46"/>
    <w:rsid w:val="00CD3161"/>
    <w:rsid w:val="00CD3312"/>
    <w:rsid w:val="00CD3499"/>
    <w:rsid w:val="00CD3B85"/>
    <w:rsid w:val="00CD3C54"/>
    <w:rsid w:val="00CD3C5E"/>
    <w:rsid w:val="00CD3E11"/>
    <w:rsid w:val="00CD3E27"/>
    <w:rsid w:val="00CD3E46"/>
    <w:rsid w:val="00CD46E7"/>
    <w:rsid w:val="00CD4913"/>
    <w:rsid w:val="00CD49C1"/>
    <w:rsid w:val="00CD4B16"/>
    <w:rsid w:val="00CD4F2B"/>
    <w:rsid w:val="00CD502D"/>
    <w:rsid w:val="00CD517F"/>
    <w:rsid w:val="00CD5290"/>
    <w:rsid w:val="00CD52FC"/>
    <w:rsid w:val="00CD5611"/>
    <w:rsid w:val="00CD5658"/>
    <w:rsid w:val="00CD5B77"/>
    <w:rsid w:val="00CD5B79"/>
    <w:rsid w:val="00CD5BEE"/>
    <w:rsid w:val="00CD5C38"/>
    <w:rsid w:val="00CD5C90"/>
    <w:rsid w:val="00CD5FBE"/>
    <w:rsid w:val="00CD60F0"/>
    <w:rsid w:val="00CD67A1"/>
    <w:rsid w:val="00CD6B2C"/>
    <w:rsid w:val="00CD6E0A"/>
    <w:rsid w:val="00CD7147"/>
    <w:rsid w:val="00CD71AC"/>
    <w:rsid w:val="00CD7557"/>
    <w:rsid w:val="00CD7827"/>
    <w:rsid w:val="00CD7D00"/>
    <w:rsid w:val="00CD7E59"/>
    <w:rsid w:val="00CD7EBE"/>
    <w:rsid w:val="00CD7ED7"/>
    <w:rsid w:val="00CE0169"/>
    <w:rsid w:val="00CE017B"/>
    <w:rsid w:val="00CE0510"/>
    <w:rsid w:val="00CE05A0"/>
    <w:rsid w:val="00CE062F"/>
    <w:rsid w:val="00CE092F"/>
    <w:rsid w:val="00CE0B75"/>
    <w:rsid w:val="00CE0B88"/>
    <w:rsid w:val="00CE0D4C"/>
    <w:rsid w:val="00CE16EF"/>
    <w:rsid w:val="00CE1920"/>
    <w:rsid w:val="00CE1A25"/>
    <w:rsid w:val="00CE1B17"/>
    <w:rsid w:val="00CE1BD0"/>
    <w:rsid w:val="00CE1D31"/>
    <w:rsid w:val="00CE1D79"/>
    <w:rsid w:val="00CE1E08"/>
    <w:rsid w:val="00CE1E58"/>
    <w:rsid w:val="00CE21BF"/>
    <w:rsid w:val="00CE2413"/>
    <w:rsid w:val="00CE2750"/>
    <w:rsid w:val="00CE2A96"/>
    <w:rsid w:val="00CE2C8B"/>
    <w:rsid w:val="00CE3051"/>
    <w:rsid w:val="00CE3168"/>
    <w:rsid w:val="00CE33D7"/>
    <w:rsid w:val="00CE3446"/>
    <w:rsid w:val="00CE34E2"/>
    <w:rsid w:val="00CE354A"/>
    <w:rsid w:val="00CE3563"/>
    <w:rsid w:val="00CE3640"/>
    <w:rsid w:val="00CE364C"/>
    <w:rsid w:val="00CE38BE"/>
    <w:rsid w:val="00CE3CD4"/>
    <w:rsid w:val="00CE3D23"/>
    <w:rsid w:val="00CE3D4A"/>
    <w:rsid w:val="00CE3EDA"/>
    <w:rsid w:val="00CE42FF"/>
    <w:rsid w:val="00CE47A9"/>
    <w:rsid w:val="00CE4C51"/>
    <w:rsid w:val="00CE4D39"/>
    <w:rsid w:val="00CE4E0B"/>
    <w:rsid w:val="00CE4EE0"/>
    <w:rsid w:val="00CE4F6F"/>
    <w:rsid w:val="00CE51A3"/>
    <w:rsid w:val="00CE53A4"/>
    <w:rsid w:val="00CE5819"/>
    <w:rsid w:val="00CE5D46"/>
    <w:rsid w:val="00CE6062"/>
    <w:rsid w:val="00CE6730"/>
    <w:rsid w:val="00CE6A48"/>
    <w:rsid w:val="00CE6D48"/>
    <w:rsid w:val="00CE6DC5"/>
    <w:rsid w:val="00CE6E64"/>
    <w:rsid w:val="00CE6F52"/>
    <w:rsid w:val="00CE73CC"/>
    <w:rsid w:val="00CE76FD"/>
    <w:rsid w:val="00CE7BEE"/>
    <w:rsid w:val="00CE7E2C"/>
    <w:rsid w:val="00CF029B"/>
    <w:rsid w:val="00CF02C0"/>
    <w:rsid w:val="00CF0790"/>
    <w:rsid w:val="00CF0AC6"/>
    <w:rsid w:val="00CF0B5A"/>
    <w:rsid w:val="00CF0D65"/>
    <w:rsid w:val="00CF0DB0"/>
    <w:rsid w:val="00CF104D"/>
    <w:rsid w:val="00CF1082"/>
    <w:rsid w:val="00CF1907"/>
    <w:rsid w:val="00CF1A0E"/>
    <w:rsid w:val="00CF1A4A"/>
    <w:rsid w:val="00CF1BB2"/>
    <w:rsid w:val="00CF1C65"/>
    <w:rsid w:val="00CF20C8"/>
    <w:rsid w:val="00CF245F"/>
    <w:rsid w:val="00CF2534"/>
    <w:rsid w:val="00CF25CE"/>
    <w:rsid w:val="00CF28E6"/>
    <w:rsid w:val="00CF2B31"/>
    <w:rsid w:val="00CF2B89"/>
    <w:rsid w:val="00CF319E"/>
    <w:rsid w:val="00CF31AC"/>
    <w:rsid w:val="00CF3324"/>
    <w:rsid w:val="00CF344D"/>
    <w:rsid w:val="00CF360F"/>
    <w:rsid w:val="00CF363C"/>
    <w:rsid w:val="00CF3B46"/>
    <w:rsid w:val="00CF3BA5"/>
    <w:rsid w:val="00CF3D56"/>
    <w:rsid w:val="00CF3FEB"/>
    <w:rsid w:val="00CF4235"/>
    <w:rsid w:val="00CF46A7"/>
    <w:rsid w:val="00CF46D6"/>
    <w:rsid w:val="00CF48FB"/>
    <w:rsid w:val="00CF4A93"/>
    <w:rsid w:val="00CF4ECE"/>
    <w:rsid w:val="00CF4EE1"/>
    <w:rsid w:val="00CF5067"/>
    <w:rsid w:val="00CF5395"/>
    <w:rsid w:val="00CF54E2"/>
    <w:rsid w:val="00CF563D"/>
    <w:rsid w:val="00CF5995"/>
    <w:rsid w:val="00CF5ABF"/>
    <w:rsid w:val="00CF5BA6"/>
    <w:rsid w:val="00CF5C4D"/>
    <w:rsid w:val="00CF5D20"/>
    <w:rsid w:val="00CF5ECC"/>
    <w:rsid w:val="00CF6160"/>
    <w:rsid w:val="00CF6266"/>
    <w:rsid w:val="00CF63A6"/>
    <w:rsid w:val="00CF6499"/>
    <w:rsid w:val="00CF678F"/>
    <w:rsid w:val="00CF6923"/>
    <w:rsid w:val="00CF7104"/>
    <w:rsid w:val="00CF710B"/>
    <w:rsid w:val="00CF790B"/>
    <w:rsid w:val="00CF79CD"/>
    <w:rsid w:val="00CF7AF6"/>
    <w:rsid w:val="00CF7DE8"/>
    <w:rsid w:val="00D0036B"/>
    <w:rsid w:val="00D006DE"/>
    <w:rsid w:val="00D0097B"/>
    <w:rsid w:val="00D00A8D"/>
    <w:rsid w:val="00D00CE2"/>
    <w:rsid w:val="00D00D4C"/>
    <w:rsid w:val="00D011A1"/>
    <w:rsid w:val="00D011AF"/>
    <w:rsid w:val="00D0158B"/>
    <w:rsid w:val="00D01D21"/>
    <w:rsid w:val="00D01D4E"/>
    <w:rsid w:val="00D01DB2"/>
    <w:rsid w:val="00D0201E"/>
    <w:rsid w:val="00D0225E"/>
    <w:rsid w:val="00D02478"/>
    <w:rsid w:val="00D025F2"/>
    <w:rsid w:val="00D02832"/>
    <w:rsid w:val="00D02872"/>
    <w:rsid w:val="00D02C34"/>
    <w:rsid w:val="00D03528"/>
    <w:rsid w:val="00D03D5B"/>
    <w:rsid w:val="00D0408E"/>
    <w:rsid w:val="00D04175"/>
    <w:rsid w:val="00D0421D"/>
    <w:rsid w:val="00D04236"/>
    <w:rsid w:val="00D043A9"/>
    <w:rsid w:val="00D04651"/>
    <w:rsid w:val="00D04AD2"/>
    <w:rsid w:val="00D05BBD"/>
    <w:rsid w:val="00D05CE3"/>
    <w:rsid w:val="00D0657B"/>
    <w:rsid w:val="00D0682A"/>
    <w:rsid w:val="00D06D13"/>
    <w:rsid w:val="00D06F45"/>
    <w:rsid w:val="00D07172"/>
    <w:rsid w:val="00D071D4"/>
    <w:rsid w:val="00D0724C"/>
    <w:rsid w:val="00D0728D"/>
    <w:rsid w:val="00D074BF"/>
    <w:rsid w:val="00D077C0"/>
    <w:rsid w:val="00D0782B"/>
    <w:rsid w:val="00D10039"/>
    <w:rsid w:val="00D102EA"/>
    <w:rsid w:val="00D1031F"/>
    <w:rsid w:val="00D103A6"/>
    <w:rsid w:val="00D10677"/>
    <w:rsid w:val="00D10775"/>
    <w:rsid w:val="00D10839"/>
    <w:rsid w:val="00D10912"/>
    <w:rsid w:val="00D10937"/>
    <w:rsid w:val="00D109D9"/>
    <w:rsid w:val="00D10B21"/>
    <w:rsid w:val="00D10D11"/>
    <w:rsid w:val="00D1110F"/>
    <w:rsid w:val="00D11154"/>
    <w:rsid w:val="00D1141F"/>
    <w:rsid w:val="00D1186B"/>
    <w:rsid w:val="00D11BC3"/>
    <w:rsid w:val="00D11C01"/>
    <w:rsid w:val="00D11C6F"/>
    <w:rsid w:val="00D123C3"/>
    <w:rsid w:val="00D125C5"/>
    <w:rsid w:val="00D12B7F"/>
    <w:rsid w:val="00D12DC8"/>
    <w:rsid w:val="00D131FA"/>
    <w:rsid w:val="00D13208"/>
    <w:rsid w:val="00D1354D"/>
    <w:rsid w:val="00D1359B"/>
    <w:rsid w:val="00D1377B"/>
    <w:rsid w:val="00D13E1E"/>
    <w:rsid w:val="00D13EDF"/>
    <w:rsid w:val="00D13F13"/>
    <w:rsid w:val="00D1403F"/>
    <w:rsid w:val="00D142B1"/>
    <w:rsid w:val="00D14A3F"/>
    <w:rsid w:val="00D14A52"/>
    <w:rsid w:val="00D14BB1"/>
    <w:rsid w:val="00D14BD8"/>
    <w:rsid w:val="00D14BF2"/>
    <w:rsid w:val="00D14E23"/>
    <w:rsid w:val="00D14E28"/>
    <w:rsid w:val="00D14ECD"/>
    <w:rsid w:val="00D14FC0"/>
    <w:rsid w:val="00D15860"/>
    <w:rsid w:val="00D159B7"/>
    <w:rsid w:val="00D15BD5"/>
    <w:rsid w:val="00D15F56"/>
    <w:rsid w:val="00D1620C"/>
    <w:rsid w:val="00D16276"/>
    <w:rsid w:val="00D162EC"/>
    <w:rsid w:val="00D16455"/>
    <w:rsid w:val="00D1681F"/>
    <w:rsid w:val="00D16894"/>
    <w:rsid w:val="00D16BD4"/>
    <w:rsid w:val="00D16D88"/>
    <w:rsid w:val="00D17032"/>
    <w:rsid w:val="00D17040"/>
    <w:rsid w:val="00D17735"/>
    <w:rsid w:val="00D17BCE"/>
    <w:rsid w:val="00D200E9"/>
    <w:rsid w:val="00D203FE"/>
    <w:rsid w:val="00D2048E"/>
    <w:rsid w:val="00D20981"/>
    <w:rsid w:val="00D20B94"/>
    <w:rsid w:val="00D20DEE"/>
    <w:rsid w:val="00D211FA"/>
    <w:rsid w:val="00D21477"/>
    <w:rsid w:val="00D216C5"/>
    <w:rsid w:val="00D21C67"/>
    <w:rsid w:val="00D224D9"/>
    <w:rsid w:val="00D23230"/>
    <w:rsid w:val="00D23C14"/>
    <w:rsid w:val="00D23ECA"/>
    <w:rsid w:val="00D249AB"/>
    <w:rsid w:val="00D24A75"/>
    <w:rsid w:val="00D24C54"/>
    <w:rsid w:val="00D25185"/>
    <w:rsid w:val="00D255AA"/>
    <w:rsid w:val="00D25662"/>
    <w:rsid w:val="00D25A8C"/>
    <w:rsid w:val="00D25C0B"/>
    <w:rsid w:val="00D25D4C"/>
    <w:rsid w:val="00D25EA8"/>
    <w:rsid w:val="00D25F91"/>
    <w:rsid w:val="00D2603D"/>
    <w:rsid w:val="00D260D5"/>
    <w:rsid w:val="00D26130"/>
    <w:rsid w:val="00D267E7"/>
    <w:rsid w:val="00D26DA6"/>
    <w:rsid w:val="00D26DAD"/>
    <w:rsid w:val="00D26DCD"/>
    <w:rsid w:val="00D27088"/>
    <w:rsid w:val="00D272D4"/>
    <w:rsid w:val="00D27CD8"/>
    <w:rsid w:val="00D27E99"/>
    <w:rsid w:val="00D3037D"/>
    <w:rsid w:val="00D303FF"/>
    <w:rsid w:val="00D3053C"/>
    <w:rsid w:val="00D3058F"/>
    <w:rsid w:val="00D30597"/>
    <w:rsid w:val="00D305B7"/>
    <w:rsid w:val="00D30A8A"/>
    <w:rsid w:val="00D30B25"/>
    <w:rsid w:val="00D30CD6"/>
    <w:rsid w:val="00D30DA3"/>
    <w:rsid w:val="00D30E5F"/>
    <w:rsid w:val="00D30EAA"/>
    <w:rsid w:val="00D30EB6"/>
    <w:rsid w:val="00D312E3"/>
    <w:rsid w:val="00D314EB"/>
    <w:rsid w:val="00D3163E"/>
    <w:rsid w:val="00D31A32"/>
    <w:rsid w:val="00D31B94"/>
    <w:rsid w:val="00D31BD7"/>
    <w:rsid w:val="00D31CF9"/>
    <w:rsid w:val="00D327C8"/>
    <w:rsid w:val="00D32E79"/>
    <w:rsid w:val="00D32EDB"/>
    <w:rsid w:val="00D3338F"/>
    <w:rsid w:val="00D3399D"/>
    <w:rsid w:val="00D33EC8"/>
    <w:rsid w:val="00D33FC3"/>
    <w:rsid w:val="00D33FE1"/>
    <w:rsid w:val="00D34042"/>
    <w:rsid w:val="00D34271"/>
    <w:rsid w:val="00D34353"/>
    <w:rsid w:val="00D3436B"/>
    <w:rsid w:val="00D3438A"/>
    <w:rsid w:val="00D34782"/>
    <w:rsid w:val="00D34B68"/>
    <w:rsid w:val="00D34C54"/>
    <w:rsid w:val="00D34FD2"/>
    <w:rsid w:val="00D350F6"/>
    <w:rsid w:val="00D35157"/>
    <w:rsid w:val="00D3520C"/>
    <w:rsid w:val="00D35262"/>
    <w:rsid w:val="00D35305"/>
    <w:rsid w:val="00D35331"/>
    <w:rsid w:val="00D35401"/>
    <w:rsid w:val="00D35552"/>
    <w:rsid w:val="00D35859"/>
    <w:rsid w:val="00D35954"/>
    <w:rsid w:val="00D35F83"/>
    <w:rsid w:val="00D3617C"/>
    <w:rsid w:val="00D36443"/>
    <w:rsid w:val="00D36D4F"/>
    <w:rsid w:val="00D36EC8"/>
    <w:rsid w:val="00D36F0A"/>
    <w:rsid w:val="00D371E0"/>
    <w:rsid w:val="00D37278"/>
    <w:rsid w:val="00D374D7"/>
    <w:rsid w:val="00D374FD"/>
    <w:rsid w:val="00D377DF"/>
    <w:rsid w:val="00D37877"/>
    <w:rsid w:val="00D37A71"/>
    <w:rsid w:val="00D37D6F"/>
    <w:rsid w:val="00D37F98"/>
    <w:rsid w:val="00D405DD"/>
    <w:rsid w:val="00D406D7"/>
    <w:rsid w:val="00D409D8"/>
    <w:rsid w:val="00D40B98"/>
    <w:rsid w:val="00D40DBB"/>
    <w:rsid w:val="00D40DCE"/>
    <w:rsid w:val="00D4120B"/>
    <w:rsid w:val="00D413A5"/>
    <w:rsid w:val="00D413E7"/>
    <w:rsid w:val="00D41480"/>
    <w:rsid w:val="00D41714"/>
    <w:rsid w:val="00D41AD2"/>
    <w:rsid w:val="00D41B98"/>
    <w:rsid w:val="00D41E36"/>
    <w:rsid w:val="00D4211B"/>
    <w:rsid w:val="00D42312"/>
    <w:rsid w:val="00D42611"/>
    <w:rsid w:val="00D4280B"/>
    <w:rsid w:val="00D42829"/>
    <w:rsid w:val="00D4296F"/>
    <w:rsid w:val="00D42E44"/>
    <w:rsid w:val="00D4301E"/>
    <w:rsid w:val="00D434BC"/>
    <w:rsid w:val="00D435ED"/>
    <w:rsid w:val="00D439A9"/>
    <w:rsid w:val="00D439C3"/>
    <w:rsid w:val="00D43A3D"/>
    <w:rsid w:val="00D43B8C"/>
    <w:rsid w:val="00D4411D"/>
    <w:rsid w:val="00D44561"/>
    <w:rsid w:val="00D445BB"/>
    <w:rsid w:val="00D447F3"/>
    <w:rsid w:val="00D449B4"/>
    <w:rsid w:val="00D44BC9"/>
    <w:rsid w:val="00D44C5A"/>
    <w:rsid w:val="00D44C81"/>
    <w:rsid w:val="00D44CDD"/>
    <w:rsid w:val="00D44F64"/>
    <w:rsid w:val="00D44F77"/>
    <w:rsid w:val="00D4501D"/>
    <w:rsid w:val="00D450CD"/>
    <w:rsid w:val="00D45370"/>
    <w:rsid w:val="00D453C7"/>
    <w:rsid w:val="00D457A5"/>
    <w:rsid w:val="00D457BF"/>
    <w:rsid w:val="00D45854"/>
    <w:rsid w:val="00D46113"/>
    <w:rsid w:val="00D46148"/>
    <w:rsid w:val="00D464B2"/>
    <w:rsid w:val="00D4698F"/>
    <w:rsid w:val="00D46D6C"/>
    <w:rsid w:val="00D46E43"/>
    <w:rsid w:val="00D4735B"/>
    <w:rsid w:val="00D47394"/>
    <w:rsid w:val="00D47409"/>
    <w:rsid w:val="00D47BFA"/>
    <w:rsid w:val="00D47C57"/>
    <w:rsid w:val="00D47DFD"/>
    <w:rsid w:val="00D501E6"/>
    <w:rsid w:val="00D50714"/>
    <w:rsid w:val="00D50821"/>
    <w:rsid w:val="00D508F5"/>
    <w:rsid w:val="00D50CBD"/>
    <w:rsid w:val="00D50FA4"/>
    <w:rsid w:val="00D51315"/>
    <w:rsid w:val="00D51698"/>
    <w:rsid w:val="00D516F2"/>
    <w:rsid w:val="00D5176D"/>
    <w:rsid w:val="00D517E4"/>
    <w:rsid w:val="00D519CA"/>
    <w:rsid w:val="00D51A9D"/>
    <w:rsid w:val="00D51AEE"/>
    <w:rsid w:val="00D51EA4"/>
    <w:rsid w:val="00D51F1D"/>
    <w:rsid w:val="00D51FBA"/>
    <w:rsid w:val="00D51FF6"/>
    <w:rsid w:val="00D5212E"/>
    <w:rsid w:val="00D523D8"/>
    <w:rsid w:val="00D52949"/>
    <w:rsid w:val="00D52CD6"/>
    <w:rsid w:val="00D52DAC"/>
    <w:rsid w:val="00D52E35"/>
    <w:rsid w:val="00D533FA"/>
    <w:rsid w:val="00D535A1"/>
    <w:rsid w:val="00D53649"/>
    <w:rsid w:val="00D5370E"/>
    <w:rsid w:val="00D539E0"/>
    <w:rsid w:val="00D53C5E"/>
    <w:rsid w:val="00D53E11"/>
    <w:rsid w:val="00D54040"/>
    <w:rsid w:val="00D542EF"/>
    <w:rsid w:val="00D54448"/>
    <w:rsid w:val="00D54479"/>
    <w:rsid w:val="00D544A9"/>
    <w:rsid w:val="00D546FB"/>
    <w:rsid w:val="00D54CA5"/>
    <w:rsid w:val="00D54CF6"/>
    <w:rsid w:val="00D54D21"/>
    <w:rsid w:val="00D54DD3"/>
    <w:rsid w:val="00D54E5E"/>
    <w:rsid w:val="00D55134"/>
    <w:rsid w:val="00D5528D"/>
    <w:rsid w:val="00D55987"/>
    <w:rsid w:val="00D55D71"/>
    <w:rsid w:val="00D560C2"/>
    <w:rsid w:val="00D560D3"/>
    <w:rsid w:val="00D562BA"/>
    <w:rsid w:val="00D56424"/>
    <w:rsid w:val="00D56509"/>
    <w:rsid w:val="00D5677E"/>
    <w:rsid w:val="00D567DF"/>
    <w:rsid w:val="00D56881"/>
    <w:rsid w:val="00D5696C"/>
    <w:rsid w:val="00D56AE1"/>
    <w:rsid w:val="00D56B6C"/>
    <w:rsid w:val="00D56C7A"/>
    <w:rsid w:val="00D56D3D"/>
    <w:rsid w:val="00D56E7A"/>
    <w:rsid w:val="00D57268"/>
    <w:rsid w:val="00D5747B"/>
    <w:rsid w:val="00D57496"/>
    <w:rsid w:val="00D577C9"/>
    <w:rsid w:val="00D57937"/>
    <w:rsid w:val="00D57A69"/>
    <w:rsid w:val="00D57E00"/>
    <w:rsid w:val="00D57E7F"/>
    <w:rsid w:val="00D603D9"/>
    <w:rsid w:val="00D60559"/>
    <w:rsid w:val="00D60857"/>
    <w:rsid w:val="00D60B43"/>
    <w:rsid w:val="00D60B61"/>
    <w:rsid w:val="00D60B8B"/>
    <w:rsid w:val="00D60BDF"/>
    <w:rsid w:val="00D60C0B"/>
    <w:rsid w:val="00D60C75"/>
    <w:rsid w:val="00D60D44"/>
    <w:rsid w:val="00D61030"/>
    <w:rsid w:val="00D61360"/>
    <w:rsid w:val="00D6150C"/>
    <w:rsid w:val="00D6166B"/>
    <w:rsid w:val="00D61F0A"/>
    <w:rsid w:val="00D62150"/>
    <w:rsid w:val="00D6231B"/>
    <w:rsid w:val="00D62533"/>
    <w:rsid w:val="00D62612"/>
    <w:rsid w:val="00D629E6"/>
    <w:rsid w:val="00D62D37"/>
    <w:rsid w:val="00D62D44"/>
    <w:rsid w:val="00D62EB2"/>
    <w:rsid w:val="00D62FF8"/>
    <w:rsid w:val="00D6319B"/>
    <w:rsid w:val="00D63369"/>
    <w:rsid w:val="00D633E9"/>
    <w:rsid w:val="00D6344D"/>
    <w:rsid w:val="00D6346B"/>
    <w:rsid w:val="00D634C6"/>
    <w:rsid w:val="00D6355F"/>
    <w:rsid w:val="00D6361D"/>
    <w:rsid w:val="00D636F4"/>
    <w:rsid w:val="00D63771"/>
    <w:rsid w:val="00D637E3"/>
    <w:rsid w:val="00D63DD8"/>
    <w:rsid w:val="00D63E89"/>
    <w:rsid w:val="00D64428"/>
    <w:rsid w:val="00D64510"/>
    <w:rsid w:val="00D645FC"/>
    <w:rsid w:val="00D64F2A"/>
    <w:rsid w:val="00D65046"/>
    <w:rsid w:val="00D65290"/>
    <w:rsid w:val="00D6572A"/>
    <w:rsid w:val="00D659F1"/>
    <w:rsid w:val="00D659FF"/>
    <w:rsid w:val="00D65C7A"/>
    <w:rsid w:val="00D65DA8"/>
    <w:rsid w:val="00D66088"/>
    <w:rsid w:val="00D661C3"/>
    <w:rsid w:val="00D66394"/>
    <w:rsid w:val="00D66477"/>
    <w:rsid w:val="00D6657D"/>
    <w:rsid w:val="00D665EB"/>
    <w:rsid w:val="00D66840"/>
    <w:rsid w:val="00D669F1"/>
    <w:rsid w:val="00D67152"/>
    <w:rsid w:val="00D67372"/>
    <w:rsid w:val="00D673A2"/>
    <w:rsid w:val="00D67B4E"/>
    <w:rsid w:val="00D67B5C"/>
    <w:rsid w:val="00D67BA1"/>
    <w:rsid w:val="00D67CD1"/>
    <w:rsid w:val="00D67D89"/>
    <w:rsid w:val="00D67E5B"/>
    <w:rsid w:val="00D70209"/>
    <w:rsid w:val="00D7034B"/>
    <w:rsid w:val="00D706BA"/>
    <w:rsid w:val="00D7083C"/>
    <w:rsid w:val="00D70A4C"/>
    <w:rsid w:val="00D70AFA"/>
    <w:rsid w:val="00D70B1D"/>
    <w:rsid w:val="00D70C04"/>
    <w:rsid w:val="00D70E8C"/>
    <w:rsid w:val="00D7108F"/>
    <w:rsid w:val="00D712CE"/>
    <w:rsid w:val="00D712E3"/>
    <w:rsid w:val="00D71408"/>
    <w:rsid w:val="00D714B2"/>
    <w:rsid w:val="00D716E5"/>
    <w:rsid w:val="00D71701"/>
    <w:rsid w:val="00D7171D"/>
    <w:rsid w:val="00D71A03"/>
    <w:rsid w:val="00D71CF7"/>
    <w:rsid w:val="00D71D41"/>
    <w:rsid w:val="00D71F8A"/>
    <w:rsid w:val="00D72038"/>
    <w:rsid w:val="00D72099"/>
    <w:rsid w:val="00D725D6"/>
    <w:rsid w:val="00D72693"/>
    <w:rsid w:val="00D726BD"/>
    <w:rsid w:val="00D72905"/>
    <w:rsid w:val="00D72929"/>
    <w:rsid w:val="00D72C06"/>
    <w:rsid w:val="00D72E65"/>
    <w:rsid w:val="00D72F4E"/>
    <w:rsid w:val="00D7320A"/>
    <w:rsid w:val="00D7328A"/>
    <w:rsid w:val="00D735D2"/>
    <w:rsid w:val="00D7367A"/>
    <w:rsid w:val="00D73905"/>
    <w:rsid w:val="00D73A0D"/>
    <w:rsid w:val="00D73A4C"/>
    <w:rsid w:val="00D73B93"/>
    <w:rsid w:val="00D73BE6"/>
    <w:rsid w:val="00D73CBC"/>
    <w:rsid w:val="00D7444F"/>
    <w:rsid w:val="00D7457F"/>
    <w:rsid w:val="00D747AB"/>
    <w:rsid w:val="00D74817"/>
    <w:rsid w:val="00D74D58"/>
    <w:rsid w:val="00D75255"/>
    <w:rsid w:val="00D7536C"/>
    <w:rsid w:val="00D755A8"/>
    <w:rsid w:val="00D75CA2"/>
    <w:rsid w:val="00D76072"/>
    <w:rsid w:val="00D764CE"/>
    <w:rsid w:val="00D7660F"/>
    <w:rsid w:val="00D76718"/>
    <w:rsid w:val="00D7692A"/>
    <w:rsid w:val="00D76BE7"/>
    <w:rsid w:val="00D76D4A"/>
    <w:rsid w:val="00D76DA3"/>
    <w:rsid w:val="00D76E61"/>
    <w:rsid w:val="00D7774F"/>
    <w:rsid w:val="00D777B4"/>
    <w:rsid w:val="00D779DE"/>
    <w:rsid w:val="00D77A14"/>
    <w:rsid w:val="00D8039C"/>
    <w:rsid w:val="00D80DF4"/>
    <w:rsid w:val="00D80E93"/>
    <w:rsid w:val="00D81138"/>
    <w:rsid w:val="00D8172E"/>
    <w:rsid w:val="00D81AD6"/>
    <w:rsid w:val="00D8203D"/>
    <w:rsid w:val="00D8223B"/>
    <w:rsid w:val="00D82392"/>
    <w:rsid w:val="00D8269A"/>
    <w:rsid w:val="00D827C8"/>
    <w:rsid w:val="00D827EB"/>
    <w:rsid w:val="00D8288C"/>
    <w:rsid w:val="00D82909"/>
    <w:rsid w:val="00D829E7"/>
    <w:rsid w:val="00D82CCC"/>
    <w:rsid w:val="00D8328A"/>
    <w:rsid w:val="00D8337D"/>
    <w:rsid w:val="00D836FA"/>
    <w:rsid w:val="00D83721"/>
    <w:rsid w:val="00D83873"/>
    <w:rsid w:val="00D838B5"/>
    <w:rsid w:val="00D838D3"/>
    <w:rsid w:val="00D83AA0"/>
    <w:rsid w:val="00D83E67"/>
    <w:rsid w:val="00D83FD9"/>
    <w:rsid w:val="00D84334"/>
    <w:rsid w:val="00D846AA"/>
    <w:rsid w:val="00D846B6"/>
    <w:rsid w:val="00D84725"/>
    <w:rsid w:val="00D847B8"/>
    <w:rsid w:val="00D84896"/>
    <w:rsid w:val="00D84A9A"/>
    <w:rsid w:val="00D84DCA"/>
    <w:rsid w:val="00D85074"/>
    <w:rsid w:val="00D8531B"/>
    <w:rsid w:val="00D85365"/>
    <w:rsid w:val="00D85605"/>
    <w:rsid w:val="00D856FB"/>
    <w:rsid w:val="00D85C21"/>
    <w:rsid w:val="00D85CE6"/>
    <w:rsid w:val="00D86173"/>
    <w:rsid w:val="00D8622C"/>
    <w:rsid w:val="00D8624D"/>
    <w:rsid w:val="00D86643"/>
    <w:rsid w:val="00D86684"/>
    <w:rsid w:val="00D8671E"/>
    <w:rsid w:val="00D8682F"/>
    <w:rsid w:val="00D86941"/>
    <w:rsid w:val="00D86B05"/>
    <w:rsid w:val="00D86C77"/>
    <w:rsid w:val="00D86DBA"/>
    <w:rsid w:val="00D871F2"/>
    <w:rsid w:val="00D87799"/>
    <w:rsid w:val="00D87B7F"/>
    <w:rsid w:val="00D87C6E"/>
    <w:rsid w:val="00D87D96"/>
    <w:rsid w:val="00D87EEF"/>
    <w:rsid w:val="00D87FF8"/>
    <w:rsid w:val="00D90017"/>
    <w:rsid w:val="00D901BC"/>
    <w:rsid w:val="00D9058E"/>
    <w:rsid w:val="00D90758"/>
    <w:rsid w:val="00D9092F"/>
    <w:rsid w:val="00D90BA1"/>
    <w:rsid w:val="00D90F3C"/>
    <w:rsid w:val="00D911DD"/>
    <w:rsid w:val="00D9124C"/>
    <w:rsid w:val="00D913CD"/>
    <w:rsid w:val="00D91451"/>
    <w:rsid w:val="00D9151A"/>
    <w:rsid w:val="00D915FA"/>
    <w:rsid w:val="00D916D8"/>
    <w:rsid w:val="00D9178C"/>
    <w:rsid w:val="00D91993"/>
    <w:rsid w:val="00D92094"/>
    <w:rsid w:val="00D926BC"/>
    <w:rsid w:val="00D929F0"/>
    <w:rsid w:val="00D92E7A"/>
    <w:rsid w:val="00D93030"/>
    <w:rsid w:val="00D93035"/>
    <w:rsid w:val="00D9309C"/>
    <w:rsid w:val="00D9324C"/>
    <w:rsid w:val="00D937A4"/>
    <w:rsid w:val="00D93A4A"/>
    <w:rsid w:val="00D93BD0"/>
    <w:rsid w:val="00D944E3"/>
    <w:rsid w:val="00D94782"/>
    <w:rsid w:val="00D94859"/>
    <w:rsid w:val="00D94C1D"/>
    <w:rsid w:val="00D94D94"/>
    <w:rsid w:val="00D94F3C"/>
    <w:rsid w:val="00D9501C"/>
    <w:rsid w:val="00D953B4"/>
    <w:rsid w:val="00D95553"/>
    <w:rsid w:val="00D95707"/>
    <w:rsid w:val="00D9581E"/>
    <w:rsid w:val="00D95A29"/>
    <w:rsid w:val="00D95DC0"/>
    <w:rsid w:val="00D95EBE"/>
    <w:rsid w:val="00D95EC0"/>
    <w:rsid w:val="00D965AD"/>
    <w:rsid w:val="00D96649"/>
    <w:rsid w:val="00D9672C"/>
    <w:rsid w:val="00D96877"/>
    <w:rsid w:val="00D96F3C"/>
    <w:rsid w:val="00D96FCC"/>
    <w:rsid w:val="00D972D6"/>
    <w:rsid w:val="00D97C2B"/>
    <w:rsid w:val="00D97CD9"/>
    <w:rsid w:val="00D97EBC"/>
    <w:rsid w:val="00D97F6C"/>
    <w:rsid w:val="00DA0436"/>
    <w:rsid w:val="00DA07E2"/>
    <w:rsid w:val="00DA0A34"/>
    <w:rsid w:val="00DA0CE4"/>
    <w:rsid w:val="00DA12F2"/>
    <w:rsid w:val="00DA1728"/>
    <w:rsid w:val="00DA1885"/>
    <w:rsid w:val="00DA1DDC"/>
    <w:rsid w:val="00DA1E8C"/>
    <w:rsid w:val="00DA213E"/>
    <w:rsid w:val="00DA21AB"/>
    <w:rsid w:val="00DA266E"/>
    <w:rsid w:val="00DA2724"/>
    <w:rsid w:val="00DA2749"/>
    <w:rsid w:val="00DA2836"/>
    <w:rsid w:val="00DA29D4"/>
    <w:rsid w:val="00DA2D9C"/>
    <w:rsid w:val="00DA2E4A"/>
    <w:rsid w:val="00DA3005"/>
    <w:rsid w:val="00DA30FE"/>
    <w:rsid w:val="00DA36BE"/>
    <w:rsid w:val="00DA36DC"/>
    <w:rsid w:val="00DA3C05"/>
    <w:rsid w:val="00DA409B"/>
    <w:rsid w:val="00DA4240"/>
    <w:rsid w:val="00DA4397"/>
    <w:rsid w:val="00DA43F2"/>
    <w:rsid w:val="00DA45DC"/>
    <w:rsid w:val="00DA4640"/>
    <w:rsid w:val="00DA46AF"/>
    <w:rsid w:val="00DA4856"/>
    <w:rsid w:val="00DA4A4C"/>
    <w:rsid w:val="00DA4A67"/>
    <w:rsid w:val="00DA4B76"/>
    <w:rsid w:val="00DA4E32"/>
    <w:rsid w:val="00DA4EFD"/>
    <w:rsid w:val="00DA595F"/>
    <w:rsid w:val="00DA5972"/>
    <w:rsid w:val="00DA5BD0"/>
    <w:rsid w:val="00DA5BF6"/>
    <w:rsid w:val="00DA5C08"/>
    <w:rsid w:val="00DA5D9B"/>
    <w:rsid w:val="00DA5E0A"/>
    <w:rsid w:val="00DA5EEB"/>
    <w:rsid w:val="00DA61BA"/>
    <w:rsid w:val="00DA62B9"/>
    <w:rsid w:val="00DA7413"/>
    <w:rsid w:val="00DA747B"/>
    <w:rsid w:val="00DA74AC"/>
    <w:rsid w:val="00DA756C"/>
    <w:rsid w:val="00DA75F1"/>
    <w:rsid w:val="00DA7710"/>
    <w:rsid w:val="00DA7783"/>
    <w:rsid w:val="00DA7897"/>
    <w:rsid w:val="00DA7908"/>
    <w:rsid w:val="00DA7AA2"/>
    <w:rsid w:val="00DA7AAC"/>
    <w:rsid w:val="00DA7BD5"/>
    <w:rsid w:val="00DA7EB2"/>
    <w:rsid w:val="00DB0027"/>
    <w:rsid w:val="00DB0397"/>
    <w:rsid w:val="00DB0576"/>
    <w:rsid w:val="00DB071A"/>
    <w:rsid w:val="00DB07E4"/>
    <w:rsid w:val="00DB07F5"/>
    <w:rsid w:val="00DB0C1C"/>
    <w:rsid w:val="00DB0F47"/>
    <w:rsid w:val="00DB1AC0"/>
    <w:rsid w:val="00DB1B54"/>
    <w:rsid w:val="00DB1C12"/>
    <w:rsid w:val="00DB1D0C"/>
    <w:rsid w:val="00DB1DFB"/>
    <w:rsid w:val="00DB2448"/>
    <w:rsid w:val="00DB25B4"/>
    <w:rsid w:val="00DB26F3"/>
    <w:rsid w:val="00DB2735"/>
    <w:rsid w:val="00DB2787"/>
    <w:rsid w:val="00DB282F"/>
    <w:rsid w:val="00DB3038"/>
    <w:rsid w:val="00DB3072"/>
    <w:rsid w:val="00DB30A6"/>
    <w:rsid w:val="00DB31BC"/>
    <w:rsid w:val="00DB350A"/>
    <w:rsid w:val="00DB3796"/>
    <w:rsid w:val="00DB386F"/>
    <w:rsid w:val="00DB3AD3"/>
    <w:rsid w:val="00DB3B3B"/>
    <w:rsid w:val="00DB417D"/>
    <w:rsid w:val="00DB4335"/>
    <w:rsid w:val="00DB4C2C"/>
    <w:rsid w:val="00DB4EE9"/>
    <w:rsid w:val="00DB5201"/>
    <w:rsid w:val="00DB56F9"/>
    <w:rsid w:val="00DB572B"/>
    <w:rsid w:val="00DB5936"/>
    <w:rsid w:val="00DB5B65"/>
    <w:rsid w:val="00DB5C4F"/>
    <w:rsid w:val="00DB5D4C"/>
    <w:rsid w:val="00DB5DDC"/>
    <w:rsid w:val="00DB6301"/>
    <w:rsid w:val="00DB6394"/>
    <w:rsid w:val="00DB6462"/>
    <w:rsid w:val="00DB66CB"/>
    <w:rsid w:val="00DB66CC"/>
    <w:rsid w:val="00DB67FB"/>
    <w:rsid w:val="00DB68E4"/>
    <w:rsid w:val="00DB68F7"/>
    <w:rsid w:val="00DB6A3A"/>
    <w:rsid w:val="00DB7054"/>
    <w:rsid w:val="00DB7097"/>
    <w:rsid w:val="00DB70F5"/>
    <w:rsid w:val="00DB719E"/>
    <w:rsid w:val="00DB723F"/>
    <w:rsid w:val="00DB7937"/>
    <w:rsid w:val="00DB79AE"/>
    <w:rsid w:val="00DB7AAD"/>
    <w:rsid w:val="00DB7BA0"/>
    <w:rsid w:val="00DB7BE3"/>
    <w:rsid w:val="00DB7C6A"/>
    <w:rsid w:val="00DC0226"/>
    <w:rsid w:val="00DC0400"/>
    <w:rsid w:val="00DC046B"/>
    <w:rsid w:val="00DC0517"/>
    <w:rsid w:val="00DC0DF8"/>
    <w:rsid w:val="00DC0E1A"/>
    <w:rsid w:val="00DC117A"/>
    <w:rsid w:val="00DC1201"/>
    <w:rsid w:val="00DC15C1"/>
    <w:rsid w:val="00DC1613"/>
    <w:rsid w:val="00DC1AB3"/>
    <w:rsid w:val="00DC1B49"/>
    <w:rsid w:val="00DC1B70"/>
    <w:rsid w:val="00DC1B95"/>
    <w:rsid w:val="00DC1C2F"/>
    <w:rsid w:val="00DC2068"/>
    <w:rsid w:val="00DC216B"/>
    <w:rsid w:val="00DC224E"/>
    <w:rsid w:val="00DC2370"/>
    <w:rsid w:val="00DC248E"/>
    <w:rsid w:val="00DC27CB"/>
    <w:rsid w:val="00DC2E7F"/>
    <w:rsid w:val="00DC2F73"/>
    <w:rsid w:val="00DC318F"/>
    <w:rsid w:val="00DC341E"/>
    <w:rsid w:val="00DC379F"/>
    <w:rsid w:val="00DC3B1C"/>
    <w:rsid w:val="00DC3F3F"/>
    <w:rsid w:val="00DC3F66"/>
    <w:rsid w:val="00DC3FA0"/>
    <w:rsid w:val="00DC3FA1"/>
    <w:rsid w:val="00DC408A"/>
    <w:rsid w:val="00DC44CB"/>
    <w:rsid w:val="00DC49D4"/>
    <w:rsid w:val="00DC4CB7"/>
    <w:rsid w:val="00DC4D8C"/>
    <w:rsid w:val="00DC4DAE"/>
    <w:rsid w:val="00DC4FA8"/>
    <w:rsid w:val="00DC50ED"/>
    <w:rsid w:val="00DC5545"/>
    <w:rsid w:val="00DC55CA"/>
    <w:rsid w:val="00DC581B"/>
    <w:rsid w:val="00DC5826"/>
    <w:rsid w:val="00DC59AC"/>
    <w:rsid w:val="00DC631E"/>
    <w:rsid w:val="00DC64D0"/>
    <w:rsid w:val="00DC64FD"/>
    <w:rsid w:val="00DC65FC"/>
    <w:rsid w:val="00DC6750"/>
    <w:rsid w:val="00DC6753"/>
    <w:rsid w:val="00DC6806"/>
    <w:rsid w:val="00DC6961"/>
    <w:rsid w:val="00DC6DD9"/>
    <w:rsid w:val="00DC73A3"/>
    <w:rsid w:val="00DC7453"/>
    <w:rsid w:val="00DC74F7"/>
    <w:rsid w:val="00DC77A6"/>
    <w:rsid w:val="00DC794B"/>
    <w:rsid w:val="00DC7ADE"/>
    <w:rsid w:val="00DD0168"/>
    <w:rsid w:val="00DD0188"/>
    <w:rsid w:val="00DD0259"/>
    <w:rsid w:val="00DD02FD"/>
    <w:rsid w:val="00DD0314"/>
    <w:rsid w:val="00DD0623"/>
    <w:rsid w:val="00DD08C3"/>
    <w:rsid w:val="00DD0C1E"/>
    <w:rsid w:val="00DD157E"/>
    <w:rsid w:val="00DD15B6"/>
    <w:rsid w:val="00DD1CF6"/>
    <w:rsid w:val="00DD1F6A"/>
    <w:rsid w:val="00DD242C"/>
    <w:rsid w:val="00DD24FB"/>
    <w:rsid w:val="00DD25F5"/>
    <w:rsid w:val="00DD2826"/>
    <w:rsid w:val="00DD2BEC"/>
    <w:rsid w:val="00DD3130"/>
    <w:rsid w:val="00DD315D"/>
    <w:rsid w:val="00DD3314"/>
    <w:rsid w:val="00DD3506"/>
    <w:rsid w:val="00DD3544"/>
    <w:rsid w:val="00DD37DC"/>
    <w:rsid w:val="00DD3DFE"/>
    <w:rsid w:val="00DD3F32"/>
    <w:rsid w:val="00DD45F7"/>
    <w:rsid w:val="00DD4626"/>
    <w:rsid w:val="00DD4855"/>
    <w:rsid w:val="00DD4A46"/>
    <w:rsid w:val="00DD4D85"/>
    <w:rsid w:val="00DD4E40"/>
    <w:rsid w:val="00DD4FB7"/>
    <w:rsid w:val="00DD50B6"/>
    <w:rsid w:val="00DD5773"/>
    <w:rsid w:val="00DD5A91"/>
    <w:rsid w:val="00DD5D50"/>
    <w:rsid w:val="00DD5DD6"/>
    <w:rsid w:val="00DD6006"/>
    <w:rsid w:val="00DD610F"/>
    <w:rsid w:val="00DD689E"/>
    <w:rsid w:val="00DD6B14"/>
    <w:rsid w:val="00DD6DB9"/>
    <w:rsid w:val="00DD6F57"/>
    <w:rsid w:val="00DD709C"/>
    <w:rsid w:val="00DD70C1"/>
    <w:rsid w:val="00DD70CC"/>
    <w:rsid w:val="00DD7149"/>
    <w:rsid w:val="00DD7196"/>
    <w:rsid w:val="00DD7410"/>
    <w:rsid w:val="00DD751A"/>
    <w:rsid w:val="00DD7902"/>
    <w:rsid w:val="00DE08B9"/>
    <w:rsid w:val="00DE0A0B"/>
    <w:rsid w:val="00DE0A85"/>
    <w:rsid w:val="00DE0E80"/>
    <w:rsid w:val="00DE1226"/>
    <w:rsid w:val="00DE136D"/>
    <w:rsid w:val="00DE1C23"/>
    <w:rsid w:val="00DE1EE6"/>
    <w:rsid w:val="00DE20D9"/>
    <w:rsid w:val="00DE22CC"/>
    <w:rsid w:val="00DE236E"/>
    <w:rsid w:val="00DE24BB"/>
    <w:rsid w:val="00DE2641"/>
    <w:rsid w:val="00DE29C8"/>
    <w:rsid w:val="00DE2ACC"/>
    <w:rsid w:val="00DE2E5E"/>
    <w:rsid w:val="00DE32FF"/>
    <w:rsid w:val="00DE34F2"/>
    <w:rsid w:val="00DE34F4"/>
    <w:rsid w:val="00DE34FE"/>
    <w:rsid w:val="00DE35ED"/>
    <w:rsid w:val="00DE3768"/>
    <w:rsid w:val="00DE3869"/>
    <w:rsid w:val="00DE39FC"/>
    <w:rsid w:val="00DE3B1E"/>
    <w:rsid w:val="00DE3E6E"/>
    <w:rsid w:val="00DE3EC8"/>
    <w:rsid w:val="00DE3F47"/>
    <w:rsid w:val="00DE4023"/>
    <w:rsid w:val="00DE428C"/>
    <w:rsid w:val="00DE4332"/>
    <w:rsid w:val="00DE4A38"/>
    <w:rsid w:val="00DE4C16"/>
    <w:rsid w:val="00DE4CBE"/>
    <w:rsid w:val="00DE4E50"/>
    <w:rsid w:val="00DE51A2"/>
    <w:rsid w:val="00DE5332"/>
    <w:rsid w:val="00DE535A"/>
    <w:rsid w:val="00DE536A"/>
    <w:rsid w:val="00DE540D"/>
    <w:rsid w:val="00DE5459"/>
    <w:rsid w:val="00DE5494"/>
    <w:rsid w:val="00DE5C8C"/>
    <w:rsid w:val="00DE6004"/>
    <w:rsid w:val="00DE602A"/>
    <w:rsid w:val="00DE60BA"/>
    <w:rsid w:val="00DE6984"/>
    <w:rsid w:val="00DE6CA9"/>
    <w:rsid w:val="00DE6E4C"/>
    <w:rsid w:val="00DE7038"/>
    <w:rsid w:val="00DE70FE"/>
    <w:rsid w:val="00DE785E"/>
    <w:rsid w:val="00DE7DE0"/>
    <w:rsid w:val="00DE7E9D"/>
    <w:rsid w:val="00DE7F06"/>
    <w:rsid w:val="00DF018A"/>
    <w:rsid w:val="00DF068F"/>
    <w:rsid w:val="00DF0761"/>
    <w:rsid w:val="00DF076C"/>
    <w:rsid w:val="00DF094C"/>
    <w:rsid w:val="00DF0B8C"/>
    <w:rsid w:val="00DF0DC9"/>
    <w:rsid w:val="00DF0F27"/>
    <w:rsid w:val="00DF10BF"/>
    <w:rsid w:val="00DF1744"/>
    <w:rsid w:val="00DF1AAB"/>
    <w:rsid w:val="00DF1F1F"/>
    <w:rsid w:val="00DF29FD"/>
    <w:rsid w:val="00DF3046"/>
    <w:rsid w:val="00DF31A8"/>
    <w:rsid w:val="00DF3205"/>
    <w:rsid w:val="00DF38DC"/>
    <w:rsid w:val="00DF3AFF"/>
    <w:rsid w:val="00DF3F99"/>
    <w:rsid w:val="00DF4290"/>
    <w:rsid w:val="00DF42A8"/>
    <w:rsid w:val="00DF442E"/>
    <w:rsid w:val="00DF4443"/>
    <w:rsid w:val="00DF474A"/>
    <w:rsid w:val="00DF480D"/>
    <w:rsid w:val="00DF4B2B"/>
    <w:rsid w:val="00DF4DF0"/>
    <w:rsid w:val="00DF52A6"/>
    <w:rsid w:val="00DF54E9"/>
    <w:rsid w:val="00DF5754"/>
    <w:rsid w:val="00DF5995"/>
    <w:rsid w:val="00DF5B7D"/>
    <w:rsid w:val="00DF5F71"/>
    <w:rsid w:val="00DF6111"/>
    <w:rsid w:val="00DF66EE"/>
    <w:rsid w:val="00DF67A6"/>
    <w:rsid w:val="00DF6974"/>
    <w:rsid w:val="00DF69EE"/>
    <w:rsid w:val="00DF6BAF"/>
    <w:rsid w:val="00DF6C93"/>
    <w:rsid w:val="00DF6D4D"/>
    <w:rsid w:val="00DF7133"/>
    <w:rsid w:val="00DF7B07"/>
    <w:rsid w:val="00DF7C95"/>
    <w:rsid w:val="00DF7CA1"/>
    <w:rsid w:val="00DF7F48"/>
    <w:rsid w:val="00E0018F"/>
    <w:rsid w:val="00E00456"/>
    <w:rsid w:val="00E0049B"/>
    <w:rsid w:val="00E00569"/>
    <w:rsid w:val="00E0078A"/>
    <w:rsid w:val="00E0084E"/>
    <w:rsid w:val="00E008DA"/>
    <w:rsid w:val="00E00932"/>
    <w:rsid w:val="00E00B2D"/>
    <w:rsid w:val="00E00C7B"/>
    <w:rsid w:val="00E00CCC"/>
    <w:rsid w:val="00E00D9F"/>
    <w:rsid w:val="00E00E8E"/>
    <w:rsid w:val="00E00F05"/>
    <w:rsid w:val="00E00F43"/>
    <w:rsid w:val="00E0112D"/>
    <w:rsid w:val="00E011F4"/>
    <w:rsid w:val="00E0124E"/>
    <w:rsid w:val="00E01613"/>
    <w:rsid w:val="00E01AC8"/>
    <w:rsid w:val="00E01DBA"/>
    <w:rsid w:val="00E0239B"/>
    <w:rsid w:val="00E02433"/>
    <w:rsid w:val="00E02452"/>
    <w:rsid w:val="00E0255F"/>
    <w:rsid w:val="00E025C5"/>
    <w:rsid w:val="00E0260D"/>
    <w:rsid w:val="00E0266F"/>
    <w:rsid w:val="00E0324D"/>
    <w:rsid w:val="00E034D8"/>
    <w:rsid w:val="00E0368C"/>
    <w:rsid w:val="00E036FB"/>
    <w:rsid w:val="00E03918"/>
    <w:rsid w:val="00E03B90"/>
    <w:rsid w:val="00E03D32"/>
    <w:rsid w:val="00E04425"/>
    <w:rsid w:val="00E04649"/>
    <w:rsid w:val="00E0464C"/>
    <w:rsid w:val="00E04AB4"/>
    <w:rsid w:val="00E04B87"/>
    <w:rsid w:val="00E04DCF"/>
    <w:rsid w:val="00E04F31"/>
    <w:rsid w:val="00E05231"/>
    <w:rsid w:val="00E05243"/>
    <w:rsid w:val="00E053A2"/>
    <w:rsid w:val="00E05482"/>
    <w:rsid w:val="00E054E3"/>
    <w:rsid w:val="00E055B2"/>
    <w:rsid w:val="00E057E9"/>
    <w:rsid w:val="00E057FC"/>
    <w:rsid w:val="00E05961"/>
    <w:rsid w:val="00E059D0"/>
    <w:rsid w:val="00E05C37"/>
    <w:rsid w:val="00E05EAD"/>
    <w:rsid w:val="00E05FD7"/>
    <w:rsid w:val="00E0613A"/>
    <w:rsid w:val="00E06407"/>
    <w:rsid w:val="00E0683C"/>
    <w:rsid w:val="00E0699A"/>
    <w:rsid w:val="00E06AB7"/>
    <w:rsid w:val="00E06B48"/>
    <w:rsid w:val="00E06DDE"/>
    <w:rsid w:val="00E071B2"/>
    <w:rsid w:val="00E07383"/>
    <w:rsid w:val="00E07964"/>
    <w:rsid w:val="00E07D54"/>
    <w:rsid w:val="00E07E97"/>
    <w:rsid w:val="00E10004"/>
    <w:rsid w:val="00E10240"/>
    <w:rsid w:val="00E106FC"/>
    <w:rsid w:val="00E1090E"/>
    <w:rsid w:val="00E1094E"/>
    <w:rsid w:val="00E10A67"/>
    <w:rsid w:val="00E10E14"/>
    <w:rsid w:val="00E10E4E"/>
    <w:rsid w:val="00E111EF"/>
    <w:rsid w:val="00E11820"/>
    <w:rsid w:val="00E118A9"/>
    <w:rsid w:val="00E119ED"/>
    <w:rsid w:val="00E119F7"/>
    <w:rsid w:val="00E11AF1"/>
    <w:rsid w:val="00E11D8C"/>
    <w:rsid w:val="00E11F27"/>
    <w:rsid w:val="00E1244D"/>
    <w:rsid w:val="00E1246B"/>
    <w:rsid w:val="00E12633"/>
    <w:rsid w:val="00E126DE"/>
    <w:rsid w:val="00E127B4"/>
    <w:rsid w:val="00E127DF"/>
    <w:rsid w:val="00E1283B"/>
    <w:rsid w:val="00E12A18"/>
    <w:rsid w:val="00E12C54"/>
    <w:rsid w:val="00E12DFF"/>
    <w:rsid w:val="00E1336C"/>
    <w:rsid w:val="00E1349D"/>
    <w:rsid w:val="00E13B47"/>
    <w:rsid w:val="00E13C94"/>
    <w:rsid w:val="00E13D29"/>
    <w:rsid w:val="00E13D44"/>
    <w:rsid w:val="00E13DDF"/>
    <w:rsid w:val="00E1409B"/>
    <w:rsid w:val="00E140CD"/>
    <w:rsid w:val="00E141F9"/>
    <w:rsid w:val="00E144EF"/>
    <w:rsid w:val="00E14B47"/>
    <w:rsid w:val="00E14C9B"/>
    <w:rsid w:val="00E1539D"/>
    <w:rsid w:val="00E1567E"/>
    <w:rsid w:val="00E156F0"/>
    <w:rsid w:val="00E15A39"/>
    <w:rsid w:val="00E15A62"/>
    <w:rsid w:val="00E15BF0"/>
    <w:rsid w:val="00E15C51"/>
    <w:rsid w:val="00E15C8B"/>
    <w:rsid w:val="00E1608D"/>
    <w:rsid w:val="00E16530"/>
    <w:rsid w:val="00E16604"/>
    <w:rsid w:val="00E16932"/>
    <w:rsid w:val="00E16BEF"/>
    <w:rsid w:val="00E16E69"/>
    <w:rsid w:val="00E16EF1"/>
    <w:rsid w:val="00E16FE8"/>
    <w:rsid w:val="00E170AD"/>
    <w:rsid w:val="00E174B5"/>
    <w:rsid w:val="00E174D6"/>
    <w:rsid w:val="00E175C0"/>
    <w:rsid w:val="00E2093C"/>
    <w:rsid w:val="00E2096A"/>
    <w:rsid w:val="00E2099B"/>
    <w:rsid w:val="00E20BA0"/>
    <w:rsid w:val="00E20CCB"/>
    <w:rsid w:val="00E21297"/>
    <w:rsid w:val="00E215BE"/>
    <w:rsid w:val="00E216C7"/>
    <w:rsid w:val="00E2174D"/>
    <w:rsid w:val="00E21881"/>
    <w:rsid w:val="00E21B45"/>
    <w:rsid w:val="00E21ECB"/>
    <w:rsid w:val="00E220FA"/>
    <w:rsid w:val="00E2225B"/>
    <w:rsid w:val="00E222F2"/>
    <w:rsid w:val="00E2249B"/>
    <w:rsid w:val="00E224EF"/>
    <w:rsid w:val="00E22706"/>
    <w:rsid w:val="00E229DC"/>
    <w:rsid w:val="00E22D4B"/>
    <w:rsid w:val="00E22DE9"/>
    <w:rsid w:val="00E23097"/>
    <w:rsid w:val="00E231E5"/>
    <w:rsid w:val="00E23677"/>
    <w:rsid w:val="00E2367A"/>
    <w:rsid w:val="00E236BD"/>
    <w:rsid w:val="00E23ABB"/>
    <w:rsid w:val="00E23B41"/>
    <w:rsid w:val="00E23EEB"/>
    <w:rsid w:val="00E23F16"/>
    <w:rsid w:val="00E240B4"/>
    <w:rsid w:val="00E240F5"/>
    <w:rsid w:val="00E2410C"/>
    <w:rsid w:val="00E2443C"/>
    <w:rsid w:val="00E2494D"/>
    <w:rsid w:val="00E249F3"/>
    <w:rsid w:val="00E24A89"/>
    <w:rsid w:val="00E24C60"/>
    <w:rsid w:val="00E24D58"/>
    <w:rsid w:val="00E25428"/>
    <w:rsid w:val="00E2596B"/>
    <w:rsid w:val="00E2600F"/>
    <w:rsid w:val="00E2610D"/>
    <w:rsid w:val="00E26189"/>
    <w:rsid w:val="00E266C8"/>
    <w:rsid w:val="00E26900"/>
    <w:rsid w:val="00E2700B"/>
    <w:rsid w:val="00E2706E"/>
    <w:rsid w:val="00E270E1"/>
    <w:rsid w:val="00E27415"/>
    <w:rsid w:val="00E27D69"/>
    <w:rsid w:val="00E27EA7"/>
    <w:rsid w:val="00E300D4"/>
    <w:rsid w:val="00E3026D"/>
    <w:rsid w:val="00E306FD"/>
    <w:rsid w:val="00E30A94"/>
    <w:rsid w:val="00E30E6B"/>
    <w:rsid w:val="00E30FCC"/>
    <w:rsid w:val="00E3157A"/>
    <w:rsid w:val="00E31647"/>
    <w:rsid w:val="00E318AD"/>
    <w:rsid w:val="00E31B42"/>
    <w:rsid w:val="00E31B54"/>
    <w:rsid w:val="00E31C2D"/>
    <w:rsid w:val="00E31CA1"/>
    <w:rsid w:val="00E31D0F"/>
    <w:rsid w:val="00E31ECD"/>
    <w:rsid w:val="00E320E5"/>
    <w:rsid w:val="00E323C0"/>
    <w:rsid w:val="00E32909"/>
    <w:rsid w:val="00E32913"/>
    <w:rsid w:val="00E32ADB"/>
    <w:rsid w:val="00E32D2E"/>
    <w:rsid w:val="00E32EE7"/>
    <w:rsid w:val="00E330DC"/>
    <w:rsid w:val="00E3311B"/>
    <w:rsid w:val="00E331F4"/>
    <w:rsid w:val="00E334DF"/>
    <w:rsid w:val="00E334F7"/>
    <w:rsid w:val="00E33655"/>
    <w:rsid w:val="00E336C8"/>
    <w:rsid w:val="00E33750"/>
    <w:rsid w:val="00E33CDA"/>
    <w:rsid w:val="00E33D35"/>
    <w:rsid w:val="00E341D2"/>
    <w:rsid w:val="00E344DA"/>
    <w:rsid w:val="00E34A02"/>
    <w:rsid w:val="00E34B7E"/>
    <w:rsid w:val="00E34D3A"/>
    <w:rsid w:val="00E356D8"/>
    <w:rsid w:val="00E35BFF"/>
    <w:rsid w:val="00E35D03"/>
    <w:rsid w:val="00E35F62"/>
    <w:rsid w:val="00E360F1"/>
    <w:rsid w:val="00E36485"/>
    <w:rsid w:val="00E365C2"/>
    <w:rsid w:val="00E3679C"/>
    <w:rsid w:val="00E36A24"/>
    <w:rsid w:val="00E36D0B"/>
    <w:rsid w:val="00E36F0C"/>
    <w:rsid w:val="00E36FEC"/>
    <w:rsid w:val="00E371B7"/>
    <w:rsid w:val="00E37222"/>
    <w:rsid w:val="00E37352"/>
    <w:rsid w:val="00E37952"/>
    <w:rsid w:val="00E37CA6"/>
    <w:rsid w:val="00E37E99"/>
    <w:rsid w:val="00E403C9"/>
    <w:rsid w:val="00E4050E"/>
    <w:rsid w:val="00E40628"/>
    <w:rsid w:val="00E40796"/>
    <w:rsid w:val="00E40C63"/>
    <w:rsid w:val="00E40D1D"/>
    <w:rsid w:val="00E4104E"/>
    <w:rsid w:val="00E410E4"/>
    <w:rsid w:val="00E41357"/>
    <w:rsid w:val="00E414A5"/>
    <w:rsid w:val="00E41D62"/>
    <w:rsid w:val="00E41F9F"/>
    <w:rsid w:val="00E422BF"/>
    <w:rsid w:val="00E42379"/>
    <w:rsid w:val="00E42525"/>
    <w:rsid w:val="00E4263F"/>
    <w:rsid w:val="00E42C2C"/>
    <w:rsid w:val="00E42C30"/>
    <w:rsid w:val="00E42D35"/>
    <w:rsid w:val="00E43081"/>
    <w:rsid w:val="00E4327E"/>
    <w:rsid w:val="00E43553"/>
    <w:rsid w:val="00E4367C"/>
    <w:rsid w:val="00E43716"/>
    <w:rsid w:val="00E4388A"/>
    <w:rsid w:val="00E4397D"/>
    <w:rsid w:val="00E43D1D"/>
    <w:rsid w:val="00E440A8"/>
    <w:rsid w:val="00E4443F"/>
    <w:rsid w:val="00E44725"/>
    <w:rsid w:val="00E4481B"/>
    <w:rsid w:val="00E4495B"/>
    <w:rsid w:val="00E44A92"/>
    <w:rsid w:val="00E44BE3"/>
    <w:rsid w:val="00E44CE0"/>
    <w:rsid w:val="00E44CF5"/>
    <w:rsid w:val="00E44D62"/>
    <w:rsid w:val="00E44E93"/>
    <w:rsid w:val="00E45400"/>
    <w:rsid w:val="00E454C1"/>
    <w:rsid w:val="00E455B6"/>
    <w:rsid w:val="00E456D9"/>
    <w:rsid w:val="00E4580D"/>
    <w:rsid w:val="00E45A44"/>
    <w:rsid w:val="00E45F8E"/>
    <w:rsid w:val="00E4602F"/>
    <w:rsid w:val="00E46998"/>
    <w:rsid w:val="00E46C0C"/>
    <w:rsid w:val="00E46D20"/>
    <w:rsid w:val="00E46E3F"/>
    <w:rsid w:val="00E46F27"/>
    <w:rsid w:val="00E47400"/>
    <w:rsid w:val="00E4775F"/>
    <w:rsid w:val="00E478C8"/>
    <w:rsid w:val="00E479D1"/>
    <w:rsid w:val="00E47BE8"/>
    <w:rsid w:val="00E47EFE"/>
    <w:rsid w:val="00E5009F"/>
    <w:rsid w:val="00E5018E"/>
    <w:rsid w:val="00E501B9"/>
    <w:rsid w:val="00E5027A"/>
    <w:rsid w:val="00E5035B"/>
    <w:rsid w:val="00E50736"/>
    <w:rsid w:val="00E50927"/>
    <w:rsid w:val="00E50A0C"/>
    <w:rsid w:val="00E50A2A"/>
    <w:rsid w:val="00E50C14"/>
    <w:rsid w:val="00E50C44"/>
    <w:rsid w:val="00E50C47"/>
    <w:rsid w:val="00E50E41"/>
    <w:rsid w:val="00E51006"/>
    <w:rsid w:val="00E510A4"/>
    <w:rsid w:val="00E51292"/>
    <w:rsid w:val="00E513E9"/>
    <w:rsid w:val="00E514D9"/>
    <w:rsid w:val="00E516C6"/>
    <w:rsid w:val="00E518F8"/>
    <w:rsid w:val="00E51CBA"/>
    <w:rsid w:val="00E51D1C"/>
    <w:rsid w:val="00E51E63"/>
    <w:rsid w:val="00E51F06"/>
    <w:rsid w:val="00E520C5"/>
    <w:rsid w:val="00E5220A"/>
    <w:rsid w:val="00E52573"/>
    <w:rsid w:val="00E5275B"/>
    <w:rsid w:val="00E52AAD"/>
    <w:rsid w:val="00E52F74"/>
    <w:rsid w:val="00E53072"/>
    <w:rsid w:val="00E532EE"/>
    <w:rsid w:val="00E532F2"/>
    <w:rsid w:val="00E53401"/>
    <w:rsid w:val="00E534A3"/>
    <w:rsid w:val="00E535AA"/>
    <w:rsid w:val="00E53AD5"/>
    <w:rsid w:val="00E53CB5"/>
    <w:rsid w:val="00E53EFD"/>
    <w:rsid w:val="00E53F49"/>
    <w:rsid w:val="00E54604"/>
    <w:rsid w:val="00E549C3"/>
    <w:rsid w:val="00E54AD7"/>
    <w:rsid w:val="00E54BA5"/>
    <w:rsid w:val="00E54D2D"/>
    <w:rsid w:val="00E54D47"/>
    <w:rsid w:val="00E54F22"/>
    <w:rsid w:val="00E54FDC"/>
    <w:rsid w:val="00E55885"/>
    <w:rsid w:val="00E55996"/>
    <w:rsid w:val="00E55C00"/>
    <w:rsid w:val="00E55CC6"/>
    <w:rsid w:val="00E55DFF"/>
    <w:rsid w:val="00E55FEF"/>
    <w:rsid w:val="00E55FF6"/>
    <w:rsid w:val="00E56027"/>
    <w:rsid w:val="00E56308"/>
    <w:rsid w:val="00E5648E"/>
    <w:rsid w:val="00E5653E"/>
    <w:rsid w:val="00E565B6"/>
    <w:rsid w:val="00E565F4"/>
    <w:rsid w:val="00E567D0"/>
    <w:rsid w:val="00E568DE"/>
    <w:rsid w:val="00E56A88"/>
    <w:rsid w:val="00E56AB6"/>
    <w:rsid w:val="00E56D6B"/>
    <w:rsid w:val="00E56FF0"/>
    <w:rsid w:val="00E57133"/>
    <w:rsid w:val="00E5748D"/>
    <w:rsid w:val="00E5794B"/>
    <w:rsid w:val="00E57E76"/>
    <w:rsid w:val="00E57F72"/>
    <w:rsid w:val="00E57FC4"/>
    <w:rsid w:val="00E602A3"/>
    <w:rsid w:val="00E60577"/>
    <w:rsid w:val="00E60725"/>
    <w:rsid w:val="00E609A6"/>
    <w:rsid w:val="00E60A18"/>
    <w:rsid w:val="00E60A52"/>
    <w:rsid w:val="00E60B20"/>
    <w:rsid w:val="00E60B45"/>
    <w:rsid w:val="00E60BE0"/>
    <w:rsid w:val="00E60DE3"/>
    <w:rsid w:val="00E61042"/>
    <w:rsid w:val="00E61140"/>
    <w:rsid w:val="00E61147"/>
    <w:rsid w:val="00E61176"/>
    <w:rsid w:val="00E61471"/>
    <w:rsid w:val="00E61D54"/>
    <w:rsid w:val="00E61E92"/>
    <w:rsid w:val="00E61FC1"/>
    <w:rsid w:val="00E62188"/>
    <w:rsid w:val="00E622AB"/>
    <w:rsid w:val="00E62350"/>
    <w:rsid w:val="00E623C4"/>
    <w:rsid w:val="00E62401"/>
    <w:rsid w:val="00E6255B"/>
    <w:rsid w:val="00E62692"/>
    <w:rsid w:val="00E62888"/>
    <w:rsid w:val="00E62AC4"/>
    <w:rsid w:val="00E62B66"/>
    <w:rsid w:val="00E62F64"/>
    <w:rsid w:val="00E6353A"/>
    <w:rsid w:val="00E635F8"/>
    <w:rsid w:val="00E63F49"/>
    <w:rsid w:val="00E64017"/>
    <w:rsid w:val="00E6406E"/>
    <w:rsid w:val="00E64187"/>
    <w:rsid w:val="00E6421C"/>
    <w:rsid w:val="00E64846"/>
    <w:rsid w:val="00E64949"/>
    <w:rsid w:val="00E64CFB"/>
    <w:rsid w:val="00E64E3F"/>
    <w:rsid w:val="00E64E71"/>
    <w:rsid w:val="00E64E84"/>
    <w:rsid w:val="00E6504C"/>
    <w:rsid w:val="00E65369"/>
    <w:rsid w:val="00E654FC"/>
    <w:rsid w:val="00E65809"/>
    <w:rsid w:val="00E65B4A"/>
    <w:rsid w:val="00E65D5D"/>
    <w:rsid w:val="00E65F77"/>
    <w:rsid w:val="00E6623B"/>
    <w:rsid w:val="00E664E0"/>
    <w:rsid w:val="00E664FB"/>
    <w:rsid w:val="00E66596"/>
    <w:rsid w:val="00E66664"/>
    <w:rsid w:val="00E66A0B"/>
    <w:rsid w:val="00E66B73"/>
    <w:rsid w:val="00E66BA2"/>
    <w:rsid w:val="00E66D6E"/>
    <w:rsid w:val="00E66DDA"/>
    <w:rsid w:val="00E66ECE"/>
    <w:rsid w:val="00E66F98"/>
    <w:rsid w:val="00E67924"/>
    <w:rsid w:val="00E67A65"/>
    <w:rsid w:val="00E67F5A"/>
    <w:rsid w:val="00E7010C"/>
    <w:rsid w:val="00E702D2"/>
    <w:rsid w:val="00E70498"/>
    <w:rsid w:val="00E70754"/>
    <w:rsid w:val="00E70923"/>
    <w:rsid w:val="00E70A45"/>
    <w:rsid w:val="00E70F70"/>
    <w:rsid w:val="00E710BE"/>
    <w:rsid w:val="00E71107"/>
    <w:rsid w:val="00E71511"/>
    <w:rsid w:val="00E71606"/>
    <w:rsid w:val="00E71A00"/>
    <w:rsid w:val="00E71B33"/>
    <w:rsid w:val="00E71D2D"/>
    <w:rsid w:val="00E71E71"/>
    <w:rsid w:val="00E72774"/>
    <w:rsid w:val="00E72793"/>
    <w:rsid w:val="00E72A67"/>
    <w:rsid w:val="00E72B5B"/>
    <w:rsid w:val="00E72CC9"/>
    <w:rsid w:val="00E72DD2"/>
    <w:rsid w:val="00E72EB8"/>
    <w:rsid w:val="00E731B9"/>
    <w:rsid w:val="00E7364A"/>
    <w:rsid w:val="00E740CA"/>
    <w:rsid w:val="00E7425B"/>
    <w:rsid w:val="00E745F9"/>
    <w:rsid w:val="00E747E9"/>
    <w:rsid w:val="00E74B4E"/>
    <w:rsid w:val="00E74BAB"/>
    <w:rsid w:val="00E74C79"/>
    <w:rsid w:val="00E74EB7"/>
    <w:rsid w:val="00E74ED2"/>
    <w:rsid w:val="00E74F5C"/>
    <w:rsid w:val="00E74F6B"/>
    <w:rsid w:val="00E752A1"/>
    <w:rsid w:val="00E75328"/>
    <w:rsid w:val="00E757EB"/>
    <w:rsid w:val="00E75887"/>
    <w:rsid w:val="00E75E14"/>
    <w:rsid w:val="00E76171"/>
    <w:rsid w:val="00E76212"/>
    <w:rsid w:val="00E76317"/>
    <w:rsid w:val="00E763A1"/>
    <w:rsid w:val="00E7641A"/>
    <w:rsid w:val="00E76AD2"/>
    <w:rsid w:val="00E773E9"/>
    <w:rsid w:val="00E77471"/>
    <w:rsid w:val="00E774FF"/>
    <w:rsid w:val="00E77D15"/>
    <w:rsid w:val="00E77D19"/>
    <w:rsid w:val="00E801D0"/>
    <w:rsid w:val="00E80274"/>
    <w:rsid w:val="00E802C0"/>
    <w:rsid w:val="00E8051D"/>
    <w:rsid w:val="00E80634"/>
    <w:rsid w:val="00E8069A"/>
    <w:rsid w:val="00E809AA"/>
    <w:rsid w:val="00E80D58"/>
    <w:rsid w:val="00E80EC2"/>
    <w:rsid w:val="00E8152E"/>
    <w:rsid w:val="00E815CA"/>
    <w:rsid w:val="00E81B44"/>
    <w:rsid w:val="00E81E26"/>
    <w:rsid w:val="00E83017"/>
    <w:rsid w:val="00E835EC"/>
    <w:rsid w:val="00E83606"/>
    <w:rsid w:val="00E8364A"/>
    <w:rsid w:val="00E838B4"/>
    <w:rsid w:val="00E83A5B"/>
    <w:rsid w:val="00E83B14"/>
    <w:rsid w:val="00E83D2F"/>
    <w:rsid w:val="00E83E9D"/>
    <w:rsid w:val="00E83F9F"/>
    <w:rsid w:val="00E840DA"/>
    <w:rsid w:val="00E8427A"/>
    <w:rsid w:val="00E843B4"/>
    <w:rsid w:val="00E84753"/>
    <w:rsid w:val="00E8475D"/>
    <w:rsid w:val="00E84789"/>
    <w:rsid w:val="00E84820"/>
    <w:rsid w:val="00E84D81"/>
    <w:rsid w:val="00E84E77"/>
    <w:rsid w:val="00E84FF6"/>
    <w:rsid w:val="00E8563F"/>
    <w:rsid w:val="00E856FA"/>
    <w:rsid w:val="00E85E28"/>
    <w:rsid w:val="00E86023"/>
    <w:rsid w:val="00E8635A"/>
    <w:rsid w:val="00E863DA"/>
    <w:rsid w:val="00E8649C"/>
    <w:rsid w:val="00E8661C"/>
    <w:rsid w:val="00E86634"/>
    <w:rsid w:val="00E86649"/>
    <w:rsid w:val="00E866DF"/>
    <w:rsid w:val="00E8697F"/>
    <w:rsid w:val="00E86C15"/>
    <w:rsid w:val="00E86C56"/>
    <w:rsid w:val="00E86D0E"/>
    <w:rsid w:val="00E86F0A"/>
    <w:rsid w:val="00E86FB8"/>
    <w:rsid w:val="00E87044"/>
    <w:rsid w:val="00E874F7"/>
    <w:rsid w:val="00E87CE1"/>
    <w:rsid w:val="00E87DF7"/>
    <w:rsid w:val="00E9006F"/>
    <w:rsid w:val="00E905BF"/>
    <w:rsid w:val="00E909C8"/>
    <w:rsid w:val="00E90C44"/>
    <w:rsid w:val="00E90CBA"/>
    <w:rsid w:val="00E911CE"/>
    <w:rsid w:val="00E9129B"/>
    <w:rsid w:val="00E918D4"/>
    <w:rsid w:val="00E919F9"/>
    <w:rsid w:val="00E91B7B"/>
    <w:rsid w:val="00E91C15"/>
    <w:rsid w:val="00E91DE2"/>
    <w:rsid w:val="00E91F48"/>
    <w:rsid w:val="00E91FC9"/>
    <w:rsid w:val="00E920B5"/>
    <w:rsid w:val="00E92605"/>
    <w:rsid w:val="00E9263A"/>
    <w:rsid w:val="00E927BB"/>
    <w:rsid w:val="00E92882"/>
    <w:rsid w:val="00E92AC0"/>
    <w:rsid w:val="00E92B35"/>
    <w:rsid w:val="00E92C65"/>
    <w:rsid w:val="00E92FA3"/>
    <w:rsid w:val="00E931F6"/>
    <w:rsid w:val="00E93973"/>
    <w:rsid w:val="00E940C2"/>
    <w:rsid w:val="00E94318"/>
    <w:rsid w:val="00E94333"/>
    <w:rsid w:val="00E9443A"/>
    <w:rsid w:val="00E94C22"/>
    <w:rsid w:val="00E94EB9"/>
    <w:rsid w:val="00E95072"/>
    <w:rsid w:val="00E951A2"/>
    <w:rsid w:val="00E951DE"/>
    <w:rsid w:val="00E9595D"/>
    <w:rsid w:val="00E959CB"/>
    <w:rsid w:val="00E95CE8"/>
    <w:rsid w:val="00E96083"/>
    <w:rsid w:val="00E9696F"/>
    <w:rsid w:val="00E96B1D"/>
    <w:rsid w:val="00E96C8E"/>
    <w:rsid w:val="00E96E03"/>
    <w:rsid w:val="00E9730F"/>
    <w:rsid w:val="00E97CCB"/>
    <w:rsid w:val="00E97F87"/>
    <w:rsid w:val="00EA0010"/>
    <w:rsid w:val="00EA002E"/>
    <w:rsid w:val="00EA00A8"/>
    <w:rsid w:val="00EA022E"/>
    <w:rsid w:val="00EA0AE4"/>
    <w:rsid w:val="00EA0F92"/>
    <w:rsid w:val="00EA1094"/>
    <w:rsid w:val="00EA11A5"/>
    <w:rsid w:val="00EA14B8"/>
    <w:rsid w:val="00EA1563"/>
    <w:rsid w:val="00EA189C"/>
    <w:rsid w:val="00EA1B15"/>
    <w:rsid w:val="00EA1BD7"/>
    <w:rsid w:val="00EA257B"/>
    <w:rsid w:val="00EA28FD"/>
    <w:rsid w:val="00EA29B1"/>
    <w:rsid w:val="00EA2A57"/>
    <w:rsid w:val="00EA3094"/>
    <w:rsid w:val="00EA30CB"/>
    <w:rsid w:val="00EA315D"/>
    <w:rsid w:val="00EA3490"/>
    <w:rsid w:val="00EA3642"/>
    <w:rsid w:val="00EA3722"/>
    <w:rsid w:val="00EA373B"/>
    <w:rsid w:val="00EA38B1"/>
    <w:rsid w:val="00EA38E8"/>
    <w:rsid w:val="00EA3A6B"/>
    <w:rsid w:val="00EA3B2D"/>
    <w:rsid w:val="00EA3CA6"/>
    <w:rsid w:val="00EA4040"/>
    <w:rsid w:val="00EA41CB"/>
    <w:rsid w:val="00EA47A8"/>
    <w:rsid w:val="00EA4812"/>
    <w:rsid w:val="00EA4860"/>
    <w:rsid w:val="00EA4B60"/>
    <w:rsid w:val="00EA4D2F"/>
    <w:rsid w:val="00EA515D"/>
    <w:rsid w:val="00EA53B7"/>
    <w:rsid w:val="00EA5520"/>
    <w:rsid w:val="00EA5AE0"/>
    <w:rsid w:val="00EA5E11"/>
    <w:rsid w:val="00EA6098"/>
    <w:rsid w:val="00EA69D4"/>
    <w:rsid w:val="00EA6D6A"/>
    <w:rsid w:val="00EA6EA0"/>
    <w:rsid w:val="00EA739C"/>
    <w:rsid w:val="00EA750E"/>
    <w:rsid w:val="00EA782D"/>
    <w:rsid w:val="00EA7CDE"/>
    <w:rsid w:val="00EA7E6A"/>
    <w:rsid w:val="00EB00D1"/>
    <w:rsid w:val="00EB032D"/>
    <w:rsid w:val="00EB0376"/>
    <w:rsid w:val="00EB0382"/>
    <w:rsid w:val="00EB058A"/>
    <w:rsid w:val="00EB0BDD"/>
    <w:rsid w:val="00EB0C64"/>
    <w:rsid w:val="00EB0CA5"/>
    <w:rsid w:val="00EB0F09"/>
    <w:rsid w:val="00EB118F"/>
    <w:rsid w:val="00EB119D"/>
    <w:rsid w:val="00EB13B6"/>
    <w:rsid w:val="00EB16B3"/>
    <w:rsid w:val="00EB188D"/>
    <w:rsid w:val="00EB19BC"/>
    <w:rsid w:val="00EB1F23"/>
    <w:rsid w:val="00EB213D"/>
    <w:rsid w:val="00EB21D4"/>
    <w:rsid w:val="00EB25EF"/>
    <w:rsid w:val="00EB2834"/>
    <w:rsid w:val="00EB2A9E"/>
    <w:rsid w:val="00EB2F42"/>
    <w:rsid w:val="00EB2FAA"/>
    <w:rsid w:val="00EB3302"/>
    <w:rsid w:val="00EB3530"/>
    <w:rsid w:val="00EB355C"/>
    <w:rsid w:val="00EB35C7"/>
    <w:rsid w:val="00EB386B"/>
    <w:rsid w:val="00EB3984"/>
    <w:rsid w:val="00EB3C20"/>
    <w:rsid w:val="00EB3E93"/>
    <w:rsid w:val="00EB4035"/>
    <w:rsid w:val="00EB4125"/>
    <w:rsid w:val="00EB4557"/>
    <w:rsid w:val="00EB46D7"/>
    <w:rsid w:val="00EB477C"/>
    <w:rsid w:val="00EB47CC"/>
    <w:rsid w:val="00EB4917"/>
    <w:rsid w:val="00EB4D54"/>
    <w:rsid w:val="00EB4DD3"/>
    <w:rsid w:val="00EB4DFB"/>
    <w:rsid w:val="00EB508E"/>
    <w:rsid w:val="00EB5667"/>
    <w:rsid w:val="00EB56A3"/>
    <w:rsid w:val="00EB5867"/>
    <w:rsid w:val="00EB5BF0"/>
    <w:rsid w:val="00EB5D35"/>
    <w:rsid w:val="00EB5E9B"/>
    <w:rsid w:val="00EB5FA4"/>
    <w:rsid w:val="00EB6103"/>
    <w:rsid w:val="00EB669B"/>
    <w:rsid w:val="00EB66BB"/>
    <w:rsid w:val="00EB671D"/>
    <w:rsid w:val="00EB6B1D"/>
    <w:rsid w:val="00EB70C7"/>
    <w:rsid w:val="00EB73D6"/>
    <w:rsid w:val="00EB7558"/>
    <w:rsid w:val="00EB7679"/>
    <w:rsid w:val="00EB77EA"/>
    <w:rsid w:val="00EB7811"/>
    <w:rsid w:val="00EB7B14"/>
    <w:rsid w:val="00EC0072"/>
    <w:rsid w:val="00EC00F5"/>
    <w:rsid w:val="00EC040E"/>
    <w:rsid w:val="00EC0716"/>
    <w:rsid w:val="00EC0744"/>
    <w:rsid w:val="00EC0A54"/>
    <w:rsid w:val="00EC0C44"/>
    <w:rsid w:val="00EC0CB8"/>
    <w:rsid w:val="00EC0F87"/>
    <w:rsid w:val="00EC118E"/>
    <w:rsid w:val="00EC18A3"/>
    <w:rsid w:val="00EC1985"/>
    <w:rsid w:val="00EC1C8A"/>
    <w:rsid w:val="00EC20FE"/>
    <w:rsid w:val="00EC2101"/>
    <w:rsid w:val="00EC277E"/>
    <w:rsid w:val="00EC2796"/>
    <w:rsid w:val="00EC2A0F"/>
    <w:rsid w:val="00EC2C96"/>
    <w:rsid w:val="00EC2FCE"/>
    <w:rsid w:val="00EC2FEC"/>
    <w:rsid w:val="00EC3216"/>
    <w:rsid w:val="00EC329B"/>
    <w:rsid w:val="00EC3331"/>
    <w:rsid w:val="00EC33E7"/>
    <w:rsid w:val="00EC364E"/>
    <w:rsid w:val="00EC3651"/>
    <w:rsid w:val="00EC36F2"/>
    <w:rsid w:val="00EC3BB1"/>
    <w:rsid w:val="00EC3DE0"/>
    <w:rsid w:val="00EC42B7"/>
    <w:rsid w:val="00EC4317"/>
    <w:rsid w:val="00EC433B"/>
    <w:rsid w:val="00EC451C"/>
    <w:rsid w:val="00EC47D1"/>
    <w:rsid w:val="00EC47E0"/>
    <w:rsid w:val="00EC4D4D"/>
    <w:rsid w:val="00EC53FC"/>
    <w:rsid w:val="00EC5AE7"/>
    <w:rsid w:val="00EC5CA5"/>
    <w:rsid w:val="00EC5DF8"/>
    <w:rsid w:val="00EC61C7"/>
    <w:rsid w:val="00EC63B6"/>
    <w:rsid w:val="00EC65C0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0A"/>
    <w:rsid w:val="00ED01C1"/>
    <w:rsid w:val="00ED0204"/>
    <w:rsid w:val="00ED0383"/>
    <w:rsid w:val="00ED0747"/>
    <w:rsid w:val="00ED076A"/>
    <w:rsid w:val="00ED089E"/>
    <w:rsid w:val="00ED0B68"/>
    <w:rsid w:val="00ED0D47"/>
    <w:rsid w:val="00ED10BA"/>
    <w:rsid w:val="00ED1171"/>
    <w:rsid w:val="00ED1180"/>
    <w:rsid w:val="00ED12EF"/>
    <w:rsid w:val="00ED1556"/>
    <w:rsid w:val="00ED1CA5"/>
    <w:rsid w:val="00ED1F2E"/>
    <w:rsid w:val="00ED21BB"/>
    <w:rsid w:val="00ED2356"/>
    <w:rsid w:val="00ED24C1"/>
    <w:rsid w:val="00ED270E"/>
    <w:rsid w:val="00ED28F1"/>
    <w:rsid w:val="00ED28F2"/>
    <w:rsid w:val="00ED2DC1"/>
    <w:rsid w:val="00ED303E"/>
    <w:rsid w:val="00ED3567"/>
    <w:rsid w:val="00ED3812"/>
    <w:rsid w:val="00ED383C"/>
    <w:rsid w:val="00ED3AB3"/>
    <w:rsid w:val="00ED3C6D"/>
    <w:rsid w:val="00ED3D26"/>
    <w:rsid w:val="00ED3D80"/>
    <w:rsid w:val="00ED3DCA"/>
    <w:rsid w:val="00ED3E6F"/>
    <w:rsid w:val="00ED3E8A"/>
    <w:rsid w:val="00ED42DE"/>
    <w:rsid w:val="00ED44FD"/>
    <w:rsid w:val="00ED4B9E"/>
    <w:rsid w:val="00ED5349"/>
    <w:rsid w:val="00ED53C6"/>
    <w:rsid w:val="00ED5467"/>
    <w:rsid w:val="00ED5757"/>
    <w:rsid w:val="00ED57F8"/>
    <w:rsid w:val="00ED582B"/>
    <w:rsid w:val="00ED58DA"/>
    <w:rsid w:val="00ED5A5B"/>
    <w:rsid w:val="00ED5B53"/>
    <w:rsid w:val="00ED5EE7"/>
    <w:rsid w:val="00ED6122"/>
    <w:rsid w:val="00ED6389"/>
    <w:rsid w:val="00ED63AA"/>
    <w:rsid w:val="00ED67CE"/>
    <w:rsid w:val="00ED6831"/>
    <w:rsid w:val="00ED6A6B"/>
    <w:rsid w:val="00ED6ED0"/>
    <w:rsid w:val="00ED6F38"/>
    <w:rsid w:val="00ED6FF7"/>
    <w:rsid w:val="00ED71DB"/>
    <w:rsid w:val="00ED72B8"/>
    <w:rsid w:val="00ED73FB"/>
    <w:rsid w:val="00ED7540"/>
    <w:rsid w:val="00ED7548"/>
    <w:rsid w:val="00ED75B5"/>
    <w:rsid w:val="00ED7658"/>
    <w:rsid w:val="00ED789F"/>
    <w:rsid w:val="00ED78CB"/>
    <w:rsid w:val="00ED7DEE"/>
    <w:rsid w:val="00ED7E96"/>
    <w:rsid w:val="00ED7FF8"/>
    <w:rsid w:val="00EE0036"/>
    <w:rsid w:val="00EE02D8"/>
    <w:rsid w:val="00EE047B"/>
    <w:rsid w:val="00EE0B5E"/>
    <w:rsid w:val="00EE0C31"/>
    <w:rsid w:val="00EE0E8D"/>
    <w:rsid w:val="00EE0F6B"/>
    <w:rsid w:val="00EE1249"/>
    <w:rsid w:val="00EE14B9"/>
    <w:rsid w:val="00EE1876"/>
    <w:rsid w:val="00EE19BA"/>
    <w:rsid w:val="00EE1A02"/>
    <w:rsid w:val="00EE1A50"/>
    <w:rsid w:val="00EE1CF8"/>
    <w:rsid w:val="00EE232F"/>
    <w:rsid w:val="00EE27A0"/>
    <w:rsid w:val="00EE2CD2"/>
    <w:rsid w:val="00EE2FAA"/>
    <w:rsid w:val="00EE310C"/>
    <w:rsid w:val="00EE33AC"/>
    <w:rsid w:val="00EE33DC"/>
    <w:rsid w:val="00EE3771"/>
    <w:rsid w:val="00EE3BF5"/>
    <w:rsid w:val="00EE3CFD"/>
    <w:rsid w:val="00EE3F04"/>
    <w:rsid w:val="00EE4186"/>
    <w:rsid w:val="00EE41C0"/>
    <w:rsid w:val="00EE42DB"/>
    <w:rsid w:val="00EE44A9"/>
    <w:rsid w:val="00EE45B5"/>
    <w:rsid w:val="00EE48B0"/>
    <w:rsid w:val="00EE4B33"/>
    <w:rsid w:val="00EE4EAE"/>
    <w:rsid w:val="00EE53E8"/>
    <w:rsid w:val="00EE56BD"/>
    <w:rsid w:val="00EE5B22"/>
    <w:rsid w:val="00EE5DDA"/>
    <w:rsid w:val="00EE5E55"/>
    <w:rsid w:val="00EE6129"/>
    <w:rsid w:val="00EE625E"/>
    <w:rsid w:val="00EE6352"/>
    <w:rsid w:val="00EE6503"/>
    <w:rsid w:val="00EE65FC"/>
    <w:rsid w:val="00EE69AF"/>
    <w:rsid w:val="00EE7155"/>
    <w:rsid w:val="00EE72BD"/>
    <w:rsid w:val="00EE7867"/>
    <w:rsid w:val="00EE7A35"/>
    <w:rsid w:val="00EE7B13"/>
    <w:rsid w:val="00EE7C76"/>
    <w:rsid w:val="00EE7CDB"/>
    <w:rsid w:val="00EE7F43"/>
    <w:rsid w:val="00EF0124"/>
    <w:rsid w:val="00EF029D"/>
    <w:rsid w:val="00EF0303"/>
    <w:rsid w:val="00EF05F8"/>
    <w:rsid w:val="00EF0640"/>
    <w:rsid w:val="00EF071B"/>
    <w:rsid w:val="00EF081C"/>
    <w:rsid w:val="00EF0ABA"/>
    <w:rsid w:val="00EF0B15"/>
    <w:rsid w:val="00EF0B6C"/>
    <w:rsid w:val="00EF0B8A"/>
    <w:rsid w:val="00EF0B9F"/>
    <w:rsid w:val="00EF0CC5"/>
    <w:rsid w:val="00EF0EBA"/>
    <w:rsid w:val="00EF15FC"/>
    <w:rsid w:val="00EF16B7"/>
    <w:rsid w:val="00EF198B"/>
    <w:rsid w:val="00EF19E3"/>
    <w:rsid w:val="00EF1AAA"/>
    <w:rsid w:val="00EF1F1C"/>
    <w:rsid w:val="00EF2193"/>
    <w:rsid w:val="00EF21D4"/>
    <w:rsid w:val="00EF26BC"/>
    <w:rsid w:val="00EF28EB"/>
    <w:rsid w:val="00EF2988"/>
    <w:rsid w:val="00EF2A1A"/>
    <w:rsid w:val="00EF350C"/>
    <w:rsid w:val="00EF3538"/>
    <w:rsid w:val="00EF3669"/>
    <w:rsid w:val="00EF36CE"/>
    <w:rsid w:val="00EF3795"/>
    <w:rsid w:val="00EF42DD"/>
    <w:rsid w:val="00EF43F6"/>
    <w:rsid w:val="00EF4459"/>
    <w:rsid w:val="00EF472C"/>
    <w:rsid w:val="00EF477C"/>
    <w:rsid w:val="00EF48FC"/>
    <w:rsid w:val="00EF51C6"/>
    <w:rsid w:val="00EF51EC"/>
    <w:rsid w:val="00EF5245"/>
    <w:rsid w:val="00EF55D7"/>
    <w:rsid w:val="00EF57D9"/>
    <w:rsid w:val="00EF59BE"/>
    <w:rsid w:val="00EF5BFC"/>
    <w:rsid w:val="00EF5D0F"/>
    <w:rsid w:val="00EF5D5E"/>
    <w:rsid w:val="00EF60AB"/>
    <w:rsid w:val="00EF66BB"/>
    <w:rsid w:val="00EF6B7E"/>
    <w:rsid w:val="00EF6BC3"/>
    <w:rsid w:val="00EF6C81"/>
    <w:rsid w:val="00EF7291"/>
    <w:rsid w:val="00EF7398"/>
    <w:rsid w:val="00EF7471"/>
    <w:rsid w:val="00EF7688"/>
    <w:rsid w:val="00EF77B3"/>
    <w:rsid w:val="00EF7969"/>
    <w:rsid w:val="00EF7C1A"/>
    <w:rsid w:val="00EF7DBB"/>
    <w:rsid w:val="00EF7F8E"/>
    <w:rsid w:val="00F00034"/>
    <w:rsid w:val="00F0057E"/>
    <w:rsid w:val="00F00AA2"/>
    <w:rsid w:val="00F0104B"/>
    <w:rsid w:val="00F0110B"/>
    <w:rsid w:val="00F0120C"/>
    <w:rsid w:val="00F0180D"/>
    <w:rsid w:val="00F01854"/>
    <w:rsid w:val="00F01CD8"/>
    <w:rsid w:val="00F02080"/>
    <w:rsid w:val="00F028FD"/>
    <w:rsid w:val="00F0294C"/>
    <w:rsid w:val="00F02A7C"/>
    <w:rsid w:val="00F02BB1"/>
    <w:rsid w:val="00F02BB6"/>
    <w:rsid w:val="00F02C7D"/>
    <w:rsid w:val="00F02C8F"/>
    <w:rsid w:val="00F02DC4"/>
    <w:rsid w:val="00F03026"/>
    <w:rsid w:val="00F03369"/>
    <w:rsid w:val="00F0338A"/>
    <w:rsid w:val="00F034AC"/>
    <w:rsid w:val="00F03501"/>
    <w:rsid w:val="00F0350F"/>
    <w:rsid w:val="00F035BA"/>
    <w:rsid w:val="00F03801"/>
    <w:rsid w:val="00F03989"/>
    <w:rsid w:val="00F039CE"/>
    <w:rsid w:val="00F03EBB"/>
    <w:rsid w:val="00F043CC"/>
    <w:rsid w:val="00F044D1"/>
    <w:rsid w:val="00F044EC"/>
    <w:rsid w:val="00F04DC3"/>
    <w:rsid w:val="00F04DE5"/>
    <w:rsid w:val="00F053A0"/>
    <w:rsid w:val="00F054D5"/>
    <w:rsid w:val="00F055F1"/>
    <w:rsid w:val="00F056AD"/>
    <w:rsid w:val="00F056BE"/>
    <w:rsid w:val="00F05B20"/>
    <w:rsid w:val="00F05BDC"/>
    <w:rsid w:val="00F05DA4"/>
    <w:rsid w:val="00F05EAD"/>
    <w:rsid w:val="00F061E7"/>
    <w:rsid w:val="00F06999"/>
    <w:rsid w:val="00F06B4D"/>
    <w:rsid w:val="00F06BC0"/>
    <w:rsid w:val="00F071F5"/>
    <w:rsid w:val="00F075D4"/>
    <w:rsid w:val="00F075F6"/>
    <w:rsid w:val="00F07B03"/>
    <w:rsid w:val="00F07B52"/>
    <w:rsid w:val="00F07DBA"/>
    <w:rsid w:val="00F07E0B"/>
    <w:rsid w:val="00F07E6E"/>
    <w:rsid w:val="00F104E2"/>
    <w:rsid w:val="00F105ED"/>
    <w:rsid w:val="00F105EF"/>
    <w:rsid w:val="00F10E85"/>
    <w:rsid w:val="00F10EB1"/>
    <w:rsid w:val="00F10F65"/>
    <w:rsid w:val="00F1106C"/>
    <w:rsid w:val="00F11178"/>
    <w:rsid w:val="00F1121C"/>
    <w:rsid w:val="00F113E3"/>
    <w:rsid w:val="00F117FA"/>
    <w:rsid w:val="00F11B29"/>
    <w:rsid w:val="00F11B9B"/>
    <w:rsid w:val="00F11E15"/>
    <w:rsid w:val="00F12266"/>
    <w:rsid w:val="00F122B4"/>
    <w:rsid w:val="00F12455"/>
    <w:rsid w:val="00F1251B"/>
    <w:rsid w:val="00F1253E"/>
    <w:rsid w:val="00F1268A"/>
    <w:rsid w:val="00F12AA4"/>
    <w:rsid w:val="00F12B56"/>
    <w:rsid w:val="00F12C9B"/>
    <w:rsid w:val="00F12D08"/>
    <w:rsid w:val="00F13087"/>
    <w:rsid w:val="00F13113"/>
    <w:rsid w:val="00F1398C"/>
    <w:rsid w:val="00F13A63"/>
    <w:rsid w:val="00F13B73"/>
    <w:rsid w:val="00F13E24"/>
    <w:rsid w:val="00F13E97"/>
    <w:rsid w:val="00F140C6"/>
    <w:rsid w:val="00F142F3"/>
    <w:rsid w:val="00F14A4B"/>
    <w:rsid w:val="00F14AEE"/>
    <w:rsid w:val="00F14D1B"/>
    <w:rsid w:val="00F15344"/>
    <w:rsid w:val="00F1554F"/>
    <w:rsid w:val="00F1558C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BB"/>
    <w:rsid w:val="00F16F7B"/>
    <w:rsid w:val="00F170DC"/>
    <w:rsid w:val="00F171E9"/>
    <w:rsid w:val="00F17365"/>
    <w:rsid w:val="00F17538"/>
    <w:rsid w:val="00F1759E"/>
    <w:rsid w:val="00F177ED"/>
    <w:rsid w:val="00F20103"/>
    <w:rsid w:val="00F202C2"/>
    <w:rsid w:val="00F20324"/>
    <w:rsid w:val="00F209B7"/>
    <w:rsid w:val="00F209D4"/>
    <w:rsid w:val="00F20B25"/>
    <w:rsid w:val="00F20C1A"/>
    <w:rsid w:val="00F211B6"/>
    <w:rsid w:val="00F211E9"/>
    <w:rsid w:val="00F217DB"/>
    <w:rsid w:val="00F21B1C"/>
    <w:rsid w:val="00F21B88"/>
    <w:rsid w:val="00F21BB5"/>
    <w:rsid w:val="00F21BC5"/>
    <w:rsid w:val="00F21DF2"/>
    <w:rsid w:val="00F21E5B"/>
    <w:rsid w:val="00F21E64"/>
    <w:rsid w:val="00F21E9A"/>
    <w:rsid w:val="00F21FA5"/>
    <w:rsid w:val="00F22100"/>
    <w:rsid w:val="00F2213A"/>
    <w:rsid w:val="00F2218A"/>
    <w:rsid w:val="00F221DF"/>
    <w:rsid w:val="00F22296"/>
    <w:rsid w:val="00F225F0"/>
    <w:rsid w:val="00F226CB"/>
    <w:rsid w:val="00F226FD"/>
    <w:rsid w:val="00F22CA5"/>
    <w:rsid w:val="00F22D6D"/>
    <w:rsid w:val="00F22F11"/>
    <w:rsid w:val="00F2326F"/>
    <w:rsid w:val="00F23591"/>
    <w:rsid w:val="00F2386A"/>
    <w:rsid w:val="00F23BB3"/>
    <w:rsid w:val="00F242DE"/>
    <w:rsid w:val="00F247B1"/>
    <w:rsid w:val="00F24839"/>
    <w:rsid w:val="00F2488C"/>
    <w:rsid w:val="00F24924"/>
    <w:rsid w:val="00F24940"/>
    <w:rsid w:val="00F24D51"/>
    <w:rsid w:val="00F2506C"/>
    <w:rsid w:val="00F25236"/>
    <w:rsid w:val="00F2532A"/>
    <w:rsid w:val="00F255AA"/>
    <w:rsid w:val="00F2585E"/>
    <w:rsid w:val="00F25EB0"/>
    <w:rsid w:val="00F25FFD"/>
    <w:rsid w:val="00F264E9"/>
    <w:rsid w:val="00F265CA"/>
    <w:rsid w:val="00F2688F"/>
    <w:rsid w:val="00F268F5"/>
    <w:rsid w:val="00F26C01"/>
    <w:rsid w:val="00F26DD6"/>
    <w:rsid w:val="00F27049"/>
    <w:rsid w:val="00F273C6"/>
    <w:rsid w:val="00F274EE"/>
    <w:rsid w:val="00F277D4"/>
    <w:rsid w:val="00F27AB2"/>
    <w:rsid w:val="00F27BD5"/>
    <w:rsid w:val="00F30081"/>
    <w:rsid w:val="00F3017D"/>
    <w:rsid w:val="00F3071B"/>
    <w:rsid w:val="00F30732"/>
    <w:rsid w:val="00F30E73"/>
    <w:rsid w:val="00F31145"/>
    <w:rsid w:val="00F31A4E"/>
    <w:rsid w:val="00F31CAE"/>
    <w:rsid w:val="00F31D8F"/>
    <w:rsid w:val="00F31DB5"/>
    <w:rsid w:val="00F31DC7"/>
    <w:rsid w:val="00F31F33"/>
    <w:rsid w:val="00F31FD4"/>
    <w:rsid w:val="00F321DF"/>
    <w:rsid w:val="00F3252D"/>
    <w:rsid w:val="00F325E5"/>
    <w:rsid w:val="00F326FC"/>
    <w:rsid w:val="00F327C0"/>
    <w:rsid w:val="00F32C49"/>
    <w:rsid w:val="00F33295"/>
    <w:rsid w:val="00F338DC"/>
    <w:rsid w:val="00F33C94"/>
    <w:rsid w:val="00F33EC3"/>
    <w:rsid w:val="00F33F1C"/>
    <w:rsid w:val="00F344C3"/>
    <w:rsid w:val="00F34D1C"/>
    <w:rsid w:val="00F35107"/>
    <w:rsid w:val="00F35411"/>
    <w:rsid w:val="00F35517"/>
    <w:rsid w:val="00F35712"/>
    <w:rsid w:val="00F3596F"/>
    <w:rsid w:val="00F35A01"/>
    <w:rsid w:val="00F35D76"/>
    <w:rsid w:val="00F35F11"/>
    <w:rsid w:val="00F36142"/>
    <w:rsid w:val="00F36170"/>
    <w:rsid w:val="00F364CC"/>
    <w:rsid w:val="00F365C2"/>
    <w:rsid w:val="00F36AE9"/>
    <w:rsid w:val="00F36D37"/>
    <w:rsid w:val="00F37156"/>
    <w:rsid w:val="00F3718E"/>
    <w:rsid w:val="00F3726C"/>
    <w:rsid w:val="00F374FD"/>
    <w:rsid w:val="00F37721"/>
    <w:rsid w:val="00F37739"/>
    <w:rsid w:val="00F37771"/>
    <w:rsid w:val="00F3778C"/>
    <w:rsid w:val="00F37AA9"/>
    <w:rsid w:val="00F37CFF"/>
    <w:rsid w:val="00F401FF"/>
    <w:rsid w:val="00F40499"/>
    <w:rsid w:val="00F40764"/>
    <w:rsid w:val="00F409E9"/>
    <w:rsid w:val="00F40B49"/>
    <w:rsid w:val="00F40D54"/>
    <w:rsid w:val="00F40F51"/>
    <w:rsid w:val="00F4132B"/>
    <w:rsid w:val="00F416D8"/>
    <w:rsid w:val="00F4180B"/>
    <w:rsid w:val="00F41A03"/>
    <w:rsid w:val="00F41DE5"/>
    <w:rsid w:val="00F41EBC"/>
    <w:rsid w:val="00F42001"/>
    <w:rsid w:val="00F4259A"/>
    <w:rsid w:val="00F426AE"/>
    <w:rsid w:val="00F42947"/>
    <w:rsid w:val="00F42B29"/>
    <w:rsid w:val="00F42D28"/>
    <w:rsid w:val="00F42D8F"/>
    <w:rsid w:val="00F42E16"/>
    <w:rsid w:val="00F42E43"/>
    <w:rsid w:val="00F42F50"/>
    <w:rsid w:val="00F4302B"/>
    <w:rsid w:val="00F432D4"/>
    <w:rsid w:val="00F43455"/>
    <w:rsid w:val="00F439CD"/>
    <w:rsid w:val="00F43AFC"/>
    <w:rsid w:val="00F43C10"/>
    <w:rsid w:val="00F43CED"/>
    <w:rsid w:val="00F43F5A"/>
    <w:rsid w:val="00F441C3"/>
    <w:rsid w:val="00F442FB"/>
    <w:rsid w:val="00F44768"/>
    <w:rsid w:val="00F448A9"/>
    <w:rsid w:val="00F44992"/>
    <w:rsid w:val="00F44D1F"/>
    <w:rsid w:val="00F45122"/>
    <w:rsid w:val="00F45372"/>
    <w:rsid w:val="00F453F2"/>
    <w:rsid w:val="00F45A0A"/>
    <w:rsid w:val="00F45A10"/>
    <w:rsid w:val="00F45B0A"/>
    <w:rsid w:val="00F45F75"/>
    <w:rsid w:val="00F46353"/>
    <w:rsid w:val="00F4685B"/>
    <w:rsid w:val="00F469AA"/>
    <w:rsid w:val="00F46DB0"/>
    <w:rsid w:val="00F46F25"/>
    <w:rsid w:val="00F47121"/>
    <w:rsid w:val="00F47540"/>
    <w:rsid w:val="00F475E9"/>
    <w:rsid w:val="00F47621"/>
    <w:rsid w:val="00F47846"/>
    <w:rsid w:val="00F50179"/>
    <w:rsid w:val="00F5033E"/>
    <w:rsid w:val="00F505FA"/>
    <w:rsid w:val="00F50600"/>
    <w:rsid w:val="00F5099A"/>
    <w:rsid w:val="00F50A6D"/>
    <w:rsid w:val="00F50C4E"/>
    <w:rsid w:val="00F513D4"/>
    <w:rsid w:val="00F51B20"/>
    <w:rsid w:val="00F51EF8"/>
    <w:rsid w:val="00F51F9A"/>
    <w:rsid w:val="00F52009"/>
    <w:rsid w:val="00F52709"/>
    <w:rsid w:val="00F52C25"/>
    <w:rsid w:val="00F52C93"/>
    <w:rsid w:val="00F530DF"/>
    <w:rsid w:val="00F535C7"/>
    <w:rsid w:val="00F53937"/>
    <w:rsid w:val="00F53D82"/>
    <w:rsid w:val="00F53D97"/>
    <w:rsid w:val="00F53E3F"/>
    <w:rsid w:val="00F54233"/>
    <w:rsid w:val="00F54549"/>
    <w:rsid w:val="00F54605"/>
    <w:rsid w:val="00F5495B"/>
    <w:rsid w:val="00F54D3E"/>
    <w:rsid w:val="00F54FA9"/>
    <w:rsid w:val="00F550E5"/>
    <w:rsid w:val="00F5538F"/>
    <w:rsid w:val="00F55BF6"/>
    <w:rsid w:val="00F55C25"/>
    <w:rsid w:val="00F55CE1"/>
    <w:rsid w:val="00F55D69"/>
    <w:rsid w:val="00F5613B"/>
    <w:rsid w:val="00F56269"/>
    <w:rsid w:val="00F562D7"/>
    <w:rsid w:val="00F5634F"/>
    <w:rsid w:val="00F5636F"/>
    <w:rsid w:val="00F56574"/>
    <w:rsid w:val="00F56759"/>
    <w:rsid w:val="00F56ACB"/>
    <w:rsid w:val="00F56E55"/>
    <w:rsid w:val="00F56FF9"/>
    <w:rsid w:val="00F571E8"/>
    <w:rsid w:val="00F57432"/>
    <w:rsid w:val="00F5762C"/>
    <w:rsid w:val="00F57ED7"/>
    <w:rsid w:val="00F57EED"/>
    <w:rsid w:val="00F6009F"/>
    <w:rsid w:val="00F603C9"/>
    <w:rsid w:val="00F603EC"/>
    <w:rsid w:val="00F60451"/>
    <w:rsid w:val="00F6056B"/>
    <w:rsid w:val="00F60659"/>
    <w:rsid w:val="00F607B8"/>
    <w:rsid w:val="00F60888"/>
    <w:rsid w:val="00F6089E"/>
    <w:rsid w:val="00F60ABE"/>
    <w:rsid w:val="00F60C34"/>
    <w:rsid w:val="00F60D15"/>
    <w:rsid w:val="00F61220"/>
    <w:rsid w:val="00F6155E"/>
    <w:rsid w:val="00F616EE"/>
    <w:rsid w:val="00F619A1"/>
    <w:rsid w:val="00F61C22"/>
    <w:rsid w:val="00F623AD"/>
    <w:rsid w:val="00F6243A"/>
    <w:rsid w:val="00F625A2"/>
    <w:rsid w:val="00F6277B"/>
    <w:rsid w:val="00F627BC"/>
    <w:rsid w:val="00F62E8F"/>
    <w:rsid w:val="00F62E97"/>
    <w:rsid w:val="00F630C4"/>
    <w:rsid w:val="00F63101"/>
    <w:rsid w:val="00F632AB"/>
    <w:rsid w:val="00F63426"/>
    <w:rsid w:val="00F635FE"/>
    <w:rsid w:val="00F6365F"/>
    <w:rsid w:val="00F636E4"/>
    <w:rsid w:val="00F63959"/>
    <w:rsid w:val="00F63A6F"/>
    <w:rsid w:val="00F63A92"/>
    <w:rsid w:val="00F63CE1"/>
    <w:rsid w:val="00F640FE"/>
    <w:rsid w:val="00F64659"/>
    <w:rsid w:val="00F64771"/>
    <w:rsid w:val="00F64ADA"/>
    <w:rsid w:val="00F64AF1"/>
    <w:rsid w:val="00F64ED5"/>
    <w:rsid w:val="00F64FD3"/>
    <w:rsid w:val="00F65351"/>
    <w:rsid w:val="00F654D6"/>
    <w:rsid w:val="00F656A6"/>
    <w:rsid w:val="00F6599D"/>
    <w:rsid w:val="00F65A20"/>
    <w:rsid w:val="00F65B75"/>
    <w:rsid w:val="00F65DC8"/>
    <w:rsid w:val="00F65EE6"/>
    <w:rsid w:val="00F663D9"/>
    <w:rsid w:val="00F66540"/>
    <w:rsid w:val="00F66BA7"/>
    <w:rsid w:val="00F6715C"/>
    <w:rsid w:val="00F673BF"/>
    <w:rsid w:val="00F67752"/>
    <w:rsid w:val="00F67C21"/>
    <w:rsid w:val="00F67F38"/>
    <w:rsid w:val="00F67FCD"/>
    <w:rsid w:val="00F70402"/>
    <w:rsid w:val="00F7043E"/>
    <w:rsid w:val="00F70579"/>
    <w:rsid w:val="00F70664"/>
    <w:rsid w:val="00F70A79"/>
    <w:rsid w:val="00F70BB7"/>
    <w:rsid w:val="00F70C2D"/>
    <w:rsid w:val="00F70CCC"/>
    <w:rsid w:val="00F70E39"/>
    <w:rsid w:val="00F7134B"/>
    <w:rsid w:val="00F713DB"/>
    <w:rsid w:val="00F71564"/>
    <w:rsid w:val="00F71616"/>
    <w:rsid w:val="00F717C2"/>
    <w:rsid w:val="00F71CCA"/>
    <w:rsid w:val="00F71E1A"/>
    <w:rsid w:val="00F71FE7"/>
    <w:rsid w:val="00F7200A"/>
    <w:rsid w:val="00F7225A"/>
    <w:rsid w:val="00F7272A"/>
    <w:rsid w:val="00F727CD"/>
    <w:rsid w:val="00F72F7F"/>
    <w:rsid w:val="00F7315B"/>
    <w:rsid w:val="00F73378"/>
    <w:rsid w:val="00F734E0"/>
    <w:rsid w:val="00F73562"/>
    <w:rsid w:val="00F735D9"/>
    <w:rsid w:val="00F73737"/>
    <w:rsid w:val="00F739BB"/>
    <w:rsid w:val="00F73C32"/>
    <w:rsid w:val="00F73CCA"/>
    <w:rsid w:val="00F74476"/>
    <w:rsid w:val="00F745AF"/>
    <w:rsid w:val="00F74B26"/>
    <w:rsid w:val="00F74E4C"/>
    <w:rsid w:val="00F74F8C"/>
    <w:rsid w:val="00F74FF3"/>
    <w:rsid w:val="00F7545D"/>
    <w:rsid w:val="00F75E8B"/>
    <w:rsid w:val="00F75F72"/>
    <w:rsid w:val="00F75F94"/>
    <w:rsid w:val="00F76530"/>
    <w:rsid w:val="00F765FD"/>
    <w:rsid w:val="00F76699"/>
    <w:rsid w:val="00F76899"/>
    <w:rsid w:val="00F769B0"/>
    <w:rsid w:val="00F76AA0"/>
    <w:rsid w:val="00F76B42"/>
    <w:rsid w:val="00F76D8D"/>
    <w:rsid w:val="00F76F76"/>
    <w:rsid w:val="00F77136"/>
    <w:rsid w:val="00F776DC"/>
    <w:rsid w:val="00F7772D"/>
    <w:rsid w:val="00F779F9"/>
    <w:rsid w:val="00F77A13"/>
    <w:rsid w:val="00F77E51"/>
    <w:rsid w:val="00F8006A"/>
    <w:rsid w:val="00F803F7"/>
    <w:rsid w:val="00F80651"/>
    <w:rsid w:val="00F80695"/>
    <w:rsid w:val="00F80704"/>
    <w:rsid w:val="00F80707"/>
    <w:rsid w:val="00F8084A"/>
    <w:rsid w:val="00F80952"/>
    <w:rsid w:val="00F8095A"/>
    <w:rsid w:val="00F809D3"/>
    <w:rsid w:val="00F80B30"/>
    <w:rsid w:val="00F80BAC"/>
    <w:rsid w:val="00F80DC4"/>
    <w:rsid w:val="00F80FD2"/>
    <w:rsid w:val="00F811F5"/>
    <w:rsid w:val="00F81210"/>
    <w:rsid w:val="00F81217"/>
    <w:rsid w:val="00F81304"/>
    <w:rsid w:val="00F81855"/>
    <w:rsid w:val="00F81ADF"/>
    <w:rsid w:val="00F81AE8"/>
    <w:rsid w:val="00F81B5C"/>
    <w:rsid w:val="00F81F59"/>
    <w:rsid w:val="00F82045"/>
    <w:rsid w:val="00F82319"/>
    <w:rsid w:val="00F82340"/>
    <w:rsid w:val="00F825C8"/>
    <w:rsid w:val="00F826CF"/>
    <w:rsid w:val="00F82CCB"/>
    <w:rsid w:val="00F83503"/>
    <w:rsid w:val="00F8353A"/>
    <w:rsid w:val="00F838D5"/>
    <w:rsid w:val="00F83AEC"/>
    <w:rsid w:val="00F83B1B"/>
    <w:rsid w:val="00F83B9C"/>
    <w:rsid w:val="00F840E2"/>
    <w:rsid w:val="00F84368"/>
    <w:rsid w:val="00F844C5"/>
    <w:rsid w:val="00F8451A"/>
    <w:rsid w:val="00F84580"/>
    <w:rsid w:val="00F8478B"/>
    <w:rsid w:val="00F84791"/>
    <w:rsid w:val="00F84926"/>
    <w:rsid w:val="00F849A2"/>
    <w:rsid w:val="00F84BFF"/>
    <w:rsid w:val="00F84CF0"/>
    <w:rsid w:val="00F84EB6"/>
    <w:rsid w:val="00F84FEC"/>
    <w:rsid w:val="00F85129"/>
    <w:rsid w:val="00F85209"/>
    <w:rsid w:val="00F852CE"/>
    <w:rsid w:val="00F8531E"/>
    <w:rsid w:val="00F853C9"/>
    <w:rsid w:val="00F85559"/>
    <w:rsid w:val="00F85686"/>
    <w:rsid w:val="00F85707"/>
    <w:rsid w:val="00F85A6C"/>
    <w:rsid w:val="00F85D92"/>
    <w:rsid w:val="00F85EEF"/>
    <w:rsid w:val="00F85F17"/>
    <w:rsid w:val="00F861D0"/>
    <w:rsid w:val="00F86730"/>
    <w:rsid w:val="00F86BCA"/>
    <w:rsid w:val="00F86F3E"/>
    <w:rsid w:val="00F87058"/>
    <w:rsid w:val="00F871A8"/>
    <w:rsid w:val="00F873FC"/>
    <w:rsid w:val="00F87701"/>
    <w:rsid w:val="00F87920"/>
    <w:rsid w:val="00F879C0"/>
    <w:rsid w:val="00F87CE9"/>
    <w:rsid w:val="00F87F9B"/>
    <w:rsid w:val="00F900A8"/>
    <w:rsid w:val="00F900F4"/>
    <w:rsid w:val="00F904C9"/>
    <w:rsid w:val="00F90AA8"/>
    <w:rsid w:val="00F90E09"/>
    <w:rsid w:val="00F90F4C"/>
    <w:rsid w:val="00F91028"/>
    <w:rsid w:val="00F91BE8"/>
    <w:rsid w:val="00F91C22"/>
    <w:rsid w:val="00F91E66"/>
    <w:rsid w:val="00F92116"/>
    <w:rsid w:val="00F921BD"/>
    <w:rsid w:val="00F92371"/>
    <w:rsid w:val="00F92943"/>
    <w:rsid w:val="00F92AD3"/>
    <w:rsid w:val="00F92F8D"/>
    <w:rsid w:val="00F93043"/>
    <w:rsid w:val="00F930DF"/>
    <w:rsid w:val="00F93362"/>
    <w:rsid w:val="00F9369C"/>
    <w:rsid w:val="00F939F6"/>
    <w:rsid w:val="00F93A6A"/>
    <w:rsid w:val="00F943D9"/>
    <w:rsid w:val="00F944B8"/>
    <w:rsid w:val="00F944EF"/>
    <w:rsid w:val="00F94504"/>
    <w:rsid w:val="00F94681"/>
    <w:rsid w:val="00F94769"/>
    <w:rsid w:val="00F94A38"/>
    <w:rsid w:val="00F94AD6"/>
    <w:rsid w:val="00F94C81"/>
    <w:rsid w:val="00F94DA5"/>
    <w:rsid w:val="00F94DC2"/>
    <w:rsid w:val="00F94E1C"/>
    <w:rsid w:val="00F94E43"/>
    <w:rsid w:val="00F95065"/>
    <w:rsid w:val="00F9526B"/>
    <w:rsid w:val="00F95416"/>
    <w:rsid w:val="00F95488"/>
    <w:rsid w:val="00F954BF"/>
    <w:rsid w:val="00F95588"/>
    <w:rsid w:val="00F9567E"/>
    <w:rsid w:val="00F956B6"/>
    <w:rsid w:val="00F9585B"/>
    <w:rsid w:val="00F95978"/>
    <w:rsid w:val="00F95ADF"/>
    <w:rsid w:val="00F95B07"/>
    <w:rsid w:val="00F95E46"/>
    <w:rsid w:val="00F95E62"/>
    <w:rsid w:val="00F96205"/>
    <w:rsid w:val="00F9643E"/>
    <w:rsid w:val="00F96459"/>
    <w:rsid w:val="00F96644"/>
    <w:rsid w:val="00F96671"/>
    <w:rsid w:val="00F96819"/>
    <w:rsid w:val="00F96950"/>
    <w:rsid w:val="00F96C77"/>
    <w:rsid w:val="00F96EA8"/>
    <w:rsid w:val="00F96F3A"/>
    <w:rsid w:val="00F97476"/>
    <w:rsid w:val="00F974EC"/>
    <w:rsid w:val="00F97B3E"/>
    <w:rsid w:val="00F97BAE"/>
    <w:rsid w:val="00F97D5F"/>
    <w:rsid w:val="00F97D62"/>
    <w:rsid w:val="00F97DB8"/>
    <w:rsid w:val="00FA00E0"/>
    <w:rsid w:val="00FA00F3"/>
    <w:rsid w:val="00FA0142"/>
    <w:rsid w:val="00FA026D"/>
    <w:rsid w:val="00FA02B7"/>
    <w:rsid w:val="00FA0449"/>
    <w:rsid w:val="00FA04A4"/>
    <w:rsid w:val="00FA0596"/>
    <w:rsid w:val="00FA086D"/>
    <w:rsid w:val="00FA0C4F"/>
    <w:rsid w:val="00FA0CF7"/>
    <w:rsid w:val="00FA0D89"/>
    <w:rsid w:val="00FA0FDC"/>
    <w:rsid w:val="00FA1094"/>
    <w:rsid w:val="00FA1104"/>
    <w:rsid w:val="00FA110C"/>
    <w:rsid w:val="00FA1146"/>
    <w:rsid w:val="00FA1217"/>
    <w:rsid w:val="00FA13B3"/>
    <w:rsid w:val="00FA165C"/>
    <w:rsid w:val="00FA1CF6"/>
    <w:rsid w:val="00FA1D4B"/>
    <w:rsid w:val="00FA2057"/>
    <w:rsid w:val="00FA21B8"/>
    <w:rsid w:val="00FA2331"/>
    <w:rsid w:val="00FA284C"/>
    <w:rsid w:val="00FA2C74"/>
    <w:rsid w:val="00FA2E13"/>
    <w:rsid w:val="00FA309A"/>
    <w:rsid w:val="00FA334D"/>
    <w:rsid w:val="00FA33CD"/>
    <w:rsid w:val="00FA34D7"/>
    <w:rsid w:val="00FA400B"/>
    <w:rsid w:val="00FA4136"/>
    <w:rsid w:val="00FA42EE"/>
    <w:rsid w:val="00FA45EB"/>
    <w:rsid w:val="00FA4B2C"/>
    <w:rsid w:val="00FA4B6F"/>
    <w:rsid w:val="00FA4BA0"/>
    <w:rsid w:val="00FA4F4C"/>
    <w:rsid w:val="00FA5139"/>
    <w:rsid w:val="00FA5478"/>
    <w:rsid w:val="00FA5917"/>
    <w:rsid w:val="00FA59F0"/>
    <w:rsid w:val="00FA5B4F"/>
    <w:rsid w:val="00FA5E5A"/>
    <w:rsid w:val="00FA5FC1"/>
    <w:rsid w:val="00FA620E"/>
    <w:rsid w:val="00FA66C6"/>
    <w:rsid w:val="00FA68B9"/>
    <w:rsid w:val="00FA69EF"/>
    <w:rsid w:val="00FA702D"/>
    <w:rsid w:val="00FA7115"/>
    <w:rsid w:val="00FA741D"/>
    <w:rsid w:val="00FA7851"/>
    <w:rsid w:val="00FA7ABD"/>
    <w:rsid w:val="00FA7CD2"/>
    <w:rsid w:val="00FA7DD0"/>
    <w:rsid w:val="00FB01C7"/>
    <w:rsid w:val="00FB0441"/>
    <w:rsid w:val="00FB060C"/>
    <w:rsid w:val="00FB09F1"/>
    <w:rsid w:val="00FB0A45"/>
    <w:rsid w:val="00FB0CCF"/>
    <w:rsid w:val="00FB0E06"/>
    <w:rsid w:val="00FB0F04"/>
    <w:rsid w:val="00FB10AB"/>
    <w:rsid w:val="00FB136D"/>
    <w:rsid w:val="00FB180A"/>
    <w:rsid w:val="00FB1896"/>
    <w:rsid w:val="00FB18F4"/>
    <w:rsid w:val="00FB1947"/>
    <w:rsid w:val="00FB1C81"/>
    <w:rsid w:val="00FB1CAB"/>
    <w:rsid w:val="00FB2187"/>
    <w:rsid w:val="00FB22BC"/>
    <w:rsid w:val="00FB2580"/>
    <w:rsid w:val="00FB2704"/>
    <w:rsid w:val="00FB2A5D"/>
    <w:rsid w:val="00FB2E88"/>
    <w:rsid w:val="00FB306F"/>
    <w:rsid w:val="00FB3111"/>
    <w:rsid w:val="00FB356B"/>
    <w:rsid w:val="00FB3683"/>
    <w:rsid w:val="00FB3F62"/>
    <w:rsid w:val="00FB42D8"/>
    <w:rsid w:val="00FB4581"/>
    <w:rsid w:val="00FB4691"/>
    <w:rsid w:val="00FB46B2"/>
    <w:rsid w:val="00FB48B7"/>
    <w:rsid w:val="00FB4DCE"/>
    <w:rsid w:val="00FB51D9"/>
    <w:rsid w:val="00FB5247"/>
    <w:rsid w:val="00FB568C"/>
    <w:rsid w:val="00FB5883"/>
    <w:rsid w:val="00FB5941"/>
    <w:rsid w:val="00FB5C92"/>
    <w:rsid w:val="00FB5E60"/>
    <w:rsid w:val="00FB6107"/>
    <w:rsid w:val="00FB6119"/>
    <w:rsid w:val="00FB61CC"/>
    <w:rsid w:val="00FB622C"/>
    <w:rsid w:val="00FB6259"/>
    <w:rsid w:val="00FB62D0"/>
    <w:rsid w:val="00FB647A"/>
    <w:rsid w:val="00FB660B"/>
    <w:rsid w:val="00FB667F"/>
    <w:rsid w:val="00FB66E6"/>
    <w:rsid w:val="00FB69FE"/>
    <w:rsid w:val="00FB6A19"/>
    <w:rsid w:val="00FB6A83"/>
    <w:rsid w:val="00FB6B4F"/>
    <w:rsid w:val="00FB6B50"/>
    <w:rsid w:val="00FB707A"/>
    <w:rsid w:val="00FB7536"/>
    <w:rsid w:val="00FB7777"/>
    <w:rsid w:val="00FB78DD"/>
    <w:rsid w:val="00FB7A01"/>
    <w:rsid w:val="00FB7B16"/>
    <w:rsid w:val="00FB7B97"/>
    <w:rsid w:val="00FB7C8D"/>
    <w:rsid w:val="00FC000E"/>
    <w:rsid w:val="00FC0317"/>
    <w:rsid w:val="00FC0693"/>
    <w:rsid w:val="00FC0AE8"/>
    <w:rsid w:val="00FC10B9"/>
    <w:rsid w:val="00FC115E"/>
    <w:rsid w:val="00FC116F"/>
    <w:rsid w:val="00FC118C"/>
    <w:rsid w:val="00FC12B9"/>
    <w:rsid w:val="00FC1346"/>
    <w:rsid w:val="00FC15E6"/>
    <w:rsid w:val="00FC1CAF"/>
    <w:rsid w:val="00FC216A"/>
    <w:rsid w:val="00FC2360"/>
    <w:rsid w:val="00FC2549"/>
    <w:rsid w:val="00FC26F3"/>
    <w:rsid w:val="00FC3217"/>
    <w:rsid w:val="00FC3252"/>
    <w:rsid w:val="00FC32F9"/>
    <w:rsid w:val="00FC337C"/>
    <w:rsid w:val="00FC34EE"/>
    <w:rsid w:val="00FC3653"/>
    <w:rsid w:val="00FC373D"/>
    <w:rsid w:val="00FC3966"/>
    <w:rsid w:val="00FC3E13"/>
    <w:rsid w:val="00FC41EF"/>
    <w:rsid w:val="00FC4573"/>
    <w:rsid w:val="00FC48D2"/>
    <w:rsid w:val="00FC5215"/>
    <w:rsid w:val="00FC5392"/>
    <w:rsid w:val="00FC56F9"/>
    <w:rsid w:val="00FC5842"/>
    <w:rsid w:val="00FC5AE0"/>
    <w:rsid w:val="00FC5F43"/>
    <w:rsid w:val="00FC60F5"/>
    <w:rsid w:val="00FC6176"/>
    <w:rsid w:val="00FC6468"/>
    <w:rsid w:val="00FC65D6"/>
    <w:rsid w:val="00FC679D"/>
    <w:rsid w:val="00FC6F0F"/>
    <w:rsid w:val="00FC73B3"/>
    <w:rsid w:val="00FC7912"/>
    <w:rsid w:val="00FC7CAA"/>
    <w:rsid w:val="00FC7F6C"/>
    <w:rsid w:val="00FD013C"/>
    <w:rsid w:val="00FD0172"/>
    <w:rsid w:val="00FD0216"/>
    <w:rsid w:val="00FD032A"/>
    <w:rsid w:val="00FD051D"/>
    <w:rsid w:val="00FD0629"/>
    <w:rsid w:val="00FD06D6"/>
    <w:rsid w:val="00FD0737"/>
    <w:rsid w:val="00FD0945"/>
    <w:rsid w:val="00FD0C74"/>
    <w:rsid w:val="00FD0C7F"/>
    <w:rsid w:val="00FD0DBF"/>
    <w:rsid w:val="00FD120A"/>
    <w:rsid w:val="00FD135A"/>
    <w:rsid w:val="00FD17F3"/>
    <w:rsid w:val="00FD1892"/>
    <w:rsid w:val="00FD1FE0"/>
    <w:rsid w:val="00FD283F"/>
    <w:rsid w:val="00FD29AD"/>
    <w:rsid w:val="00FD29BD"/>
    <w:rsid w:val="00FD29DA"/>
    <w:rsid w:val="00FD2A08"/>
    <w:rsid w:val="00FD2A71"/>
    <w:rsid w:val="00FD2AC6"/>
    <w:rsid w:val="00FD302E"/>
    <w:rsid w:val="00FD3086"/>
    <w:rsid w:val="00FD31DB"/>
    <w:rsid w:val="00FD3584"/>
    <w:rsid w:val="00FD39E5"/>
    <w:rsid w:val="00FD3A66"/>
    <w:rsid w:val="00FD3EA3"/>
    <w:rsid w:val="00FD3F2E"/>
    <w:rsid w:val="00FD3FED"/>
    <w:rsid w:val="00FD4018"/>
    <w:rsid w:val="00FD4498"/>
    <w:rsid w:val="00FD4723"/>
    <w:rsid w:val="00FD49C5"/>
    <w:rsid w:val="00FD49CB"/>
    <w:rsid w:val="00FD4CF8"/>
    <w:rsid w:val="00FD5086"/>
    <w:rsid w:val="00FD5795"/>
    <w:rsid w:val="00FD57B2"/>
    <w:rsid w:val="00FD57C7"/>
    <w:rsid w:val="00FD5D09"/>
    <w:rsid w:val="00FD5E24"/>
    <w:rsid w:val="00FD5FF7"/>
    <w:rsid w:val="00FD6134"/>
    <w:rsid w:val="00FD64C6"/>
    <w:rsid w:val="00FD66F4"/>
    <w:rsid w:val="00FD6C26"/>
    <w:rsid w:val="00FD6D6A"/>
    <w:rsid w:val="00FD70BB"/>
    <w:rsid w:val="00FD734B"/>
    <w:rsid w:val="00FD73D6"/>
    <w:rsid w:val="00FD7427"/>
    <w:rsid w:val="00FD7A8D"/>
    <w:rsid w:val="00FD7BA7"/>
    <w:rsid w:val="00FD7C54"/>
    <w:rsid w:val="00FD7C85"/>
    <w:rsid w:val="00FD7D52"/>
    <w:rsid w:val="00FD7F45"/>
    <w:rsid w:val="00FD7F7D"/>
    <w:rsid w:val="00FE019B"/>
    <w:rsid w:val="00FE05D3"/>
    <w:rsid w:val="00FE0647"/>
    <w:rsid w:val="00FE095B"/>
    <w:rsid w:val="00FE0ADB"/>
    <w:rsid w:val="00FE0AF4"/>
    <w:rsid w:val="00FE11B3"/>
    <w:rsid w:val="00FE1252"/>
    <w:rsid w:val="00FE15F5"/>
    <w:rsid w:val="00FE200F"/>
    <w:rsid w:val="00FE2374"/>
    <w:rsid w:val="00FE2C1F"/>
    <w:rsid w:val="00FE2D79"/>
    <w:rsid w:val="00FE2EF2"/>
    <w:rsid w:val="00FE2F1D"/>
    <w:rsid w:val="00FE30FD"/>
    <w:rsid w:val="00FE3176"/>
    <w:rsid w:val="00FE356F"/>
    <w:rsid w:val="00FE360E"/>
    <w:rsid w:val="00FE3933"/>
    <w:rsid w:val="00FE3BE2"/>
    <w:rsid w:val="00FE3E54"/>
    <w:rsid w:val="00FE454A"/>
    <w:rsid w:val="00FE45D7"/>
    <w:rsid w:val="00FE486E"/>
    <w:rsid w:val="00FE4919"/>
    <w:rsid w:val="00FE4B48"/>
    <w:rsid w:val="00FE4BE4"/>
    <w:rsid w:val="00FE4E49"/>
    <w:rsid w:val="00FE517F"/>
    <w:rsid w:val="00FE5592"/>
    <w:rsid w:val="00FE580F"/>
    <w:rsid w:val="00FE59B0"/>
    <w:rsid w:val="00FE5B32"/>
    <w:rsid w:val="00FE5CD1"/>
    <w:rsid w:val="00FE5E7E"/>
    <w:rsid w:val="00FE60F5"/>
    <w:rsid w:val="00FE65CC"/>
    <w:rsid w:val="00FE6627"/>
    <w:rsid w:val="00FE6895"/>
    <w:rsid w:val="00FE6DFA"/>
    <w:rsid w:val="00FE6F4E"/>
    <w:rsid w:val="00FE6F9A"/>
    <w:rsid w:val="00FE7093"/>
    <w:rsid w:val="00FE7235"/>
    <w:rsid w:val="00FE78A1"/>
    <w:rsid w:val="00FE7920"/>
    <w:rsid w:val="00FE79BB"/>
    <w:rsid w:val="00FF058D"/>
    <w:rsid w:val="00FF0B6F"/>
    <w:rsid w:val="00FF0C9D"/>
    <w:rsid w:val="00FF10E3"/>
    <w:rsid w:val="00FF1192"/>
    <w:rsid w:val="00FF12A1"/>
    <w:rsid w:val="00FF1461"/>
    <w:rsid w:val="00FF14BF"/>
    <w:rsid w:val="00FF14D8"/>
    <w:rsid w:val="00FF1520"/>
    <w:rsid w:val="00FF157E"/>
    <w:rsid w:val="00FF1AA6"/>
    <w:rsid w:val="00FF1AA8"/>
    <w:rsid w:val="00FF2125"/>
    <w:rsid w:val="00FF261D"/>
    <w:rsid w:val="00FF26FC"/>
    <w:rsid w:val="00FF27D6"/>
    <w:rsid w:val="00FF292B"/>
    <w:rsid w:val="00FF2E33"/>
    <w:rsid w:val="00FF2EC0"/>
    <w:rsid w:val="00FF32AB"/>
    <w:rsid w:val="00FF33D8"/>
    <w:rsid w:val="00FF3424"/>
    <w:rsid w:val="00FF3693"/>
    <w:rsid w:val="00FF3717"/>
    <w:rsid w:val="00FF38B6"/>
    <w:rsid w:val="00FF38E5"/>
    <w:rsid w:val="00FF3ED3"/>
    <w:rsid w:val="00FF3FDB"/>
    <w:rsid w:val="00FF404B"/>
    <w:rsid w:val="00FF41E0"/>
    <w:rsid w:val="00FF41EB"/>
    <w:rsid w:val="00FF41FC"/>
    <w:rsid w:val="00FF429E"/>
    <w:rsid w:val="00FF4322"/>
    <w:rsid w:val="00FF435B"/>
    <w:rsid w:val="00FF4990"/>
    <w:rsid w:val="00FF4A23"/>
    <w:rsid w:val="00FF4AD8"/>
    <w:rsid w:val="00FF4AF5"/>
    <w:rsid w:val="00FF4BCE"/>
    <w:rsid w:val="00FF4CC5"/>
    <w:rsid w:val="00FF4CEE"/>
    <w:rsid w:val="00FF4E12"/>
    <w:rsid w:val="00FF4E2F"/>
    <w:rsid w:val="00FF4FFB"/>
    <w:rsid w:val="00FF5291"/>
    <w:rsid w:val="00FF52CE"/>
    <w:rsid w:val="00FF5700"/>
    <w:rsid w:val="00FF5BCB"/>
    <w:rsid w:val="00FF5E9E"/>
    <w:rsid w:val="00FF6054"/>
    <w:rsid w:val="00FF621A"/>
    <w:rsid w:val="00FF6316"/>
    <w:rsid w:val="00FF65B6"/>
    <w:rsid w:val="00FF6776"/>
    <w:rsid w:val="00FF6B14"/>
    <w:rsid w:val="00FF6B9E"/>
    <w:rsid w:val="00FF70AA"/>
    <w:rsid w:val="00FF7213"/>
    <w:rsid w:val="00FF744B"/>
    <w:rsid w:val="00FF776E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00CD999"/>
  <w15:chartTrackingRefBased/>
  <w15:docId w15:val="{15A3A778-FE64-4C9F-8ECF-44E6996D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uiPriority w:val="99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character" w:styleId="Hyperlink">
    <w:name w:val="Hyperlink"/>
    <w:uiPriority w:val="99"/>
    <w:semiHidden/>
    <w:unhideWhenUsed/>
    <w:rsid w:val="00FF38E5"/>
    <w:rPr>
      <w:color w:val="0000FF"/>
      <w:u w:val="single"/>
    </w:rPr>
  </w:style>
  <w:style w:type="character" w:styleId="Emphasis">
    <w:name w:val="Emphasis"/>
    <w:uiPriority w:val="20"/>
    <w:qFormat/>
    <w:rsid w:val="00FF38E5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42E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9261F3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44C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44CDD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D44CDD"/>
    <w:rPr>
      <w:vertAlign w:val="superscript"/>
    </w:rPr>
  </w:style>
  <w:style w:type="paragraph" w:styleId="NoSpacing">
    <w:name w:val="No Spacing"/>
    <w:uiPriority w:val="1"/>
    <w:qFormat/>
    <w:rsid w:val="00234A9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1A7C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1A7CB3"/>
    <w:rPr>
      <w:rFonts w:ascii="Angsana New" w:eastAsia="MS Mincho" w:hAnsi="Angsana New"/>
    </w:rPr>
  </w:style>
  <w:style w:type="character" w:customStyle="1" w:styleId="ListParagraphChar">
    <w:name w:val="List Paragraph Char"/>
    <w:link w:val="ListParagraph"/>
    <w:uiPriority w:val="34"/>
    <w:locked/>
    <w:rsid w:val="00BF6329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5941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1F44A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1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15B413-125B-4D30-9280-B591C05197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363289-A3AE-4C64-A8FF-6E712C715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2E731E-4248-488A-92C9-0A0F9BE0363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</TotalTime>
  <Pages>53</Pages>
  <Words>13153</Words>
  <Characters>56302</Characters>
  <Application>Microsoft Office Word</Application>
  <DocSecurity>0</DocSecurity>
  <Lines>469</Lines>
  <Paragraphs>138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69317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Kornsiri, Chongaksorn</cp:lastModifiedBy>
  <cp:revision>5</cp:revision>
  <cp:lastPrinted>2024-02-16T04:19:00Z</cp:lastPrinted>
  <dcterms:created xsi:type="dcterms:W3CDTF">2024-02-20T16:04:00Z</dcterms:created>
  <dcterms:modified xsi:type="dcterms:W3CDTF">2024-02-22T08:29:00Z</dcterms:modified>
</cp:coreProperties>
</file>