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EE7A5" w14:textId="20D2F899" w:rsidR="00CA76C3" w:rsidRPr="00DF3A57" w:rsidRDefault="00CA76C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49100B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017A0A45" w:rsidR="0009267B" w:rsidRPr="0049100B" w:rsidRDefault="0009267B" w:rsidP="003A25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3809862"/>
            <w:bookmarkStart w:id="2" w:name="_Hlk62459050"/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49100B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5FF41FE5" w:rsidR="0009267B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9267B" w:rsidRPr="0049100B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488CD4A4" w:rsidR="0073369C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งบการเงิน</w:t>
            </w:r>
          </w:p>
        </w:tc>
      </w:tr>
      <w:bookmarkEnd w:id="1"/>
      <w:tr w:rsidR="00BF4C0C" w:rsidRPr="0049100B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7AF6AB2A" w:rsidR="00BF4C0C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6B0B274" w14:textId="77777777" w:rsidR="00BF4C0C" w:rsidRPr="0049100B" w:rsidRDefault="00BF4C0C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3BAD605" w14:textId="4E235827" w:rsidR="00BF4C0C" w:rsidRPr="0049100B" w:rsidRDefault="00BF4C0C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93789" w:rsidRPr="0049100B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4B3E2F9D" w:rsidR="00993789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E3F7328" w14:textId="77777777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3319CBF" w14:textId="2D2B9F52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93789" w:rsidRPr="0049100B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A4EAD01" w:rsidR="00993789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685995C" w14:textId="77777777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E593258" w14:textId="14A2B2EE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993789" w:rsidRPr="0049100B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47712CEC" w:rsidR="00993789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08BECE4" w14:textId="77777777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30BBC40" w14:textId="61B2D67F" w:rsidR="00993789" w:rsidRPr="0049100B" w:rsidRDefault="00D83E93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C6631D" w:rsidRPr="0049100B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6AB32C8E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2481AFA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633FC488" w14:textId="5A4325BD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EC72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C6631D" w:rsidRPr="0049100B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47247CDA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63EE5F8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60941E4" w14:textId="1EB8E53A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EC72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C6631D" w:rsidRPr="0049100B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4C36501D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87A0A1E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CE30CB8" w14:textId="2F9055F9" w:rsidR="00C6631D" w:rsidRPr="0049100B" w:rsidRDefault="00565925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C6631D" w:rsidRPr="0049100B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31BCB111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5480F37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87CA3B3" w14:textId="507A34D8" w:rsidR="00C6631D" w:rsidRPr="0049100B" w:rsidRDefault="000D2C46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6631D" w:rsidRPr="0049100B" w14:paraId="11AEB282" w14:textId="77777777" w:rsidTr="00034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0E519762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271E0506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5B37C27" w14:textId="4B59277E" w:rsidR="00C6631D" w:rsidRPr="0049100B" w:rsidRDefault="00703AC2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3117E" w:rsidRPr="0049100B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1EC0C127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6893484A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54935A4" w14:textId="546D91E9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3117E" w:rsidRPr="0049100B" w14:paraId="09E76A9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661728" w14:textId="0B75DF4F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6A934C9E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FEF499A" w14:textId="0A838079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43117E" w:rsidRPr="0049100B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6CFFB4F7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41772D7B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418A92B" w14:textId="71E459DA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ส่วนเกินมูลค่าหุ้นและสำรองตามกฎหมาย</w:t>
            </w:r>
          </w:p>
        </w:tc>
      </w:tr>
      <w:tr w:rsidR="0043117E" w:rsidRPr="0049100B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3A753248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32B307E7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942E6BD" w14:textId="6057ED5D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17E" w:rsidRPr="0049100B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1F81250C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3B0CAD8E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06AF913" w14:textId="2839FBA7" w:rsidR="0043117E" w:rsidRPr="0049100B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A08BA" w:rsidRPr="0049100B" w14:paraId="43A17A5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3686D8C" w14:textId="2099B63C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083F7EB6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6ECC07F" w14:textId="60315AE5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A08BA" w:rsidRPr="0049100B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43F0CCE0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6462A414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73D780C" w14:textId="5377FA9A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A08BA" w:rsidRPr="0049100B" w14:paraId="6B05F36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07F0863E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7A6432BA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70FB129D" w14:textId="1C0CE6F8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  <w:r w:rsidRPr="004910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1A08BA" w:rsidRPr="0049100B" w14:paraId="739AF9C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21101F" w14:textId="315ABC56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2E743567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B31767A" w14:textId="6FCC4C72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08BA" w:rsidRPr="0049100B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00F7F17C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745F5E3A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9AED2DB" w14:textId="0B9DB092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การบริหารจัดการทุน  </w:t>
            </w:r>
          </w:p>
        </w:tc>
      </w:tr>
      <w:tr w:rsidR="001A08BA" w:rsidRPr="0049100B" w14:paraId="22533D55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42F7C50A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12E1A402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755D9613" w14:textId="3B8B8DF5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117E" w:rsidRPr="0049100B" w14:paraId="025DC84E" w14:textId="77777777" w:rsidTr="00192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0B862C9B" w:rsidR="0043117E" w:rsidRPr="0049100B" w:rsidRDefault="001A08BA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6CE0280F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6E6DB8F7" w14:textId="73D1BD54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bookmarkEnd w:id="2"/>
    </w:tbl>
    <w:p w14:paraId="78E74C3F" w14:textId="77777777" w:rsidR="006E313F" w:rsidRPr="0049100B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3A57">
        <w:rPr>
          <w:rFonts w:asciiTheme="majorBidi" w:hAnsiTheme="majorBidi" w:cstheme="majorBidi"/>
          <w:b/>
          <w:bCs/>
        </w:rPr>
        <w:br w:type="page"/>
      </w:r>
      <w:r w:rsidR="006E313F" w:rsidRPr="0049100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0D6B1" w14:textId="6E8E70E3" w:rsidR="0009267B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3322A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0F7F13" w:rsidRPr="0049100B">
        <w:rPr>
          <w:rFonts w:asciiTheme="majorBidi" w:hAnsiTheme="majorBidi" w:cstheme="majorBidi"/>
          <w:sz w:val="30"/>
          <w:szCs w:val="30"/>
        </w:rPr>
        <w:t>22</w:t>
      </w:r>
      <w:r w:rsidR="000C6376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0C6376" w:rsidRPr="0049100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C6376" w:rsidRPr="0049100B">
        <w:rPr>
          <w:rFonts w:asciiTheme="majorBidi" w:hAnsiTheme="majorBidi" w:cstheme="majorBidi"/>
          <w:sz w:val="30"/>
          <w:szCs w:val="30"/>
        </w:rPr>
        <w:t>256</w:t>
      </w:r>
      <w:r w:rsidR="00517DC3" w:rsidRPr="0049100B">
        <w:rPr>
          <w:rFonts w:asciiTheme="majorBidi" w:hAnsiTheme="majorBidi" w:cstheme="majorBidi"/>
          <w:sz w:val="30"/>
          <w:szCs w:val="30"/>
        </w:rPr>
        <w:t>7</w:t>
      </w:r>
    </w:p>
    <w:p w14:paraId="4E791393" w14:textId="77777777" w:rsidR="0009267B" w:rsidRPr="0049100B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F0CEFD" w14:textId="7C77F35C" w:rsidR="0009267B" w:rsidRPr="0049100B" w:rsidRDefault="0009267B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9100B">
        <w:rPr>
          <w:rFonts w:asciiTheme="majorBidi" w:hAnsiTheme="majorBidi" w:cstheme="majorBidi"/>
          <w:sz w:val="30"/>
          <w:szCs w:val="30"/>
          <w:cs/>
          <w:lang w:val="th-TH"/>
        </w:rPr>
        <w:t>ทั่วไป</w:t>
      </w:r>
    </w:p>
    <w:p w14:paraId="5241788E" w14:textId="77777777" w:rsidR="0009267B" w:rsidRPr="0049100B" w:rsidRDefault="0009267B" w:rsidP="004451C9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4072348" w14:textId="31EF7A4E" w:rsidR="00553203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553203" w:rsidRPr="0049100B">
        <w:rPr>
          <w:rFonts w:asciiTheme="majorBidi" w:hAnsiTheme="majorBidi" w:cstheme="majorBidi"/>
          <w:sz w:val="30"/>
          <w:szCs w:val="30"/>
          <w:cs/>
        </w:rPr>
        <w:t xml:space="preserve">ห้องเย็นโชติวัฒน์หาดใหญ่ จำกัด (มหาชน) </w:t>
      </w:r>
      <w:r w:rsidRPr="0049100B">
        <w:rPr>
          <w:rFonts w:asciiTheme="majorBidi" w:hAnsiTheme="majorBidi" w:cstheme="majorBidi"/>
          <w:sz w:val="30"/>
          <w:szCs w:val="30"/>
        </w:rPr>
        <w:t>“</w:t>
      </w:r>
      <w:r w:rsidRPr="0049100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100B">
        <w:rPr>
          <w:rFonts w:asciiTheme="majorBidi" w:hAnsiTheme="majorBidi" w:cstheme="majorBidi"/>
          <w:sz w:val="30"/>
          <w:szCs w:val="30"/>
        </w:rPr>
        <w:t>”</w:t>
      </w:r>
      <w:r w:rsidR="00750A41"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B878FD"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</w:t>
      </w:r>
      <w:r w:rsidR="00553203" w:rsidRPr="0049100B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="00553203" w:rsidRPr="0049100B">
        <w:rPr>
          <w:rFonts w:asciiTheme="majorBidi" w:hAnsiTheme="majorBidi" w:cstheme="majorBidi"/>
          <w:sz w:val="30"/>
          <w:szCs w:val="30"/>
        </w:rPr>
        <w:t xml:space="preserve"> </w:t>
      </w:r>
    </w:p>
    <w:p w14:paraId="363142FF" w14:textId="50CD5521" w:rsidR="00553203" w:rsidRPr="0049100B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(ก)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  <w:t>สำนักงานใหญ่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</w:r>
      <w:r w:rsidRPr="0049100B">
        <w:rPr>
          <w:rFonts w:asciiTheme="majorBidi" w:hAnsiTheme="majorBidi" w:cstheme="majorBidi"/>
          <w:sz w:val="30"/>
          <w:szCs w:val="30"/>
        </w:rPr>
        <w:t>: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E0ACB" w:rsidRPr="0049100B"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>/</w:t>
      </w:r>
      <w:r w:rsidR="003E0ACB" w:rsidRPr="0049100B">
        <w:rPr>
          <w:rFonts w:asciiTheme="majorBidi" w:hAnsiTheme="majorBidi" w:cstheme="majorBidi"/>
          <w:sz w:val="30"/>
          <w:szCs w:val="30"/>
        </w:rPr>
        <w:t>2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3E0ACB" w:rsidRPr="0049100B">
        <w:rPr>
          <w:rFonts w:asciiTheme="majorBidi" w:hAnsiTheme="majorBidi" w:cstheme="majorBidi"/>
          <w:sz w:val="30"/>
          <w:szCs w:val="30"/>
        </w:rPr>
        <w:t>3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ถนนสายเอเซีย </w:t>
      </w:r>
      <w:r w:rsidR="003E0ACB" w:rsidRPr="0049100B">
        <w:rPr>
          <w:rFonts w:asciiTheme="majorBidi" w:hAnsiTheme="majorBidi" w:cstheme="majorBidi"/>
          <w:sz w:val="30"/>
          <w:szCs w:val="30"/>
        </w:rPr>
        <w:t>43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ตำบลนาหม่อม อำเภอนาหม่อม จังหวัดสงขลา</w:t>
      </w:r>
    </w:p>
    <w:p w14:paraId="01895696" w14:textId="66941A6F" w:rsidR="00553203" w:rsidRPr="0049100B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(ข)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  <w:t>สำนักงานสาขา</w:t>
      </w:r>
      <w:r w:rsidRPr="0049100B">
        <w:rPr>
          <w:rFonts w:asciiTheme="majorBidi" w:hAnsiTheme="majorBidi" w:cstheme="majorBidi"/>
          <w:sz w:val="30"/>
          <w:szCs w:val="30"/>
        </w:rPr>
        <w:tab/>
        <w:t>: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E0ACB" w:rsidRPr="0049100B">
        <w:rPr>
          <w:rFonts w:asciiTheme="majorBidi" w:hAnsiTheme="majorBidi" w:cstheme="majorBidi"/>
          <w:sz w:val="30"/>
          <w:szCs w:val="30"/>
        </w:rPr>
        <w:t>55</w:t>
      </w:r>
      <w:r w:rsidRPr="0049100B">
        <w:rPr>
          <w:rFonts w:asciiTheme="majorBidi" w:hAnsiTheme="majorBidi" w:cstheme="majorBidi"/>
          <w:sz w:val="30"/>
          <w:szCs w:val="30"/>
        </w:rPr>
        <w:t>/</w:t>
      </w:r>
      <w:r w:rsidR="003E0ACB" w:rsidRPr="0049100B">
        <w:rPr>
          <w:rFonts w:asciiTheme="majorBidi" w:hAnsiTheme="majorBidi" w:cstheme="majorBidi"/>
          <w:sz w:val="30"/>
          <w:szCs w:val="30"/>
        </w:rPr>
        <w:t>83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ชั้นที่ </w:t>
      </w:r>
      <w:r w:rsidR="003E0ACB" w:rsidRPr="0049100B">
        <w:rPr>
          <w:rFonts w:asciiTheme="majorBidi" w:hAnsiTheme="majorBidi" w:cstheme="majorBidi"/>
          <w:sz w:val="30"/>
          <w:szCs w:val="30"/>
        </w:rPr>
        <w:t>2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3E0ACB" w:rsidRPr="0049100B">
        <w:rPr>
          <w:rFonts w:asciiTheme="majorBidi" w:hAnsiTheme="majorBidi" w:cstheme="majorBidi"/>
          <w:sz w:val="30"/>
          <w:szCs w:val="30"/>
        </w:rPr>
        <w:t>6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อำเภอเมืองสมุทรสาคร จังหวัดสมุทรสาคร</w:t>
      </w:r>
    </w:p>
    <w:p w14:paraId="7C3FC70F" w14:textId="1B4650FB" w:rsidR="00EB7C46" w:rsidRPr="0049100B" w:rsidRDefault="00111633" w:rsidP="00E56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</w:rPr>
        <w:tab/>
      </w:r>
      <w:r w:rsidRPr="0049100B">
        <w:rPr>
          <w:rFonts w:asciiTheme="majorBidi" w:hAnsiTheme="majorBidi" w:cstheme="majorBidi"/>
          <w:sz w:val="30"/>
          <w:szCs w:val="30"/>
        </w:rPr>
        <w:tab/>
        <w:t xml:space="preserve"> </w:t>
      </w:r>
    </w:p>
    <w:p w14:paraId="320B0446" w14:textId="5F4605EE" w:rsidR="006D5F7A" w:rsidRPr="0049100B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บริษัท โชติวัฒน์โฮลดิ้งส์ จำกัด (ถือหุ้นร้อยละ </w:t>
      </w:r>
      <w:r w:rsidR="003E0ACB" w:rsidRPr="0049100B">
        <w:rPr>
          <w:rFonts w:asciiTheme="majorBidi" w:hAnsiTheme="majorBidi" w:cstheme="majorBidi"/>
          <w:sz w:val="30"/>
          <w:szCs w:val="30"/>
        </w:rPr>
        <w:t>26</w:t>
      </w:r>
      <w:r w:rsidRPr="0049100B">
        <w:rPr>
          <w:rFonts w:asciiTheme="majorBidi" w:hAnsiTheme="majorBidi" w:cstheme="majorBidi"/>
          <w:sz w:val="30"/>
          <w:szCs w:val="30"/>
        </w:rPr>
        <w:t xml:space="preserve">) </w:t>
      </w:r>
      <w:r w:rsidRPr="0049100B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</w:t>
      </w:r>
      <w:r w:rsidR="001D5B91"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จัดตั้งขึ้นในประเทศไทย และ </w:t>
      </w:r>
      <w:r w:rsidRPr="0049100B">
        <w:rPr>
          <w:rFonts w:asciiTheme="majorBidi" w:hAnsiTheme="majorBidi" w:cstheme="majorBidi"/>
          <w:sz w:val="30"/>
          <w:szCs w:val="30"/>
        </w:rPr>
        <w:t>H’NG KIM CHANG &amp; SONS SDN. BHD (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3E0ACB" w:rsidRPr="0049100B">
        <w:rPr>
          <w:rFonts w:asciiTheme="majorBidi" w:hAnsiTheme="majorBidi" w:cstheme="majorBidi"/>
          <w:sz w:val="30"/>
          <w:szCs w:val="30"/>
        </w:rPr>
        <w:t>13</w:t>
      </w:r>
      <w:r w:rsidRPr="0049100B">
        <w:rPr>
          <w:rFonts w:asciiTheme="majorBidi" w:hAnsiTheme="majorBidi" w:cstheme="majorBidi"/>
          <w:sz w:val="30"/>
          <w:szCs w:val="30"/>
        </w:rPr>
        <w:t xml:space="preserve">) </w:t>
      </w:r>
      <w:r w:rsidRPr="0049100B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ซึ่งเป็นนิติบุคคลที่จัดตั้งขึ้นในประเทศมาเลเซีย</w:t>
      </w:r>
    </w:p>
    <w:p w14:paraId="101934CB" w14:textId="77777777" w:rsidR="006D5F7A" w:rsidRPr="0049100B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D6413" w14:textId="09BDA919" w:rsidR="006E313F" w:rsidRPr="0049100B" w:rsidRDefault="006E313F" w:rsidP="00C44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62116C4C" w:rsidRPr="0049100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EC4D633"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EC4D633" w:rsidRPr="0049100B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="0EC4D633" w:rsidRPr="0049100B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="0EC4D633" w:rsidRPr="0049100B">
        <w:rPr>
          <w:rFonts w:asciiTheme="majorBidi" w:hAnsiTheme="majorBidi" w:cstheme="majorBidi"/>
          <w:sz w:val="30"/>
          <w:szCs w:val="30"/>
        </w:rPr>
        <w:t>”</w:t>
      </w:r>
      <w:r w:rsidR="09B653E5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="00BE2031" w:rsidRPr="0049100B">
        <w:rPr>
          <w:rFonts w:asciiTheme="majorBidi" w:hAnsiTheme="majorBidi" w:cstheme="majorBidi" w:hint="cs"/>
          <w:sz w:val="30"/>
          <w:szCs w:val="30"/>
          <w:cs/>
        </w:rPr>
        <w:t>การผลิตอาหารทะเลแช่แข็ง</w:t>
      </w:r>
      <w:r w:rsidR="00997DEE" w:rsidRPr="004910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>ธุรกิจห้องเย็นและ</w:t>
      </w:r>
      <w:r w:rsidR="0049100B">
        <w:rPr>
          <w:rFonts w:asciiTheme="majorBidi" w:hAnsiTheme="majorBidi" w:cstheme="majorBidi"/>
          <w:sz w:val="30"/>
          <w:szCs w:val="30"/>
        </w:rPr>
        <w:br/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>ผลิตสินค้า</w:t>
      </w:r>
      <w:r w:rsidR="0049100B">
        <w:rPr>
          <w:rFonts w:asciiTheme="majorBidi" w:hAnsiTheme="majorBidi" w:cstheme="majorBidi"/>
          <w:sz w:val="30"/>
          <w:szCs w:val="30"/>
        </w:rPr>
        <w:t xml:space="preserve"> 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โดยรายละเอียดของบริษัทร่วม และบริษัทย่อย ณ วันที่ </w:t>
      </w:r>
      <w:r w:rsidR="00B12092" w:rsidRPr="0049100B">
        <w:rPr>
          <w:rFonts w:asciiTheme="majorBidi" w:hAnsiTheme="majorBidi" w:cstheme="majorBidi"/>
          <w:sz w:val="30"/>
          <w:szCs w:val="30"/>
        </w:rPr>
        <w:t>31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12092" w:rsidRPr="0049100B">
        <w:rPr>
          <w:rFonts w:asciiTheme="majorBidi" w:hAnsiTheme="majorBidi" w:cstheme="majorBidi"/>
          <w:sz w:val="30"/>
          <w:szCs w:val="30"/>
        </w:rPr>
        <w:t>2566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12092" w:rsidRPr="0049100B">
        <w:rPr>
          <w:rFonts w:asciiTheme="majorBidi" w:hAnsiTheme="majorBidi" w:cstheme="majorBidi"/>
          <w:sz w:val="30"/>
          <w:szCs w:val="30"/>
        </w:rPr>
        <w:t>2565</w:t>
      </w:r>
      <w:r w:rsidR="006E744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ได้เปิดเผยไว้ใน</w:t>
      </w:r>
      <w:proofErr w:type="spellEnd"/>
      <w:r w:rsidR="00880016">
        <w:rPr>
          <w:rFonts w:asciiTheme="majorBidi" w:hAnsiTheme="majorBidi" w:cstheme="majorBidi"/>
          <w:sz w:val="30"/>
          <w:szCs w:val="30"/>
        </w:rPr>
        <w:br/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หมายเหตข้อ</w:t>
      </w:r>
      <w:proofErr w:type="spellEnd"/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E63204" w:rsidRPr="0049100B">
        <w:rPr>
          <w:rFonts w:asciiTheme="majorBidi" w:hAnsiTheme="majorBidi" w:cstheme="majorBidi"/>
          <w:sz w:val="30"/>
          <w:szCs w:val="30"/>
        </w:rPr>
        <w:t>7</w:t>
      </w:r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และ</w:t>
      </w:r>
      <w:proofErr w:type="spellEnd"/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E63204" w:rsidRPr="0049100B">
        <w:rPr>
          <w:rFonts w:asciiTheme="majorBidi" w:hAnsiTheme="majorBidi" w:cstheme="majorBidi"/>
          <w:sz w:val="30"/>
          <w:szCs w:val="30"/>
        </w:rPr>
        <w:t>8</w:t>
      </w:r>
    </w:p>
    <w:p w14:paraId="05811F4D" w14:textId="459A7CED" w:rsidR="00553203" w:rsidRPr="0049100B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F01D6D" w14:textId="77777777" w:rsidR="0009267B" w:rsidRPr="0049100B" w:rsidRDefault="005756D0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49100B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49100B">
        <w:rPr>
          <w:rFonts w:asciiTheme="majorBidi" w:hAnsiTheme="majorBidi" w:cstheme="majorBidi"/>
          <w:sz w:val="30"/>
          <w:szCs w:val="30"/>
          <w:cs/>
        </w:rPr>
        <w:t>งบการเงิน</w:t>
      </w:r>
    </w:p>
    <w:p w14:paraId="14A5A51C" w14:textId="77777777" w:rsidR="0098009E" w:rsidRPr="0049100B" w:rsidRDefault="009800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0C26D28C" w14:textId="2F2C9F78" w:rsidR="00E84679" w:rsidRPr="0049100B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867F2B7" w14:textId="77777777" w:rsidR="00E84679" w:rsidRPr="0049100B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D7369D" w14:textId="5EA4556F" w:rsidR="00E84679" w:rsidRPr="0049100B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>งบการเงินประกอบด้วยงบการเงินของบริษัทและ</w:t>
      </w:r>
      <w:bookmarkStart w:id="3" w:name="_Hlk31809850"/>
      <w:r w:rsidR="00B17967"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บริษัทย่อย</w:t>
      </w:r>
      <w:r w:rsidR="00B17967"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 (</w:t>
      </w:r>
      <w:r w:rsidR="00B17967"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รวมกันเรียกว่า</w:t>
      </w:r>
      <w:r w:rsidR="00B17967"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 "</w:t>
      </w:r>
      <w:r w:rsidR="00B17967"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กลุ่มบริษัท</w:t>
      </w:r>
      <w:r w:rsidR="00B17967"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") </w:t>
      </w:r>
      <w:r w:rsidR="00B17967"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และส่วนได้เสียของ</w:t>
      </w:r>
      <w:r w:rsidR="00C272C1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br/>
      </w:r>
      <w:r w:rsidR="00B17967"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กลุ่มบริษัทในบริษัทร่วม</w:t>
      </w:r>
      <w:r w:rsidR="00E67F89"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 xml:space="preserve"> </w:t>
      </w:r>
      <w:r w:rsidRPr="0049100B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C272C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D41C8D" w:rsidRPr="0049100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49100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="00BF4C0C" w:rsidRPr="0049100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49100B">
        <w:rPr>
          <w:rFonts w:asciiTheme="majorBidi" w:hAnsiTheme="majorBidi" w:cstheme="majorBidi"/>
          <w:spacing w:val="-2"/>
          <w:sz w:val="30"/>
          <w:szCs w:val="30"/>
          <w:cs/>
        </w:rPr>
        <w:t>ทั้งนี้</w:t>
      </w:r>
      <w:r w:rsidR="00BF4C0C" w:rsidRPr="0049100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pacing w:val="-2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C272C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งบการเงินซึ่งเปิดเผยในหมายเหตุแต่ละข้อจะได้รับการทบทวนอย่างต่อเนื่อง  การปรับประมาณการทางบัญชี</w:t>
      </w:r>
      <w:r w:rsidR="00C272C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pacing w:val="-2"/>
          <w:sz w:val="30"/>
          <w:szCs w:val="30"/>
          <w:cs/>
        </w:rPr>
        <w:t>จะบันทึกโดยวิธีเปลี่ยนทันทีเป็นต้นไป</w:t>
      </w:r>
    </w:p>
    <w:bookmarkEnd w:id="3"/>
    <w:p w14:paraId="5AA1F2AF" w14:textId="5FC0D1CF" w:rsidR="001618A0" w:rsidRPr="00DF3A57" w:rsidRDefault="001618A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00297DC3" w14:textId="5E8135DF" w:rsidR="00D84097" w:rsidRPr="00C272C1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272C1">
        <w:rPr>
          <w:rFonts w:asciiTheme="majorBidi" w:hAnsiTheme="majorBidi" w:cstheme="majorBidi"/>
          <w:sz w:val="30"/>
          <w:szCs w:val="30"/>
          <w:lang w:val="en-US"/>
        </w:rPr>
        <w:lastRenderedPageBreak/>
        <w:t>3</w:t>
      </w:r>
      <w:r w:rsidR="00E45A90" w:rsidRPr="00C272C1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84322A" w:rsidRPr="00C272C1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2CA4DF9" w14:textId="5C2D3F68" w:rsidR="00A8739B" w:rsidRPr="00C272C1" w:rsidRDefault="00A8739B" w:rsidP="004451C9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61342E3" w14:textId="0912847B" w:rsidR="00F07D26" w:rsidRPr="00C272C1" w:rsidRDefault="007D015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272C1">
        <w:rPr>
          <w:rFonts w:asciiTheme="majorBidi" w:hAnsiTheme="majorBidi" w:hint="cs"/>
          <w:b/>
          <w:sz w:val="30"/>
          <w:szCs w:val="30"/>
          <w:cs/>
        </w:rPr>
        <w:t>บุคคลหรือกิจการที่เกี่ยวข้องกัน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หมายถึง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E659E3" w14:textId="77777777" w:rsidR="00F07D26" w:rsidRPr="00C272C1" w:rsidRDefault="00F07D26" w:rsidP="004451C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61E22C6" w14:textId="5708C39E" w:rsidR="00763731" w:rsidRPr="00C272C1" w:rsidRDefault="0076373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272C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1A5477" w:rsidRPr="00C272C1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46218E" w:rsidRPr="00C272C1">
        <w:rPr>
          <w:rFonts w:asciiTheme="majorBidi" w:hAnsiTheme="majorBidi" w:cstheme="majorBidi"/>
          <w:b/>
          <w:sz w:val="30"/>
          <w:szCs w:val="30"/>
          <w:cs/>
        </w:rPr>
        <w:t>บริษัทย่อย และ</w:t>
      </w:r>
      <w:r w:rsidRPr="00C272C1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D941EF" w:rsidRPr="00C272C1">
        <w:rPr>
          <w:rFonts w:asciiTheme="majorBidi" w:hAnsiTheme="majorBidi" w:cstheme="majorBidi"/>
          <w:b/>
          <w:sz w:val="30"/>
          <w:szCs w:val="30"/>
          <w:cs/>
        </w:rPr>
        <w:t>ร่วม</w:t>
      </w:r>
      <w:r w:rsidRPr="00C272C1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1A5477" w:rsidRPr="00C272C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1A5477" w:rsidRPr="00C272C1">
        <w:rPr>
          <w:rFonts w:asciiTheme="majorBidi" w:hAnsiTheme="majorBidi" w:cstheme="majorBidi"/>
          <w:bCs/>
          <w:sz w:val="30"/>
          <w:szCs w:val="30"/>
        </w:rPr>
        <w:t>1</w:t>
      </w:r>
      <w:r w:rsidRPr="00C272C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E0ACB" w:rsidRPr="00C272C1">
        <w:rPr>
          <w:rFonts w:asciiTheme="majorBidi" w:hAnsiTheme="majorBidi" w:cstheme="majorBidi"/>
          <w:bCs/>
          <w:sz w:val="30"/>
          <w:szCs w:val="30"/>
        </w:rPr>
        <w:t>7</w:t>
      </w:r>
      <w:r w:rsidR="004B25B6" w:rsidRPr="00C272C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B25B6" w:rsidRPr="00C272C1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E0ACB" w:rsidRPr="00C272C1">
        <w:rPr>
          <w:rFonts w:asciiTheme="majorBidi" w:hAnsiTheme="majorBidi" w:cstheme="majorBidi"/>
          <w:bCs/>
          <w:sz w:val="30"/>
          <w:szCs w:val="30"/>
        </w:rPr>
        <w:t>8</w:t>
      </w:r>
      <w:r w:rsidR="004B25B6" w:rsidRPr="00C272C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D45CB" w:rsidRPr="00C272C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4B25B6" w:rsidRPr="00C272C1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C53BFF" w:rsidRPr="00C272C1">
        <w:rPr>
          <w:rFonts w:asciiTheme="majorBidi" w:hAnsiTheme="majorBidi" w:cstheme="majorBidi"/>
          <w:b/>
          <w:sz w:val="30"/>
          <w:szCs w:val="30"/>
        </w:rPr>
        <w:br/>
      </w:r>
      <w:r w:rsidRPr="00C272C1">
        <w:rPr>
          <w:rFonts w:asciiTheme="majorBidi" w:hAnsiTheme="majorBidi" w:cstheme="majorBidi"/>
          <w:b/>
          <w:sz w:val="30"/>
          <w:szCs w:val="30"/>
          <w:cs/>
        </w:rPr>
        <w:t>กิจการอื่นที่เกี่ยวข้องกันที่มีรายการระหว่างกันที่มีนัยสำคัญกับ</w:t>
      </w:r>
      <w:r w:rsidR="00F93A72" w:rsidRPr="00C272C1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C272C1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C272C1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ในระหว่างปีมีดัง</w:t>
      </w:r>
      <w:r w:rsidR="00D51FAF" w:rsidRPr="00C272C1">
        <w:rPr>
          <w:rFonts w:asciiTheme="majorBidi" w:hAnsiTheme="majorBidi" w:cstheme="majorBidi"/>
          <w:b/>
          <w:sz w:val="30"/>
          <w:szCs w:val="30"/>
          <w:cs/>
        </w:rPr>
        <w:t>ต่อไป</w:t>
      </w:r>
      <w:r w:rsidRPr="00C272C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3D28DB93" w14:textId="77777777" w:rsidR="0034446A" w:rsidRPr="00C272C1" w:rsidRDefault="0034446A" w:rsidP="002C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710"/>
        <w:gridCol w:w="3420"/>
      </w:tblGrid>
      <w:tr w:rsidR="00763731" w:rsidRPr="00C272C1" w14:paraId="60AC24DD" w14:textId="77777777" w:rsidTr="00EF5059">
        <w:trPr>
          <w:trHeight w:val="20"/>
          <w:tblHeader/>
        </w:trPr>
        <w:tc>
          <w:tcPr>
            <w:tcW w:w="4230" w:type="dxa"/>
            <w:hideMark/>
          </w:tcPr>
          <w:p w14:paraId="637C617B" w14:textId="77777777" w:rsidR="00763731" w:rsidRPr="00C272C1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35B485AC" w14:textId="77777777" w:rsidR="00763731" w:rsidRPr="00C272C1" w:rsidRDefault="00763731" w:rsidP="004451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  <w:hideMark/>
          </w:tcPr>
          <w:p w14:paraId="6978F717" w14:textId="77777777" w:rsidR="00763731" w:rsidRPr="00C272C1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BF4" w:rsidRPr="00C272C1" w14:paraId="707FEF28" w14:textId="77777777" w:rsidTr="00EF5059">
        <w:trPr>
          <w:trHeight w:val="20"/>
          <w:tblHeader/>
        </w:trPr>
        <w:tc>
          <w:tcPr>
            <w:tcW w:w="4230" w:type="dxa"/>
          </w:tcPr>
          <w:p w14:paraId="1E04A75F" w14:textId="47359F5B" w:rsidR="00100BF4" w:rsidRPr="00C272C1" w:rsidRDefault="00100BF4" w:rsidP="00100BF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3395B5F6" w14:textId="79BE5726" w:rsidR="00100BF4" w:rsidRPr="00C272C1" w:rsidRDefault="00100BF4" w:rsidP="00100B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11727F07" w14:textId="2F52A308" w:rsidR="00100BF4" w:rsidRPr="00C272C1" w:rsidRDefault="00100BF4" w:rsidP="00100BF4">
            <w:pPr>
              <w:tabs>
                <w:tab w:val="clear" w:pos="227"/>
                <w:tab w:val="left" w:pos="345"/>
              </w:tabs>
              <w:spacing w:line="240" w:lineRule="auto"/>
              <w:ind w:left="255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C272C1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วางแผน สั่งการและควบคุ</w:t>
            </w:r>
            <w:r w:rsidR="00A0168D">
              <w:rPr>
                <w:rFonts w:asciiTheme="majorBidi" w:hAnsiTheme="majorBidi" w:cstheme="majorBidi" w:hint="cs"/>
                <w:color w:val="000000"/>
                <w:spacing w:val="-8"/>
                <w:sz w:val="30"/>
                <w:szCs w:val="30"/>
                <w:cs/>
              </w:rPr>
              <w:t>ม</w:t>
            </w:r>
            <w:r w:rsidRPr="00C272C1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กิจกรรมต่าง ๆ</w:t>
            </w:r>
            <w:r w:rsidRPr="00C272C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00BF4" w:rsidRPr="00C272C1" w14:paraId="21AF4304" w14:textId="77777777" w:rsidTr="00EF5059">
        <w:trPr>
          <w:trHeight w:val="20"/>
        </w:trPr>
        <w:tc>
          <w:tcPr>
            <w:tcW w:w="4230" w:type="dxa"/>
            <w:hideMark/>
          </w:tcPr>
          <w:p w14:paraId="4612D552" w14:textId="5178389B" w:rsidR="00100BF4" w:rsidRPr="00C272C1" w:rsidRDefault="00100BF4" w:rsidP="00100BF4">
            <w:pPr>
              <w:spacing w:line="240" w:lineRule="auto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</w:t>
            </w: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โชติวัฒน์อุตสาหกรรมการผลิต จำกัด (มหาชน)</w:t>
            </w:r>
          </w:p>
        </w:tc>
        <w:tc>
          <w:tcPr>
            <w:tcW w:w="1710" w:type="dxa"/>
            <w:hideMark/>
          </w:tcPr>
          <w:p w14:paraId="5B8E792A" w14:textId="77777777" w:rsidR="00100BF4" w:rsidRPr="00C272C1" w:rsidRDefault="00100BF4" w:rsidP="00100BF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hideMark/>
          </w:tcPr>
          <w:p w14:paraId="03CB19F3" w14:textId="56CCF257" w:rsidR="00100BF4" w:rsidRPr="00C272C1" w:rsidRDefault="00100BF4" w:rsidP="00100B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FF146D" w:rsidRPr="00C272C1" w14:paraId="13F846BE" w14:textId="77777777" w:rsidTr="00EF5059">
        <w:trPr>
          <w:trHeight w:val="20"/>
        </w:trPr>
        <w:tc>
          <w:tcPr>
            <w:tcW w:w="4230" w:type="dxa"/>
          </w:tcPr>
          <w:p w14:paraId="08B2864D" w14:textId="3145F873" w:rsidR="00FF146D" w:rsidRPr="00C272C1" w:rsidRDefault="00A4387A" w:rsidP="00100BF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272C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อาร์</w:t>
            </w:r>
            <w:r w:rsidRPr="00C272C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89 </w:t>
            </w: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43D6DE09" w14:textId="3F3A5E0A" w:rsidR="00FF146D" w:rsidRPr="00C272C1" w:rsidRDefault="00377D02" w:rsidP="00100BF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2510E39A" w14:textId="4257AD9C" w:rsidR="00FF146D" w:rsidRPr="00C272C1" w:rsidRDefault="002245C4" w:rsidP="00100BF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</w:tbl>
    <w:p w14:paraId="10BC6CCA" w14:textId="77777777" w:rsidR="004319F7" w:rsidRPr="00C272C1" w:rsidRDefault="004319F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36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350"/>
        <w:gridCol w:w="262"/>
        <w:gridCol w:w="908"/>
        <w:gridCol w:w="270"/>
        <w:gridCol w:w="894"/>
        <w:gridCol w:w="6"/>
      </w:tblGrid>
      <w:tr w:rsidR="008818C1" w:rsidRPr="00C272C1" w14:paraId="21D6B66A" w14:textId="77777777" w:rsidTr="009663C7">
        <w:trPr>
          <w:tblHeader/>
        </w:trPr>
        <w:tc>
          <w:tcPr>
            <w:tcW w:w="4230" w:type="dxa"/>
            <w:shd w:val="clear" w:color="auto" w:fill="auto"/>
          </w:tcPr>
          <w:p w14:paraId="20FEF765" w14:textId="77777777" w:rsidR="008818C1" w:rsidRPr="00BF06C3" w:rsidRDefault="008818C1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C7DCF7" w14:textId="5D037C1B" w:rsidR="00A0168D" w:rsidRPr="00BF06C3" w:rsidRDefault="00F30786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6EB097B3" w14:textId="56A42FBA" w:rsidR="008818C1" w:rsidRPr="00BF06C3" w:rsidRDefault="008818C1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6C10F8" w14:textId="61D87E8A" w:rsidR="008818C1" w:rsidRPr="00C272C1" w:rsidRDefault="008818C1" w:rsidP="00F307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C272C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C272C1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3B9F0" w14:textId="77777777" w:rsidR="008818C1" w:rsidRPr="00EF5059" w:rsidRDefault="008818C1" w:rsidP="008566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B89D26" w14:textId="27D1AE9D" w:rsidR="008818C1" w:rsidRPr="00C272C1" w:rsidRDefault="008818C1" w:rsidP="00F307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</w:t>
            </w: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แสดงเงินลงทุน</w:t>
            </w: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ตาม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วิธี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ส่ว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น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8818C1" w:rsidRPr="00C272C1" w:rsidRDefault="008818C1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8" w:type="dxa"/>
            <w:gridSpan w:val="4"/>
            <w:shd w:val="clear" w:color="auto" w:fill="auto"/>
            <w:vAlign w:val="bottom"/>
          </w:tcPr>
          <w:p w14:paraId="2CC87900" w14:textId="77777777" w:rsidR="008818C1" w:rsidRPr="00BF06C3" w:rsidRDefault="008818C1" w:rsidP="00F307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BF06C3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03B0" w:rsidRPr="00C272C1" w14:paraId="66AE0290" w14:textId="77777777" w:rsidTr="009663C7">
        <w:trPr>
          <w:tblHeader/>
        </w:trPr>
        <w:tc>
          <w:tcPr>
            <w:tcW w:w="4230" w:type="dxa"/>
            <w:shd w:val="clear" w:color="auto" w:fill="auto"/>
          </w:tcPr>
          <w:p w14:paraId="4520C9F0" w14:textId="7CA7A25B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15EFD654" w14:textId="1C0DB5F7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56AE5"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CFE1BB3" w14:textId="77777777" w:rsidR="00E303B0" w:rsidRPr="00EF5059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2B796AEF" w14:textId="11D70B35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56AE5"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F2238E4" w14:textId="7DF99774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56AE5"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E303B0" w:rsidRPr="00856614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01D7F6B" w14:textId="4CC0B1A0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56AE5"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E303B0" w:rsidRPr="00C272C1" w14:paraId="7E865FA3" w14:textId="77777777" w:rsidTr="009663C7">
        <w:trPr>
          <w:gridAfter w:val="1"/>
          <w:wAfter w:w="6" w:type="dxa"/>
          <w:tblHeader/>
        </w:trPr>
        <w:tc>
          <w:tcPr>
            <w:tcW w:w="4230" w:type="dxa"/>
            <w:shd w:val="clear" w:color="auto" w:fill="auto"/>
          </w:tcPr>
          <w:p w14:paraId="3CA52E39" w14:textId="77777777" w:rsidR="00E303B0" w:rsidRPr="00C272C1" w:rsidRDefault="00E303B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  <w:vAlign w:val="bottom"/>
          </w:tcPr>
          <w:p w14:paraId="27EB075E" w14:textId="77777777" w:rsidR="00E303B0" w:rsidRPr="00C272C1" w:rsidRDefault="00E303B0" w:rsidP="00F307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2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56AE5" w:rsidRPr="00C272C1" w14:paraId="078ACA1E" w14:textId="77777777" w:rsidTr="009663C7">
        <w:tc>
          <w:tcPr>
            <w:tcW w:w="4230" w:type="dxa"/>
            <w:shd w:val="clear" w:color="auto" w:fill="auto"/>
          </w:tcPr>
          <w:p w14:paraId="46966FAC" w14:textId="1CA39A4D" w:rsidR="00356AE5" w:rsidRPr="00C272C1" w:rsidRDefault="00356AE5" w:rsidP="00F3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706CF" w14:textId="77777777" w:rsidR="00356AE5" w:rsidRPr="00C272C1" w:rsidRDefault="00356AE5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DCE734" w14:textId="77777777" w:rsidR="00356AE5" w:rsidRPr="00C272C1" w:rsidRDefault="00356AE5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9E6B9D" w14:textId="77777777" w:rsidR="00356AE5" w:rsidRPr="00C272C1" w:rsidRDefault="00356AE5" w:rsidP="00F3078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49348F0" w14:textId="77777777" w:rsidR="00356AE5" w:rsidRPr="00C272C1" w:rsidRDefault="00356AE5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1621666" w14:textId="77777777" w:rsidR="00356AE5" w:rsidRPr="00C272C1" w:rsidRDefault="00356AE5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022098" w14:textId="77777777" w:rsidR="00356AE5" w:rsidRPr="00856614" w:rsidRDefault="00356AE5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BA94361" w14:textId="77777777" w:rsidR="00356AE5" w:rsidRPr="00C272C1" w:rsidRDefault="00356AE5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2E7" w:rsidRPr="00C272C1" w14:paraId="2E79EECA" w14:textId="77777777" w:rsidTr="009663C7">
        <w:tc>
          <w:tcPr>
            <w:tcW w:w="4230" w:type="dxa"/>
            <w:shd w:val="clear" w:color="auto" w:fill="auto"/>
          </w:tcPr>
          <w:p w14:paraId="09880827" w14:textId="4B6335E4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42AD73CB" w14:textId="7E708FC5" w:rsidR="00A252E7" w:rsidRPr="00C272C1" w:rsidRDefault="00A252E7" w:rsidP="00F3078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40125C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0CFE35" w14:textId="4D9C8325" w:rsidR="00A252E7" w:rsidRPr="00C272C1" w:rsidRDefault="00A252E7" w:rsidP="00F3078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81063B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5D8CA25" w14:textId="281CACA3" w:rsidR="00A252E7" w:rsidRPr="00C272C1" w:rsidRDefault="00A252E7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CFB693" w14:textId="77777777" w:rsidR="00A252E7" w:rsidRPr="00856614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39BE3AB" w14:textId="1677F5F3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1,593</w:t>
            </w:r>
          </w:p>
        </w:tc>
      </w:tr>
      <w:tr w:rsidR="00A252E7" w:rsidRPr="00C272C1" w14:paraId="6D46278D" w14:textId="77777777" w:rsidTr="009663C7">
        <w:trPr>
          <w:trHeight w:val="299"/>
        </w:trPr>
        <w:tc>
          <w:tcPr>
            <w:tcW w:w="4230" w:type="dxa"/>
            <w:shd w:val="clear" w:color="auto" w:fill="auto"/>
          </w:tcPr>
          <w:p w14:paraId="6A3BC6FC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D920F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E8FB20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F6E4E0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B72E94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882CF5C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59F654" w14:textId="77777777" w:rsidR="00A252E7" w:rsidRPr="00856614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F4BE2BD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2E7" w:rsidRPr="00C272C1" w14:paraId="666306EF" w14:textId="77777777" w:rsidTr="009663C7">
        <w:tc>
          <w:tcPr>
            <w:tcW w:w="4230" w:type="dxa"/>
            <w:shd w:val="clear" w:color="auto" w:fill="auto"/>
          </w:tcPr>
          <w:p w14:paraId="757553A0" w14:textId="77777777" w:rsidR="004C3B7C" w:rsidRDefault="00066FDC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4F9B26A8" w14:textId="77777777" w:rsidR="004C3B7C" w:rsidRDefault="004C3B7C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41D71C" w14:textId="420EDF59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E61D7F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06602F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A4DD1E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8074507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A252E7" w:rsidRPr="00856614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3E15412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2E7" w:rsidRPr="00C272C1" w14:paraId="235C6FB2" w14:textId="77777777" w:rsidTr="009663C7">
        <w:tc>
          <w:tcPr>
            <w:tcW w:w="4230" w:type="dxa"/>
            <w:shd w:val="clear" w:color="auto" w:fill="auto"/>
          </w:tcPr>
          <w:p w14:paraId="1CEBCD64" w14:textId="45A4BB91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33370B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D35FEF" w14:textId="77777777" w:rsidR="00A252E7" w:rsidRPr="00EF5059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1443D7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8A358FD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B6601B6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2E7" w:rsidRPr="00C272C1" w14:paraId="50860573" w14:textId="77777777" w:rsidTr="009663C7">
        <w:tc>
          <w:tcPr>
            <w:tcW w:w="4230" w:type="dxa"/>
            <w:shd w:val="clear" w:color="auto" w:fill="auto"/>
          </w:tcPr>
          <w:p w14:paraId="66A6D92F" w14:textId="5BBC85B0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6C2D5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CD284B" w14:textId="77777777" w:rsidR="00A252E7" w:rsidRPr="00EF5059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8F8097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8359A5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A0A279" w14:textId="77777777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2E7" w:rsidRPr="00C272C1" w14:paraId="4362E35E" w14:textId="77777777" w:rsidTr="009663C7">
        <w:tc>
          <w:tcPr>
            <w:tcW w:w="4230" w:type="dxa"/>
            <w:shd w:val="clear" w:color="auto" w:fill="auto"/>
          </w:tcPr>
          <w:p w14:paraId="0AA632E6" w14:textId="6A618CDF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2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B4BF7" w14:textId="62DFEFDE" w:rsidR="00A252E7" w:rsidRPr="00C272C1" w:rsidRDefault="00AA4476" w:rsidP="00F3078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33,253</w:t>
            </w:r>
          </w:p>
        </w:tc>
        <w:tc>
          <w:tcPr>
            <w:tcW w:w="270" w:type="dxa"/>
            <w:shd w:val="clear" w:color="auto" w:fill="auto"/>
          </w:tcPr>
          <w:p w14:paraId="579E153A" w14:textId="77777777" w:rsidR="00A252E7" w:rsidRPr="00EF5059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12B62" w14:textId="46E0D275" w:rsidR="00A252E7" w:rsidRPr="00C272C1" w:rsidRDefault="00A252E7" w:rsidP="00F30786">
            <w:pPr>
              <w:pStyle w:val="acctfourfigures"/>
              <w:tabs>
                <w:tab w:val="clear" w:pos="765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43,156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3B52695" w14:textId="013186A6" w:rsidR="00A252E7" w:rsidRPr="00C272C1" w:rsidRDefault="000600ED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33,253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A252E7" w:rsidRPr="00C272C1" w:rsidRDefault="00A252E7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DCE0356" w14:textId="2D2A2F25" w:rsidR="00A252E7" w:rsidRPr="00C272C1" w:rsidRDefault="00A252E7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43,156</w:t>
            </w:r>
          </w:p>
        </w:tc>
      </w:tr>
      <w:tr w:rsidR="008D2F10" w:rsidRPr="00C272C1" w14:paraId="2637860C" w14:textId="77777777" w:rsidTr="009663C7">
        <w:tc>
          <w:tcPr>
            <w:tcW w:w="4230" w:type="dxa"/>
            <w:shd w:val="clear" w:color="auto" w:fill="auto"/>
          </w:tcPr>
          <w:p w14:paraId="1FDB126E" w14:textId="343518A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DD1" w14:textId="75188CD6" w:rsidR="008D2F10" w:rsidRPr="00C272C1" w:rsidRDefault="008D2F10" w:rsidP="00F3078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7A0AAC2E" w14:textId="77777777" w:rsidR="008D2F10" w:rsidRPr="00EF5059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5813" w14:textId="5603C5EF" w:rsidR="008D2F10" w:rsidRPr="00C272C1" w:rsidRDefault="008D2F10" w:rsidP="00F30786">
            <w:pPr>
              <w:pStyle w:val="acctfourfigures"/>
              <w:tabs>
                <w:tab w:val="clear" w:pos="765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D775F" w14:textId="5CD0398A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69E65" w14:textId="111698C3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8D2F10" w:rsidRPr="00C272C1" w14:paraId="51E493E8" w14:textId="77777777" w:rsidTr="009663C7">
        <w:tc>
          <w:tcPr>
            <w:tcW w:w="4230" w:type="dxa"/>
            <w:shd w:val="clear" w:color="auto" w:fill="auto"/>
          </w:tcPr>
          <w:p w14:paraId="2733795F" w14:textId="29C4B5CB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40727" w14:textId="19C729CD" w:rsidR="008D2F10" w:rsidRPr="00C272C1" w:rsidRDefault="0023799F" w:rsidP="00F3078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34,216</w:t>
            </w:r>
          </w:p>
        </w:tc>
        <w:tc>
          <w:tcPr>
            <w:tcW w:w="270" w:type="dxa"/>
            <w:shd w:val="clear" w:color="auto" w:fill="auto"/>
          </w:tcPr>
          <w:p w14:paraId="0753549D" w14:textId="77777777" w:rsidR="008D2F10" w:rsidRPr="00EF5059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1BED0" w14:textId="37087E4B" w:rsidR="008D2F10" w:rsidRPr="00C272C1" w:rsidRDefault="008D2F10" w:rsidP="00F30786">
            <w:pPr>
              <w:pStyle w:val="acctfourfigures"/>
              <w:tabs>
                <w:tab w:val="clear" w:pos="765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43,427</w:t>
            </w:r>
          </w:p>
        </w:tc>
        <w:tc>
          <w:tcPr>
            <w:tcW w:w="262" w:type="dxa"/>
            <w:shd w:val="clear" w:color="auto" w:fill="auto"/>
          </w:tcPr>
          <w:p w14:paraId="4961F8BE" w14:textId="7777777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0804B" w14:textId="3B99417E" w:rsidR="008D2F10" w:rsidRPr="00C272C1" w:rsidRDefault="0023799F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34,216</w:t>
            </w:r>
          </w:p>
        </w:tc>
        <w:tc>
          <w:tcPr>
            <w:tcW w:w="270" w:type="dxa"/>
            <w:shd w:val="clear" w:color="auto" w:fill="auto"/>
          </w:tcPr>
          <w:p w14:paraId="18968CF9" w14:textId="7777777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AEA1F" w14:textId="17B2922D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43,427</w:t>
            </w:r>
          </w:p>
        </w:tc>
      </w:tr>
      <w:tr w:rsidR="008D2F10" w:rsidRPr="00C272C1" w14:paraId="5A3F3B41" w14:textId="77777777" w:rsidTr="009663C7">
        <w:tc>
          <w:tcPr>
            <w:tcW w:w="4230" w:type="dxa"/>
            <w:shd w:val="clear" w:color="auto" w:fill="auto"/>
          </w:tcPr>
          <w:p w14:paraId="16452D3A" w14:textId="0F9A8E14" w:rsidR="008D2F10" w:rsidRPr="00C272C1" w:rsidRDefault="00420E91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B839" w14:textId="77777777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7C5EB7" w14:textId="77777777" w:rsidR="008D2F10" w:rsidRPr="00EF5059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A5DA3" w14:textId="77777777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F6F0CF" w14:textId="7777777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110AF" w14:textId="77777777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6A0176" w14:textId="77777777" w:rsidR="008D2F10" w:rsidRPr="00C272C1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D753" w14:textId="77777777" w:rsidR="008D2F10" w:rsidRPr="00C272C1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2F10" w:rsidRPr="00E93B2F" w14:paraId="1366BB53" w14:textId="77777777" w:rsidTr="009663C7">
        <w:tc>
          <w:tcPr>
            <w:tcW w:w="4230" w:type="dxa"/>
            <w:shd w:val="clear" w:color="auto" w:fill="auto"/>
          </w:tcPr>
          <w:p w14:paraId="477FDF7E" w14:textId="2986E74E" w:rsidR="008D2F10" w:rsidRPr="00E93B2F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DC522" w14:textId="77777777" w:rsidR="008D2F10" w:rsidRPr="00E93B2F" w:rsidRDefault="008D2F10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707375" w14:textId="77777777" w:rsidR="008D2F10" w:rsidRPr="00EF5059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0A1BA2" w14:textId="77777777" w:rsidR="008D2F10" w:rsidRPr="00E93B2F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D2DE4E" w14:textId="77777777" w:rsidR="008D2F10" w:rsidRPr="00E93B2F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FA748F9" w14:textId="77777777" w:rsidR="008D2F10" w:rsidRPr="00E93B2F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7755C" w14:textId="77777777" w:rsidR="008D2F10" w:rsidRPr="00E93B2F" w:rsidRDefault="008D2F10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64E42D5" w14:textId="77777777" w:rsidR="008D2F10" w:rsidRPr="00E93B2F" w:rsidRDefault="008D2F10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0563" w:rsidRPr="00E93B2F" w14:paraId="5231C026" w14:textId="77777777" w:rsidTr="009663C7">
        <w:tc>
          <w:tcPr>
            <w:tcW w:w="4230" w:type="dxa"/>
            <w:shd w:val="clear" w:color="auto" w:fill="auto"/>
          </w:tcPr>
          <w:p w14:paraId="00A203D6" w14:textId="45749E97" w:rsidR="00650563" w:rsidRPr="00E93B2F" w:rsidRDefault="00650563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9D553" w14:textId="5A98764B" w:rsidR="00650563" w:rsidRPr="00E93B2F" w:rsidRDefault="00650563" w:rsidP="00F3078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  <w:tc>
          <w:tcPr>
            <w:tcW w:w="270" w:type="dxa"/>
            <w:shd w:val="clear" w:color="auto" w:fill="auto"/>
          </w:tcPr>
          <w:p w14:paraId="76F9ADE9" w14:textId="77777777" w:rsidR="00650563" w:rsidRPr="00EF5059" w:rsidRDefault="00650563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91CA5D" w14:textId="489C3104" w:rsidR="00650563" w:rsidRPr="00E93B2F" w:rsidRDefault="00650563" w:rsidP="00F3078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62" w:type="dxa"/>
            <w:shd w:val="clear" w:color="auto" w:fill="auto"/>
          </w:tcPr>
          <w:p w14:paraId="6B0D4266" w14:textId="77777777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6B9437B" w14:textId="022CF555" w:rsidR="00650563" w:rsidRPr="00E93B2F" w:rsidRDefault="00650563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  <w:tc>
          <w:tcPr>
            <w:tcW w:w="270" w:type="dxa"/>
            <w:shd w:val="clear" w:color="auto" w:fill="auto"/>
          </w:tcPr>
          <w:p w14:paraId="3C5EAC69" w14:textId="77777777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709132F" w14:textId="1D9E4412" w:rsidR="00650563" w:rsidRPr="00E93B2F" w:rsidRDefault="00650563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</w:tr>
      <w:tr w:rsidR="00650563" w:rsidRPr="00E93B2F" w14:paraId="79956A5F" w14:textId="77777777" w:rsidTr="009663C7">
        <w:tc>
          <w:tcPr>
            <w:tcW w:w="4230" w:type="dxa"/>
            <w:shd w:val="clear" w:color="auto" w:fill="auto"/>
          </w:tcPr>
          <w:p w14:paraId="672D1FBD" w14:textId="1544F248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70" w:type="dxa"/>
            <w:shd w:val="clear" w:color="auto" w:fill="auto"/>
          </w:tcPr>
          <w:p w14:paraId="49278587" w14:textId="25FF1143" w:rsidR="00650563" w:rsidRPr="00E93B2F" w:rsidRDefault="00650563" w:rsidP="00F3078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3A6D27" w14:textId="77777777" w:rsidR="00650563" w:rsidRPr="00EF5059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387A343B" w14:textId="1314E585" w:rsidR="00650563" w:rsidRPr="00E93B2F" w:rsidRDefault="00650563" w:rsidP="00F3078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12,912</w:t>
            </w:r>
          </w:p>
        </w:tc>
        <w:tc>
          <w:tcPr>
            <w:tcW w:w="262" w:type="dxa"/>
            <w:shd w:val="clear" w:color="auto" w:fill="auto"/>
          </w:tcPr>
          <w:p w14:paraId="433284B7" w14:textId="77777777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41A2CB0" w14:textId="6D280A95" w:rsidR="00650563" w:rsidRPr="00E93B2F" w:rsidRDefault="00650563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104FF" w14:textId="77777777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2999928" w14:textId="7FB95C79" w:rsidR="00650563" w:rsidRPr="00E93B2F" w:rsidRDefault="00650563" w:rsidP="00F307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12,912</w:t>
            </w:r>
          </w:p>
        </w:tc>
      </w:tr>
      <w:tr w:rsidR="00650563" w:rsidRPr="00E93B2F" w14:paraId="1D364B0D" w14:textId="77777777" w:rsidTr="009663C7">
        <w:tc>
          <w:tcPr>
            <w:tcW w:w="4230" w:type="dxa"/>
            <w:shd w:val="clear" w:color="auto" w:fill="auto"/>
          </w:tcPr>
          <w:p w14:paraId="741EAC5B" w14:textId="17358175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7C703FC" w14:textId="4545EE0A" w:rsidR="00650563" w:rsidRPr="00E93B2F" w:rsidRDefault="00650563" w:rsidP="00F3078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F0CE2A" w14:textId="77777777" w:rsidR="00650563" w:rsidRPr="00EF5059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1921DF27" w14:textId="5AEC00BE" w:rsidR="00650563" w:rsidRPr="00E93B2F" w:rsidRDefault="00650563" w:rsidP="00F3078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7A8FFE" w14:textId="77777777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4FF2DF49" w14:textId="11CC7EC5" w:rsidR="00650563" w:rsidRPr="00E93B2F" w:rsidRDefault="00650563" w:rsidP="00F3078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6CCF75" w14:textId="77777777" w:rsidR="00650563" w:rsidRPr="00E93B2F" w:rsidRDefault="00650563" w:rsidP="00F3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05F9078" w14:textId="625D8FB9" w:rsidR="00650563" w:rsidRPr="00E93B2F" w:rsidRDefault="00650563" w:rsidP="00F3078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8666B72" w14:textId="77777777" w:rsidR="00AD071D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C36646" w14:textId="1CF46F81" w:rsidR="00AD071D" w:rsidRPr="00AD071D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3E6F84BB" w14:textId="77777777" w:rsidR="00AD071D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F510FF" w14:textId="77777777" w:rsidR="00AD071D" w:rsidRDefault="007A2FDA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="00986A07"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</w:t>
      </w:r>
    </w:p>
    <w:p w14:paraId="5F14D9B2" w14:textId="77777777" w:rsidR="00AD071D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7DE014" w14:textId="6261DAD4" w:rsidR="00C27888" w:rsidRPr="00AD071D" w:rsidRDefault="00C27888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D561E2"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</w:t>
      </w:r>
      <w:r w:rsidR="00DB1578" w:rsidRPr="00E93B2F">
        <w:rPr>
          <w:rFonts w:asciiTheme="majorBidi" w:hAnsiTheme="majorBidi" w:hint="cs"/>
          <w:sz w:val="30"/>
          <w:szCs w:val="30"/>
          <w:cs/>
        </w:rPr>
        <w:t>กับ</w:t>
      </w:r>
      <w:r w:rsidRPr="00E93B2F">
        <w:rPr>
          <w:rFonts w:asciiTheme="majorBidi" w:hAnsiTheme="majorBidi" w:hint="cs"/>
          <w:sz w:val="30"/>
          <w:szCs w:val="30"/>
          <w:cs/>
        </w:rPr>
        <w:t>บริษัท</w:t>
      </w:r>
      <w:r w:rsidR="00DB1578" w:rsidRPr="00E93B2F">
        <w:rPr>
          <w:rFonts w:asciiTheme="majorBidi" w:hAnsiTheme="majorBidi" w:hint="cs"/>
          <w:sz w:val="30"/>
          <w:szCs w:val="30"/>
          <w:cs/>
        </w:rPr>
        <w:t xml:space="preserve">ย่อยแห่งหนึ่ง </w:t>
      </w:r>
      <w:r w:rsidRPr="00E93B2F">
        <w:rPr>
          <w:rFonts w:asciiTheme="majorBidi" w:hAnsiTheme="majorBidi" w:hint="cs"/>
          <w:sz w:val="30"/>
          <w:szCs w:val="30"/>
          <w:cs/>
        </w:rPr>
        <w:t>เพื่อ</w:t>
      </w:r>
      <w:r w:rsidR="005C0961" w:rsidRPr="00E93B2F">
        <w:rPr>
          <w:rFonts w:asciiTheme="majorBidi" w:hAnsiTheme="majorBidi" w:hint="cs"/>
          <w:sz w:val="30"/>
          <w:szCs w:val="30"/>
          <w:cs/>
        </w:rPr>
        <w:t>ให้เช่าที่ดินสำหรับ</w:t>
      </w:r>
      <w:r w:rsidRPr="00E93B2F">
        <w:rPr>
          <w:rFonts w:asciiTheme="majorBidi" w:hAnsiTheme="majorBidi" w:hint="cs"/>
          <w:sz w:val="30"/>
          <w:szCs w:val="30"/>
          <w:cs/>
        </w:rPr>
        <w:t>ก่อสร้างอาคาร</w:t>
      </w:r>
      <w:r w:rsidR="00AF15C2" w:rsidRPr="00E93B2F">
        <w:rPr>
          <w:rFonts w:asciiTheme="majorBidi" w:hAnsiTheme="majorBidi" w:hint="cs"/>
          <w:sz w:val="30"/>
          <w:szCs w:val="30"/>
          <w:cs/>
        </w:rPr>
        <w:t>สำนักงาน</w:t>
      </w:r>
      <w:r w:rsidR="006F5DBE" w:rsidRPr="00E93B2F">
        <w:rPr>
          <w:rFonts w:asciiTheme="majorBidi" w:hAnsiTheme="majorBidi" w:hint="cs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และอาคารเก็บสินค้า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F15C2" w:rsidRPr="00E93B2F">
        <w:rPr>
          <w:rFonts w:asciiTheme="majorBidi" w:hAnsiTheme="majorBidi" w:hint="cs"/>
          <w:sz w:val="30"/>
          <w:szCs w:val="30"/>
          <w:cs/>
        </w:rPr>
        <w:t>โดยมีกำหนด</w:t>
      </w:r>
      <w:r w:rsidRPr="00E93B2F">
        <w:rPr>
          <w:rFonts w:asciiTheme="majorBidi" w:hAnsiTheme="majorBidi" w:hint="cs"/>
          <w:sz w:val="30"/>
          <w:szCs w:val="30"/>
          <w:cs/>
        </w:rPr>
        <w:t>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="00BD00B7" w:rsidRPr="00E93B2F">
        <w:rPr>
          <w:rFonts w:asciiTheme="majorBidi" w:hAnsiTheme="majorBidi"/>
          <w:sz w:val="30"/>
          <w:szCs w:val="30"/>
        </w:rPr>
        <w:t xml:space="preserve"> </w:t>
      </w:r>
      <w:r w:rsidR="000A164D"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C32ED9">
        <w:rPr>
          <w:rFonts w:asciiTheme="majorBidi" w:hAnsiTheme="majorBidi"/>
          <w:sz w:val="30"/>
          <w:szCs w:val="30"/>
        </w:rPr>
        <w:br/>
      </w:r>
      <w:r w:rsidR="000A164D" w:rsidRPr="00E93B2F">
        <w:rPr>
          <w:rFonts w:asciiTheme="majorBidi" w:hAnsiTheme="majorBidi"/>
          <w:sz w:val="30"/>
          <w:szCs w:val="30"/>
        </w:rPr>
        <w:t>30</w:t>
      </w:r>
      <w:r w:rsidR="000A164D"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="000A164D" w:rsidRPr="00E93B2F">
        <w:rPr>
          <w:rFonts w:asciiTheme="majorBidi" w:hAnsiTheme="majorBidi"/>
          <w:sz w:val="30"/>
          <w:szCs w:val="30"/>
        </w:rPr>
        <w:t>2596</w:t>
      </w:r>
      <w:r w:rsidR="00A4388C" w:rsidRPr="00E93B2F">
        <w:rPr>
          <w:rFonts w:asciiTheme="majorBidi" w:hAnsiTheme="majorBidi"/>
          <w:sz w:val="30"/>
          <w:szCs w:val="30"/>
        </w:rPr>
        <w:t xml:space="preserve"> </w:t>
      </w:r>
      <w:r w:rsidR="00A4388C"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3B21C3AD" w14:textId="14DB7130" w:rsidR="00E93B2F" w:rsidRPr="00AD071D" w:rsidRDefault="00E93B2F" w:rsidP="00AD071D">
      <w:pPr>
        <w:pStyle w:val="Heading6"/>
        <w:tabs>
          <w:tab w:val="left" w:pos="540"/>
        </w:tabs>
        <w:jc w:val="both"/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566413CC" w14:textId="16C9C3F0" w:rsidR="001F2BAF" w:rsidRPr="00E93B2F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lang w:val="en-US"/>
        </w:rPr>
        <w:lastRenderedPageBreak/>
        <w:t>4</w:t>
      </w:r>
      <w:r w:rsidR="001F2BAF" w:rsidRPr="00E93B2F">
        <w:rPr>
          <w:rFonts w:asciiTheme="majorBidi" w:hAnsiTheme="majorBidi" w:cstheme="majorBidi"/>
          <w:sz w:val="30"/>
          <w:szCs w:val="30"/>
          <w:lang w:val="en-US"/>
        </w:rPr>
        <w:tab/>
      </w:r>
      <w:r w:rsidR="001F2BAF" w:rsidRPr="00E9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68E13AD" w14:textId="77777777" w:rsidR="006569D8" w:rsidRPr="00E93B2F" w:rsidRDefault="006569D8" w:rsidP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8AB4734" w14:textId="4238B353" w:rsidR="006569D8" w:rsidRPr="00E93B2F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444430F" w14:textId="77777777" w:rsidR="0006356C" w:rsidRPr="00E93B2F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3407E6" w14:textId="1C679D68" w:rsidR="006569D8" w:rsidRPr="00E93B2F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="00F8662F" w:rsidRPr="00E93B2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6971075A" w14:textId="77777777" w:rsidR="006569D8" w:rsidRPr="00E93B2F" w:rsidRDefault="006569D8" w:rsidP="004451C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530"/>
        <w:gridCol w:w="270"/>
        <w:gridCol w:w="1530"/>
        <w:gridCol w:w="262"/>
        <w:gridCol w:w="998"/>
        <w:gridCol w:w="270"/>
        <w:gridCol w:w="990"/>
      </w:tblGrid>
      <w:tr w:rsidR="00336A67" w:rsidRPr="00E93B2F" w14:paraId="2B840366" w14:textId="77777777" w:rsidTr="00E93B2F">
        <w:tc>
          <w:tcPr>
            <w:tcW w:w="3420" w:type="dxa"/>
            <w:shd w:val="clear" w:color="auto" w:fill="auto"/>
          </w:tcPr>
          <w:p w14:paraId="6E3B7014" w14:textId="576FAE95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ab/>
            </w:r>
            <w:r w:rsidRPr="00E93B2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ab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68B850" w14:textId="26D7FCB0" w:rsidR="00336A67" w:rsidRPr="00E93B2F" w:rsidRDefault="00336A67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3DE41" w14:textId="77777777" w:rsidR="00336A67" w:rsidRPr="00E93B2F" w:rsidRDefault="00336A67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47946A" w14:textId="4C010ED5" w:rsidR="00336A67" w:rsidRPr="00E93B2F" w:rsidRDefault="00336A67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</w:t>
            </w: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แสดงเงินลงทุน</w:t>
            </w: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ตาม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336A67" w:rsidRPr="00E93B2F" w:rsidRDefault="00336A67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6A67" w:rsidRPr="00E93B2F" w14:paraId="6D2A803B" w14:textId="77777777" w:rsidTr="00E93B2F">
        <w:tc>
          <w:tcPr>
            <w:tcW w:w="3420" w:type="dxa"/>
            <w:shd w:val="clear" w:color="auto" w:fill="auto"/>
          </w:tcPr>
          <w:p w14:paraId="02832DC2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D7F2CD0" w14:textId="598360F2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2E71065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56C9B3A" w14:textId="30DC12AB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70783A15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2AABF021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336A67" w:rsidRPr="00E93B2F" w14:paraId="27957922" w14:textId="77777777" w:rsidTr="00E93B2F">
        <w:tc>
          <w:tcPr>
            <w:tcW w:w="3420" w:type="dxa"/>
            <w:shd w:val="clear" w:color="auto" w:fill="auto"/>
          </w:tcPr>
          <w:p w14:paraId="128655FE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469D9CCF" w14:textId="77777777" w:rsidR="00336A67" w:rsidRPr="00E93B2F" w:rsidRDefault="00336A67" w:rsidP="00336A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36A67" w:rsidRPr="00E93B2F" w14:paraId="4D6B42EF" w14:textId="77777777" w:rsidTr="00E93B2F">
        <w:tc>
          <w:tcPr>
            <w:tcW w:w="3420" w:type="dxa"/>
            <w:shd w:val="clear" w:color="auto" w:fill="auto"/>
          </w:tcPr>
          <w:p w14:paraId="2C54CF37" w14:textId="77777777" w:rsidR="00336A67" w:rsidRPr="00E93B2F" w:rsidRDefault="00336A67" w:rsidP="00336A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30" w:type="dxa"/>
            <w:shd w:val="clear" w:color="auto" w:fill="auto"/>
          </w:tcPr>
          <w:p w14:paraId="4C9E3DDB" w14:textId="590008C5" w:rsidR="00336A67" w:rsidRPr="00E93B2F" w:rsidRDefault="001C1809" w:rsidP="00336A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6DB7E255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72C6AC" w14:textId="577F6538" w:rsidR="00336A67" w:rsidRPr="00E93B2F" w:rsidRDefault="00336A67" w:rsidP="00336A6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66C515D7" w:rsidR="00336A67" w:rsidRPr="00E93B2F" w:rsidRDefault="001C1809" w:rsidP="00336A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4D76D903" w:rsidR="00336A67" w:rsidRPr="00E93B2F" w:rsidRDefault="00336A67" w:rsidP="00336A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</w:tr>
      <w:tr w:rsidR="00336A67" w:rsidRPr="00E93B2F" w14:paraId="38641298" w14:textId="77777777" w:rsidTr="00E93B2F">
        <w:tc>
          <w:tcPr>
            <w:tcW w:w="3420" w:type="dxa"/>
            <w:shd w:val="clear" w:color="auto" w:fill="auto"/>
          </w:tcPr>
          <w:p w14:paraId="26F3B779" w14:textId="2F6BA6F2" w:rsidR="00336A67" w:rsidRPr="00E93B2F" w:rsidRDefault="00336A67" w:rsidP="00336A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D25EF7" w14:textId="572BEA94" w:rsidR="00336A67" w:rsidRPr="00E93B2F" w:rsidRDefault="001C1809" w:rsidP="00336A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32,629</w:t>
            </w:r>
          </w:p>
        </w:tc>
        <w:tc>
          <w:tcPr>
            <w:tcW w:w="270" w:type="dxa"/>
            <w:shd w:val="clear" w:color="auto" w:fill="auto"/>
          </w:tcPr>
          <w:p w14:paraId="17922AE9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84E5D0" w14:textId="5ECCE4E6" w:rsidR="00336A67" w:rsidRPr="00E93B2F" w:rsidRDefault="00336A67" w:rsidP="00336A6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7,667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A7D7E7" w14:textId="20EC5F20" w:rsidR="00336A67" w:rsidRPr="00E93B2F" w:rsidRDefault="001C1809" w:rsidP="00336A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30,200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BB10C" w14:textId="06833DBB" w:rsidR="00336A67" w:rsidRPr="00E93B2F" w:rsidRDefault="00336A67" w:rsidP="00336A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7,667</w:t>
            </w:r>
          </w:p>
        </w:tc>
      </w:tr>
      <w:tr w:rsidR="00336A67" w:rsidRPr="00E93B2F" w14:paraId="3D3AA0C7" w14:textId="77777777" w:rsidTr="00E93B2F">
        <w:tc>
          <w:tcPr>
            <w:tcW w:w="3420" w:type="dxa"/>
            <w:shd w:val="clear" w:color="auto" w:fill="auto"/>
          </w:tcPr>
          <w:p w14:paraId="76A30365" w14:textId="0BD2BA1F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4E323C53" w:rsidR="00336A67" w:rsidRPr="00E93B2F" w:rsidRDefault="001C1809" w:rsidP="00336A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32,690</w:t>
            </w:r>
          </w:p>
        </w:tc>
        <w:tc>
          <w:tcPr>
            <w:tcW w:w="270" w:type="dxa"/>
            <w:shd w:val="clear" w:color="auto" w:fill="auto"/>
          </w:tcPr>
          <w:p w14:paraId="5D8279B1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06554022" w:rsidR="00336A67" w:rsidRPr="00E93B2F" w:rsidRDefault="00336A67" w:rsidP="00336A6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7,745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18CC9910" w:rsidR="00336A67" w:rsidRPr="00E93B2F" w:rsidRDefault="001C1809" w:rsidP="00336A6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30,261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336A67" w:rsidRPr="00E93B2F" w:rsidRDefault="00336A67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69772A34" w:rsidR="00336A67" w:rsidRPr="00E93B2F" w:rsidRDefault="00336A67" w:rsidP="00336A6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7,745</w:t>
            </w:r>
          </w:p>
        </w:tc>
      </w:tr>
    </w:tbl>
    <w:p w14:paraId="7FA75351" w14:textId="77777777" w:rsidR="00AD071D" w:rsidRPr="00E93B2F" w:rsidRDefault="00AD071D" w:rsidP="00AD071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2CD39429" w14:textId="491612E7" w:rsidR="00EC6792" w:rsidRPr="00E93B2F" w:rsidRDefault="003E0ACB" w:rsidP="004451C9">
      <w:pPr>
        <w:pStyle w:val="Heading6"/>
        <w:tabs>
          <w:tab w:val="left" w:pos="540"/>
        </w:tabs>
        <w:ind w:left="720" w:hanging="72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93B2F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2376B" w:rsidRPr="00E93B2F">
        <w:rPr>
          <w:rFonts w:asciiTheme="majorBidi" w:hAnsiTheme="majorBidi" w:cstheme="majorBidi"/>
          <w:sz w:val="30"/>
          <w:szCs w:val="30"/>
          <w:cs/>
        </w:rPr>
        <w:tab/>
      </w:r>
      <w:r w:rsidR="00EC6792" w:rsidRPr="00E93B2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0672" w:rsidRPr="00E93B2F">
        <w:rPr>
          <w:rFonts w:asciiTheme="majorBidi" w:hAnsiTheme="majorBidi" w:cstheme="majorBidi"/>
          <w:sz w:val="30"/>
          <w:szCs w:val="30"/>
          <w:cs/>
        </w:rPr>
        <w:t>และลูกหนี้อื่น</w:t>
      </w:r>
    </w:p>
    <w:p w14:paraId="4BE7A9DB" w14:textId="1262F9E9" w:rsidR="00C1234E" w:rsidRPr="00E93B2F" w:rsidRDefault="00C1234E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4E6833C" w14:textId="182FA652" w:rsidR="008C5EB7" w:rsidRPr="00E93B2F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70C5D9F" w14:textId="77777777" w:rsidR="0006356C" w:rsidRPr="00E93B2F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8FB03FB" w14:textId="09EBBFC4" w:rsidR="008C5EB7" w:rsidRPr="00E93B2F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>ลูกหนี้รับรู้เมื่อ</w:t>
      </w:r>
      <w:r w:rsidR="00AB40A2" w:rsidRPr="00E93B2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</w:t>
      </w:r>
      <w:r w:rsidRPr="00E93B2F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0D47B5E" w14:textId="77777777" w:rsidR="008C5EB7" w:rsidRPr="00E93B2F" w:rsidRDefault="008C5EB7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D8E0E" w14:textId="1DBE5494" w:rsidR="008C5EB7" w:rsidRPr="00E93B2F" w:rsidRDefault="00AB40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A03A5C3" w14:textId="77777777" w:rsidR="008C5EB7" w:rsidRPr="00E93B2F" w:rsidRDefault="008C5EB7" w:rsidP="004451C9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70"/>
        <w:gridCol w:w="1350"/>
        <w:gridCol w:w="270"/>
        <w:gridCol w:w="1350"/>
        <w:gridCol w:w="260"/>
        <w:gridCol w:w="1090"/>
        <w:gridCol w:w="270"/>
        <w:gridCol w:w="1174"/>
      </w:tblGrid>
      <w:tr w:rsidR="008818C1" w:rsidRPr="00E93B2F" w14:paraId="40737932" w14:textId="77777777" w:rsidTr="009E3F79">
        <w:trPr>
          <w:tblHeader/>
        </w:trPr>
        <w:tc>
          <w:tcPr>
            <w:tcW w:w="3150" w:type="dxa"/>
            <w:shd w:val="clear" w:color="auto" w:fill="auto"/>
          </w:tcPr>
          <w:p w14:paraId="116C22E8" w14:textId="77777777" w:rsidR="008818C1" w:rsidRPr="00E93B2F" w:rsidRDefault="008818C1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C83EAC8" w14:textId="77777777" w:rsidR="008818C1" w:rsidRPr="00E93B2F" w:rsidRDefault="008818C1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B60C12" w14:textId="2F63BAD3" w:rsidR="008818C1" w:rsidRPr="00E93B2F" w:rsidRDefault="008818C1" w:rsidP="008818C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9CC21" w14:textId="77777777" w:rsidR="008818C1" w:rsidRPr="00E93B2F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D2E5F4" w14:textId="619A35B1" w:rsidR="008818C1" w:rsidRPr="00E93B2F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</w:t>
            </w: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แสดงเงินลงทุน</w:t>
            </w: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ตาม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วิธี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ส่ว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น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8818C1" w:rsidRPr="00E93B2F" w:rsidRDefault="008818C1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09168831" w14:textId="77777777" w:rsidR="008818C1" w:rsidRPr="00E93B2F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4CB6" w:rsidRPr="00E93B2F" w14:paraId="350E26C2" w14:textId="77777777" w:rsidTr="009E3F79">
        <w:trPr>
          <w:tblHeader/>
        </w:trPr>
        <w:tc>
          <w:tcPr>
            <w:tcW w:w="3150" w:type="dxa"/>
            <w:shd w:val="clear" w:color="auto" w:fill="auto"/>
          </w:tcPr>
          <w:p w14:paraId="28FD5240" w14:textId="1B777331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4927FC" w14:textId="6CB5241B" w:rsidR="00214CB6" w:rsidRPr="00E93B2F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68FB402" w14:textId="61108373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14099"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1F972D0" w14:textId="7777777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B67759" w14:textId="0FA47DA9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14099"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054C806" w14:textId="191AC6A2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14099"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F5D302D" w14:textId="2B89912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14099" w:rsidRPr="00E93B2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214CB6" w:rsidRPr="00E93B2F" w14:paraId="47BD9C61" w14:textId="77777777" w:rsidTr="009E3F79">
        <w:trPr>
          <w:trHeight w:val="281"/>
          <w:tblHeader/>
        </w:trPr>
        <w:tc>
          <w:tcPr>
            <w:tcW w:w="3150" w:type="dxa"/>
            <w:shd w:val="clear" w:color="auto" w:fill="auto"/>
          </w:tcPr>
          <w:p w14:paraId="7AF1B66B" w14:textId="7777777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F00DD3" w14:textId="7777777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7"/>
            <w:shd w:val="clear" w:color="auto" w:fill="auto"/>
            <w:vAlign w:val="bottom"/>
          </w:tcPr>
          <w:p w14:paraId="054F2150" w14:textId="77777777" w:rsidR="00214CB6" w:rsidRPr="00E93B2F" w:rsidRDefault="00214CB6" w:rsidP="0021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4CB6" w:rsidRPr="00E93B2F" w14:paraId="0B983538" w14:textId="77777777" w:rsidTr="009E3F79">
        <w:tc>
          <w:tcPr>
            <w:tcW w:w="3150" w:type="dxa"/>
            <w:shd w:val="clear" w:color="auto" w:fill="auto"/>
          </w:tcPr>
          <w:p w14:paraId="5025166B" w14:textId="77777777" w:rsidR="00214CB6" w:rsidRPr="00E93B2F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D9F744" w14:textId="77777777" w:rsidR="00214CB6" w:rsidRPr="00E93B2F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EFB0DC" w14:textId="77777777" w:rsidR="00214CB6" w:rsidRPr="00E93B2F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60DADC" w14:textId="77777777" w:rsidR="00214CB6" w:rsidRPr="00E93B2F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B91C56" w14:textId="77777777" w:rsidR="00214CB6" w:rsidRPr="00E93B2F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214CB6" w:rsidRPr="00E93B2F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B9703FC" w14:textId="77777777" w:rsidR="00214CB6" w:rsidRPr="00E93B2F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214CB6" w:rsidRPr="00E93B2F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8241722" w14:textId="77777777" w:rsidR="00214CB6" w:rsidRPr="00E93B2F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5C6" w:rsidRPr="00E93B2F" w14:paraId="2FA8CA33" w14:textId="77777777" w:rsidTr="009E3F79">
        <w:tc>
          <w:tcPr>
            <w:tcW w:w="3150" w:type="dxa"/>
            <w:shd w:val="clear" w:color="auto" w:fill="auto"/>
          </w:tcPr>
          <w:p w14:paraId="067985D0" w14:textId="762F355D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F0F3282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119D0A" w14:textId="59E51934" w:rsidR="005015C6" w:rsidRPr="00E93B2F" w:rsidRDefault="005015C6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87,453</w:t>
            </w:r>
          </w:p>
        </w:tc>
        <w:tc>
          <w:tcPr>
            <w:tcW w:w="270" w:type="dxa"/>
            <w:shd w:val="clear" w:color="auto" w:fill="auto"/>
          </w:tcPr>
          <w:p w14:paraId="0FC24D32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C18325C" w14:textId="239CF8DD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129,643</w:t>
            </w:r>
          </w:p>
        </w:tc>
        <w:tc>
          <w:tcPr>
            <w:tcW w:w="260" w:type="dxa"/>
            <w:shd w:val="clear" w:color="auto" w:fill="auto"/>
          </w:tcPr>
          <w:p w14:paraId="3750B9EE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EF9B661" w14:textId="6E307B7C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87,453</w:t>
            </w:r>
          </w:p>
        </w:tc>
        <w:tc>
          <w:tcPr>
            <w:tcW w:w="270" w:type="dxa"/>
            <w:shd w:val="clear" w:color="auto" w:fill="auto"/>
          </w:tcPr>
          <w:p w14:paraId="3CD675B0" w14:textId="77777777" w:rsidR="005015C6" w:rsidRPr="00E93B2F" w:rsidRDefault="005015C6" w:rsidP="005015C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A6DC199" w14:textId="3F0DF97A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129,643</w:t>
            </w:r>
          </w:p>
        </w:tc>
      </w:tr>
      <w:tr w:rsidR="005015C6" w:rsidRPr="00E93B2F" w14:paraId="7FEC4B97" w14:textId="77777777" w:rsidTr="002B3D8C">
        <w:tc>
          <w:tcPr>
            <w:tcW w:w="3150" w:type="dxa"/>
            <w:shd w:val="clear" w:color="auto" w:fill="auto"/>
          </w:tcPr>
          <w:p w14:paraId="2593E27B" w14:textId="0C1F18B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5645F3A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A6060A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42A2E6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9700F4C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07A3DD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F26132E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BA8089" w14:textId="77777777" w:rsidR="005015C6" w:rsidRPr="00E93B2F" w:rsidRDefault="005015C6" w:rsidP="005015C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7E1E3C9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15C6" w:rsidRPr="00E93B2F" w14:paraId="7284CFD9" w14:textId="77777777" w:rsidTr="002B3D8C">
        <w:trPr>
          <w:trHeight w:val="68"/>
        </w:trPr>
        <w:tc>
          <w:tcPr>
            <w:tcW w:w="3150" w:type="dxa"/>
            <w:shd w:val="clear" w:color="auto" w:fill="auto"/>
          </w:tcPr>
          <w:p w14:paraId="0CF21D47" w14:textId="383E5800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59E2D1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5F4457" w14:textId="4504D83A" w:rsidR="005015C6" w:rsidRPr="00E93B2F" w:rsidRDefault="005015C6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  <w:tc>
          <w:tcPr>
            <w:tcW w:w="270" w:type="dxa"/>
            <w:shd w:val="clear" w:color="auto" w:fill="auto"/>
          </w:tcPr>
          <w:p w14:paraId="3FCDA455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F262BEB" w14:textId="302D1B32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25,893</w:t>
            </w:r>
          </w:p>
        </w:tc>
        <w:tc>
          <w:tcPr>
            <w:tcW w:w="260" w:type="dxa"/>
            <w:shd w:val="clear" w:color="auto" w:fill="auto"/>
          </w:tcPr>
          <w:p w14:paraId="066FA473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4048D99" w14:textId="56079918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  <w:tc>
          <w:tcPr>
            <w:tcW w:w="270" w:type="dxa"/>
            <w:shd w:val="clear" w:color="auto" w:fill="auto"/>
          </w:tcPr>
          <w:p w14:paraId="3DB8D470" w14:textId="77777777" w:rsidR="005015C6" w:rsidRPr="00E93B2F" w:rsidRDefault="005015C6" w:rsidP="005015C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6BAACD1" w14:textId="43EB38C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25,893</w:t>
            </w:r>
          </w:p>
        </w:tc>
      </w:tr>
      <w:tr w:rsidR="005015C6" w:rsidRPr="00E93B2F" w14:paraId="3839F0A5" w14:textId="77777777" w:rsidTr="008E706F">
        <w:trPr>
          <w:trHeight w:val="68"/>
        </w:trPr>
        <w:tc>
          <w:tcPr>
            <w:tcW w:w="3150" w:type="dxa"/>
            <w:shd w:val="clear" w:color="auto" w:fill="auto"/>
          </w:tcPr>
          <w:p w14:paraId="10DE4E02" w14:textId="0659B7A0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63675D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811CF2" w14:textId="65E7F7F8" w:rsidR="005015C6" w:rsidRPr="00E93B2F" w:rsidRDefault="005015C6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474058AA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964934" w14:textId="4ACEF98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2830264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36FFA081" w14:textId="3138124D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07BD371B" w14:textId="77777777" w:rsidR="005015C6" w:rsidRPr="00E93B2F" w:rsidRDefault="005015C6" w:rsidP="005015C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0F7A9CE" w14:textId="22436C44" w:rsidR="005015C6" w:rsidRPr="00E93B2F" w:rsidRDefault="005015C6" w:rsidP="005015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15C6" w:rsidRPr="00E93B2F" w14:paraId="29036AE2" w14:textId="77777777" w:rsidTr="008E706F">
        <w:tc>
          <w:tcPr>
            <w:tcW w:w="3150" w:type="dxa"/>
            <w:shd w:val="clear" w:color="auto" w:fill="auto"/>
          </w:tcPr>
          <w:p w14:paraId="027BB588" w14:textId="0A1C31C2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EFD235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60371D" w14:textId="598F6F5D" w:rsidR="005015C6" w:rsidRPr="00E93B2F" w:rsidRDefault="005015C6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  <w:tc>
          <w:tcPr>
            <w:tcW w:w="270" w:type="dxa"/>
            <w:shd w:val="clear" w:color="auto" w:fill="auto"/>
          </w:tcPr>
          <w:p w14:paraId="532F27AE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121760" w14:textId="11021678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155,536</w:t>
            </w:r>
          </w:p>
        </w:tc>
        <w:tc>
          <w:tcPr>
            <w:tcW w:w="260" w:type="dxa"/>
            <w:shd w:val="clear" w:color="auto" w:fill="auto"/>
          </w:tcPr>
          <w:p w14:paraId="78179D8E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D044F11" w14:textId="390E4B63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  <w:tc>
          <w:tcPr>
            <w:tcW w:w="270" w:type="dxa"/>
            <w:shd w:val="clear" w:color="auto" w:fill="auto"/>
          </w:tcPr>
          <w:p w14:paraId="695A0A07" w14:textId="77777777" w:rsidR="005015C6" w:rsidRPr="00E93B2F" w:rsidRDefault="005015C6" w:rsidP="005015C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E3F99FE" w14:textId="5F5B5B2A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155,536</w:t>
            </w:r>
          </w:p>
        </w:tc>
      </w:tr>
      <w:tr w:rsidR="005015C6" w:rsidRPr="00E93B2F" w14:paraId="5C4BAC0F" w14:textId="77777777" w:rsidTr="008E706F">
        <w:tc>
          <w:tcPr>
            <w:tcW w:w="3150" w:type="dxa"/>
            <w:shd w:val="clear" w:color="auto" w:fill="auto"/>
          </w:tcPr>
          <w:p w14:paraId="4362D2C2" w14:textId="0B16C23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13C3318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80F8A9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D0362D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BB1A77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9F310F7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CDE7D04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EDF84" w14:textId="77777777" w:rsidR="005015C6" w:rsidRPr="00E93B2F" w:rsidRDefault="005015C6" w:rsidP="005015C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E81955B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015C6" w:rsidRPr="00E93B2F" w14:paraId="03D8A926" w14:textId="77777777" w:rsidTr="009E3F79">
        <w:tc>
          <w:tcPr>
            <w:tcW w:w="3150" w:type="dxa"/>
            <w:shd w:val="clear" w:color="auto" w:fill="auto"/>
          </w:tcPr>
          <w:p w14:paraId="1194D89D" w14:textId="7570C5BD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646BC54" w14:textId="7C371179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3800F563" w:rsidR="005015C6" w:rsidRPr="00E93B2F" w:rsidRDefault="00DA4798" w:rsidP="005015C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69C68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7E2A57BA" w:rsidR="005015C6" w:rsidRPr="00E93B2F" w:rsidRDefault="005015C6" w:rsidP="005015C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467956BA" w:rsidR="005015C6" w:rsidRPr="00E93B2F" w:rsidRDefault="00DA4798" w:rsidP="005015C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5015C6" w:rsidRPr="00E93B2F" w:rsidRDefault="005015C6" w:rsidP="0050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398A5D15" w:rsidR="005015C6" w:rsidRPr="00E93B2F" w:rsidRDefault="005015C6" w:rsidP="005015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15C6" w:rsidRPr="00E93B2F" w14:paraId="184F0E12" w14:textId="77777777" w:rsidTr="009E3F79">
        <w:tc>
          <w:tcPr>
            <w:tcW w:w="3150" w:type="dxa"/>
            <w:shd w:val="clear" w:color="auto" w:fill="auto"/>
          </w:tcPr>
          <w:p w14:paraId="29DDC244" w14:textId="0B22D49A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72772A" w14:textId="67A63DEC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6700066A" w:rsidR="005015C6" w:rsidRPr="00E93B2F" w:rsidRDefault="00DA4798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  <w:tc>
          <w:tcPr>
            <w:tcW w:w="270" w:type="dxa"/>
            <w:shd w:val="clear" w:color="auto" w:fill="auto"/>
          </w:tcPr>
          <w:p w14:paraId="3E5076E5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078A4FF8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155,536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238E3138" w:rsidR="005015C6" w:rsidRPr="00E93B2F" w:rsidRDefault="00DA4798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5015C6" w:rsidRPr="00E93B2F" w:rsidRDefault="005015C6" w:rsidP="0050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39CB6343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155,536</w:t>
            </w:r>
          </w:p>
        </w:tc>
      </w:tr>
      <w:tr w:rsidR="005015C6" w:rsidRPr="00E93B2F" w14:paraId="1ADA9E7C" w14:textId="77777777" w:rsidTr="009E3F79">
        <w:trPr>
          <w:trHeight w:val="58"/>
        </w:trPr>
        <w:tc>
          <w:tcPr>
            <w:tcW w:w="3150" w:type="dxa"/>
            <w:shd w:val="clear" w:color="auto" w:fill="auto"/>
          </w:tcPr>
          <w:p w14:paraId="0E2672B0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40A8C65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C10161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015C6" w:rsidRPr="00E93B2F" w14:paraId="2064312B" w14:textId="77777777" w:rsidTr="009E3F79">
        <w:trPr>
          <w:trHeight w:val="58"/>
        </w:trPr>
        <w:tc>
          <w:tcPr>
            <w:tcW w:w="3150" w:type="dxa"/>
            <w:shd w:val="clear" w:color="auto" w:fill="auto"/>
          </w:tcPr>
          <w:p w14:paraId="32FF7D8B" w14:textId="6912CC0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E800EA6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4FBDFD07" w:rsidR="005015C6" w:rsidRPr="00E93B2F" w:rsidRDefault="0094227D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16,060</w:t>
            </w:r>
          </w:p>
        </w:tc>
        <w:tc>
          <w:tcPr>
            <w:tcW w:w="270" w:type="dxa"/>
            <w:shd w:val="clear" w:color="auto" w:fill="auto"/>
          </w:tcPr>
          <w:p w14:paraId="68E36214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3688C2" w14:textId="3F155919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</w:t>
            </w: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7F513BDE" w:rsidR="005015C6" w:rsidRPr="00E93B2F" w:rsidRDefault="0094227D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12,233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38A27AB4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28,074</w:t>
            </w:r>
          </w:p>
        </w:tc>
      </w:tr>
      <w:tr w:rsidR="005015C6" w:rsidRPr="00E93B2F" w14:paraId="43A26EEF" w14:textId="77777777" w:rsidTr="009E3F79">
        <w:trPr>
          <w:trHeight w:val="58"/>
        </w:trPr>
        <w:tc>
          <w:tcPr>
            <w:tcW w:w="3150" w:type="dxa"/>
            <w:shd w:val="clear" w:color="auto" w:fill="auto"/>
          </w:tcPr>
          <w:p w14:paraId="5823587F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06F553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0E3E41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015C6" w:rsidRPr="00E93B2F" w14:paraId="6A822E14" w14:textId="77777777" w:rsidTr="009E3F79">
        <w:trPr>
          <w:trHeight w:val="50"/>
        </w:trPr>
        <w:tc>
          <w:tcPr>
            <w:tcW w:w="3150" w:type="dxa"/>
            <w:shd w:val="clear" w:color="auto" w:fill="auto"/>
          </w:tcPr>
          <w:p w14:paraId="44CAEA56" w14:textId="67D55006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8CCB25" w14:textId="77777777" w:rsidR="005015C6" w:rsidRPr="00E93B2F" w:rsidRDefault="005015C6" w:rsidP="0050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2D22E8B8" w:rsidR="005015C6" w:rsidRPr="00E93B2F" w:rsidRDefault="0094227D" w:rsidP="005015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108,240</w:t>
            </w:r>
          </w:p>
        </w:tc>
        <w:tc>
          <w:tcPr>
            <w:tcW w:w="270" w:type="dxa"/>
            <w:shd w:val="clear" w:color="auto" w:fill="auto"/>
          </w:tcPr>
          <w:p w14:paraId="305CADC3" w14:textId="77777777" w:rsidR="005015C6" w:rsidRPr="00E93B2F" w:rsidRDefault="005015C6" w:rsidP="005015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E82CFA7" w14:textId="528065BE" w:rsidR="005015C6" w:rsidRPr="00E93B2F" w:rsidRDefault="005015C6" w:rsidP="005015C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183,610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292E4024" w:rsidR="005015C6" w:rsidRPr="00E93B2F" w:rsidRDefault="0094227D" w:rsidP="005015C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104,413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5015C6" w:rsidRPr="00E93B2F" w:rsidRDefault="005015C6" w:rsidP="0050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467E3B0C" w:rsidR="005015C6" w:rsidRPr="00E93B2F" w:rsidRDefault="005015C6" w:rsidP="005015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183,610</w:t>
            </w:r>
          </w:p>
        </w:tc>
      </w:tr>
    </w:tbl>
    <w:p w14:paraId="1033B2A6" w14:textId="1441EA2D" w:rsidR="004E7C5A" w:rsidRPr="00E93B2F" w:rsidRDefault="004E7C5A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C18249" w14:textId="538959D9" w:rsidR="00B43FAD" w:rsidRPr="00E93B2F" w:rsidRDefault="00B43FAD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F0C25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24FA4" w:rsidRPr="00E93B2F">
        <w:rPr>
          <w:rFonts w:asciiTheme="majorBidi" w:hAnsiTheme="majorBidi" w:cstheme="majorBidi"/>
          <w:sz w:val="30"/>
          <w:szCs w:val="30"/>
        </w:rPr>
        <w:t>20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3E0ACB"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 w:cstheme="majorBidi"/>
          <w:sz w:val="30"/>
          <w:szCs w:val="30"/>
          <w:cs/>
        </w:rPr>
        <w:t>)</w:t>
      </w:r>
    </w:p>
    <w:p w14:paraId="789D8379" w14:textId="04B09235" w:rsidR="00490AEA" w:rsidRDefault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38C99F4" w14:textId="381679E4" w:rsidR="00C7724F" w:rsidRPr="00AD6B8B" w:rsidRDefault="003E0ACB" w:rsidP="004451C9">
      <w:pPr>
        <w:pStyle w:val="Heading6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D6B8B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C7724F" w:rsidRPr="00AD6B8B">
        <w:rPr>
          <w:rFonts w:asciiTheme="majorBidi" w:hAnsiTheme="majorBidi" w:cstheme="majorBidi"/>
          <w:sz w:val="30"/>
          <w:szCs w:val="30"/>
          <w:lang w:val="en-US"/>
        </w:rPr>
        <w:tab/>
      </w:r>
      <w:r w:rsidR="00DB4640" w:rsidRPr="00AD6B8B">
        <w:rPr>
          <w:rFonts w:asciiTheme="majorBidi" w:hAnsiTheme="majorBidi" w:cstheme="majorBidi"/>
          <w:sz w:val="30"/>
          <w:szCs w:val="30"/>
          <w:cs/>
          <w:lang w:val="en-US"/>
        </w:rPr>
        <w:t>สินค้าคงเหลือ</w:t>
      </w:r>
    </w:p>
    <w:p w14:paraId="6F000B1F" w14:textId="243FE5F0" w:rsidR="00D83E93" w:rsidRPr="00AD6B8B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rPr>
          <w:rFonts w:asciiTheme="majorBidi" w:hAnsiTheme="majorBidi" w:cstheme="majorBidi"/>
          <w:sz w:val="30"/>
          <w:szCs w:val="30"/>
          <w:lang w:eastAsia="x-none"/>
        </w:rPr>
      </w:pPr>
      <w:r w:rsidRPr="00AD6B8B">
        <w:rPr>
          <w:rFonts w:asciiTheme="majorBidi" w:hAnsiTheme="majorBidi" w:cstheme="majorBidi"/>
          <w:sz w:val="30"/>
          <w:szCs w:val="30"/>
          <w:lang w:eastAsia="x-none"/>
        </w:rPr>
        <w:tab/>
      </w:r>
    </w:p>
    <w:p w14:paraId="4F12EDF6" w14:textId="5F99689E" w:rsidR="00D83E93" w:rsidRPr="00AD6B8B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B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B4F6784" w14:textId="77777777" w:rsidR="0006356C" w:rsidRPr="00AD6B8B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5FE4B2" w14:textId="5E4714E0" w:rsidR="00D83E93" w:rsidRPr="00AD6B8B" w:rsidRDefault="00D83E93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</w:t>
      </w:r>
      <w:r w:rsidR="00AD6B8B"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="00AD6B8B"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</w:t>
      </w:r>
      <w:r w:rsidR="00AD6B8B"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23078A8" w14:textId="758B07E6" w:rsidR="0043117E" w:rsidRPr="00AD6B8B" w:rsidRDefault="0043117E" w:rsidP="004451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1260"/>
        <w:gridCol w:w="270"/>
        <w:gridCol w:w="1350"/>
        <w:gridCol w:w="239"/>
        <w:gridCol w:w="1201"/>
        <w:gridCol w:w="270"/>
        <w:gridCol w:w="1261"/>
      </w:tblGrid>
      <w:tr w:rsidR="008818C1" w:rsidRPr="00AD6B8B" w14:paraId="3C933228" w14:textId="77777777" w:rsidTr="00C563E7">
        <w:trPr>
          <w:tblHeader/>
        </w:trPr>
        <w:tc>
          <w:tcPr>
            <w:tcW w:w="3060" w:type="dxa"/>
            <w:shd w:val="clear" w:color="auto" w:fill="auto"/>
          </w:tcPr>
          <w:p w14:paraId="02A8BB16" w14:textId="7D6DA3C3" w:rsidR="008818C1" w:rsidRPr="00AD6B8B" w:rsidRDefault="008818C1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8818C1" w:rsidRPr="00AD6B8B" w:rsidRDefault="008818C1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139E6" w14:textId="63D2BB93" w:rsidR="008818C1" w:rsidRPr="00AD6B8B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6ED84" w14:textId="77777777" w:rsidR="008818C1" w:rsidRPr="00AD6B8B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585A07" w14:textId="581AE95E" w:rsidR="008818C1" w:rsidRPr="008818C1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</w:pP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</w:t>
            </w: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แสดงเงินลงทุน</w:t>
            </w:r>
            <w:r w:rsidRPr="008818C1"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ตาม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วิธี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ส่ว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น</w:t>
            </w:r>
            <w:r w:rsidRPr="008818C1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8818C1" w:rsidRPr="00AD6B8B" w:rsidRDefault="008818C1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shd w:val="clear" w:color="auto" w:fill="auto"/>
            <w:vAlign w:val="bottom"/>
          </w:tcPr>
          <w:p w14:paraId="3AF3F88E" w14:textId="77777777" w:rsidR="008818C1" w:rsidRPr="00AD6B8B" w:rsidRDefault="008818C1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4CB6" w:rsidRPr="00AD6B8B" w14:paraId="1DD155B1" w14:textId="77777777" w:rsidTr="00C563E7">
        <w:trPr>
          <w:tblHeader/>
        </w:trPr>
        <w:tc>
          <w:tcPr>
            <w:tcW w:w="3060" w:type="dxa"/>
            <w:shd w:val="clear" w:color="auto" w:fill="auto"/>
          </w:tcPr>
          <w:p w14:paraId="75F808D0" w14:textId="77777777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6F008251" w:rsidR="00214CB6" w:rsidRPr="00AD6B8B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D71F10" w14:textId="3B393DC2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927F4"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CF70E4" w14:textId="77777777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2AD0FD" w14:textId="7897879C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927F4"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7B4C00CE" w14:textId="240A04F8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927F4"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4409CEE" w14:textId="12EFDC68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927F4"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214CB6" w:rsidRPr="00AD6B8B" w14:paraId="762F9CB1" w14:textId="77777777" w:rsidTr="00C563E7">
        <w:trPr>
          <w:tblHeader/>
        </w:trPr>
        <w:tc>
          <w:tcPr>
            <w:tcW w:w="3060" w:type="dxa"/>
            <w:shd w:val="clear" w:color="auto" w:fill="auto"/>
          </w:tcPr>
          <w:p w14:paraId="02D12B1D" w14:textId="77777777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214CB6" w:rsidRPr="00AD6B8B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1" w:type="dxa"/>
            <w:gridSpan w:val="7"/>
            <w:shd w:val="clear" w:color="auto" w:fill="auto"/>
            <w:vAlign w:val="bottom"/>
          </w:tcPr>
          <w:p w14:paraId="3236AA4A" w14:textId="77777777" w:rsidR="00214CB6" w:rsidRPr="00AD6B8B" w:rsidRDefault="00214CB6" w:rsidP="0021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5A46" w:rsidRPr="00AD6B8B" w14:paraId="74B8FBE8" w14:textId="77777777" w:rsidTr="00C563E7">
        <w:trPr>
          <w:trHeight w:val="80"/>
        </w:trPr>
        <w:tc>
          <w:tcPr>
            <w:tcW w:w="3060" w:type="dxa"/>
            <w:shd w:val="clear" w:color="auto" w:fill="auto"/>
          </w:tcPr>
          <w:p w14:paraId="1B9B1AE7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93259A" w14:textId="32C246C8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1,175,339</w:t>
            </w:r>
          </w:p>
        </w:tc>
        <w:tc>
          <w:tcPr>
            <w:tcW w:w="270" w:type="dxa"/>
            <w:shd w:val="clear" w:color="auto" w:fill="auto"/>
          </w:tcPr>
          <w:p w14:paraId="3D165040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116FC8" w14:textId="740981F7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980,759 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0D805631" w14:textId="25322B30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1,175,339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70CC9D3C" w14:textId="26A9B829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980,759 </w:t>
            </w:r>
          </w:p>
        </w:tc>
      </w:tr>
      <w:tr w:rsidR="00EE5A46" w:rsidRPr="00AD6B8B" w14:paraId="749199EF" w14:textId="77777777" w:rsidTr="00C563E7">
        <w:trPr>
          <w:trHeight w:val="80"/>
        </w:trPr>
        <w:tc>
          <w:tcPr>
            <w:tcW w:w="3060" w:type="dxa"/>
            <w:shd w:val="clear" w:color="auto" w:fill="auto"/>
          </w:tcPr>
          <w:p w14:paraId="77A4EFE2" w14:textId="2C174A18" w:rsidR="00EE5A46" w:rsidRPr="00AD6B8B" w:rsidRDefault="00EE5A46" w:rsidP="00EE5A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6D4A6D" w14:textId="62222DB0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652,421</w:t>
            </w:r>
          </w:p>
        </w:tc>
        <w:tc>
          <w:tcPr>
            <w:tcW w:w="270" w:type="dxa"/>
            <w:shd w:val="clear" w:color="auto" w:fill="auto"/>
          </w:tcPr>
          <w:p w14:paraId="59CD1D0D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CE05377" w14:textId="324D0270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514,930 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47DF75FF" w14:textId="4FA5F6DC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652,421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EE5A46" w:rsidRPr="00AD6B8B" w:rsidRDefault="00EE5A46" w:rsidP="00EE5A4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64F8AEE" w14:textId="60E5BFBA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514,930 </w:t>
            </w:r>
          </w:p>
        </w:tc>
      </w:tr>
      <w:tr w:rsidR="00EE5A46" w:rsidRPr="00AD6B8B" w14:paraId="529E621C" w14:textId="77777777" w:rsidTr="00C563E7">
        <w:trPr>
          <w:trHeight w:val="68"/>
        </w:trPr>
        <w:tc>
          <w:tcPr>
            <w:tcW w:w="3060" w:type="dxa"/>
            <w:shd w:val="clear" w:color="auto" w:fill="auto"/>
          </w:tcPr>
          <w:p w14:paraId="10CB5EFD" w14:textId="5E7E2A5B" w:rsidR="00EE5A46" w:rsidRPr="00AD6B8B" w:rsidRDefault="00EE5A46" w:rsidP="00EE5A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หีบห่อและวัสดุ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3BD184" w14:textId="543F9A45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14,878</w:t>
            </w:r>
          </w:p>
        </w:tc>
        <w:tc>
          <w:tcPr>
            <w:tcW w:w="270" w:type="dxa"/>
            <w:shd w:val="clear" w:color="auto" w:fill="auto"/>
          </w:tcPr>
          <w:p w14:paraId="35E1A892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D0CA702" w14:textId="3C0808AC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17,408 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2D46CD35" w14:textId="6306F4D1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14,878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EE5A46" w:rsidRPr="00AD6B8B" w:rsidRDefault="00EE5A46" w:rsidP="00EE5A4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D0EFA1F" w14:textId="6D01AEA8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17,408 </w:t>
            </w:r>
          </w:p>
        </w:tc>
      </w:tr>
      <w:tr w:rsidR="00EE5A46" w:rsidRPr="00AD6B8B" w14:paraId="068628E6" w14:textId="77777777" w:rsidTr="00C563E7">
        <w:tc>
          <w:tcPr>
            <w:tcW w:w="3060" w:type="dxa"/>
          </w:tcPr>
          <w:p w14:paraId="2126A6C3" w14:textId="77777777" w:rsidR="00EE5A46" w:rsidRPr="00AD6B8B" w:rsidRDefault="00EE5A46" w:rsidP="00EE5A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85177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BA3F23" w14:textId="270E2109" w:rsidR="00EE5A46" w:rsidRPr="00AD6B8B" w:rsidRDefault="00EE5A46" w:rsidP="00EE5A4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4F3B0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D575D7" w14:textId="46EE579D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182,599 </w:t>
            </w:r>
          </w:p>
        </w:tc>
        <w:tc>
          <w:tcPr>
            <w:tcW w:w="239" w:type="dxa"/>
            <w:shd w:val="clear" w:color="auto" w:fill="auto"/>
          </w:tcPr>
          <w:p w14:paraId="5D1676D8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41DA3015" w14:textId="63021011" w:rsidR="00EE5A46" w:rsidRPr="00AD6B8B" w:rsidRDefault="00EE5A46" w:rsidP="00EE5A4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379E1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B17AE49" w14:textId="21708B8D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182,599 </w:t>
            </w:r>
          </w:p>
        </w:tc>
      </w:tr>
      <w:tr w:rsidR="00EE5A46" w:rsidRPr="00AD6B8B" w14:paraId="09289D0D" w14:textId="77777777" w:rsidTr="00C563E7">
        <w:tc>
          <w:tcPr>
            <w:tcW w:w="3060" w:type="dxa"/>
            <w:shd w:val="clear" w:color="auto" w:fill="auto"/>
          </w:tcPr>
          <w:p w14:paraId="63DBB520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2C9B18" w14:textId="6416132F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1,842,638</w:t>
            </w:r>
          </w:p>
        </w:tc>
        <w:tc>
          <w:tcPr>
            <w:tcW w:w="270" w:type="dxa"/>
            <w:shd w:val="clear" w:color="auto" w:fill="auto"/>
          </w:tcPr>
          <w:p w14:paraId="3946C082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541E6E" w14:textId="0A94F84E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1,695,696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4A77588E" w14:textId="51B0B58D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1,842,638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EE5A46" w:rsidRPr="00AD6B8B" w:rsidRDefault="00EE5A46" w:rsidP="00EE5A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29C81B4" w14:textId="306419B0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1,695,696</w:t>
            </w:r>
          </w:p>
        </w:tc>
      </w:tr>
      <w:tr w:rsidR="00EE5A46" w:rsidRPr="00AD6B8B" w14:paraId="206EFF8B" w14:textId="77777777" w:rsidTr="00C563E7">
        <w:tc>
          <w:tcPr>
            <w:tcW w:w="3060" w:type="dxa"/>
            <w:shd w:val="clear" w:color="auto" w:fill="auto"/>
          </w:tcPr>
          <w:p w14:paraId="761DBA36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3DEAE5C4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(42,462)</w:t>
            </w:r>
          </w:p>
        </w:tc>
        <w:tc>
          <w:tcPr>
            <w:tcW w:w="270" w:type="dxa"/>
            <w:shd w:val="clear" w:color="auto" w:fill="auto"/>
          </w:tcPr>
          <w:p w14:paraId="057F6D5A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54189A8E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(46,660)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35C2B099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(42,462)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EE5A46" w:rsidRPr="00AD6B8B" w:rsidRDefault="00EE5A46" w:rsidP="00EE5A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61C92ACF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(46,660)</w:t>
            </w:r>
          </w:p>
        </w:tc>
      </w:tr>
      <w:tr w:rsidR="00EE5A46" w:rsidRPr="00AD6B8B" w14:paraId="72A00789" w14:textId="77777777" w:rsidTr="00C563E7">
        <w:tc>
          <w:tcPr>
            <w:tcW w:w="3060" w:type="dxa"/>
            <w:shd w:val="clear" w:color="auto" w:fill="auto"/>
          </w:tcPr>
          <w:p w14:paraId="5D4E3E60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777D550F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1,800,176</w:t>
            </w:r>
          </w:p>
        </w:tc>
        <w:tc>
          <w:tcPr>
            <w:tcW w:w="270" w:type="dxa"/>
            <w:shd w:val="clear" w:color="auto" w:fill="auto"/>
          </w:tcPr>
          <w:p w14:paraId="27B6BEFB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2319D41C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1,649,036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002444EF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1,800,176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EE5A46" w:rsidRPr="00AD6B8B" w:rsidRDefault="00EE5A46" w:rsidP="00EE5A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74177F28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1,649,036</w:t>
            </w:r>
          </w:p>
        </w:tc>
      </w:tr>
      <w:tr w:rsidR="00C130CA" w:rsidRPr="00AD6B8B" w14:paraId="6984293A" w14:textId="77777777" w:rsidTr="00C563E7">
        <w:trPr>
          <w:trHeight w:val="80"/>
        </w:trPr>
        <w:tc>
          <w:tcPr>
            <w:tcW w:w="3060" w:type="dxa"/>
            <w:shd w:val="clear" w:color="auto" w:fill="auto"/>
          </w:tcPr>
          <w:p w14:paraId="004E124D" w14:textId="77777777" w:rsidR="00C130CA" w:rsidRPr="00AD6B8B" w:rsidRDefault="00C130CA" w:rsidP="00C13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C130CA" w:rsidRPr="00AD6B8B" w:rsidRDefault="00C130CA" w:rsidP="00C13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764E1A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9F32CE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A6CF03D" w14:textId="77777777" w:rsidR="00C130CA" w:rsidRPr="00AD6B8B" w:rsidRDefault="00C130CA" w:rsidP="00C563E7">
            <w:pPr>
              <w:pStyle w:val="acctfourfigures"/>
              <w:tabs>
                <w:tab w:val="clear" w:pos="765"/>
                <w:tab w:val="decimal" w:pos="704"/>
                <w:tab w:val="decimal" w:pos="10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C130CA" w:rsidRPr="00AD6B8B" w:rsidRDefault="00C130CA" w:rsidP="00C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20881DEB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C130CA" w:rsidRPr="00AD6B8B" w:rsidRDefault="00C130CA" w:rsidP="00C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6453EB9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0CA" w:rsidRPr="00AD6B8B" w14:paraId="2621B09E" w14:textId="77777777" w:rsidTr="00C563E7">
        <w:trPr>
          <w:trHeight w:val="80"/>
        </w:trPr>
        <w:tc>
          <w:tcPr>
            <w:tcW w:w="3330" w:type="dxa"/>
            <w:gridSpan w:val="2"/>
            <w:shd w:val="clear" w:color="auto" w:fill="auto"/>
          </w:tcPr>
          <w:p w14:paraId="0FBFCF1F" w14:textId="26F91AC3" w:rsidR="00C130CA" w:rsidRPr="00AD6B8B" w:rsidRDefault="00C130CA" w:rsidP="00C130CA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260" w:type="dxa"/>
            <w:shd w:val="clear" w:color="auto" w:fill="auto"/>
          </w:tcPr>
          <w:p w14:paraId="4C799CD2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205D8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7271C57" w14:textId="74BF90BD" w:rsidR="00C130CA" w:rsidRPr="00AD6B8B" w:rsidRDefault="00C130CA" w:rsidP="00C563E7">
            <w:pPr>
              <w:pStyle w:val="acctfourfigures"/>
              <w:tabs>
                <w:tab w:val="clear" w:pos="765"/>
                <w:tab w:val="decimal" w:pos="704"/>
                <w:tab w:val="decimal" w:pos="10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C130CA" w:rsidRPr="00AD6B8B" w:rsidRDefault="00C130CA" w:rsidP="00C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6C2B1EFF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C130CA" w:rsidRPr="00AD6B8B" w:rsidRDefault="00C130CA" w:rsidP="00C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3C33B132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0CA" w:rsidRPr="00AD6B8B" w14:paraId="06C8BBDC" w14:textId="77777777" w:rsidTr="00C563E7">
        <w:trPr>
          <w:trHeight w:val="80"/>
        </w:trPr>
        <w:tc>
          <w:tcPr>
            <w:tcW w:w="3330" w:type="dxa"/>
            <w:gridSpan w:val="2"/>
            <w:shd w:val="clear" w:color="auto" w:fill="auto"/>
          </w:tcPr>
          <w:p w14:paraId="7FF47E05" w14:textId="1E1A6C89" w:rsidR="00C130CA" w:rsidRPr="00AD6B8B" w:rsidRDefault="00C130CA" w:rsidP="00C1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260" w:type="dxa"/>
            <w:shd w:val="clear" w:color="auto" w:fill="auto"/>
          </w:tcPr>
          <w:p w14:paraId="61937455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E2DE15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A6EB979" w14:textId="77777777" w:rsidR="00C130CA" w:rsidRPr="00AD6B8B" w:rsidRDefault="00C130CA" w:rsidP="00C563E7">
            <w:pPr>
              <w:pStyle w:val="acctfourfigures"/>
              <w:tabs>
                <w:tab w:val="clear" w:pos="765"/>
                <w:tab w:val="decimal" w:pos="704"/>
                <w:tab w:val="decimal" w:pos="10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4CE3BE3" w14:textId="77777777" w:rsidR="00C130CA" w:rsidRPr="00AD6B8B" w:rsidRDefault="00C130CA" w:rsidP="00C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46DC40A4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A8B0DE" w14:textId="77777777" w:rsidR="00C130CA" w:rsidRPr="00AD6B8B" w:rsidRDefault="00C130CA" w:rsidP="00C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0495ED99" w14:textId="77777777" w:rsidR="00C130CA" w:rsidRPr="00AD6B8B" w:rsidRDefault="00C130CA" w:rsidP="00C130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A46" w:rsidRPr="00AD6B8B" w14:paraId="30D843B1" w14:textId="77777777" w:rsidTr="00C563E7">
        <w:tc>
          <w:tcPr>
            <w:tcW w:w="3060" w:type="dxa"/>
          </w:tcPr>
          <w:p w14:paraId="592DF26E" w14:textId="60A1B694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-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627CF644" w:rsidR="00EE5A46" w:rsidRPr="00AD6B8B" w:rsidRDefault="00EE5A46" w:rsidP="00EE5A4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8CF1DB" w14:textId="22700934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2,351,423</w:t>
            </w:r>
          </w:p>
        </w:tc>
        <w:tc>
          <w:tcPr>
            <w:tcW w:w="270" w:type="dxa"/>
            <w:shd w:val="clear" w:color="auto" w:fill="auto"/>
          </w:tcPr>
          <w:p w14:paraId="4A2744C3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F85BD63" w14:textId="203C5572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2,785,211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5142B70C" w14:textId="4CF45C0E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2,351,423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365332FF" w14:textId="017B1263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2,785,211</w:t>
            </w:r>
          </w:p>
        </w:tc>
      </w:tr>
      <w:tr w:rsidR="00205F3F" w:rsidRPr="00AD6B8B" w14:paraId="534FB5FF" w14:textId="77777777" w:rsidTr="00C563E7">
        <w:tc>
          <w:tcPr>
            <w:tcW w:w="3060" w:type="dxa"/>
          </w:tcPr>
          <w:p w14:paraId="3A66D05C" w14:textId="24F98034" w:rsidR="00205F3F" w:rsidRPr="00AD6B8B" w:rsidRDefault="00205F3F" w:rsidP="0020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</w:t>
            </w: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กลับรายการ</w:t>
            </w: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D6B8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    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ปรับลดมูลค่า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54301E" w14:textId="77777777" w:rsidR="00205F3F" w:rsidRPr="00AD6B8B" w:rsidRDefault="00205F3F" w:rsidP="00205F3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C6A871" w14:textId="0A6E720D" w:rsidR="00205F3F" w:rsidRPr="00AD6B8B" w:rsidRDefault="00205F3F" w:rsidP="00205F3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>(4,198)</w:t>
            </w:r>
          </w:p>
        </w:tc>
        <w:tc>
          <w:tcPr>
            <w:tcW w:w="270" w:type="dxa"/>
            <w:shd w:val="clear" w:color="auto" w:fill="auto"/>
          </w:tcPr>
          <w:p w14:paraId="3538E413" w14:textId="77777777" w:rsidR="00205F3F" w:rsidRPr="00AD6B8B" w:rsidRDefault="00205F3F" w:rsidP="00205F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2926B64" w14:textId="4A1A04A9" w:rsidR="00205F3F" w:rsidRPr="00AD6B8B" w:rsidRDefault="00205F3F" w:rsidP="00205F3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>36,664</w:t>
            </w:r>
          </w:p>
        </w:tc>
        <w:tc>
          <w:tcPr>
            <w:tcW w:w="239" w:type="dxa"/>
            <w:shd w:val="clear" w:color="auto" w:fill="auto"/>
          </w:tcPr>
          <w:p w14:paraId="262EC7E7" w14:textId="77777777" w:rsidR="00205F3F" w:rsidRPr="00AD6B8B" w:rsidRDefault="00205F3F" w:rsidP="0020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6BB7A3F6" w14:textId="63319A1D" w:rsidR="00205F3F" w:rsidRPr="00AD6B8B" w:rsidRDefault="00205F3F" w:rsidP="00205F3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>(4,198)</w:t>
            </w:r>
          </w:p>
        </w:tc>
        <w:tc>
          <w:tcPr>
            <w:tcW w:w="270" w:type="dxa"/>
            <w:shd w:val="clear" w:color="auto" w:fill="auto"/>
          </w:tcPr>
          <w:p w14:paraId="7F19F34C" w14:textId="77777777" w:rsidR="00205F3F" w:rsidRPr="00AD6B8B" w:rsidRDefault="00205F3F" w:rsidP="0020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2197B035" w14:textId="54FFE905" w:rsidR="00205F3F" w:rsidRPr="00AD6B8B" w:rsidRDefault="00205F3F" w:rsidP="00205F3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>36,664</w:t>
            </w:r>
          </w:p>
        </w:tc>
      </w:tr>
      <w:tr w:rsidR="00EE5A46" w:rsidRPr="00AD6B8B" w14:paraId="11046E02" w14:textId="77777777" w:rsidTr="00C563E7">
        <w:tc>
          <w:tcPr>
            <w:tcW w:w="3060" w:type="dxa"/>
            <w:shd w:val="clear" w:color="auto" w:fill="auto"/>
          </w:tcPr>
          <w:p w14:paraId="6AE9F8CB" w14:textId="154BDB70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EE5A46" w:rsidRPr="00AD6B8B" w:rsidRDefault="00EE5A46" w:rsidP="00E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52432F0F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2,347,225</w:t>
            </w:r>
          </w:p>
        </w:tc>
        <w:tc>
          <w:tcPr>
            <w:tcW w:w="270" w:type="dxa"/>
            <w:shd w:val="clear" w:color="auto" w:fill="auto"/>
          </w:tcPr>
          <w:p w14:paraId="7F21DD55" w14:textId="77777777" w:rsidR="00EE5A46" w:rsidRPr="00AD6B8B" w:rsidRDefault="00EE5A46" w:rsidP="00EE5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22633E51" w:rsidR="00EE5A46" w:rsidRPr="00AD6B8B" w:rsidRDefault="00EE5A46" w:rsidP="00EE5A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821,875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EE5A46" w:rsidRPr="00AD6B8B" w:rsidRDefault="00EE5A46" w:rsidP="00EE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499CD106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2,347,225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EE5A46" w:rsidRPr="00AD6B8B" w:rsidRDefault="00EE5A46" w:rsidP="00EE5A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41E2876E" w:rsidR="00EE5A46" w:rsidRPr="00AD6B8B" w:rsidRDefault="00EE5A46" w:rsidP="00EE5A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821,875</w:t>
            </w:r>
          </w:p>
        </w:tc>
      </w:tr>
    </w:tbl>
    <w:p w14:paraId="1248A1FC" w14:textId="7BA19F4F" w:rsidR="000F2573" w:rsidRDefault="000F25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6997BC" w14:textId="77777777" w:rsidR="000F2573" w:rsidRDefault="000F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B12B5E4" w14:textId="3DC544EB" w:rsidR="004B5EFF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D6B8B">
        <w:rPr>
          <w:rFonts w:asciiTheme="majorBidi" w:hAnsiTheme="majorBidi" w:cstheme="majorBidi"/>
          <w:sz w:val="30"/>
          <w:szCs w:val="30"/>
          <w:lang w:val="en-US"/>
        </w:rPr>
        <w:lastRenderedPageBreak/>
        <w:t>7</w:t>
      </w:r>
      <w:r w:rsidR="004B5EFF" w:rsidRPr="00AD6B8B">
        <w:rPr>
          <w:rFonts w:asciiTheme="majorBidi" w:hAnsiTheme="majorBidi" w:cstheme="majorBidi"/>
          <w:sz w:val="30"/>
          <w:szCs w:val="30"/>
          <w:lang w:val="en-US"/>
        </w:rPr>
        <w:tab/>
      </w:r>
      <w:r w:rsidR="004B5EFF" w:rsidRPr="00AD6B8B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</w:t>
      </w:r>
      <w:r w:rsidR="00B964BB">
        <w:rPr>
          <w:rFonts w:asciiTheme="majorBidi" w:hAnsiTheme="majorBidi" w:cstheme="majorBidi" w:hint="cs"/>
          <w:sz w:val="30"/>
          <w:szCs w:val="30"/>
          <w:cs/>
          <w:lang w:val="en-US"/>
        </w:rPr>
        <w:t>ย่อย</w:t>
      </w:r>
    </w:p>
    <w:p w14:paraId="1DCC626F" w14:textId="77777777" w:rsidR="00B964BB" w:rsidRPr="00B964BB" w:rsidRDefault="00B964BB" w:rsidP="00B964BB">
      <w:pPr>
        <w:rPr>
          <w:sz w:val="30"/>
          <w:szCs w:val="30"/>
          <w:lang w:eastAsia="x-none"/>
        </w:rPr>
      </w:pPr>
    </w:p>
    <w:p w14:paraId="4C0C4C6B" w14:textId="77777777" w:rsidR="00B964BB" w:rsidRPr="00095C50" w:rsidRDefault="00B964BB" w:rsidP="00B964BB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EDC8190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18E0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ถูกตัดรายการในการจัดทำ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งบการเงินรวม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0BE1F9E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CFCCDC" w14:textId="68D0D393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ให้วัดมูลค่าด้วยมูลค่ายุติธรรม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ณ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36F2F34E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CD9F2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เงินปันผลรับบันทึก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ในกำไรหรือขาดทุนในวันที่กลุ่มบริษัทมีสิทธิได้รับเงินปันผล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F1CDE3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B964BB" w:rsidRPr="00355D06" w14:paraId="2DF69D9C" w14:textId="77777777">
        <w:trPr>
          <w:tblHeader/>
        </w:trPr>
        <w:tc>
          <w:tcPr>
            <w:tcW w:w="6390" w:type="dxa"/>
            <w:vAlign w:val="bottom"/>
          </w:tcPr>
          <w:p w14:paraId="4274676A" w14:textId="0430E215" w:rsidR="00B964BB" w:rsidRPr="00B73E6E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06B02135" w14:textId="77777777" w:rsidR="00B964BB" w:rsidRPr="00275268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55D0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964BB" w:rsidRPr="00355D06" w14:paraId="6396A345" w14:textId="77777777">
        <w:tc>
          <w:tcPr>
            <w:tcW w:w="6390" w:type="dxa"/>
            <w:vAlign w:val="bottom"/>
          </w:tcPr>
          <w:p w14:paraId="69093BB7" w14:textId="0DDFEF6E" w:rsidR="00B964BB" w:rsidRPr="00355D06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7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E27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E2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E2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3" w:type="dxa"/>
          </w:tcPr>
          <w:p w14:paraId="2244D7B7" w14:textId="77777777" w:rsidR="00B964BB" w:rsidRPr="00355D06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614411A" w14:textId="77777777" w:rsidR="00B964BB" w:rsidRPr="00355D06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125013" w14:textId="77777777" w:rsidR="00B964BB" w:rsidRPr="00355D06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964BB" w:rsidRPr="00355D06" w14:paraId="11A9E427" w14:textId="77777777">
        <w:tc>
          <w:tcPr>
            <w:tcW w:w="6390" w:type="dxa"/>
            <w:vAlign w:val="bottom"/>
          </w:tcPr>
          <w:p w14:paraId="25027B04" w14:textId="77777777" w:rsidR="00B964BB" w:rsidRPr="00355D06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6B35FFF9" w14:textId="77777777" w:rsidR="00B964BB" w:rsidRPr="00355D06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964BB" w:rsidRPr="00C95845" w14:paraId="01D08AD5" w14:textId="77777777">
        <w:tc>
          <w:tcPr>
            <w:tcW w:w="6390" w:type="dxa"/>
            <w:shd w:val="clear" w:color="auto" w:fill="auto"/>
            <w:vAlign w:val="bottom"/>
          </w:tcPr>
          <w:p w14:paraId="3DA266D6" w14:textId="77777777" w:rsidR="00B964BB" w:rsidRPr="00F21C33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23" w:type="dxa"/>
          </w:tcPr>
          <w:p w14:paraId="1A500233" w14:textId="77777777" w:rsidR="00B964BB" w:rsidRPr="00B15D0F" w:rsidRDefault="00B964B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8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712BEF" w14:textId="77777777" w:rsidR="00B964BB" w:rsidRPr="00355D06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2AF154A" w14:textId="77777777" w:rsidR="00B964BB" w:rsidRPr="00C95845" w:rsidRDefault="00B964B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8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64BB" w:rsidRPr="00C95845" w14:paraId="74E88A2F" w14:textId="77777777">
        <w:tc>
          <w:tcPr>
            <w:tcW w:w="6390" w:type="dxa"/>
            <w:shd w:val="clear" w:color="auto" w:fill="auto"/>
            <w:vAlign w:val="bottom"/>
          </w:tcPr>
          <w:p w14:paraId="386AC3C7" w14:textId="77777777" w:rsidR="00B964BB" w:rsidRPr="00F21C33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8D0A9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3" w:type="dxa"/>
          </w:tcPr>
          <w:p w14:paraId="72E57E30" w14:textId="509FCB16" w:rsidR="00B964BB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26E08F" w14:textId="77777777" w:rsidR="00B964BB" w:rsidRPr="00355D06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81C829" w14:textId="0C952457" w:rsidR="00B964BB" w:rsidRPr="00C95845" w:rsidRDefault="00B964B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0216" w:rsidRPr="00C95845" w14:paraId="6F81DAA4" w14:textId="77777777" w:rsidTr="005725BD">
        <w:tc>
          <w:tcPr>
            <w:tcW w:w="6390" w:type="dxa"/>
            <w:shd w:val="clear" w:color="auto" w:fill="auto"/>
            <w:vAlign w:val="bottom"/>
          </w:tcPr>
          <w:p w14:paraId="191C4B38" w14:textId="0D2019D1" w:rsidR="00030216" w:rsidRPr="00030216" w:rsidRDefault="00030216" w:rsidP="00594BA3">
            <w:pPr>
              <w:pStyle w:val="ListParagraph"/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เรียกชำระค่าหุ้นสามัญ 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23" w:type="dxa"/>
          </w:tcPr>
          <w:p w14:paraId="6D7E619B" w14:textId="2AE228A0" w:rsidR="00030216" w:rsidRDefault="00030216" w:rsidP="000302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24,997</w:t>
            </w:r>
          </w:p>
        </w:tc>
        <w:tc>
          <w:tcPr>
            <w:tcW w:w="236" w:type="dxa"/>
          </w:tcPr>
          <w:p w14:paraId="24737557" w14:textId="77777777" w:rsidR="00030216" w:rsidRPr="00355D06" w:rsidRDefault="00030216" w:rsidP="0003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695229" w14:textId="413D3D18" w:rsidR="00030216" w:rsidRPr="00C95845" w:rsidRDefault="00030216" w:rsidP="0003021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8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64BB" w:rsidRPr="00C95845" w14:paraId="46131DE6" w14:textId="77777777" w:rsidTr="005725BD">
        <w:tc>
          <w:tcPr>
            <w:tcW w:w="6390" w:type="dxa"/>
            <w:shd w:val="clear" w:color="auto" w:fill="auto"/>
            <w:vAlign w:val="bottom"/>
          </w:tcPr>
          <w:p w14:paraId="180A1D3F" w14:textId="77777777" w:rsidR="00B964BB" w:rsidRPr="00F21C33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8D0A9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3" w:type="dxa"/>
            <w:vAlign w:val="bottom"/>
          </w:tcPr>
          <w:p w14:paraId="5710AA37" w14:textId="59A79714" w:rsidR="00B964BB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5EDFE4" w14:textId="77777777" w:rsidR="00B964BB" w:rsidRPr="00355D06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BFF47D" w14:textId="45FEC3BA" w:rsidR="00B964BB" w:rsidRPr="00C95845" w:rsidRDefault="00B964B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725BD" w:rsidRPr="00C95845" w14:paraId="19AC1FDE" w14:textId="77777777" w:rsidTr="005725BD">
        <w:tc>
          <w:tcPr>
            <w:tcW w:w="6390" w:type="dxa"/>
            <w:shd w:val="clear" w:color="auto" w:fill="auto"/>
            <w:vAlign w:val="bottom"/>
          </w:tcPr>
          <w:p w14:paraId="71336785" w14:textId="57AF28F9" w:rsidR="005725BD" w:rsidRDefault="005725BD" w:rsidP="005725BD">
            <w:pPr>
              <w:pStyle w:val="ListParagraph"/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เรียกชำระค่าหุ้นสามัญเพิ่มและเพิ่มทุนจดทะเบียน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C173AB9" w14:textId="5E114FE2" w:rsidR="005725BD" w:rsidRDefault="005725BD" w:rsidP="005725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34,997</w:t>
            </w:r>
          </w:p>
        </w:tc>
        <w:tc>
          <w:tcPr>
            <w:tcW w:w="236" w:type="dxa"/>
            <w:vAlign w:val="bottom"/>
          </w:tcPr>
          <w:p w14:paraId="0234AA25" w14:textId="77777777" w:rsidR="005725BD" w:rsidRPr="00355D06" w:rsidRDefault="005725BD" w:rsidP="0057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970063D" w14:textId="59327A00" w:rsidR="005725BD" w:rsidRDefault="005725BD" w:rsidP="005725BD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64BB" w:rsidRPr="00C95845" w14:paraId="4AE59067" w14:textId="77777777">
        <w:tc>
          <w:tcPr>
            <w:tcW w:w="6390" w:type="dxa"/>
            <w:shd w:val="clear" w:color="auto" w:fill="auto"/>
            <w:vAlign w:val="bottom"/>
          </w:tcPr>
          <w:p w14:paraId="666EED20" w14:textId="77777777" w:rsidR="00B964BB" w:rsidRPr="0082460E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24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88BC608" w14:textId="77777777" w:rsidR="00B964BB" w:rsidRPr="0082460E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59,994</w:t>
            </w:r>
          </w:p>
        </w:tc>
        <w:tc>
          <w:tcPr>
            <w:tcW w:w="236" w:type="dxa"/>
          </w:tcPr>
          <w:p w14:paraId="3538FFD7" w14:textId="77777777" w:rsidR="00B964BB" w:rsidRPr="0082460E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6BBBA43" w14:textId="77777777" w:rsidR="00B964BB" w:rsidRPr="0082460E" w:rsidRDefault="00B964B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3E1A71E" w14:textId="77777777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CCAB1AA" w14:textId="77777777" w:rsidR="00B964BB" w:rsidRDefault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D512B9" w14:textId="5772DE65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5C50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23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มิถุนายน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ที่ประชุมคณะกรรมการของบริษัทมีมติอนุมัติให้จัดตั้งบริษัทย่อยแห่งใหม่ใน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ประเทศไทยโดยดำเนินธุรกิจห้องเย็นและผลิตสินค้าซึ่งได้แก่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มีทุนจดทะเบียน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 (</w:t>
      </w:r>
      <w:r w:rsidRPr="00095C50"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ล้านหุ้น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บาท</w:t>
      </w:r>
      <w:r w:rsidRPr="00095C50">
        <w:rPr>
          <w:rFonts w:ascii="Angsana New" w:hAnsi="Angsana New"/>
          <w:sz w:val="30"/>
          <w:szCs w:val="30"/>
          <w:cs/>
        </w:rPr>
        <w:t xml:space="preserve">)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โดยบริษัทถือหุ้นในสัดส่วนร้อยละ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99.99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ชำระค่าหุ้นร้อยละ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ล้านบาทและบริษัทย่อยดังกล่าวได้จดทะเบียน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กับกระทรวงพาณิชย์แล้วเมื่อวันที่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กรกฎาคม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</w:p>
    <w:p w14:paraId="233C2178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DCBF66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4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สิงหาคม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มีมติอนุมัติเพิ่มทุนจดทะเบียน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จากเดิม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(</w:t>
      </w:r>
      <w:r w:rsidRPr="00095C50"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ล้านหุ้น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บาท</w:t>
      </w:r>
      <w:r w:rsidRPr="00095C50">
        <w:rPr>
          <w:rFonts w:ascii="Angsana New" w:hAnsi="Angsana New"/>
          <w:sz w:val="30"/>
          <w:szCs w:val="30"/>
          <w:cs/>
        </w:rPr>
        <w:t xml:space="preserve">) </w:t>
      </w:r>
      <w:r w:rsidRPr="00095C50">
        <w:rPr>
          <w:rFonts w:ascii="Angsana New" w:hAnsi="Angsana New" w:hint="cs"/>
          <w:sz w:val="30"/>
          <w:szCs w:val="30"/>
          <w:cs/>
        </w:rPr>
        <w:t>เป็น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(</w:t>
      </w:r>
      <w:r w:rsidRPr="00095C50">
        <w:rPr>
          <w:rFonts w:ascii="Angsana New" w:hAnsi="Angsana New"/>
          <w:sz w:val="30"/>
          <w:szCs w:val="30"/>
        </w:rPr>
        <w:t>15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ล้านหุ้น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บาท</w:t>
      </w:r>
      <w:r w:rsidRPr="00095C50">
        <w:rPr>
          <w:rFonts w:ascii="Angsana New" w:hAnsi="Angsana New"/>
          <w:sz w:val="30"/>
          <w:szCs w:val="30"/>
          <w:cs/>
        </w:rPr>
        <w:t xml:space="preserve">)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และบริษัทย่อยดังกล่าวได้จดทะเบียนการเพิ่มทุนกับกระทรวงพาณิชย์แล้วเมื่อวันที่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9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สิงหาคม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ผู้ถือหุ้นของบริษัทย่อยมีมติให้เรียกชำระค่าหุ้นสามัญร้อยละ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35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27.50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3A79ED9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5A8CC" w14:textId="69F3B84B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="004A4AA5">
        <w:rPr>
          <w:rFonts w:ascii="Angsana New" w:hAnsi="Angsana New"/>
          <w:sz w:val="30"/>
          <w:szCs w:val="30"/>
        </w:rPr>
        <w:t>1</w:t>
      </w:r>
      <w:r w:rsidRPr="00095C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เรียกชำระค่าหุ้นสามัญเพิ่มเติม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095C50">
        <w:rPr>
          <w:rFonts w:ascii="Angsana New" w:hAnsi="Angsana New" w:hint="cs"/>
          <w:sz w:val="30"/>
          <w:szCs w:val="30"/>
          <w:cs/>
        </w:rPr>
        <w:t>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รวมเป็นร้อยละ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40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7.50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5BC4AF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189E84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1827D0" w:rsidRPr="00DF3A57" w:rsidSect="00745CA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0F85DECF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095C50">
        <w:rPr>
          <w:rFonts w:asciiTheme="majorBidi" w:hAnsiTheme="majorBidi" w:cstheme="majorBidi"/>
          <w:sz w:val="30"/>
          <w:szCs w:val="30"/>
        </w:rPr>
        <w:t xml:space="preserve">31 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5C50">
        <w:rPr>
          <w:rFonts w:asciiTheme="majorBidi" w:hAnsiTheme="majorBidi" w:cstheme="majorBidi"/>
          <w:sz w:val="30"/>
          <w:szCs w:val="30"/>
        </w:rPr>
        <w:t xml:space="preserve">2566 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95C50">
        <w:rPr>
          <w:rFonts w:asciiTheme="majorBidi" w:hAnsiTheme="majorBidi" w:cstheme="majorBidi"/>
          <w:sz w:val="30"/>
          <w:szCs w:val="30"/>
        </w:rPr>
        <w:t xml:space="preserve">2565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1DC16F29" w14:textId="77777777" w:rsidR="001827D0" w:rsidRPr="00095C50" w:rsidRDefault="001827D0" w:rsidP="001827D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180"/>
        <w:gridCol w:w="180"/>
        <w:gridCol w:w="180"/>
        <w:gridCol w:w="36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900"/>
      </w:tblGrid>
      <w:tr w:rsidR="001827D0" w:rsidRPr="00095C50" w14:paraId="1CD012F4" w14:textId="77777777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20D24812" w14:textId="77777777" w:rsidR="001827D0" w:rsidRPr="00095C50" w:rsidRDefault="001827D0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3E239BA7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172996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EA34A1D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95F26A8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gridSpan w:val="6"/>
          </w:tcPr>
          <w:p w14:paraId="025AD8FF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0" w:type="dxa"/>
            <w:gridSpan w:val="19"/>
          </w:tcPr>
          <w:p w14:paraId="7243599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827D0" w:rsidRPr="00095C50" w14:paraId="312BCECF" w14:textId="77777777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7573EE2F" w14:textId="621D09C9" w:rsidR="001827D0" w:rsidRPr="00E832CC" w:rsidRDefault="001827D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B856F37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4"/>
          </w:tcPr>
          <w:p w14:paraId="490891C8" w14:textId="77777777" w:rsidR="001827D0" w:rsidRPr="00095C50" w:rsidRDefault="001827D0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CD88C9" w14:textId="77777777" w:rsidR="001827D0" w:rsidRPr="00095C50" w:rsidRDefault="001827D0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30056CC6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B2AB508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106FCA3A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2BADD023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616A9FA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E83BECC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F3B964A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016A3A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D5508A4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2393FB0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4D210C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F9A898" w14:textId="77777777" w:rsidR="001827D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C5A3E3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B2D1F0B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D0CD233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E8A2E8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BE507B" w14:textId="77777777" w:rsidR="001827D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227359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1EAFF00E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E9910F1" w14:textId="77777777" w:rsidR="001827D0" w:rsidRPr="00BB03DF" w:rsidRDefault="001827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1827D0" w:rsidRPr="00095C50" w14:paraId="76E4492F" w14:textId="77777777">
        <w:trPr>
          <w:cantSplit/>
          <w:trHeight w:val="389"/>
          <w:tblHeader/>
        </w:trPr>
        <w:tc>
          <w:tcPr>
            <w:tcW w:w="2430" w:type="dxa"/>
          </w:tcPr>
          <w:p w14:paraId="78A9AC32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03FE19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</w:tcPr>
          <w:p w14:paraId="4DBD44A0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FE9CDE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72D4DC5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B151060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222223F2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2C9B224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5EC3BD88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1" w:type="dxa"/>
          </w:tcPr>
          <w:p w14:paraId="164AFBED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55AF6DB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60FFACA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E14E8E7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3337D7BC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05C1DD8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8F19313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16A4352B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34987EC0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9435434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07024189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C98D4CC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E288083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2D6D25E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651438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6978029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D1C65A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73CF4A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1827D0" w:rsidRPr="00095C50" w14:paraId="5F8F93C3" w14:textId="77777777">
        <w:trPr>
          <w:cantSplit/>
          <w:trHeight w:val="389"/>
          <w:tblHeader/>
        </w:trPr>
        <w:tc>
          <w:tcPr>
            <w:tcW w:w="2430" w:type="dxa"/>
          </w:tcPr>
          <w:p w14:paraId="2ED8814B" w14:textId="0F0D49A0" w:rsidR="001827D0" w:rsidRPr="00612ACC" w:rsidRDefault="008A558C" w:rsidP="008A558C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42E4DF68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</w:tcPr>
          <w:p w14:paraId="615B655B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4C4654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2B32B81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3CC3CD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0" w:type="dxa"/>
            <w:gridSpan w:val="19"/>
          </w:tcPr>
          <w:p w14:paraId="5D45F331" w14:textId="77777777" w:rsidR="001827D0" w:rsidRPr="00095C50" w:rsidRDefault="001827D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27D0" w:rsidRPr="00095C50" w14:paraId="6343B9D7" w14:textId="77777777">
        <w:trPr>
          <w:cantSplit/>
          <w:trHeight w:val="58"/>
        </w:trPr>
        <w:tc>
          <w:tcPr>
            <w:tcW w:w="2430" w:type="dxa"/>
            <w:hideMark/>
          </w:tcPr>
          <w:p w14:paraId="22248E70" w14:textId="77777777" w:rsidR="001827D0" w:rsidRPr="00095C50" w:rsidRDefault="001827D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6F79160F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900" w:type="dxa"/>
            <w:gridSpan w:val="4"/>
          </w:tcPr>
          <w:p w14:paraId="13502035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3F05452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5DF70B5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7F39BF4" w14:textId="77777777" w:rsidR="001827D0" w:rsidRPr="00095C50" w:rsidRDefault="001827D0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37B2D56E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B2A51D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A7546AA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81" w:type="dxa"/>
            <w:vAlign w:val="bottom"/>
          </w:tcPr>
          <w:p w14:paraId="0024CEA3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F1805D4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A45BD9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648725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66A18542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8227B1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398EA9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22CFAB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5D101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AFCCD5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951ED6E" w14:textId="77777777" w:rsidR="001827D0" w:rsidRPr="00095C50" w:rsidRDefault="001827D0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70E7DEF" w14:textId="77777777" w:rsidR="001827D0" w:rsidRPr="00095C50" w:rsidRDefault="001827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62022618" w14:textId="77777777" w:rsidR="001827D0" w:rsidRPr="00095C50" w:rsidRDefault="001827D0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77C529F" w14:textId="77777777" w:rsidR="001827D0" w:rsidRPr="00095C50" w:rsidRDefault="001827D0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7A4074" w14:textId="77777777" w:rsidR="001827D0" w:rsidRPr="00095C50" w:rsidRDefault="001827D0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077FCD" w14:textId="77777777" w:rsidR="001827D0" w:rsidRPr="00095C50" w:rsidRDefault="001827D0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BEB743" w14:textId="77777777" w:rsidR="001827D0" w:rsidRPr="00095C50" w:rsidRDefault="001827D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894C5F" w14:textId="77777777" w:rsidR="001827D0" w:rsidRPr="00095C50" w:rsidRDefault="001827D0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83D6B6F" w14:textId="77777777" w:rsidR="001827D0" w:rsidRPr="00095C50" w:rsidRDefault="001827D0" w:rsidP="001827D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4F649B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2BD35BA3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666F4112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</w:rPr>
        <w:t xml:space="preserve">(1)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ธุรกิจห้องเย็นและผลิตสินค้า</w:t>
      </w:r>
    </w:p>
    <w:p w14:paraId="55204CF8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5335A27B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4BA72119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1827D0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097AB6A" w14:textId="2252A439" w:rsidR="00F524D2" w:rsidRPr="00095C50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095C50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</w:t>
      </w:r>
      <w:r w:rsidR="00B964BB">
        <w:rPr>
          <w:rFonts w:asciiTheme="majorBidi" w:hAnsiTheme="majorBidi" w:cstheme="majorBidi" w:hint="cs"/>
          <w:sz w:val="30"/>
          <w:szCs w:val="30"/>
          <w:cs/>
          <w:lang w:val="en-US"/>
        </w:rPr>
        <w:t>ร่วม</w:t>
      </w:r>
    </w:p>
    <w:p w14:paraId="1208B795" w14:textId="77777777" w:rsidR="001602E8" w:rsidRPr="00095C50" w:rsidRDefault="001602E8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769014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B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7823D68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7ABF95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2149A43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EBBBA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บริษัทรับรู้เงินลงทุนในบริษัทร่วมใน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งบการเงินรวมด้วยวิธีส่วนได้เสีย</w:t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บริษัทจะถูกบันทึกในงบการเงินรวมจนถึงวันที่ความมีอิทธิพลอย่างมีนัยสำคัญสิ้นสุดลง</w:t>
      </w:r>
    </w:p>
    <w:p w14:paraId="4224C209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4A997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5A5AC2EC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4B2FF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AD6B8B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5483C39E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DF45C37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อัตราแลกเปลี่ยน ณ วันที่เกิดรายการ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</w:p>
    <w:p w14:paraId="02827F54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B68B8" w14:textId="77777777" w:rsidR="00B964BB" w:rsidRPr="00AD6B8B" w:rsidRDefault="00B964BB" w:rsidP="00B964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eastAsia="Times New Roman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</w:t>
      </w:r>
      <w:r w:rsidRPr="00AD6B8B">
        <w:rPr>
          <w:rFonts w:asciiTheme="majorBidi" w:hAnsiTheme="majorBidi" w:cstheme="majorBidi"/>
          <w:sz w:val="30"/>
          <w:szCs w:val="30"/>
          <w:cs/>
        </w:rPr>
        <w:t>ความมีอิทธิพลอย่าง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มีสาระสำคัญ </w:t>
      </w:r>
      <w:r w:rsidRPr="00AD6B8B">
        <w:rPr>
          <w:rFonts w:asciiTheme="majorBidi" w:eastAsia="Times New Roman" w:hAnsiTheme="majorBidi" w:cstheme="majorBidi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Pr="00AD6B8B">
        <w:rPr>
          <w:rFonts w:asciiTheme="majorBidi" w:hAnsiTheme="majorBidi" w:cstheme="majorBidi"/>
          <w:sz w:val="30"/>
          <w:szCs w:val="30"/>
          <w:cs/>
        </w:rPr>
        <w:t>หาก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ในบริษัทร่วมเพียงบางส่วนโดยที่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บริษัทยังคงมีอิทธิพลที่มีสาระสำคัญอยู่ บริษัทต้องจัดประเภทยอดสะสมบางส่วนที่เกี่ยวข้องเป็นกำไรหรือขาดทุน</w:t>
      </w:r>
    </w:p>
    <w:p w14:paraId="44CD4552" w14:textId="77777777" w:rsidR="00B964BB" w:rsidRPr="00FD7184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  <w:r>
        <w:rPr>
          <w:rFonts w:asciiTheme="majorBidi" w:hAnsiTheme="majorBidi" w:cstheme="majorBidi"/>
          <w:i/>
          <w:sz w:val="24"/>
          <w:szCs w:val="24"/>
          <w:cs/>
        </w:rPr>
        <w:br w:type="page"/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260"/>
        <w:gridCol w:w="270"/>
        <w:gridCol w:w="1359"/>
        <w:gridCol w:w="262"/>
        <w:gridCol w:w="997"/>
        <w:gridCol w:w="270"/>
        <w:gridCol w:w="1079"/>
      </w:tblGrid>
      <w:tr w:rsidR="00B964BB" w:rsidRPr="00AD6B8B" w14:paraId="7DBF34FE" w14:textId="77777777">
        <w:tc>
          <w:tcPr>
            <w:tcW w:w="3420" w:type="dxa"/>
            <w:shd w:val="clear" w:color="auto" w:fill="auto"/>
          </w:tcPr>
          <w:p w14:paraId="11E9298B" w14:textId="77777777" w:rsidR="00B964BB" w:rsidRPr="00AD6B8B" w:rsidRDefault="00B964BB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EB694D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338477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DACBC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B888A87" w14:textId="77777777" w:rsidR="00B964BB" w:rsidRPr="008818C1" w:rsidRDefault="00B964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bidi="th-TH"/>
              </w:rPr>
            </w:pPr>
            <w:r w:rsidRPr="008818C1">
              <w:rPr>
                <w:rFonts w:asciiTheme="majorBidi" w:hAnsiTheme="majorBidi" w:cstheme="majorBidi"/>
                <w:bCs/>
                <w:spacing w:val="-10"/>
                <w:sz w:val="30"/>
                <w:szCs w:val="30"/>
                <w:cs/>
              </w:rPr>
              <w:t>งบการเงิ</w:t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</w:rPr>
              <w:t>นที่</w:t>
            </w:r>
            <w:r w:rsidRPr="008818C1">
              <w:rPr>
                <w:rFonts w:asciiTheme="majorBidi" w:hAnsiTheme="majorBidi" w:cstheme="majorBidi"/>
                <w:bCs/>
                <w:spacing w:val="-10"/>
                <w:sz w:val="30"/>
                <w:szCs w:val="30"/>
                <w:cs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</w:rPr>
              <w:t>แสดงเงินลงทุน</w:t>
            </w:r>
            <w:r w:rsidRPr="008818C1">
              <w:rPr>
                <w:rFonts w:asciiTheme="majorBidi" w:hAnsiTheme="majorBidi" w:cstheme="majorBidi"/>
                <w:bCs/>
                <w:spacing w:val="-10"/>
                <w:sz w:val="30"/>
                <w:szCs w:val="30"/>
                <w:cs/>
              </w:rPr>
              <w:br/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</w:rPr>
              <w:t>ตาม</w:t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  <w:lang w:bidi="th-TH"/>
              </w:rPr>
              <w:t>วิธี</w:t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</w:rPr>
              <w:t>ส่ว</w:t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  <w:lang w:bidi="th-TH"/>
              </w:rPr>
              <w:t>น</w:t>
            </w:r>
            <w:r w:rsidRPr="008818C1">
              <w:rPr>
                <w:rFonts w:asciiTheme="majorBidi" w:hAnsiTheme="majorBidi" w:cstheme="majorBidi" w:hint="cs"/>
                <w:bCs/>
                <w:spacing w:val="-10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62" w:type="dxa"/>
            <w:shd w:val="clear" w:color="auto" w:fill="auto"/>
          </w:tcPr>
          <w:p w14:paraId="00373BE8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6" w:type="dxa"/>
            <w:gridSpan w:val="3"/>
            <w:shd w:val="clear" w:color="auto" w:fill="auto"/>
            <w:vAlign w:val="bottom"/>
          </w:tcPr>
          <w:p w14:paraId="6201E51B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4BB" w:rsidRPr="00AD6B8B" w14:paraId="38EB7A65" w14:textId="77777777">
        <w:tc>
          <w:tcPr>
            <w:tcW w:w="3420" w:type="dxa"/>
            <w:shd w:val="clear" w:color="auto" w:fill="auto"/>
          </w:tcPr>
          <w:p w14:paraId="2B60E9FD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FD502C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F989D6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729DF7C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C6F84EB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4D4B024A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1A39F55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D24608A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7984DBF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B964BB" w:rsidRPr="00AD6B8B" w14:paraId="7A3D9944" w14:textId="77777777">
        <w:tc>
          <w:tcPr>
            <w:tcW w:w="3420" w:type="dxa"/>
            <w:shd w:val="clear" w:color="auto" w:fill="auto"/>
          </w:tcPr>
          <w:p w14:paraId="3CC33EA5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947247F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  <w:shd w:val="clear" w:color="auto" w:fill="auto"/>
            <w:vAlign w:val="bottom"/>
          </w:tcPr>
          <w:p w14:paraId="294FECD6" w14:textId="77777777" w:rsidR="00B964BB" w:rsidRPr="00AD6B8B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64BB" w:rsidRPr="00AD6B8B" w14:paraId="65F0229F" w14:textId="77777777">
        <w:tc>
          <w:tcPr>
            <w:tcW w:w="3420" w:type="dxa"/>
            <w:shd w:val="clear" w:color="auto" w:fill="auto"/>
          </w:tcPr>
          <w:p w14:paraId="282DC981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F9820D1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2FF2A8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137,586</w:t>
            </w:r>
          </w:p>
        </w:tc>
        <w:tc>
          <w:tcPr>
            <w:tcW w:w="270" w:type="dxa"/>
            <w:shd w:val="clear" w:color="auto" w:fill="auto"/>
          </w:tcPr>
          <w:p w14:paraId="6C7CCCE7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0ACDAAC3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142,219</w:t>
            </w:r>
          </w:p>
        </w:tc>
        <w:tc>
          <w:tcPr>
            <w:tcW w:w="262" w:type="dxa"/>
            <w:shd w:val="clear" w:color="auto" w:fill="auto"/>
          </w:tcPr>
          <w:p w14:paraId="0F1CC399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D88865E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997B06B" w14:textId="77777777" w:rsidR="00B964BB" w:rsidRPr="00AD6B8B" w:rsidRDefault="00B964B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57E4C5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42,177</w:t>
            </w:r>
          </w:p>
        </w:tc>
      </w:tr>
      <w:tr w:rsidR="00B964BB" w:rsidRPr="00AD6B8B" w14:paraId="3DC6371E" w14:textId="77777777">
        <w:tc>
          <w:tcPr>
            <w:tcW w:w="3420" w:type="dxa"/>
            <w:shd w:val="clear" w:color="auto" w:fill="auto"/>
          </w:tcPr>
          <w:p w14:paraId="486D0B6C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5C0A06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F94F36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(6,409)</w:t>
            </w:r>
          </w:p>
        </w:tc>
        <w:tc>
          <w:tcPr>
            <w:tcW w:w="270" w:type="dxa"/>
            <w:shd w:val="clear" w:color="auto" w:fill="auto"/>
          </w:tcPr>
          <w:p w14:paraId="1260ABF4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1B1613F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62" w:type="dxa"/>
            <w:shd w:val="clear" w:color="auto" w:fill="auto"/>
          </w:tcPr>
          <w:p w14:paraId="2CEC6ACE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4CA2E2A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9C61E" w14:textId="77777777" w:rsidR="00B964BB" w:rsidRPr="00AD6B8B" w:rsidRDefault="00B964B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E1243F8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64BB" w:rsidRPr="00AD6B8B" w14:paraId="64D3F782" w14:textId="77777777">
        <w:tc>
          <w:tcPr>
            <w:tcW w:w="3420" w:type="dxa"/>
            <w:shd w:val="clear" w:color="auto" w:fill="auto"/>
          </w:tcPr>
          <w:p w14:paraId="783D5250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8BADCA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96F96D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EB724F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58D24E0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(1,593)</w:t>
            </w:r>
          </w:p>
        </w:tc>
        <w:tc>
          <w:tcPr>
            <w:tcW w:w="262" w:type="dxa"/>
            <w:shd w:val="clear" w:color="auto" w:fill="auto"/>
          </w:tcPr>
          <w:p w14:paraId="42CCAB6C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40D9266D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3F56B" w14:textId="77777777" w:rsidR="00B964BB" w:rsidRPr="00AD6B8B" w:rsidRDefault="00B964B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E0AF132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64BB" w:rsidRPr="00AD6B8B" w14:paraId="5C0F0BC3" w14:textId="77777777">
        <w:tc>
          <w:tcPr>
            <w:tcW w:w="3420" w:type="dxa"/>
            <w:shd w:val="clear" w:color="auto" w:fill="auto"/>
          </w:tcPr>
          <w:p w14:paraId="32CB2918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6F442A7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ADDEB4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4577A8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40C40D3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1F9B7F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89D1D7F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815A1E" w14:textId="77777777" w:rsidR="00B964BB" w:rsidRPr="00AD6B8B" w:rsidRDefault="00B964B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36B0798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4BB" w:rsidRPr="00AD6B8B" w14:paraId="0B877F1A" w14:textId="77777777">
        <w:tc>
          <w:tcPr>
            <w:tcW w:w="3690" w:type="dxa"/>
            <w:gridSpan w:val="2"/>
            <w:shd w:val="clear" w:color="auto" w:fill="auto"/>
          </w:tcPr>
          <w:p w14:paraId="484324DC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260" w:type="dxa"/>
            <w:shd w:val="clear" w:color="auto" w:fill="auto"/>
          </w:tcPr>
          <w:p w14:paraId="52E9F0C6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(10,370)</w:t>
            </w:r>
          </w:p>
        </w:tc>
        <w:tc>
          <w:tcPr>
            <w:tcW w:w="270" w:type="dxa"/>
            <w:shd w:val="clear" w:color="auto" w:fill="auto"/>
          </w:tcPr>
          <w:p w14:paraId="73C6C87F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C06B7E9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(3,246)</w:t>
            </w:r>
          </w:p>
        </w:tc>
        <w:tc>
          <w:tcPr>
            <w:tcW w:w="262" w:type="dxa"/>
            <w:shd w:val="clear" w:color="auto" w:fill="auto"/>
          </w:tcPr>
          <w:p w14:paraId="18CA1E38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CF60324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349C8" w14:textId="77777777" w:rsidR="00B964BB" w:rsidRPr="00AD6B8B" w:rsidRDefault="00B964B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E923EFE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64BB" w:rsidRPr="00AD6B8B" w14:paraId="2035E592" w14:textId="77777777">
        <w:tc>
          <w:tcPr>
            <w:tcW w:w="3420" w:type="dxa"/>
            <w:shd w:val="clear" w:color="auto" w:fill="auto"/>
          </w:tcPr>
          <w:p w14:paraId="6823C057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E96B6C7" w14:textId="77777777" w:rsidR="00B964BB" w:rsidRPr="00AD6B8B" w:rsidRDefault="00B96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EBCB9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120,807</w:t>
            </w:r>
          </w:p>
        </w:tc>
        <w:tc>
          <w:tcPr>
            <w:tcW w:w="270" w:type="dxa"/>
            <w:shd w:val="clear" w:color="auto" w:fill="auto"/>
          </w:tcPr>
          <w:p w14:paraId="7FCAC32B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E5125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137,586</w:t>
            </w:r>
          </w:p>
        </w:tc>
        <w:tc>
          <w:tcPr>
            <w:tcW w:w="262" w:type="dxa"/>
            <w:shd w:val="clear" w:color="auto" w:fill="auto"/>
          </w:tcPr>
          <w:p w14:paraId="5A6BAA1E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A2B25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7061A02" w14:textId="77777777" w:rsidR="00B964BB" w:rsidRPr="00AD6B8B" w:rsidRDefault="00B964B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0AA67" w14:textId="77777777" w:rsidR="00B964BB" w:rsidRPr="00AD6B8B" w:rsidRDefault="00B964B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4EB4D5B3" w14:textId="77777777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70EB2" w14:textId="2AD29664" w:rsidR="00B964BB" w:rsidRPr="0084097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47B6DE7" w14:textId="77777777" w:rsidR="00B964BB" w:rsidRPr="00DF3A5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E33E2F9" w14:textId="77777777" w:rsidR="00B964BB" w:rsidRPr="00DF3A5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9FA0FCE" w14:textId="77777777" w:rsidR="00AA1A6F" w:rsidRPr="00DF3A57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AA1A6F" w:rsidRPr="00DF3A57" w:rsidSect="009F144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8"/>
          <w:cols w:space="720"/>
          <w:docGrid w:linePitch="245"/>
        </w:sectPr>
      </w:pPr>
    </w:p>
    <w:p w14:paraId="793D21B5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168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A0168D">
        <w:rPr>
          <w:rFonts w:asciiTheme="majorBidi" w:hAnsiTheme="majorBidi" w:cstheme="majorBidi"/>
          <w:sz w:val="30"/>
          <w:szCs w:val="30"/>
        </w:rPr>
        <w:t xml:space="preserve">31 </w:t>
      </w:r>
      <w:r w:rsidRPr="00A016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168D">
        <w:rPr>
          <w:rFonts w:asciiTheme="majorBidi" w:hAnsiTheme="majorBidi" w:cstheme="majorBidi"/>
          <w:sz w:val="30"/>
          <w:szCs w:val="30"/>
        </w:rPr>
        <w:t xml:space="preserve">2566 </w:t>
      </w:r>
      <w:r w:rsidRPr="00A0168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0168D">
        <w:rPr>
          <w:rFonts w:asciiTheme="majorBidi" w:hAnsiTheme="majorBidi" w:cstheme="majorBidi"/>
          <w:sz w:val="30"/>
          <w:szCs w:val="30"/>
        </w:rPr>
        <w:t xml:space="preserve">2565 </w:t>
      </w:r>
      <w:r w:rsidRPr="00A0168D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</w:p>
    <w:p w14:paraId="39430EB8" w14:textId="77777777" w:rsidR="00AA1A6F" w:rsidRPr="00A0168D" w:rsidRDefault="00AA1A6F" w:rsidP="00AA1A6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450"/>
        <w:gridCol w:w="81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990"/>
        <w:gridCol w:w="180"/>
        <w:gridCol w:w="1173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AA1A6F" w:rsidRPr="00A0168D" w14:paraId="02B75199" w14:textId="77777777">
        <w:trPr>
          <w:cantSplit/>
          <w:trHeight w:val="68"/>
          <w:tblHeader/>
        </w:trPr>
        <w:tc>
          <w:tcPr>
            <w:tcW w:w="3600" w:type="dxa"/>
            <w:vAlign w:val="bottom"/>
          </w:tcPr>
          <w:p w14:paraId="5C988D52" w14:textId="77777777" w:rsidR="00AA1A6F" w:rsidRPr="00A0168D" w:rsidRDefault="00AA1A6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637272E1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8AE17C0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D1FDD1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802DEF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3091BC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F539145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F8D1D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B971F3C" w14:textId="77777777" w:rsidR="00AA1A6F" w:rsidRPr="00BB03DF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BB03D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BB03D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F9643D8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2B5A9D4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0168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</w:t>
            </w: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A0168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แสดงเงินลงทุนตาม</w:t>
            </w:r>
            <w:r w:rsidRPr="00A0168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A0168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</w:t>
            </w:r>
            <w:r w:rsidRPr="00A0168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น</w:t>
            </w:r>
            <w:r w:rsidRPr="00A0168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ได้เสีย</w:t>
            </w:r>
          </w:p>
        </w:tc>
        <w:tc>
          <w:tcPr>
            <w:tcW w:w="180" w:type="dxa"/>
            <w:vAlign w:val="bottom"/>
          </w:tcPr>
          <w:p w14:paraId="3E412DAA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581B224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3B9BF1AF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893A1E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A1A6F" w:rsidRPr="00A0168D" w14:paraId="73EBFFB6" w14:textId="77777777">
        <w:trPr>
          <w:cantSplit/>
          <w:trHeight w:val="68"/>
          <w:tblHeader/>
        </w:trPr>
        <w:tc>
          <w:tcPr>
            <w:tcW w:w="3600" w:type="dxa"/>
            <w:vAlign w:val="bottom"/>
          </w:tcPr>
          <w:p w14:paraId="4DC207EA" w14:textId="57531C67" w:rsidR="00AA1A6F" w:rsidRPr="00A0168D" w:rsidRDefault="00AA1A6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hanging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27B671B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D35D59F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35510190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FB5D21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7D4ABCCF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73A516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351AE2A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3619D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414B480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395D8511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53C6AC9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07D8581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B8B43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5E6627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5D64AD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AA1A6F" w:rsidRPr="00A0168D" w14:paraId="475C9090" w14:textId="77777777">
        <w:trPr>
          <w:cantSplit/>
          <w:trHeight w:val="68"/>
          <w:tblHeader/>
        </w:trPr>
        <w:tc>
          <w:tcPr>
            <w:tcW w:w="3600" w:type="dxa"/>
          </w:tcPr>
          <w:p w14:paraId="3FBDD22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0348892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6837C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30DF7A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1CFA33C6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5A0EE7F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EA677C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090E8B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123CD18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1" w:type="dxa"/>
          </w:tcPr>
          <w:p w14:paraId="423F1D75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0A59DD2F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4871916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DA1FA2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3FC5DF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33AED8CD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5C0104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43E6663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28EACCF1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2C4FF62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A86378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A0D2995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601166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12C5BFD2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AA1A6F" w:rsidRPr="00A0168D" w14:paraId="0D9A8D95" w14:textId="77777777">
        <w:trPr>
          <w:cantSplit/>
        </w:trPr>
        <w:tc>
          <w:tcPr>
            <w:tcW w:w="3600" w:type="dxa"/>
          </w:tcPr>
          <w:p w14:paraId="3DEEC8D3" w14:textId="77777777" w:rsidR="00757894" w:rsidRDefault="00757894" w:rsidP="00757894">
            <w:pPr>
              <w:tabs>
                <w:tab w:val="clear" w:pos="227"/>
                <w:tab w:val="left" w:pos="0"/>
              </w:tabs>
              <w:spacing w:line="240" w:lineRule="auto"/>
              <w:ind w:left="191" w:right="-468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2C3C5" w14:textId="5313E96C" w:rsidR="00AA1A6F" w:rsidRPr="00757894" w:rsidRDefault="00757894" w:rsidP="00757894">
            <w:pPr>
              <w:tabs>
                <w:tab w:val="clear" w:pos="227"/>
                <w:tab w:val="left" w:pos="0"/>
              </w:tabs>
              <w:spacing w:line="240" w:lineRule="auto"/>
              <w:ind w:left="191" w:right="-4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7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61BD4623" w14:textId="77777777" w:rsidR="00AA1A6F" w:rsidRPr="00A0168D" w:rsidRDefault="00AA1A6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538AA4C" w14:textId="77777777" w:rsidR="00AA1A6F" w:rsidRPr="00A0168D" w:rsidRDefault="00AA1A6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E9E991" w14:textId="77777777" w:rsidR="00AA1A6F" w:rsidRPr="00A0168D" w:rsidRDefault="00AA1A6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DB25635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A23D18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40E95B7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ล้านริงกิต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-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มาเลเซีย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9258B6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3" w:type="dxa"/>
            <w:gridSpan w:val="11"/>
          </w:tcPr>
          <w:p w14:paraId="1F61FFAF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A1A6F" w:rsidRPr="00A0168D" w14:paraId="3C6639CE" w14:textId="77777777">
        <w:trPr>
          <w:cantSplit/>
        </w:trPr>
        <w:tc>
          <w:tcPr>
            <w:tcW w:w="3600" w:type="dxa"/>
          </w:tcPr>
          <w:p w14:paraId="7D3638A9" w14:textId="75CF26CA" w:rsidR="00AA1A6F" w:rsidRPr="00A0168D" w:rsidRDefault="00AA1A6F" w:rsidP="005E5386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right="-172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Kiang </w:t>
            </w:r>
            <w:proofErr w:type="spellStart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Huat</w:t>
            </w:r>
            <w:proofErr w:type="spellEnd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Seagull Trading Frozen Food</w:t>
            </w:r>
            <w:r w:rsidR="000C0D6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E55F9E"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84DE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proofErr w:type="spellStart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Sdn</w:t>
            </w:r>
            <w:proofErr w:type="spellEnd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 Bhd.</w:t>
            </w:r>
          </w:p>
        </w:tc>
        <w:tc>
          <w:tcPr>
            <w:tcW w:w="450" w:type="dxa"/>
          </w:tcPr>
          <w:p w14:paraId="242899B1" w14:textId="77777777" w:rsidR="00AA1A6F" w:rsidRPr="00A0168D" w:rsidRDefault="00AA1A6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810" w:type="dxa"/>
          </w:tcPr>
          <w:p w14:paraId="449CDD2A" w14:textId="77777777" w:rsidR="00AA1A6F" w:rsidRPr="00A0168D" w:rsidRDefault="00AA1A6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มาเลเซีย</w:t>
            </w:r>
          </w:p>
        </w:tc>
        <w:tc>
          <w:tcPr>
            <w:tcW w:w="180" w:type="dxa"/>
          </w:tcPr>
          <w:p w14:paraId="50DD6122" w14:textId="77777777" w:rsidR="00AA1A6F" w:rsidRPr="00A0168D" w:rsidRDefault="00AA1A6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E43D20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A09E46A" w14:textId="77777777" w:rsidR="00AA1A6F" w:rsidRPr="00A0168D" w:rsidRDefault="00AA1A6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8CB703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955B545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180756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8.55</w:t>
            </w:r>
          </w:p>
        </w:tc>
        <w:tc>
          <w:tcPr>
            <w:tcW w:w="181" w:type="dxa"/>
            <w:vAlign w:val="bottom"/>
          </w:tcPr>
          <w:p w14:paraId="6CDE3DF7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24FC10C3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8.55</w:t>
            </w:r>
          </w:p>
        </w:tc>
        <w:tc>
          <w:tcPr>
            <w:tcW w:w="180" w:type="dxa"/>
            <w:vAlign w:val="bottom"/>
          </w:tcPr>
          <w:p w14:paraId="751BCF32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E8A082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180" w:type="dxa"/>
            <w:vAlign w:val="bottom"/>
          </w:tcPr>
          <w:p w14:paraId="65627211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CBEE406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137,586</w:t>
            </w:r>
          </w:p>
        </w:tc>
        <w:tc>
          <w:tcPr>
            <w:tcW w:w="180" w:type="dxa"/>
            <w:vAlign w:val="bottom"/>
          </w:tcPr>
          <w:p w14:paraId="123E7899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1A544D3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180" w:type="dxa"/>
            <w:vAlign w:val="bottom"/>
          </w:tcPr>
          <w:p w14:paraId="3C4E11D1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A0E5D7D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180" w:type="dxa"/>
            <w:vAlign w:val="bottom"/>
          </w:tcPr>
          <w:p w14:paraId="34254C31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5E8CE18" w14:textId="77777777" w:rsidR="00AA1A6F" w:rsidRDefault="00AA1A6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F371D7A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291FC" w14:textId="77777777" w:rsidR="00AA1A6F" w:rsidRPr="00A0168D" w:rsidRDefault="00AA1A6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6574105" w14:textId="77777777" w:rsidR="00AA1A6F" w:rsidRPr="00A0168D" w:rsidRDefault="00AA1A6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1,593</w:t>
            </w:r>
          </w:p>
        </w:tc>
      </w:tr>
    </w:tbl>
    <w:p w14:paraId="38C45746" w14:textId="77777777" w:rsidR="00AA1A6F" w:rsidRPr="00A0168D" w:rsidRDefault="00AA1A6F" w:rsidP="00AA1A6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F54DE30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A0168D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55DCB566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0F27DB5B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168D">
        <w:rPr>
          <w:rFonts w:asciiTheme="majorBidi" w:hAnsiTheme="majorBidi" w:cstheme="majorBidi"/>
          <w:sz w:val="30"/>
          <w:szCs w:val="30"/>
        </w:rPr>
        <w:t xml:space="preserve">(1) </w:t>
      </w:r>
      <w:r w:rsidRPr="00A0168D">
        <w:rPr>
          <w:rFonts w:asciiTheme="majorBidi" w:hAnsiTheme="majorBidi" w:cstheme="majorBidi"/>
          <w:sz w:val="30"/>
          <w:szCs w:val="30"/>
          <w:cs/>
        </w:rPr>
        <w:t>ผลิตอาหารทะเลแช่แข็ง</w:t>
      </w:r>
    </w:p>
    <w:p w14:paraId="0716E89C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14E66524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0168D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A0168D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5C2DFF5" w14:textId="77777777" w:rsidR="00AA1A6F" w:rsidRPr="00DF3A57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AA1A6F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BCBAB97" w14:textId="77777777" w:rsidR="00B964BB" w:rsidRPr="00095C50" w:rsidRDefault="00B964BB" w:rsidP="00B964BB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095C5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บริษัทร่วมที่</w:t>
      </w:r>
      <w:r w:rsidRPr="00095C5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ไม่</w:t>
      </w:r>
      <w:r w:rsidRPr="00095C5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มีสาระสำคัญ</w:t>
      </w:r>
    </w:p>
    <w:p w14:paraId="2F82AEAD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73EF20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080"/>
        <w:gridCol w:w="236"/>
        <w:gridCol w:w="1114"/>
      </w:tblGrid>
      <w:tr w:rsidR="00B964BB" w:rsidRPr="00095C50" w14:paraId="74F5F656" w14:textId="77777777">
        <w:trPr>
          <w:tblHeader/>
        </w:trPr>
        <w:tc>
          <w:tcPr>
            <w:tcW w:w="6480" w:type="dxa"/>
            <w:shd w:val="clear" w:color="auto" w:fill="auto"/>
          </w:tcPr>
          <w:p w14:paraId="51A97504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CFB04D9" w14:textId="77777777" w:rsidR="00B964BB" w:rsidRPr="00095C50" w:rsidRDefault="00B964B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Kiang </w:t>
            </w:r>
            <w:proofErr w:type="spellStart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Huat</w:t>
            </w:r>
            <w:proofErr w:type="spellEnd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 Seagull Trading Frozen Food </w:t>
            </w:r>
            <w:proofErr w:type="spellStart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Sdn</w:t>
            </w:r>
            <w:proofErr w:type="spellEnd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. Bhd.</w:t>
            </w:r>
          </w:p>
        </w:tc>
      </w:tr>
      <w:tr w:rsidR="00B964BB" w:rsidRPr="00095C50" w14:paraId="309FDD5A" w14:textId="77777777">
        <w:trPr>
          <w:tblHeader/>
        </w:trPr>
        <w:tc>
          <w:tcPr>
            <w:tcW w:w="6480" w:type="dxa"/>
            <w:shd w:val="clear" w:color="auto" w:fill="auto"/>
          </w:tcPr>
          <w:p w14:paraId="1AF824AD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A3B5D3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F83233C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4EBAEDC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B964BB" w:rsidRPr="00095C50" w14:paraId="0E5D67B9" w14:textId="77777777">
        <w:trPr>
          <w:tblHeader/>
        </w:trPr>
        <w:tc>
          <w:tcPr>
            <w:tcW w:w="6480" w:type="dxa"/>
            <w:shd w:val="clear" w:color="auto" w:fill="auto"/>
          </w:tcPr>
          <w:p w14:paraId="7FFB9EB5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047DDC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4BB" w:rsidRPr="00095C50" w14:paraId="4AAA36C4" w14:textId="77777777">
        <w:trPr>
          <w:tblHeader/>
        </w:trPr>
        <w:tc>
          <w:tcPr>
            <w:tcW w:w="6480" w:type="dxa"/>
            <w:shd w:val="clear" w:color="auto" w:fill="auto"/>
          </w:tcPr>
          <w:p w14:paraId="3060CEFE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CF1B540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120,807</w:t>
            </w:r>
          </w:p>
        </w:tc>
        <w:tc>
          <w:tcPr>
            <w:tcW w:w="236" w:type="dxa"/>
            <w:shd w:val="clear" w:color="auto" w:fill="auto"/>
          </w:tcPr>
          <w:p w14:paraId="2FC31CF6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6B3AD27F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137,586</w:t>
            </w:r>
          </w:p>
        </w:tc>
      </w:tr>
      <w:tr w:rsidR="00B964BB" w:rsidRPr="00095C50" w14:paraId="6FD19146" w14:textId="77777777">
        <w:trPr>
          <w:tblHeader/>
        </w:trPr>
        <w:tc>
          <w:tcPr>
            <w:tcW w:w="6480" w:type="dxa"/>
            <w:shd w:val="clear" w:color="auto" w:fill="auto"/>
          </w:tcPr>
          <w:p w14:paraId="7F03D4F1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ส่วนแบ่งของบริษัทใน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080" w:type="dxa"/>
            <w:shd w:val="clear" w:color="auto" w:fill="auto"/>
          </w:tcPr>
          <w:p w14:paraId="510D164A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(6,409)</w:t>
            </w:r>
          </w:p>
        </w:tc>
        <w:tc>
          <w:tcPr>
            <w:tcW w:w="236" w:type="dxa"/>
            <w:shd w:val="clear" w:color="auto" w:fill="auto"/>
          </w:tcPr>
          <w:p w14:paraId="7E1CEEB8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6FF00E1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</w:tbl>
    <w:p w14:paraId="419B649E" w14:textId="77777777" w:rsidR="00AD071D" w:rsidRPr="00095C50" w:rsidRDefault="00AD071D" w:rsidP="00AD071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348DC05" w14:textId="42167D7B" w:rsidR="00FC6C94" w:rsidRPr="00095C50" w:rsidRDefault="003E0ACB" w:rsidP="008C3BB8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565925" w:rsidRPr="00095C50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D2D8043" w14:textId="5DC5E119" w:rsidR="00FC6C94" w:rsidRPr="00095C50" w:rsidRDefault="00FC6C94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E02A7BD" w14:textId="548EC692" w:rsidR="00565925" w:rsidRPr="00095C50" w:rsidRDefault="00565925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464ADC1" w14:textId="77777777" w:rsidR="00B13266" w:rsidRPr="00095C50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</w:p>
    <w:p w14:paraId="46E9F5D8" w14:textId="550A3D6F" w:rsidR="00565925" w:rsidRPr="00095C50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43117E" w:rsidRPr="00095C50">
        <w:rPr>
          <w:rFonts w:asciiTheme="majorBidi" w:hAnsiTheme="majorBidi" w:cstheme="majorBidi"/>
          <w:sz w:val="30"/>
          <w:szCs w:val="30"/>
          <w:cs/>
        </w:rPr>
        <w:t>ได้แก่ที่ดิน ซึ่ง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</w:p>
    <w:p w14:paraId="04E3AC5C" w14:textId="77777777" w:rsidR="003C616C" w:rsidRPr="00095C50" w:rsidRDefault="003C61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99832" w14:textId="07F28BAD" w:rsidR="00565925" w:rsidRPr="00095C50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EBABAC7" w14:textId="150E5BD4" w:rsidR="00565925" w:rsidRPr="00095C50" w:rsidRDefault="00565925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2E594E7" w14:textId="109FBAF8" w:rsidR="00DA4598" w:rsidRPr="00095C50" w:rsidRDefault="00DA459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C7858" w:rsidRPr="00095C50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C7858" w:rsidRPr="00095C5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8F7563" w:rsidRPr="00095C50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CE26BF" w:rsidRPr="00095C50">
        <w:rPr>
          <w:rFonts w:asciiTheme="majorBidi" w:hAnsiTheme="majorBidi" w:cstheme="majorBidi"/>
          <w:spacing w:val="-2"/>
          <w:sz w:val="30"/>
          <w:szCs w:val="30"/>
        </w:rPr>
        <w:t xml:space="preserve"> 46</w:t>
      </w:r>
      <w:r w:rsidR="003567D8" w:rsidRPr="00095C50">
        <w:rPr>
          <w:rFonts w:asciiTheme="majorBidi" w:hAnsiTheme="majorBidi" w:cstheme="majorBidi"/>
          <w:spacing w:val="-2"/>
          <w:sz w:val="30"/>
          <w:szCs w:val="30"/>
        </w:rPr>
        <w:t>.72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>ล้านบาท ประเมินราคาโดยผู้ประเมินราคาอิสระ</w:t>
      </w:r>
      <w:r w:rsidR="00D12B6D" w:rsidRPr="00095C50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โดยใช้วิธีเปรียบเทียบราคาตลาด (</w:t>
      </w:r>
      <w:r w:rsidR="00D12B6D" w:rsidRPr="00095C50">
        <w:rPr>
          <w:rFonts w:asciiTheme="majorBidi" w:hAnsiTheme="majorBidi" w:cstheme="majorBidi"/>
          <w:spacing w:val="-2"/>
          <w:sz w:val="30"/>
          <w:szCs w:val="30"/>
        </w:rPr>
        <w:t xml:space="preserve">Market Comparison Approach)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95C50">
        <w:rPr>
          <w:rFonts w:asciiTheme="majorBidi" w:hAnsiTheme="majorBidi" w:cstheme="majorBidi"/>
          <w:spacing w:val="-2"/>
          <w:sz w:val="30"/>
          <w:szCs w:val="30"/>
        </w:rPr>
        <w:br/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3</w:t>
      </w:r>
    </w:p>
    <w:p w14:paraId="307FB50F" w14:textId="0D99D2AB" w:rsidR="00EB129D" w:rsidRPr="00095C50" w:rsidRDefault="00EB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5C840160" w14:textId="77777777" w:rsidR="00AA1A6F" w:rsidRDefault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41D680" w14:textId="4D1FEAEA" w:rsidR="009D12FE" w:rsidRPr="00095C50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lastRenderedPageBreak/>
        <w:t>10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0D2C46" w:rsidRPr="00095C50">
        <w:rPr>
          <w:rFonts w:asciiTheme="majorBidi" w:hAnsiTheme="majorBidi" w:cstheme="majorBidi"/>
          <w:sz w:val="30"/>
          <w:szCs w:val="30"/>
          <w:cs/>
          <w:lang w:val="en-US"/>
        </w:rPr>
        <w:t>ที่ดิน อาคารและอุปกรณ์</w:t>
      </w:r>
    </w:p>
    <w:p w14:paraId="2ACED208" w14:textId="3BB7847E" w:rsidR="002A0540" w:rsidRPr="00095C50" w:rsidRDefault="002A0540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B1E01D5" w14:textId="2E77BA5B" w:rsidR="00263502" w:rsidRPr="00095C50" w:rsidRDefault="0026350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234F533" w14:textId="77777777" w:rsidR="00B13266" w:rsidRPr="00095C50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49394AAE" w14:textId="60610A1F" w:rsidR="00263502" w:rsidRPr="00095C50" w:rsidRDefault="00263502" w:rsidP="004451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5F2CA41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5FFAC" w14:textId="25FC40DB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="00095C50">
        <w:rPr>
          <w:rFonts w:asciiTheme="majorBidi" w:hAnsiTheme="majorBidi" w:cstheme="majorBidi"/>
          <w:sz w:val="30"/>
          <w:szCs w:val="30"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</w:t>
      </w:r>
      <w:r w:rsidR="00095C50">
        <w:rPr>
          <w:rFonts w:asciiTheme="majorBidi" w:hAnsiTheme="majorBidi" w:cstheme="majorBidi"/>
          <w:sz w:val="30"/>
          <w:szCs w:val="30"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>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E6E3E15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C54F166" w14:textId="173EE59F" w:rsidR="00263502" w:rsidRPr="00095C50" w:rsidRDefault="00263502" w:rsidP="004451C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ที่ดิน อาคาร และอุปกรณ์ </w:t>
      </w:r>
      <w:r w:rsidR="00095C50">
        <w:rPr>
          <w:rFonts w:asciiTheme="majorBidi" w:hAnsiTheme="majorBidi" w:cstheme="majorBidi"/>
          <w:color w:val="auto"/>
          <w:sz w:val="30"/>
          <w:szCs w:val="30"/>
        </w:rPr>
        <w:br/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รับรู้ในกำไรหรือขาดทุน</w:t>
      </w:r>
    </w:p>
    <w:p w14:paraId="65A54DC6" w14:textId="38DB46FE" w:rsidR="00204A30" w:rsidRDefault="0020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345D4" w14:textId="1BC044F8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ต้นทุนที่เกิดขึ้นในภายหลัง</w:t>
      </w:r>
    </w:p>
    <w:p w14:paraId="67466120" w14:textId="77777777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18025A74" w14:textId="5FB5117E" w:rsidR="00263502" w:rsidRDefault="00263502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95C5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</w:t>
      </w:r>
      <w:r w:rsidR="00352815" w:rsidRPr="00095C50">
        <w:rPr>
          <w:rFonts w:asciiTheme="majorBidi" w:hAnsiTheme="majorBidi" w:cstheme="majorBidi"/>
          <w:color w:val="auto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จะได้รับ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FA5267F" w14:textId="77777777" w:rsidR="00204A30" w:rsidRPr="00095C50" w:rsidRDefault="00204A30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D9687BF" w14:textId="388B01FD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2D54CB24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945ECA" w14:textId="1E7D9358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095C5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95C5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 w:rsidR="00710C22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ไม่คิดค่าเสื่อมราคาสำหรับที่ดินและสินทรัพย์ที่อยู่ระหว่างการก่อสร้างและติดตั้ง </w:t>
      </w:r>
    </w:p>
    <w:p w14:paraId="56EFD281" w14:textId="7AF18ED6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9236309" w14:textId="5FD34CD9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837FF3E" w14:textId="77777777" w:rsidR="00B13266" w:rsidRPr="00095C50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63502" w:rsidRPr="00095C50" w14:paraId="005E6FB3" w14:textId="77777777" w:rsidTr="00A26348">
        <w:tc>
          <w:tcPr>
            <w:tcW w:w="5390" w:type="dxa"/>
          </w:tcPr>
          <w:p w14:paraId="2D9B1308" w14:textId="4D70C3EC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3135EDAD" w14:textId="3F8946C6" w:rsidR="00263502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CEBE288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3502" w:rsidRPr="00095C50" w14:paraId="36F5208F" w14:textId="77777777" w:rsidTr="004424F5">
        <w:tc>
          <w:tcPr>
            <w:tcW w:w="5390" w:type="dxa"/>
          </w:tcPr>
          <w:p w14:paraId="41EFD5E8" w14:textId="6B750C6A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28EE01BF" w14:textId="1F5A0F4F" w:rsidR="00263502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DC5C3CB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3502" w:rsidRPr="00095C50" w14:paraId="6A035574" w14:textId="77777777" w:rsidTr="004424F5">
        <w:tc>
          <w:tcPr>
            <w:tcW w:w="5390" w:type="dxa"/>
          </w:tcPr>
          <w:p w14:paraId="74EED14F" w14:textId="16378CF0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8E0A8DB" w14:textId="3C4F9B14" w:rsidR="00263502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,</w:t>
            </w:r>
            <w:proofErr w:type="gramEnd"/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DBA956E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26348" w:rsidRPr="00095C50" w14:paraId="4D3F0DC7" w14:textId="77777777" w:rsidTr="004424F5">
        <w:tc>
          <w:tcPr>
            <w:tcW w:w="5390" w:type="dxa"/>
            <w:shd w:val="clear" w:color="auto" w:fill="auto"/>
            <w:vAlign w:val="bottom"/>
          </w:tcPr>
          <w:p w14:paraId="00632F6E" w14:textId="77777777" w:rsidR="00A26348" w:rsidRPr="00095C50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81F2D87" w14:textId="0EA5093C" w:rsidR="00A26348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6348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,</w:t>
            </w:r>
            <w:proofErr w:type="gramEnd"/>
            <w:r w:rsidR="00A26348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F229871" w14:textId="77777777" w:rsidR="00A26348" w:rsidRPr="00095C50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7A3DFEB" w14:textId="77777777" w:rsidR="008C3BB8" w:rsidRPr="00095C50" w:rsidRDefault="008C3BB8" w:rsidP="0070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5FB916" w14:textId="497C7BBD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95C5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  <w:r w:rsidRPr="00095C50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745F5937" w14:textId="77777777" w:rsidR="00B13266" w:rsidRPr="00095C50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344C42EE" w14:textId="7BB779A1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EE3AA4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ได้รับการทบทวน ณ ทุกวันที่รายงานว่ามีข้อบ่งชี้เรื่องการด้อยค่าหรือไม่ </w:t>
      </w:r>
      <w:r w:rsidR="00095C50">
        <w:rPr>
          <w:rFonts w:asciiTheme="majorBidi" w:hAnsiTheme="majorBidi" w:cstheme="majorBidi"/>
          <w:sz w:val="30"/>
          <w:szCs w:val="30"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76488F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4" w:name="_Hlk87298023"/>
      <w:bookmarkStart w:id="5" w:name="_Hlk87102061"/>
      <w:r w:rsidRPr="00095C5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</w:t>
      </w:r>
      <w:r w:rsidR="00095C50">
        <w:rPr>
          <w:rFonts w:asciiTheme="majorBidi" w:hAnsiTheme="majorBidi" w:cstheme="majorBidi"/>
          <w:sz w:val="30"/>
          <w:szCs w:val="30"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>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4"/>
    </w:p>
    <w:p w14:paraId="19DD8112" w14:textId="163CA097" w:rsidR="00AF5A98" w:rsidRPr="00095C50" w:rsidRDefault="00AF5A98" w:rsidP="004451C9">
      <w:pPr>
        <w:rPr>
          <w:rFonts w:asciiTheme="majorBidi" w:hAnsiTheme="majorBidi" w:cstheme="majorBidi"/>
          <w:sz w:val="30"/>
          <w:szCs w:val="30"/>
        </w:rPr>
      </w:pPr>
    </w:p>
    <w:p w14:paraId="4DF848DA" w14:textId="77777777" w:rsidR="003D4B52" w:rsidRPr="00DF3A57" w:rsidRDefault="003D4B5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  <w:sectPr w:rsidR="003D4B52" w:rsidRPr="00DF3A57" w:rsidSect="00941B8E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870"/>
        <w:gridCol w:w="135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350"/>
      </w:tblGrid>
      <w:tr w:rsidR="006D7674" w:rsidRPr="00DF3A57" w14:paraId="33AECEF5" w14:textId="77777777" w:rsidTr="005F736F">
        <w:trPr>
          <w:trHeight w:val="378"/>
          <w:tblHeader/>
        </w:trPr>
        <w:tc>
          <w:tcPr>
            <w:tcW w:w="3870" w:type="dxa"/>
            <w:shd w:val="clear" w:color="auto" w:fill="auto"/>
          </w:tcPr>
          <w:p w14:paraId="446FA610" w14:textId="2EE979F4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0A427C7F" w14:textId="47F7EDCE" w:rsidR="006D7674" w:rsidRPr="00095C50" w:rsidRDefault="00BD0D2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 xml:space="preserve">งบการเงินรวม/ </w:t>
            </w:r>
            <w:r w:rsidR="00464F99" w:rsidRPr="00095C50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งบการเงินที่แสดงเงินลงทุนตาม</w:t>
            </w:r>
            <w:r w:rsidR="00214CB6" w:rsidRPr="00095C50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วิธี</w:t>
            </w:r>
            <w:r w:rsidR="00464F99" w:rsidRPr="00095C50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ส่วนได้เสีย</w:t>
            </w:r>
          </w:p>
        </w:tc>
      </w:tr>
      <w:tr w:rsidR="006D7674" w:rsidRPr="00DF3A57" w14:paraId="689CF619" w14:textId="77777777" w:rsidTr="005F736F">
        <w:trPr>
          <w:trHeight w:val="68"/>
          <w:tblHeader/>
        </w:trPr>
        <w:tc>
          <w:tcPr>
            <w:tcW w:w="3870" w:type="dxa"/>
            <w:shd w:val="clear" w:color="auto" w:fill="auto"/>
          </w:tcPr>
          <w:p w14:paraId="54465708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85B96E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366032C0" w14:textId="77777777" w:rsidR="006D7674" w:rsidRPr="00095C50" w:rsidRDefault="006D7674" w:rsidP="004451C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9E4AEE" w14:textId="591C7C69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38AD43D5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02522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86D72A1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9D345D4" w14:textId="77777777" w:rsidR="006D7674" w:rsidRPr="00095C50" w:rsidRDefault="006D7674" w:rsidP="004451C9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18C1BF" w14:textId="77777777" w:rsidR="003D4B52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  <w:p w14:paraId="2A99FD54" w14:textId="185D4DAC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0984EB6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127D8" w14:textId="5C71F4A0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24A29596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5168BF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shd w:val="clear" w:color="auto" w:fill="auto"/>
          </w:tcPr>
          <w:p w14:paraId="2A2C2547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B0FE0C" w14:textId="77777777" w:rsidR="003D4B52" w:rsidRPr="00095C50" w:rsidRDefault="003D4B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94C32" w14:textId="122A454B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7674" w:rsidRPr="00DF3A57" w14:paraId="050A8D4D" w14:textId="77777777" w:rsidTr="005F736F">
        <w:trPr>
          <w:trHeight w:val="252"/>
          <w:tblHeader/>
        </w:trPr>
        <w:tc>
          <w:tcPr>
            <w:tcW w:w="3870" w:type="dxa"/>
            <w:shd w:val="clear" w:color="auto" w:fill="auto"/>
          </w:tcPr>
          <w:p w14:paraId="689A1869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7AA77398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674" w:rsidRPr="00DF3A57" w14:paraId="398131D3" w14:textId="77777777" w:rsidTr="005F736F">
        <w:trPr>
          <w:trHeight w:val="360"/>
        </w:trPr>
        <w:tc>
          <w:tcPr>
            <w:tcW w:w="3870" w:type="dxa"/>
            <w:shd w:val="clear" w:color="auto" w:fill="auto"/>
          </w:tcPr>
          <w:p w14:paraId="00DB78DA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B7E74F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31B0AB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375F3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E0BF6C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C6B66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107BE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A2B5C7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245E26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C9CE4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5B9C6F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8D44B7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1D3A7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71B032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7858" w:rsidRPr="00DF3A57" w14:paraId="24A007C0" w14:textId="77777777" w:rsidTr="005F736F">
        <w:tc>
          <w:tcPr>
            <w:tcW w:w="3870" w:type="dxa"/>
            <w:shd w:val="clear" w:color="auto" w:fill="auto"/>
          </w:tcPr>
          <w:p w14:paraId="2C614651" w14:textId="5252EF2A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2AD36306" w14:textId="64406B1F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33,982</w:t>
            </w:r>
          </w:p>
        </w:tc>
        <w:tc>
          <w:tcPr>
            <w:tcW w:w="180" w:type="dxa"/>
            <w:shd w:val="clear" w:color="auto" w:fill="auto"/>
          </w:tcPr>
          <w:p w14:paraId="0A8AAF9B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7F794C" w14:textId="076DA9EF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300,565</w:t>
            </w:r>
          </w:p>
        </w:tc>
        <w:tc>
          <w:tcPr>
            <w:tcW w:w="180" w:type="dxa"/>
            <w:shd w:val="clear" w:color="auto" w:fill="auto"/>
          </w:tcPr>
          <w:p w14:paraId="065CFDA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7AB2A0" w14:textId="10C1C590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398,641</w:t>
            </w:r>
          </w:p>
        </w:tc>
        <w:tc>
          <w:tcPr>
            <w:tcW w:w="180" w:type="dxa"/>
          </w:tcPr>
          <w:p w14:paraId="56237340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0930E6" w14:textId="3F250A66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32,670</w:t>
            </w:r>
          </w:p>
        </w:tc>
        <w:tc>
          <w:tcPr>
            <w:tcW w:w="180" w:type="dxa"/>
            <w:shd w:val="clear" w:color="auto" w:fill="auto"/>
          </w:tcPr>
          <w:p w14:paraId="60A5A87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3BDC6E" w14:textId="04A24E9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34,183</w:t>
            </w:r>
          </w:p>
        </w:tc>
        <w:tc>
          <w:tcPr>
            <w:tcW w:w="180" w:type="dxa"/>
          </w:tcPr>
          <w:p w14:paraId="6984389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7B970E" w14:textId="5F13090C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17,048</w:t>
            </w:r>
          </w:p>
        </w:tc>
        <w:tc>
          <w:tcPr>
            <w:tcW w:w="180" w:type="dxa"/>
            <w:shd w:val="clear" w:color="auto" w:fill="auto"/>
          </w:tcPr>
          <w:p w14:paraId="705EAF4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723A9" w14:textId="0AFD2306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817,089</w:t>
            </w:r>
          </w:p>
        </w:tc>
      </w:tr>
      <w:tr w:rsidR="001C7858" w:rsidRPr="00DF3A57" w14:paraId="647DEBF6" w14:textId="77777777" w:rsidTr="005F736F">
        <w:tc>
          <w:tcPr>
            <w:tcW w:w="3870" w:type="dxa"/>
            <w:shd w:val="clear" w:color="auto" w:fill="auto"/>
          </w:tcPr>
          <w:p w14:paraId="2A56263F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4605FC07" w14:textId="79C3DC31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180" w:type="dxa"/>
            <w:shd w:val="clear" w:color="auto" w:fill="auto"/>
          </w:tcPr>
          <w:p w14:paraId="6EA27AC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4CDCC9" w14:textId="4C19CA1D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BF09BA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4DDF7" w14:textId="7EAF12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180" w:type="dxa"/>
          </w:tcPr>
          <w:p w14:paraId="3F242BD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9B1B7A8" w14:textId="2E54DB02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61DF93DA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7FAA5" w14:textId="49F11A7B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53976DB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592D9E" w14:textId="116DB8AB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103,196</w:t>
            </w:r>
          </w:p>
        </w:tc>
        <w:tc>
          <w:tcPr>
            <w:tcW w:w="180" w:type="dxa"/>
            <w:shd w:val="clear" w:color="auto" w:fill="auto"/>
          </w:tcPr>
          <w:p w14:paraId="3F37F75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17AE13" w14:textId="243951E6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109,488</w:t>
            </w:r>
          </w:p>
        </w:tc>
      </w:tr>
      <w:tr w:rsidR="001C7858" w:rsidRPr="00DF3A57" w14:paraId="0CB1915C" w14:textId="77777777" w:rsidTr="005F736F">
        <w:tc>
          <w:tcPr>
            <w:tcW w:w="3870" w:type="dxa"/>
            <w:shd w:val="clear" w:color="auto" w:fill="auto"/>
          </w:tcPr>
          <w:p w14:paraId="4DD22D22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131A595B" w14:textId="2D321324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2B00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87F0AF" w14:textId="4274528F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19,175</w:t>
            </w:r>
          </w:p>
        </w:tc>
        <w:tc>
          <w:tcPr>
            <w:tcW w:w="180" w:type="dxa"/>
            <w:shd w:val="clear" w:color="auto" w:fill="auto"/>
          </w:tcPr>
          <w:p w14:paraId="7529320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1292F" w14:textId="48A58874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35,402</w:t>
            </w:r>
          </w:p>
        </w:tc>
        <w:tc>
          <w:tcPr>
            <w:tcW w:w="180" w:type="dxa"/>
          </w:tcPr>
          <w:p w14:paraId="3845C69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7E16D5E" w14:textId="273EBDA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4E2DA46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93440" w14:textId="3A83E232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26488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B83AC0" w14:textId="612A019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(54,664)</w:t>
            </w:r>
          </w:p>
        </w:tc>
        <w:tc>
          <w:tcPr>
            <w:tcW w:w="180" w:type="dxa"/>
            <w:shd w:val="clear" w:color="auto" w:fill="auto"/>
          </w:tcPr>
          <w:p w14:paraId="15B2D94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473B10" w14:textId="48098BE3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858" w:rsidRPr="00DF3A57" w14:paraId="4A730D4D" w14:textId="77777777" w:rsidTr="005F736F">
        <w:tc>
          <w:tcPr>
            <w:tcW w:w="3870" w:type="dxa"/>
            <w:shd w:val="clear" w:color="auto" w:fill="auto"/>
          </w:tcPr>
          <w:p w14:paraId="132220E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53DBF" w14:textId="3F22172A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2E9D9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6024C3" w14:textId="2EC08B11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180" w:type="dxa"/>
            <w:shd w:val="clear" w:color="auto" w:fill="auto"/>
          </w:tcPr>
          <w:p w14:paraId="226F1932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64A2A" w14:textId="45570D03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(22,460)</w:t>
            </w:r>
          </w:p>
        </w:tc>
        <w:tc>
          <w:tcPr>
            <w:tcW w:w="180" w:type="dxa"/>
          </w:tcPr>
          <w:p w14:paraId="26F7ED2C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0528881" w14:textId="4EE96808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(1,621)</w:t>
            </w:r>
          </w:p>
        </w:tc>
        <w:tc>
          <w:tcPr>
            <w:tcW w:w="180" w:type="dxa"/>
            <w:shd w:val="clear" w:color="auto" w:fill="auto"/>
          </w:tcPr>
          <w:p w14:paraId="494B765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0780EE" w14:textId="65FF1F12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0DEA1370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7598" w14:textId="52E8DDCD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4341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102BF5" w14:textId="58BF9BEC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(24,132)</w:t>
            </w:r>
          </w:p>
        </w:tc>
      </w:tr>
      <w:tr w:rsidR="001C7858" w:rsidRPr="00DF3A57" w14:paraId="15B01B1C" w14:textId="77777777" w:rsidTr="005F736F">
        <w:trPr>
          <w:trHeight w:val="58"/>
        </w:trPr>
        <w:tc>
          <w:tcPr>
            <w:tcW w:w="3870" w:type="dxa"/>
            <w:shd w:val="clear" w:color="auto" w:fill="auto"/>
          </w:tcPr>
          <w:p w14:paraId="3AD21EC3" w14:textId="41FF77CC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6697D57" w14:textId="0B20D74A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</w:tcPr>
          <w:p w14:paraId="77FA70E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CB641A" w14:textId="5E029A51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319,691</w:t>
            </w:r>
            <w:r w:rsidRPr="00095C50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5ECC2D3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EF3C72" w14:textId="4F162018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415,562</w:t>
            </w:r>
          </w:p>
        </w:tc>
        <w:tc>
          <w:tcPr>
            <w:tcW w:w="180" w:type="dxa"/>
          </w:tcPr>
          <w:p w14:paraId="49EEB45C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58A0A2E" w14:textId="2D7A1B78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32,048</w:t>
            </w:r>
          </w:p>
        </w:tc>
        <w:tc>
          <w:tcPr>
            <w:tcW w:w="180" w:type="dxa"/>
            <w:shd w:val="clear" w:color="auto" w:fill="auto"/>
          </w:tcPr>
          <w:p w14:paraId="7BB581F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D936" w14:textId="07A9146A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34,537</w:t>
            </w:r>
          </w:p>
        </w:tc>
        <w:tc>
          <w:tcPr>
            <w:tcW w:w="180" w:type="dxa"/>
          </w:tcPr>
          <w:p w14:paraId="4864EFD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5100DC" w14:textId="77F2164D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359AF34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2DDB5" w14:textId="659A9CD2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902,445</w:t>
            </w:r>
          </w:p>
        </w:tc>
      </w:tr>
      <w:tr w:rsidR="001C7858" w:rsidRPr="00DF3A57" w14:paraId="2A65B9A4" w14:textId="77777777" w:rsidTr="005F736F">
        <w:tc>
          <w:tcPr>
            <w:tcW w:w="3870" w:type="dxa"/>
            <w:shd w:val="clear" w:color="auto" w:fill="auto"/>
          </w:tcPr>
          <w:p w14:paraId="65EAAEC8" w14:textId="283A38DB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774018AD" w14:textId="4F68FD8D" w:rsidR="001C7858" w:rsidRPr="00095C50" w:rsidRDefault="00F3447E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41741A" w:rsidRPr="00095C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0FFA5DF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8B5420" w14:textId="7D61661D" w:rsidR="001C7858" w:rsidRPr="00095C50" w:rsidRDefault="00F3447E" w:rsidP="00F34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6E2709B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BC2BC" w14:textId="4ECB50ED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  <w:tc>
          <w:tcPr>
            <w:tcW w:w="180" w:type="dxa"/>
          </w:tcPr>
          <w:p w14:paraId="5A5A94D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00BECB1" w14:textId="18A81EB5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1,15</w:t>
            </w:r>
            <w:r w:rsidR="008909A3"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484292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C8C40" w14:textId="34B8F5A2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80" w:type="dxa"/>
          </w:tcPr>
          <w:p w14:paraId="510D321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486B97" w14:textId="2D54E442" w:rsidR="001C7858" w:rsidRPr="00095C50" w:rsidRDefault="002A5A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86,36</w:t>
            </w:r>
            <w:r w:rsidR="001757A3" w:rsidRPr="00095C5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F54264C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4DEC0E" w14:textId="2FE58E37" w:rsidR="001C7858" w:rsidRPr="00095C50" w:rsidRDefault="002A5A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91,58</w:t>
            </w:r>
            <w:r w:rsidR="001757A3" w:rsidRPr="00095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C7858" w:rsidRPr="00DF3A57" w14:paraId="6B9C3412" w14:textId="77777777" w:rsidTr="005F736F">
        <w:tc>
          <w:tcPr>
            <w:tcW w:w="3870" w:type="dxa"/>
            <w:shd w:val="clear" w:color="auto" w:fill="auto"/>
          </w:tcPr>
          <w:p w14:paraId="157FB9E5" w14:textId="5CA40113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600B4A60" w14:textId="61B94AE1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129F4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2350C0" w14:textId="4FC87638" w:rsidR="001C7858" w:rsidRPr="00095C50" w:rsidRDefault="00F3447E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  <w:tc>
          <w:tcPr>
            <w:tcW w:w="180" w:type="dxa"/>
            <w:shd w:val="clear" w:color="auto" w:fill="auto"/>
          </w:tcPr>
          <w:p w14:paraId="66DDD128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DCBAA" w14:textId="0D1FB582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35,161</w:t>
            </w:r>
          </w:p>
        </w:tc>
        <w:tc>
          <w:tcPr>
            <w:tcW w:w="180" w:type="dxa"/>
          </w:tcPr>
          <w:p w14:paraId="346B1452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AF76648" w14:textId="1E70AFBD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1,19</w:t>
            </w:r>
            <w:r w:rsidR="003D374C" w:rsidRPr="00095C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1B9F7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25540" w14:textId="36B41135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4D661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528B80" w14:textId="25EEBE02" w:rsidR="001C7858" w:rsidRPr="00095C50" w:rsidRDefault="00A33581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(40,500)</w:t>
            </w:r>
          </w:p>
        </w:tc>
        <w:tc>
          <w:tcPr>
            <w:tcW w:w="180" w:type="dxa"/>
            <w:shd w:val="clear" w:color="auto" w:fill="auto"/>
          </w:tcPr>
          <w:p w14:paraId="6DBE6CB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E7430" w14:textId="71F90635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858" w:rsidRPr="00DF3A57" w14:paraId="7A8FD09E" w14:textId="77777777" w:rsidTr="005F736F">
        <w:tc>
          <w:tcPr>
            <w:tcW w:w="3870" w:type="dxa"/>
            <w:shd w:val="clear" w:color="auto" w:fill="auto"/>
          </w:tcPr>
          <w:p w14:paraId="23CA9748" w14:textId="1ACA15BD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1A5842" w14:textId="1C7A8783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8B12C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71AC9E" w14:textId="2175EC61" w:rsidR="001C7858" w:rsidRPr="00095C50" w:rsidRDefault="00F3447E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80" w:type="dxa"/>
            <w:shd w:val="clear" w:color="auto" w:fill="auto"/>
          </w:tcPr>
          <w:p w14:paraId="66F7F5C0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BA41C" w14:textId="0D8620B3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(52,922)</w:t>
            </w:r>
          </w:p>
        </w:tc>
        <w:tc>
          <w:tcPr>
            <w:tcW w:w="180" w:type="dxa"/>
          </w:tcPr>
          <w:p w14:paraId="5AF3AC73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2B8F4B" w14:textId="562E6E78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180" w:type="dxa"/>
            <w:shd w:val="clear" w:color="auto" w:fill="auto"/>
          </w:tcPr>
          <w:p w14:paraId="0F25101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E6B552" w14:textId="2891E323" w:rsidR="001C7858" w:rsidRPr="00095C50" w:rsidRDefault="00115C4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7CC6CD66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2AE40" w14:textId="23AD640A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3B22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F75BF7" w14:textId="3FC08B37" w:rsidR="001C7858" w:rsidRPr="00095C50" w:rsidRDefault="00A33581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(54,066)</w:t>
            </w:r>
          </w:p>
        </w:tc>
      </w:tr>
      <w:tr w:rsidR="001C7858" w:rsidRPr="00DF3A57" w14:paraId="6D6B2A88" w14:textId="77777777" w:rsidTr="005F736F">
        <w:tc>
          <w:tcPr>
            <w:tcW w:w="3870" w:type="dxa"/>
            <w:shd w:val="clear" w:color="auto" w:fill="auto"/>
          </w:tcPr>
          <w:p w14:paraId="5EECF5CD" w14:textId="1FECB99A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EAB83" w14:textId="4F4C3571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</w:t>
            </w:r>
            <w:r w:rsidR="000577FC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926ABF6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E160" w14:textId="490150FF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323,66</w:t>
            </w:r>
            <w:r w:rsidR="000F7C8B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F95CDA8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FF7F33" w14:textId="09F5E793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399,83</w:t>
            </w:r>
            <w:r w:rsidR="000F7C8B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4BF80D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EDCF3" w14:textId="3FEAA840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33,65</w:t>
            </w:r>
            <w:r w:rsidR="008909A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22F2123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6DA6F" w14:textId="2126AFD6" w:rsidR="001C7858" w:rsidRPr="00095C50" w:rsidRDefault="00E278E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35,917</w:t>
            </w:r>
          </w:p>
        </w:tc>
        <w:tc>
          <w:tcPr>
            <w:tcW w:w="180" w:type="dxa"/>
          </w:tcPr>
          <w:p w14:paraId="38C6C04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CC0AA3" w14:textId="2D64C125" w:rsidR="001C7858" w:rsidRPr="00095C50" w:rsidRDefault="002A5A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111,44</w:t>
            </w:r>
            <w:r w:rsidR="001757A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DC0DFB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23FED" w14:textId="4BB1383E" w:rsidR="001C7858" w:rsidRPr="00095C50" w:rsidRDefault="002A5A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939,96</w:t>
            </w:r>
            <w:r w:rsidR="00C50B3B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C7858" w:rsidRPr="00DF3A57" w14:paraId="1E3A9B11" w14:textId="77777777" w:rsidTr="005F736F">
        <w:tc>
          <w:tcPr>
            <w:tcW w:w="3870" w:type="dxa"/>
            <w:shd w:val="clear" w:color="auto" w:fill="auto"/>
          </w:tcPr>
          <w:p w14:paraId="4D75752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1B4D81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79118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A21C59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262D90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AEE618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E1F6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8C88A58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6FFB1C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09EF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E6E878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12AD8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8585D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A674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7858" w:rsidRPr="00DF3A57" w14:paraId="696AA83D" w14:textId="77777777" w:rsidTr="005F736F">
        <w:tc>
          <w:tcPr>
            <w:tcW w:w="3870" w:type="dxa"/>
            <w:shd w:val="clear" w:color="auto" w:fill="auto"/>
          </w:tcPr>
          <w:p w14:paraId="3AA3B2A5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094786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09A284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AC7CB1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386ADF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894F2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700FF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55E24DB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B8C6D1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010ED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B861523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E5ACAA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1DE481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3EE52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58" w:rsidRPr="00DF3A57" w14:paraId="3FBFC86B" w14:textId="77777777" w:rsidTr="005F736F">
        <w:tc>
          <w:tcPr>
            <w:tcW w:w="3870" w:type="dxa"/>
            <w:shd w:val="clear" w:color="auto" w:fill="auto"/>
          </w:tcPr>
          <w:p w14:paraId="7042B679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5F427B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8652B5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31FC46C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BF0E78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9AE403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2A3FCE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CDE66ED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1F6892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B5924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97AB72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90770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BF110E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E16DC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58" w:rsidRPr="00DF3A57" w14:paraId="255AA3B8" w14:textId="77777777" w:rsidTr="005F736F">
        <w:tc>
          <w:tcPr>
            <w:tcW w:w="3870" w:type="dxa"/>
            <w:shd w:val="clear" w:color="auto" w:fill="auto"/>
          </w:tcPr>
          <w:p w14:paraId="3B9856EA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4B2F37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5F3384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47FCF6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C03113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77938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258F2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4FB22A3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6CC88A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643C1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212FC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4F3F84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446913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7FA144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58" w:rsidRPr="00DF3A57" w14:paraId="5183D17C" w14:textId="77777777" w:rsidTr="005F736F">
        <w:tc>
          <w:tcPr>
            <w:tcW w:w="3870" w:type="dxa"/>
            <w:shd w:val="clear" w:color="auto" w:fill="auto"/>
          </w:tcPr>
          <w:p w14:paraId="752FF4B5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CBBE90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5A690F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7D60FB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FE52AE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69A5B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C50EE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6C989F5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BE717F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4C16C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4D0D20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D43A3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18C6B5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BBAA2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58" w:rsidRPr="00DF3A57" w14:paraId="65007F1F" w14:textId="77777777" w:rsidTr="005F736F">
        <w:tc>
          <w:tcPr>
            <w:tcW w:w="3870" w:type="dxa"/>
            <w:shd w:val="clear" w:color="auto" w:fill="auto"/>
          </w:tcPr>
          <w:p w14:paraId="09698AA9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F9280C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82261B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FCBA2A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7ECDB9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24B4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7AF7B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B53F454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D0EAB2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880A3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FBBC1D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6C88A3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C2C8D4" w14:textId="77777777" w:rsidR="001C7858" w:rsidRPr="00DF3A57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5158" w14:textId="77777777" w:rsidR="001C7858" w:rsidRPr="00AF350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58" w:rsidRPr="00DF3A57" w14:paraId="7EBE0235" w14:textId="77777777" w:rsidTr="005F736F">
        <w:tc>
          <w:tcPr>
            <w:tcW w:w="3870" w:type="dxa"/>
            <w:shd w:val="clear" w:color="auto" w:fill="auto"/>
          </w:tcPr>
          <w:p w14:paraId="2DB687F9" w14:textId="68AE93F3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B2676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4F4FE3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B89B32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269DF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5D2B0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F05CE3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285E17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AE41DF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1AD41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00602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7581EF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069424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DF0DB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D13" w:rsidRPr="00DF3A57" w14:paraId="4A5FCA1B" w14:textId="77777777" w:rsidTr="005F736F">
        <w:tc>
          <w:tcPr>
            <w:tcW w:w="3870" w:type="dxa"/>
            <w:shd w:val="clear" w:color="auto" w:fill="auto"/>
          </w:tcPr>
          <w:p w14:paraId="5A67A6CF" w14:textId="5A6C344B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5774145" w14:textId="3B25E997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0FC763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0FA35" w14:textId="7D0FE271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214,898</w:t>
            </w:r>
          </w:p>
        </w:tc>
        <w:tc>
          <w:tcPr>
            <w:tcW w:w="180" w:type="dxa"/>
            <w:shd w:val="clear" w:color="auto" w:fill="auto"/>
          </w:tcPr>
          <w:p w14:paraId="2E6B838B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23F7D" w14:textId="6CD1B63E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291,402</w:t>
            </w:r>
          </w:p>
        </w:tc>
        <w:tc>
          <w:tcPr>
            <w:tcW w:w="180" w:type="dxa"/>
          </w:tcPr>
          <w:p w14:paraId="046A9001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2337EE" w14:textId="4B5286A3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25,568</w:t>
            </w:r>
          </w:p>
        </w:tc>
        <w:tc>
          <w:tcPr>
            <w:tcW w:w="180" w:type="dxa"/>
            <w:shd w:val="clear" w:color="auto" w:fill="auto"/>
          </w:tcPr>
          <w:p w14:paraId="6D255676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72E520" w14:textId="0919A011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19,633</w:t>
            </w:r>
          </w:p>
        </w:tc>
        <w:tc>
          <w:tcPr>
            <w:tcW w:w="180" w:type="dxa"/>
          </w:tcPr>
          <w:p w14:paraId="6ECCEAFE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00178" w14:textId="2270C50B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52159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7D3B7B" w14:textId="57C912A7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551,501</w:t>
            </w:r>
          </w:p>
        </w:tc>
      </w:tr>
      <w:tr w:rsidR="00480D13" w:rsidRPr="00DF3A57" w14:paraId="240657F7" w14:textId="77777777" w:rsidTr="005F736F">
        <w:tc>
          <w:tcPr>
            <w:tcW w:w="3870" w:type="dxa"/>
            <w:shd w:val="clear" w:color="auto" w:fill="auto"/>
          </w:tcPr>
          <w:p w14:paraId="57D94147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4AA27F8" w14:textId="5FF3205E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C3381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E0B09C" w14:textId="0D2DB096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9,606</w:t>
            </w:r>
          </w:p>
        </w:tc>
        <w:tc>
          <w:tcPr>
            <w:tcW w:w="180" w:type="dxa"/>
            <w:shd w:val="clear" w:color="auto" w:fill="auto"/>
          </w:tcPr>
          <w:p w14:paraId="68E414DB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0FAA4" w14:textId="2CDC1654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22,045</w:t>
            </w:r>
          </w:p>
        </w:tc>
        <w:tc>
          <w:tcPr>
            <w:tcW w:w="180" w:type="dxa"/>
          </w:tcPr>
          <w:p w14:paraId="6D9C1A53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AADD90" w14:textId="125151F6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180" w:type="dxa"/>
            <w:shd w:val="clear" w:color="auto" w:fill="auto"/>
          </w:tcPr>
          <w:p w14:paraId="6E029714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6ADC30" w14:textId="54C1FBBE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80" w:type="dxa"/>
          </w:tcPr>
          <w:p w14:paraId="428E1C71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5F064" w14:textId="30E39CC3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42842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C95674" w14:textId="2701BE88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35,308</w:t>
            </w:r>
          </w:p>
        </w:tc>
      </w:tr>
      <w:tr w:rsidR="00480D13" w:rsidRPr="00DF3A57" w14:paraId="46602354" w14:textId="77777777" w:rsidTr="005F736F">
        <w:tc>
          <w:tcPr>
            <w:tcW w:w="3870" w:type="dxa"/>
            <w:shd w:val="clear" w:color="auto" w:fill="auto"/>
          </w:tcPr>
          <w:p w14:paraId="22695E93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5DEE97" w14:textId="7FFE6630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6F1BF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C4EC86" w14:textId="5DA32929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80" w:type="dxa"/>
            <w:shd w:val="clear" w:color="auto" w:fill="auto"/>
          </w:tcPr>
          <w:p w14:paraId="2BB2BD1A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0D61EB" w14:textId="576EEF1F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(22,095)</w:t>
            </w:r>
          </w:p>
        </w:tc>
        <w:tc>
          <w:tcPr>
            <w:tcW w:w="180" w:type="dxa"/>
          </w:tcPr>
          <w:p w14:paraId="3372352F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6F2A7D" w14:textId="55D8614F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(1,578)</w:t>
            </w:r>
          </w:p>
        </w:tc>
        <w:tc>
          <w:tcPr>
            <w:tcW w:w="180" w:type="dxa"/>
            <w:shd w:val="clear" w:color="auto" w:fill="auto"/>
          </w:tcPr>
          <w:p w14:paraId="26BDC2CC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6C73A" w14:textId="691A06DD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2875E1F9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AE87F" w14:textId="26862D18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61E37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A1E1CB" w14:textId="047CBF46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(23,723)</w:t>
            </w:r>
          </w:p>
        </w:tc>
      </w:tr>
      <w:tr w:rsidR="00480D13" w:rsidRPr="00DF3A57" w14:paraId="00F20F3B" w14:textId="77777777" w:rsidTr="005F736F">
        <w:tc>
          <w:tcPr>
            <w:tcW w:w="3870" w:type="dxa"/>
            <w:shd w:val="clear" w:color="auto" w:fill="auto"/>
          </w:tcPr>
          <w:p w14:paraId="71382DA5" w14:textId="56B1667F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02F9614B" w14:textId="07EA108D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162927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358BC5" w14:textId="701B9D39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224,456</w:t>
            </w:r>
          </w:p>
        </w:tc>
        <w:tc>
          <w:tcPr>
            <w:tcW w:w="180" w:type="dxa"/>
            <w:shd w:val="clear" w:color="auto" w:fill="auto"/>
          </w:tcPr>
          <w:p w14:paraId="0E3FE3CE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30424" w14:textId="2EA35427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291,352</w:t>
            </w:r>
          </w:p>
        </w:tc>
        <w:tc>
          <w:tcPr>
            <w:tcW w:w="180" w:type="dxa"/>
          </w:tcPr>
          <w:p w14:paraId="2892BCA9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5C623C" w14:textId="11FB70A6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26,899</w:t>
            </w:r>
          </w:p>
        </w:tc>
        <w:tc>
          <w:tcPr>
            <w:tcW w:w="180" w:type="dxa"/>
            <w:shd w:val="clear" w:color="auto" w:fill="auto"/>
          </w:tcPr>
          <w:p w14:paraId="13314C2D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440C8C" w14:textId="5DF747B8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20,379</w:t>
            </w:r>
          </w:p>
        </w:tc>
        <w:tc>
          <w:tcPr>
            <w:tcW w:w="180" w:type="dxa"/>
          </w:tcPr>
          <w:p w14:paraId="7EA24B85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260547" w14:textId="4C91D6A7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A52FB0" w14:textId="77777777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2343EF" w14:textId="0D481462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563,086</w:t>
            </w:r>
          </w:p>
        </w:tc>
      </w:tr>
      <w:tr w:rsidR="001C7858" w:rsidRPr="00DF3A57" w14:paraId="24A9E9EB" w14:textId="77777777" w:rsidTr="005F736F">
        <w:tc>
          <w:tcPr>
            <w:tcW w:w="3870" w:type="dxa"/>
            <w:shd w:val="clear" w:color="auto" w:fill="auto"/>
          </w:tcPr>
          <w:p w14:paraId="00E34274" w14:textId="175B768A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29790B0C" w14:textId="5C31491D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A999F6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4461A" w14:textId="1F01E402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10,06</w:t>
            </w:r>
            <w:r w:rsidR="00BA1027" w:rsidRPr="00095C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982197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7CD6F" w14:textId="597CBE3F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25,331</w:t>
            </w:r>
          </w:p>
        </w:tc>
        <w:tc>
          <w:tcPr>
            <w:tcW w:w="180" w:type="dxa"/>
          </w:tcPr>
          <w:p w14:paraId="5F31080B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0E7D56" w14:textId="0248225B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180" w:type="dxa"/>
            <w:shd w:val="clear" w:color="auto" w:fill="auto"/>
          </w:tcPr>
          <w:p w14:paraId="01EB494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67C898" w14:textId="64276663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80" w:type="dxa"/>
          </w:tcPr>
          <w:p w14:paraId="3A873CD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362234" w14:textId="0ADE7821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CB08C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1C4C5A" w14:textId="41D9021A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38,86</w:t>
            </w:r>
            <w:r w:rsidR="000D4BE5" w:rsidRPr="00095C5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C7858" w:rsidRPr="00DF3A57" w14:paraId="68EBCE93" w14:textId="77777777" w:rsidTr="005F736F">
        <w:tc>
          <w:tcPr>
            <w:tcW w:w="3870" w:type="dxa"/>
            <w:shd w:val="clear" w:color="auto" w:fill="auto"/>
          </w:tcPr>
          <w:p w14:paraId="61E6B3A0" w14:textId="5560C9C3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85F509" w14:textId="69CEB98B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165A66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96C5C2" w14:textId="5EAFC9B8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(38</w:t>
            </w:r>
            <w:r w:rsidR="00D30412" w:rsidRPr="00095C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2D80F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A37C2" w14:textId="11D0E0E4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(51,57</w:t>
            </w:r>
            <w:r w:rsidR="001E215F" w:rsidRPr="00095C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FA031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565045" w14:textId="761DD492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D30412" w:rsidRPr="00095C5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522DA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AE1730" w14:textId="24953351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11BC7D3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C1BE5" w14:textId="13B34B54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6D82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7F9108" w14:textId="519AD743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(52,70</w:t>
            </w:r>
            <w:r w:rsidR="000D4BE5" w:rsidRPr="00095C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7858" w:rsidRPr="00DF3A57" w14:paraId="5D361546" w14:textId="77777777" w:rsidTr="005F736F">
        <w:tc>
          <w:tcPr>
            <w:tcW w:w="3870" w:type="dxa"/>
            <w:shd w:val="clear" w:color="auto" w:fill="auto"/>
          </w:tcPr>
          <w:p w14:paraId="668704BB" w14:textId="53BBA764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80D1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60F5" w14:textId="3AB10BCC" w:rsidR="001C7858" w:rsidRPr="00095C50" w:rsidRDefault="00312CB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0D8DD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4E17" w14:textId="050FE8A8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234,13</w:t>
            </w:r>
            <w:r w:rsidR="001E215F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04BB22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FE6E4B" w14:textId="465B5B01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265,11</w:t>
            </w:r>
            <w:r w:rsidR="001E215F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5D9EAD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31C5" w14:textId="14A361A1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28,90</w:t>
            </w:r>
            <w:r w:rsidR="00B54BC0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F69201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F8A9" w14:textId="2EDEBA87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21,098</w:t>
            </w:r>
          </w:p>
        </w:tc>
        <w:tc>
          <w:tcPr>
            <w:tcW w:w="180" w:type="dxa"/>
          </w:tcPr>
          <w:p w14:paraId="39AD5C76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0F874" w14:textId="31A6A888" w:rsidR="001C7858" w:rsidRPr="00095C50" w:rsidRDefault="00D47E50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084EF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9FE86" w14:textId="6BC79587" w:rsidR="001C7858" w:rsidRPr="00095C50" w:rsidRDefault="006A624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549,24</w:t>
            </w:r>
            <w:r w:rsidR="009315D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C7858" w:rsidRPr="00DF3A57" w14:paraId="03B5C35E" w14:textId="77777777" w:rsidTr="005F736F">
        <w:trPr>
          <w:trHeight w:val="70"/>
        </w:trPr>
        <w:tc>
          <w:tcPr>
            <w:tcW w:w="3870" w:type="dxa"/>
            <w:shd w:val="clear" w:color="auto" w:fill="auto"/>
            <w:vAlign w:val="bottom"/>
          </w:tcPr>
          <w:p w14:paraId="468970DA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BB3DE1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419CAF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4A50B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DC44B3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47F97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F814C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70185B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630311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9A33A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77D23E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C97D1F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D1FDFB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09595A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858" w:rsidRPr="00DF3A57" w14:paraId="0A4D384D" w14:textId="77777777" w:rsidTr="005F736F">
        <w:trPr>
          <w:trHeight w:val="368"/>
        </w:trPr>
        <w:tc>
          <w:tcPr>
            <w:tcW w:w="3870" w:type="dxa"/>
            <w:shd w:val="clear" w:color="auto" w:fill="auto"/>
          </w:tcPr>
          <w:p w14:paraId="6F148F50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CAE9AD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733DD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7DFC3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EFFBFA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2923E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281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FB0252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94DE3A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1E3A1F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A8BC68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50D971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B2A109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8C012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858" w:rsidRPr="00DF3A57" w14:paraId="114C61DC" w14:textId="77777777" w:rsidTr="005F736F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53EB5D31" w14:textId="76DD2891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80D1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30835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3E7FD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B49D9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0CF5A7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8F01F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6090A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39B3EA0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BE4AAE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3C4C8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1291D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F30C10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228314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B51C3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D13" w:rsidRPr="00DF3A57" w14:paraId="080B22EF" w14:textId="77777777" w:rsidTr="005F736F">
        <w:trPr>
          <w:trHeight w:val="368"/>
        </w:trPr>
        <w:tc>
          <w:tcPr>
            <w:tcW w:w="3870" w:type="dxa"/>
            <w:shd w:val="clear" w:color="auto" w:fill="auto"/>
          </w:tcPr>
          <w:p w14:paraId="5C676C21" w14:textId="070E2536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6AC0DC0" w14:textId="38BD7492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</w:tcPr>
          <w:p w14:paraId="11983779" w14:textId="3F20560F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794E3B1" w14:textId="12933488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95,235</w:t>
            </w:r>
          </w:p>
        </w:tc>
        <w:tc>
          <w:tcPr>
            <w:tcW w:w="180" w:type="dxa"/>
            <w:shd w:val="clear" w:color="auto" w:fill="auto"/>
          </w:tcPr>
          <w:p w14:paraId="45EFC2C2" w14:textId="3C47F929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0F74EE" w14:textId="6D1773CC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124,210</w:t>
            </w:r>
          </w:p>
        </w:tc>
        <w:tc>
          <w:tcPr>
            <w:tcW w:w="180" w:type="dxa"/>
          </w:tcPr>
          <w:p w14:paraId="5E0589E1" w14:textId="57AF285F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5875827" w14:textId="35C98528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180" w:type="dxa"/>
            <w:shd w:val="clear" w:color="auto" w:fill="auto"/>
          </w:tcPr>
          <w:p w14:paraId="044D9ABA" w14:textId="2C209A1E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0357AC8" w14:textId="7B6807EE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14,158</w:t>
            </w:r>
          </w:p>
        </w:tc>
        <w:tc>
          <w:tcPr>
            <w:tcW w:w="180" w:type="dxa"/>
          </w:tcPr>
          <w:p w14:paraId="0EB420C1" w14:textId="554F9148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593447" w14:textId="1DDA8419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0C37490F" w14:textId="227E9316" w:rsidR="00480D13" w:rsidRPr="00095C50" w:rsidRDefault="00480D13" w:rsidP="0048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FA7FF1" w14:textId="24C4C2D1" w:rsidR="00480D13" w:rsidRPr="00095C50" w:rsidRDefault="00480D13" w:rsidP="00480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339,359</w:t>
            </w:r>
          </w:p>
        </w:tc>
      </w:tr>
      <w:tr w:rsidR="001C7858" w:rsidRPr="00DF3A57" w14:paraId="6C48D589" w14:textId="77777777" w:rsidTr="005F736F">
        <w:trPr>
          <w:trHeight w:val="233"/>
        </w:trPr>
        <w:tc>
          <w:tcPr>
            <w:tcW w:w="3870" w:type="dxa"/>
            <w:shd w:val="clear" w:color="auto" w:fill="auto"/>
          </w:tcPr>
          <w:p w14:paraId="153BF878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B7DC33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876ABF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6C92C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308823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E35BEA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49F87F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CF0DD5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527B38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4E0130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907338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A0EA95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543BA9" w14:textId="77777777" w:rsidR="001C7858" w:rsidRPr="00B027C3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17A97" w14:textId="77777777" w:rsidR="001C7858" w:rsidRPr="00B027C3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858" w:rsidRPr="00DF3A57" w14:paraId="431BDE43" w14:textId="77777777" w:rsidTr="005F736F">
        <w:tc>
          <w:tcPr>
            <w:tcW w:w="3870" w:type="dxa"/>
            <w:shd w:val="clear" w:color="auto" w:fill="auto"/>
            <w:vAlign w:val="bottom"/>
          </w:tcPr>
          <w:p w14:paraId="4F759992" w14:textId="0FCB4C8B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80D1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14755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6A8B26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93A01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E2DBF4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D0432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6C304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E4238D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34D3C8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AD675C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632E1A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EC9B0C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050215" w14:textId="7777777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2DE0F4" w14:textId="77777777" w:rsidR="001C7858" w:rsidRPr="00095C50" w:rsidRDefault="001C7858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7858" w:rsidRPr="00DF3A57" w14:paraId="2B3900C9" w14:textId="77777777" w:rsidTr="005F736F">
        <w:tc>
          <w:tcPr>
            <w:tcW w:w="3870" w:type="dxa"/>
            <w:shd w:val="clear" w:color="auto" w:fill="auto"/>
          </w:tcPr>
          <w:p w14:paraId="3C858995" w14:textId="1BB3D2D8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FBFD88" w14:textId="1D9962F8" w:rsidR="001C7858" w:rsidRPr="00095C50" w:rsidRDefault="006A624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</w:t>
            </w:r>
            <w:r w:rsidR="00F447F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33A3389" w14:textId="41E4D06F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AD7BC2C" w14:textId="18361BE5" w:rsidR="001C7858" w:rsidRPr="00095C50" w:rsidRDefault="006A624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89,52</w:t>
            </w:r>
            <w:r w:rsidR="001E215F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15AE709" w14:textId="1A771BCD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5E2933" w14:textId="6F7269AF" w:rsidR="001C7858" w:rsidRPr="00095C50" w:rsidRDefault="006A624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</w:t>
            </w:r>
            <w:r w:rsidR="001E215F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25F56C8" w14:textId="0C0D8BBE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E90F48D" w14:textId="55FEB3BC" w:rsidR="001C7858" w:rsidRPr="00095C50" w:rsidRDefault="006A624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909A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D770A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20F78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A027A0D" w14:textId="57A492B6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11161" w14:textId="7ED8F44A" w:rsidR="001C7858" w:rsidRPr="00095C50" w:rsidRDefault="00FD770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14,819</w:t>
            </w:r>
          </w:p>
        </w:tc>
        <w:tc>
          <w:tcPr>
            <w:tcW w:w="180" w:type="dxa"/>
          </w:tcPr>
          <w:p w14:paraId="05D462C0" w14:textId="5F22D95B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DD0F2E" w14:textId="3E59D93A" w:rsidR="001C7858" w:rsidRPr="00095C50" w:rsidRDefault="00F447F3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111,44</w:t>
            </w:r>
            <w:r w:rsidR="001757A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E9C30BA" w14:textId="240E5DF7" w:rsidR="001C7858" w:rsidRPr="00095C50" w:rsidRDefault="001C7858" w:rsidP="001C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062151" w14:textId="56059664" w:rsidR="001C7858" w:rsidRPr="00095C50" w:rsidRDefault="00FD770A" w:rsidP="001C7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447F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90,72</w:t>
            </w:r>
            <w:r w:rsidR="001757A3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bookmarkEnd w:id="5"/>
    </w:tbl>
    <w:p w14:paraId="47A18ADB" w14:textId="5A288F88" w:rsidR="00BD0D22" w:rsidRPr="00B027C3" w:rsidRDefault="00BD0D22" w:rsidP="004451C9">
      <w:pPr>
        <w:rPr>
          <w:rFonts w:asciiTheme="majorBidi" w:hAnsiTheme="majorBidi" w:cstheme="majorBidi"/>
          <w:sz w:val="2"/>
          <w:szCs w:val="2"/>
        </w:rPr>
      </w:pPr>
    </w:p>
    <w:tbl>
      <w:tblPr>
        <w:tblW w:w="147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870"/>
        <w:gridCol w:w="135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350"/>
      </w:tblGrid>
      <w:tr w:rsidR="00BD0D22" w:rsidRPr="00B027C3" w14:paraId="65C2064F" w14:textId="77777777" w:rsidTr="00B027C3">
        <w:trPr>
          <w:trHeight w:val="378"/>
          <w:tblHeader/>
        </w:trPr>
        <w:tc>
          <w:tcPr>
            <w:tcW w:w="3870" w:type="dxa"/>
            <w:shd w:val="clear" w:color="auto" w:fill="auto"/>
          </w:tcPr>
          <w:p w14:paraId="1B58DC3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3B05BA1F" w14:textId="74FEF908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D22" w:rsidRPr="00B027C3" w14:paraId="5B0CC040" w14:textId="77777777" w:rsidTr="00B027C3">
        <w:trPr>
          <w:trHeight w:val="68"/>
          <w:tblHeader/>
        </w:trPr>
        <w:tc>
          <w:tcPr>
            <w:tcW w:w="3870" w:type="dxa"/>
            <w:shd w:val="clear" w:color="auto" w:fill="auto"/>
          </w:tcPr>
          <w:p w14:paraId="5F78F6B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9E9C0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65D4C3E8" w14:textId="77777777" w:rsidR="00BD0D22" w:rsidRPr="00B027C3" w:rsidRDefault="00BD0D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6C95C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16BB3F8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1BD8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1451559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0F4E32E4" w14:textId="77777777" w:rsidR="00BD0D22" w:rsidRPr="00B027C3" w:rsidRDefault="00BD0D22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0319E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  <w:p w14:paraId="0005EB9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E2CDC6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0F4C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178B39F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3B204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shd w:val="clear" w:color="auto" w:fill="auto"/>
          </w:tcPr>
          <w:p w14:paraId="1E5321E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49A03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5633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D0D22" w:rsidRPr="00B027C3" w14:paraId="1BB14211" w14:textId="77777777" w:rsidTr="00B027C3">
        <w:trPr>
          <w:trHeight w:val="252"/>
          <w:tblHeader/>
        </w:trPr>
        <w:tc>
          <w:tcPr>
            <w:tcW w:w="3870" w:type="dxa"/>
            <w:shd w:val="clear" w:color="auto" w:fill="auto"/>
          </w:tcPr>
          <w:p w14:paraId="13382DB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6D3EC24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D22" w:rsidRPr="00B027C3" w14:paraId="50B02869" w14:textId="77777777" w:rsidTr="00B027C3">
        <w:trPr>
          <w:trHeight w:val="360"/>
        </w:trPr>
        <w:tc>
          <w:tcPr>
            <w:tcW w:w="3870" w:type="dxa"/>
            <w:shd w:val="clear" w:color="auto" w:fill="auto"/>
          </w:tcPr>
          <w:p w14:paraId="7A40594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D96C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7DA9D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A096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896C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C432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81AB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567EA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45BD2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5B3D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1397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86557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89516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05C05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D0D22" w:rsidRPr="00B027C3" w14:paraId="294C275E" w14:textId="77777777" w:rsidTr="00B027C3">
        <w:tc>
          <w:tcPr>
            <w:tcW w:w="3870" w:type="dxa"/>
            <w:shd w:val="clear" w:color="auto" w:fill="auto"/>
          </w:tcPr>
          <w:p w14:paraId="110B327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759ADAE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33,982</w:t>
            </w:r>
          </w:p>
        </w:tc>
        <w:tc>
          <w:tcPr>
            <w:tcW w:w="180" w:type="dxa"/>
            <w:shd w:val="clear" w:color="auto" w:fill="auto"/>
          </w:tcPr>
          <w:p w14:paraId="50CD0FE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E7390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300,565</w:t>
            </w:r>
          </w:p>
        </w:tc>
        <w:tc>
          <w:tcPr>
            <w:tcW w:w="180" w:type="dxa"/>
            <w:shd w:val="clear" w:color="auto" w:fill="auto"/>
          </w:tcPr>
          <w:p w14:paraId="728398E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DF48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398,641</w:t>
            </w:r>
          </w:p>
        </w:tc>
        <w:tc>
          <w:tcPr>
            <w:tcW w:w="180" w:type="dxa"/>
          </w:tcPr>
          <w:p w14:paraId="09EB408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1165DB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32,670</w:t>
            </w:r>
          </w:p>
        </w:tc>
        <w:tc>
          <w:tcPr>
            <w:tcW w:w="180" w:type="dxa"/>
            <w:shd w:val="clear" w:color="auto" w:fill="auto"/>
          </w:tcPr>
          <w:p w14:paraId="72153E6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8770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34,183</w:t>
            </w:r>
          </w:p>
        </w:tc>
        <w:tc>
          <w:tcPr>
            <w:tcW w:w="180" w:type="dxa"/>
          </w:tcPr>
          <w:p w14:paraId="43CAE73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5E2A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17,048</w:t>
            </w:r>
          </w:p>
        </w:tc>
        <w:tc>
          <w:tcPr>
            <w:tcW w:w="180" w:type="dxa"/>
            <w:shd w:val="clear" w:color="auto" w:fill="auto"/>
          </w:tcPr>
          <w:p w14:paraId="14A421A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C552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817,089</w:t>
            </w:r>
          </w:p>
        </w:tc>
      </w:tr>
      <w:tr w:rsidR="00BD0D22" w:rsidRPr="00B027C3" w14:paraId="09CCA116" w14:textId="77777777" w:rsidTr="00B027C3">
        <w:tc>
          <w:tcPr>
            <w:tcW w:w="3870" w:type="dxa"/>
            <w:shd w:val="clear" w:color="auto" w:fill="auto"/>
          </w:tcPr>
          <w:p w14:paraId="698F056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2ECF52D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180" w:type="dxa"/>
            <w:shd w:val="clear" w:color="auto" w:fill="auto"/>
          </w:tcPr>
          <w:p w14:paraId="62A9660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BB302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32D7F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4782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180" w:type="dxa"/>
          </w:tcPr>
          <w:p w14:paraId="6AD30E7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DF044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2FB5282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D18D9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2931F9F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4FCC0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103,196</w:t>
            </w:r>
          </w:p>
        </w:tc>
        <w:tc>
          <w:tcPr>
            <w:tcW w:w="180" w:type="dxa"/>
            <w:shd w:val="clear" w:color="auto" w:fill="auto"/>
          </w:tcPr>
          <w:p w14:paraId="79530B1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DCAC5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109,488</w:t>
            </w:r>
          </w:p>
        </w:tc>
      </w:tr>
      <w:tr w:rsidR="00BD0D22" w:rsidRPr="00B027C3" w14:paraId="638793EC" w14:textId="77777777" w:rsidTr="00B027C3">
        <w:tc>
          <w:tcPr>
            <w:tcW w:w="3870" w:type="dxa"/>
            <w:shd w:val="clear" w:color="auto" w:fill="auto"/>
          </w:tcPr>
          <w:p w14:paraId="0A4C78C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32C3169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46B6C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DE3F3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19,175</w:t>
            </w:r>
          </w:p>
        </w:tc>
        <w:tc>
          <w:tcPr>
            <w:tcW w:w="180" w:type="dxa"/>
            <w:shd w:val="clear" w:color="auto" w:fill="auto"/>
          </w:tcPr>
          <w:p w14:paraId="392BFBC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785C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35,402</w:t>
            </w:r>
          </w:p>
        </w:tc>
        <w:tc>
          <w:tcPr>
            <w:tcW w:w="180" w:type="dxa"/>
          </w:tcPr>
          <w:p w14:paraId="0984228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2D327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39F6CE0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A127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B2729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E2AFC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(54,664)</w:t>
            </w:r>
          </w:p>
        </w:tc>
        <w:tc>
          <w:tcPr>
            <w:tcW w:w="180" w:type="dxa"/>
            <w:shd w:val="clear" w:color="auto" w:fill="auto"/>
          </w:tcPr>
          <w:p w14:paraId="5B7EEDA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6F7FD3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D22" w:rsidRPr="00B027C3" w14:paraId="17FB51AA" w14:textId="77777777" w:rsidTr="00B027C3">
        <w:tc>
          <w:tcPr>
            <w:tcW w:w="3870" w:type="dxa"/>
            <w:shd w:val="clear" w:color="auto" w:fill="auto"/>
          </w:tcPr>
          <w:p w14:paraId="6342AF8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53E1D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0C109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E4FA4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180" w:type="dxa"/>
            <w:shd w:val="clear" w:color="auto" w:fill="auto"/>
          </w:tcPr>
          <w:p w14:paraId="35630B4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B387B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(22,460)</w:t>
            </w:r>
          </w:p>
        </w:tc>
        <w:tc>
          <w:tcPr>
            <w:tcW w:w="180" w:type="dxa"/>
          </w:tcPr>
          <w:p w14:paraId="09696B4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C45D57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(1,621)</w:t>
            </w:r>
          </w:p>
        </w:tc>
        <w:tc>
          <w:tcPr>
            <w:tcW w:w="180" w:type="dxa"/>
            <w:shd w:val="clear" w:color="auto" w:fill="auto"/>
          </w:tcPr>
          <w:p w14:paraId="0E1C13E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3513B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1D41F1D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71B2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093F1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C56D3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(24,132)</w:t>
            </w:r>
          </w:p>
        </w:tc>
      </w:tr>
      <w:tr w:rsidR="00BD0D22" w:rsidRPr="00B027C3" w14:paraId="35330C1C" w14:textId="77777777" w:rsidTr="00B027C3">
        <w:trPr>
          <w:trHeight w:val="58"/>
        </w:trPr>
        <w:tc>
          <w:tcPr>
            <w:tcW w:w="3870" w:type="dxa"/>
            <w:shd w:val="clear" w:color="auto" w:fill="auto"/>
          </w:tcPr>
          <w:p w14:paraId="1F789E3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5A1A9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</w:tcPr>
          <w:p w14:paraId="28BBDE3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47B9A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319,691</w:t>
            </w:r>
            <w:r w:rsidRPr="00B027C3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3CAAB3F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C77C5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415,562</w:t>
            </w:r>
          </w:p>
        </w:tc>
        <w:tc>
          <w:tcPr>
            <w:tcW w:w="180" w:type="dxa"/>
          </w:tcPr>
          <w:p w14:paraId="2EFB40B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7EDD3F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32,048</w:t>
            </w:r>
          </w:p>
        </w:tc>
        <w:tc>
          <w:tcPr>
            <w:tcW w:w="180" w:type="dxa"/>
            <w:shd w:val="clear" w:color="auto" w:fill="auto"/>
          </w:tcPr>
          <w:p w14:paraId="79EA7D4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419A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34,537</w:t>
            </w:r>
          </w:p>
        </w:tc>
        <w:tc>
          <w:tcPr>
            <w:tcW w:w="180" w:type="dxa"/>
          </w:tcPr>
          <w:p w14:paraId="6AE8086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8671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0BB78C0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155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902,445</w:t>
            </w:r>
          </w:p>
        </w:tc>
      </w:tr>
      <w:tr w:rsidR="00F447F3" w:rsidRPr="00B027C3" w14:paraId="53C29C03" w14:textId="77777777" w:rsidTr="00B027C3">
        <w:tc>
          <w:tcPr>
            <w:tcW w:w="3870" w:type="dxa"/>
            <w:shd w:val="clear" w:color="auto" w:fill="auto"/>
          </w:tcPr>
          <w:p w14:paraId="02646ACA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616167FA" w14:textId="65051CF0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70DEBC2F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E64A2A" w14:textId="37C92CD5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3CB80719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F51BC0" w14:textId="46738E1A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  <w:tc>
          <w:tcPr>
            <w:tcW w:w="180" w:type="dxa"/>
          </w:tcPr>
          <w:p w14:paraId="28369481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0EBE72A" w14:textId="7E8DA965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180" w:type="dxa"/>
            <w:shd w:val="clear" w:color="auto" w:fill="auto"/>
          </w:tcPr>
          <w:p w14:paraId="051008FC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354D0A" w14:textId="2C46E45F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80" w:type="dxa"/>
          </w:tcPr>
          <w:p w14:paraId="3ED959E4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5A50D4" w14:textId="742E349C" w:rsidR="00F447F3" w:rsidRPr="00B027C3" w:rsidRDefault="0042554A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447F3" w:rsidRPr="00B02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2ADB960E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18640A" w14:textId="387C574F" w:rsidR="00F447F3" w:rsidRPr="00B027C3" w:rsidRDefault="0042554A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F447F3" w:rsidRPr="00B027C3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F447F3" w:rsidRPr="00B027C3" w14:paraId="11620B23" w14:textId="77777777" w:rsidTr="00B027C3">
        <w:tc>
          <w:tcPr>
            <w:tcW w:w="3870" w:type="dxa"/>
            <w:shd w:val="clear" w:color="auto" w:fill="auto"/>
          </w:tcPr>
          <w:p w14:paraId="6BE80AC2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3FF1B55B" w14:textId="6DCFBAA7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C727B8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4B9883" w14:textId="7595A89E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  <w:tc>
          <w:tcPr>
            <w:tcW w:w="180" w:type="dxa"/>
            <w:shd w:val="clear" w:color="auto" w:fill="auto"/>
          </w:tcPr>
          <w:p w14:paraId="1C2684D3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26514" w14:textId="0F7454DE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35,161</w:t>
            </w:r>
          </w:p>
        </w:tc>
        <w:tc>
          <w:tcPr>
            <w:tcW w:w="180" w:type="dxa"/>
          </w:tcPr>
          <w:p w14:paraId="18AC5C40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5BCEA1" w14:textId="7E47C549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  <w:tc>
          <w:tcPr>
            <w:tcW w:w="180" w:type="dxa"/>
            <w:shd w:val="clear" w:color="auto" w:fill="auto"/>
          </w:tcPr>
          <w:p w14:paraId="0812C5FE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424A09" w14:textId="1C513E76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1F0DEB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65B143" w14:textId="6F7332D2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(40,500)</w:t>
            </w:r>
          </w:p>
        </w:tc>
        <w:tc>
          <w:tcPr>
            <w:tcW w:w="180" w:type="dxa"/>
            <w:shd w:val="clear" w:color="auto" w:fill="auto"/>
          </w:tcPr>
          <w:p w14:paraId="4B4E165B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C71AF" w14:textId="6D4026DE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7F3" w:rsidRPr="00B027C3" w14:paraId="670999F5" w14:textId="77777777" w:rsidTr="00B027C3">
        <w:tc>
          <w:tcPr>
            <w:tcW w:w="3870" w:type="dxa"/>
            <w:shd w:val="clear" w:color="auto" w:fill="auto"/>
          </w:tcPr>
          <w:p w14:paraId="7951F8E8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6C927" w14:textId="520ADA5C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1FB429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4F5E51" w14:textId="7B6A5D23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80" w:type="dxa"/>
            <w:shd w:val="clear" w:color="auto" w:fill="auto"/>
          </w:tcPr>
          <w:p w14:paraId="13E1FF9A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1776EF" w14:textId="76BD6DB4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(52,922)</w:t>
            </w:r>
          </w:p>
        </w:tc>
        <w:tc>
          <w:tcPr>
            <w:tcW w:w="180" w:type="dxa"/>
          </w:tcPr>
          <w:p w14:paraId="7F3A8D4E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44BEB6A" w14:textId="4D3D5546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180" w:type="dxa"/>
            <w:shd w:val="clear" w:color="auto" w:fill="auto"/>
          </w:tcPr>
          <w:p w14:paraId="6F930192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B0237D" w14:textId="44417FC3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014E7085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F4667" w14:textId="68F820A7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7CBE14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94D059" w14:textId="12DE5E07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(54,066)</w:t>
            </w:r>
          </w:p>
        </w:tc>
      </w:tr>
      <w:tr w:rsidR="00F447F3" w:rsidRPr="00B027C3" w14:paraId="199BF010" w14:textId="77777777" w:rsidTr="00B027C3">
        <w:tc>
          <w:tcPr>
            <w:tcW w:w="3870" w:type="dxa"/>
            <w:shd w:val="clear" w:color="auto" w:fill="auto"/>
          </w:tcPr>
          <w:p w14:paraId="76642B9C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9F72E" w14:textId="1B305576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59BC951F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1B861" w14:textId="6AD65377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323,660</w:t>
            </w:r>
          </w:p>
        </w:tc>
        <w:tc>
          <w:tcPr>
            <w:tcW w:w="180" w:type="dxa"/>
            <w:shd w:val="clear" w:color="auto" w:fill="auto"/>
          </w:tcPr>
          <w:p w14:paraId="66FB2D37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0277DD" w14:textId="11B6D482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399,836</w:t>
            </w:r>
          </w:p>
        </w:tc>
        <w:tc>
          <w:tcPr>
            <w:tcW w:w="180" w:type="dxa"/>
          </w:tcPr>
          <w:p w14:paraId="72BD2DCD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30D7A" w14:textId="4C8ECB9F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33,653</w:t>
            </w:r>
          </w:p>
        </w:tc>
        <w:tc>
          <w:tcPr>
            <w:tcW w:w="180" w:type="dxa"/>
            <w:shd w:val="clear" w:color="auto" w:fill="auto"/>
          </w:tcPr>
          <w:p w14:paraId="4A78F2D6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8DCB4" w14:textId="66F8B7EA" w:rsidR="00F447F3" w:rsidRPr="00B027C3" w:rsidRDefault="00F447F3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35,917</w:t>
            </w:r>
          </w:p>
        </w:tc>
        <w:tc>
          <w:tcPr>
            <w:tcW w:w="180" w:type="dxa"/>
          </w:tcPr>
          <w:p w14:paraId="78079A83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BF8B79" w14:textId="3A76F7EB" w:rsidR="00F447F3" w:rsidRPr="00B027C3" w:rsidRDefault="0042554A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F447F3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F447F3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D5692C7" w14:textId="77777777" w:rsidR="00F447F3" w:rsidRPr="00B027C3" w:rsidRDefault="00F447F3" w:rsidP="00F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98C65" w14:textId="38A3AD94" w:rsidR="00F447F3" w:rsidRPr="00B027C3" w:rsidRDefault="0042554A" w:rsidP="00F4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  <w:r w:rsidR="00F447F3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3A3A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  <w:tr w:rsidR="00BD0D22" w:rsidRPr="00B027C3" w14:paraId="73227CE8" w14:textId="77777777" w:rsidTr="00B027C3">
        <w:tc>
          <w:tcPr>
            <w:tcW w:w="3870" w:type="dxa"/>
            <w:shd w:val="clear" w:color="auto" w:fill="auto"/>
          </w:tcPr>
          <w:p w14:paraId="0E55427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E3D95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1515E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F6F7B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8B1B5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A511C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A6EC9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7CEF77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F8097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CCE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11F1F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B889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33BAC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07D4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0D22" w:rsidRPr="00B027C3" w14:paraId="0EDB7958" w14:textId="77777777" w:rsidTr="00B027C3">
        <w:tc>
          <w:tcPr>
            <w:tcW w:w="3870" w:type="dxa"/>
            <w:shd w:val="clear" w:color="auto" w:fill="auto"/>
          </w:tcPr>
          <w:p w14:paraId="0D1EBD0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45986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F51E8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A1235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D5BBE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7BF4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91DF9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3B3A5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39BB9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ECBE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219C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E43A5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9FF5C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A48DA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0D22" w:rsidRPr="00B027C3" w14:paraId="5209E6BE" w14:textId="77777777" w:rsidTr="00B027C3">
        <w:tc>
          <w:tcPr>
            <w:tcW w:w="3870" w:type="dxa"/>
            <w:shd w:val="clear" w:color="auto" w:fill="auto"/>
          </w:tcPr>
          <w:p w14:paraId="14CADC7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79981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CCFE7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4B70C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324FB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82B7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1953B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AD969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778D3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70D61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D1EDC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9C82D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54B39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79C1B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0D22" w:rsidRPr="00B027C3" w14:paraId="367F1D2E" w14:textId="77777777" w:rsidTr="00B027C3">
        <w:tc>
          <w:tcPr>
            <w:tcW w:w="3870" w:type="dxa"/>
            <w:shd w:val="clear" w:color="auto" w:fill="auto"/>
          </w:tcPr>
          <w:p w14:paraId="60E5EF9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26967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7BFD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38000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65498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3BDF3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B0CA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101931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76036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6D328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9248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3B896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12913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9437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0D22" w:rsidRPr="00B027C3" w14:paraId="70D1097B" w14:textId="77777777" w:rsidTr="00B027C3">
        <w:tc>
          <w:tcPr>
            <w:tcW w:w="3870" w:type="dxa"/>
            <w:shd w:val="clear" w:color="auto" w:fill="auto"/>
          </w:tcPr>
          <w:p w14:paraId="458F307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4365B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A26D4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464AE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B4562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A3F5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D657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26982A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C6425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CFA1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4364C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7DFC0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39D12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9189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0D22" w:rsidRPr="00B027C3" w14:paraId="736665F2" w14:textId="77777777" w:rsidTr="00B027C3">
        <w:tc>
          <w:tcPr>
            <w:tcW w:w="3870" w:type="dxa"/>
            <w:shd w:val="clear" w:color="auto" w:fill="auto"/>
          </w:tcPr>
          <w:p w14:paraId="2BFFDD0D" w14:textId="77777777" w:rsidR="00AD071D" w:rsidRDefault="00AD0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2F75241" w14:textId="33A3BFBF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1B610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65319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C399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AAE1A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F7E2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8CBF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754BA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E3EA6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A38B9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2EFF8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E294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51471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19BE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D22" w:rsidRPr="00B027C3" w14:paraId="49BF2E30" w14:textId="77777777" w:rsidTr="00B027C3">
        <w:tc>
          <w:tcPr>
            <w:tcW w:w="3870" w:type="dxa"/>
            <w:shd w:val="clear" w:color="auto" w:fill="auto"/>
          </w:tcPr>
          <w:p w14:paraId="3A61F93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BA36A9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DA72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2842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214,898</w:t>
            </w:r>
          </w:p>
        </w:tc>
        <w:tc>
          <w:tcPr>
            <w:tcW w:w="180" w:type="dxa"/>
            <w:shd w:val="clear" w:color="auto" w:fill="auto"/>
          </w:tcPr>
          <w:p w14:paraId="29D363E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BF86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291,402</w:t>
            </w:r>
          </w:p>
        </w:tc>
        <w:tc>
          <w:tcPr>
            <w:tcW w:w="180" w:type="dxa"/>
          </w:tcPr>
          <w:p w14:paraId="39643D7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97AA3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25,568</w:t>
            </w:r>
          </w:p>
        </w:tc>
        <w:tc>
          <w:tcPr>
            <w:tcW w:w="180" w:type="dxa"/>
            <w:shd w:val="clear" w:color="auto" w:fill="auto"/>
          </w:tcPr>
          <w:p w14:paraId="366AF17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BDBC5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19,633</w:t>
            </w:r>
          </w:p>
        </w:tc>
        <w:tc>
          <w:tcPr>
            <w:tcW w:w="180" w:type="dxa"/>
          </w:tcPr>
          <w:p w14:paraId="6CEE4CB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01C16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664E3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4334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551,501</w:t>
            </w:r>
          </w:p>
        </w:tc>
      </w:tr>
      <w:tr w:rsidR="00BD0D22" w:rsidRPr="00B027C3" w14:paraId="49CA4261" w14:textId="77777777" w:rsidTr="00B027C3">
        <w:tc>
          <w:tcPr>
            <w:tcW w:w="3870" w:type="dxa"/>
            <w:shd w:val="clear" w:color="auto" w:fill="auto"/>
          </w:tcPr>
          <w:p w14:paraId="465BBEA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8ADF6F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E93E7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0D82E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9,606</w:t>
            </w:r>
          </w:p>
        </w:tc>
        <w:tc>
          <w:tcPr>
            <w:tcW w:w="180" w:type="dxa"/>
            <w:shd w:val="clear" w:color="auto" w:fill="auto"/>
          </w:tcPr>
          <w:p w14:paraId="086338C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4E20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22,045</w:t>
            </w:r>
          </w:p>
        </w:tc>
        <w:tc>
          <w:tcPr>
            <w:tcW w:w="180" w:type="dxa"/>
          </w:tcPr>
          <w:p w14:paraId="41DF52C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774CE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180" w:type="dxa"/>
            <w:shd w:val="clear" w:color="auto" w:fill="auto"/>
          </w:tcPr>
          <w:p w14:paraId="0ECECF2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EDE7B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80" w:type="dxa"/>
          </w:tcPr>
          <w:p w14:paraId="77DECAB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4B98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D8C0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913C7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35,308</w:t>
            </w:r>
          </w:p>
        </w:tc>
      </w:tr>
      <w:tr w:rsidR="00BD0D22" w:rsidRPr="00B027C3" w14:paraId="5D84EBAF" w14:textId="77777777" w:rsidTr="00B027C3">
        <w:tc>
          <w:tcPr>
            <w:tcW w:w="3870" w:type="dxa"/>
            <w:shd w:val="clear" w:color="auto" w:fill="auto"/>
          </w:tcPr>
          <w:p w14:paraId="793F2BC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7F378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810AF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8F251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80" w:type="dxa"/>
            <w:shd w:val="clear" w:color="auto" w:fill="auto"/>
          </w:tcPr>
          <w:p w14:paraId="018E980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B38F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(22,095)</w:t>
            </w:r>
          </w:p>
        </w:tc>
        <w:tc>
          <w:tcPr>
            <w:tcW w:w="180" w:type="dxa"/>
          </w:tcPr>
          <w:p w14:paraId="6A75D95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20A47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(1,578)</w:t>
            </w:r>
          </w:p>
        </w:tc>
        <w:tc>
          <w:tcPr>
            <w:tcW w:w="180" w:type="dxa"/>
            <w:shd w:val="clear" w:color="auto" w:fill="auto"/>
          </w:tcPr>
          <w:p w14:paraId="6D5267B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17BF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6FDDC49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CADF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B1BE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A921D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(23,723)</w:t>
            </w:r>
          </w:p>
        </w:tc>
      </w:tr>
      <w:tr w:rsidR="00BD0D22" w:rsidRPr="00B027C3" w14:paraId="0B40EEE5" w14:textId="77777777" w:rsidTr="00B027C3">
        <w:tc>
          <w:tcPr>
            <w:tcW w:w="3870" w:type="dxa"/>
            <w:shd w:val="clear" w:color="auto" w:fill="auto"/>
          </w:tcPr>
          <w:p w14:paraId="4F526EA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86C64A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5DF59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29D8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224,456</w:t>
            </w:r>
          </w:p>
        </w:tc>
        <w:tc>
          <w:tcPr>
            <w:tcW w:w="180" w:type="dxa"/>
            <w:shd w:val="clear" w:color="auto" w:fill="auto"/>
          </w:tcPr>
          <w:p w14:paraId="35824CC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8A7E3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291,352</w:t>
            </w:r>
          </w:p>
        </w:tc>
        <w:tc>
          <w:tcPr>
            <w:tcW w:w="180" w:type="dxa"/>
          </w:tcPr>
          <w:p w14:paraId="46DDACB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138E9D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26,899</w:t>
            </w:r>
          </w:p>
        </w:tc>
        <w:tc>
          <w:tcPr>
            <w:tcW w:w="180" w:type="dxa"/>
            <w:shd w:val="clear" w:color="auto" w:fill="auto"/>
          </w:tcPr>
          <w:p w14:paraId="3F6F976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100A0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20,379</w:t>
            </w:r>
          </w:p>
        </w:tc>
        <w:tc>
          <w:tcPr>
            <w:tcW w:w="180" w:type="dxa"/>
          </w:tcPr>
          <w:p w14:paraId="7D5DB6E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3EF8F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E1D9F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74E34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563,086</w:t>
            </w:r>
          </w:p>
        </w:tc>
      </w:tr>
      <w:tr w:rsidR="0042554A" w:rsidRPr="00B027C3" w14:paraId="5C4E89D4" w14:textId="77777777" w:rsidTr="00B027C3">
        <w:tc>
          <w:tcPr>
            <w:tcW w:w="3870" w:type="dxa"/>
            <w:shd w:val="clear" w:color="auto" w:fill="auto"/>
          </w:tcPr>
          <w:p w14:paraId="55198C93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5032C4E2" w14:textId="155517F6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B7F801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B21967" w14:textId="5A3FCD25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10,06</w:t>
            </w:r>
            <w:r w:rsidR="00A33CD4" w:rsidRPr="00B027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D85527E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A8FF4" w14:textId="3633DEBF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25,331</w:t>
            </w:r>
          </w:p>
        </w:tc>
        <w:tc>
          <w:tcPr>
            <w:tcW w:w="180" w:type="dxa"/>
          </w:tcPr>
          <w:p w14:paraId="163157DD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04730D" w14:textId="1B3A9713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180" w:type="dxa"/>
            <w:shd w:val="clear" w:color="auto" w:fill="auto"/>
          </w:tcPr>
          <w:p w14:paraId="0BBEBBA7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31A7F2" w14:textId="0C382C91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80" w:type="dxa"/>
          </w:tcPr>
          <w:p w14:paraId="1F04C42F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E70DAD" w14:textId="771D703C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46E13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FFD300" w14:textId="7DBA3BC9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38,86</w:t>
            </w:r>
            <w:r w:rsidR="00A33CD4" w:rsidRPr="00B027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2554A" w:rsidRPr="00B027C3" w14:paraId="64BFFB22" w14:textId="77777777" w:rsidTr="00B027C3">
        <w:tc>
          <w:tcPr>
            <w:tcW w:w="3870" w:type="dxa"/>
            <w:shd w:val="clear" w:color="auto" w:fill="auto"/>
          </w:tcPr>
          <w:p w14:paraId="4C0A7A42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011390" w14:textId="0C90662F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85022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06F381" w14:textId="0E7E9FD0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(38</w:t>
            </w:r>
            <w:r w:rsidR="000F499B" w:rsidRPr="00B027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B87CD3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995FC6" w14:textId="03798E06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(51,57</w:t>
            </w:r>
            <w:r w:rsidR="00A33CD4" w:rsidRPr="00B027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FFC26D1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769EB60" w14:textId="68947970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0F499B" w:rsidRPr="00B027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77BEB5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DBF0E8" w14:textId="51B58EB7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09B5D53E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260A6" w14:textId="1A4F7B9F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291D3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A13D78" w14:textId="19B0D76D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(52,70</w:t>
            </w:r>
            <w:r w:rsidR="00A33CD4" w:rsidRPr="00B027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554A" w:rsidRPr="00B027C3" w14:paraId="1FC72DF9" w14:textId="77777777" w:rsidTr="00B027C3">
        <w:tc>
          <w:tcPr>
            <w:tcW w:w="3870" w:type="dxa"/>
            <w:shd w:val="clear" w:color="auto" w:fill="auto"/>
          </w:tcPr>
          <w:p w14:paraId="34123FB0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211D6" w14:textId="568D9E13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22D9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CAC15" w14:textId="19D86C6B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234,13</w:t>
            </w:r>
            <w:r w:rsidR="00A33CD4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ED285E2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670A49" w14:textId="60159A8D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265,11</w:t>
            </w:r>
            <w:r w:rsidR="00A33CD4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50294E4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6F120" w14:textId="36DD3E39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28,90</w:t>
            </w:r>
            <w:r w:rsidR="00866206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E2D5409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D970B" w14:textId="5FECDEFE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21,098</w:t>
            </w:r>
          </w:p>
        </w:tc>
        <w:tc>
          <w:tcPr>
            <w:tcW w:w="180" w:type="dxa"/>
          </w:tcPr>
          <w:p w14:paraId="6A983631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63F4A7" w14:textId="6217AD12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AD985D" w14:textId="77777777" w:rsidR="0042554A" w:rsidRPr="00B027C3" w:rsidRDefault="0042554A" w:rsidP="0042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AFEA1" w14:textId="72ACC937" w:rsidR="0042554A" w:rsidRPr="00B027C3" w:rsidRDefault="0042554A" w:rsidP="0042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549,24</w:t>
            </w:r>
            <w:r w:rsidR="00D426CD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BD0D22" w:rsidRPr="00B027C3" w14:paraId="7934D8C5" w14:textId="77777777" w:rsidTr="00B027C3">
        <w:trPr>
          <w:trHeight w:val="70"/>
        </w:trPr>
        <w:tc>
          <w:tcPr>
            <w:tcW w:w="3870" w:type="dxa"/>
            <w:shd w:val="clear" w:color="auto" w:fill="auto"/>
            <w:vAlign w:val="bottom"/>
          </w:tcPr>
          <w:p w14:paraId="373B67E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0CBB9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865B9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381F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4D0AA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DF47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B77C1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920BE3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2F57B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41538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EEB8B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32421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1E49D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04978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D22" w:rsidRPr="00B027C3" w14:paraId="33269C2E" w14:textId="77777777" w:rsidTr="00B027C3">
        <w:trPr>
          <w:trHeight w:val="368"/>
        </w:trPr>
        <w:tc>
          <w:tcPr>
            <w:tcW w:w="3870" w:type="dxa"/>
            <w:shd w:val="clear" w:color="auto" w:fill="auto"/>
          </w:tcPr>
          <w:p w14:paraId="7B6D048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52F4A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157A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0C947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A830D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63D8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388A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AE97B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FECC3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ECAB6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775C9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28CB9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7A16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7806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D22" w:rsidRPr="00B027C3" w14:paraId="2505981E" w14:textId="77777777" w:rsidTr="00B027C3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6B426E9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99ADE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B1A4A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07636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7C549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6AC87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D5984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94092F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531B7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2A41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DCED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A3CDE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1F675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D676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D22" w:rsidRPr="00B027C3" w14:paraId="5FD7D131" w14:textId="77777777" w:rsidTr="00B027C3">
        <w:trPr>
          <w:trHeight w:val="368"/>
        </w:trPr>
        <w:tc>
          <w:tcPr>
            <w:tcW w:w="3870" w:type="dxa"/>
            <w:shd w:val="clear" w:color="auto" w:fill="auto"/>
          </w:tcPr>
          <w:p w14:paraId="62A9705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948AC3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</w:tcPr>
          <w:p w14:paraId="1403098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905FB2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95,235</w:t>
            </w:r>
          </w:p>
        </w:tc>
        <w:tc>
          <w:tcPr>
            <w:tcW w:w="180" w:type="dxa"/>
            <w:shd w:val="clear" w:color="auto" w:fill="auto"/>
          </w:tcPr>
          <w:p w14:paraId="64B4149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86D86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124,210</w:t>
            </w:r>
          </w:p>
        </w:tc>
        <w:tc>
          <w:tcPr>
            <w:tcW w:w="180" w:type="dxa"/>
          </w:tcPr>
          <w:p w14:paraId="2F2877F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E8F9134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180" w:type="dxa"/>
            <w:shd w:val="clear" w:color="auto" w:fill="auto"/>
          </w:tcPr>
          <w:p w14:paraId="24C25A8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F169579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14,158</w:t>
            </w:r>
          </w:p>
        </w:tc>
        <w:tc>
          <w:tcPr>
            <w:tcW w:w="180" w:type="dxa"/>
          </w:tcPr>
          <w:p w14:paraId="30712CE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0D493F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763DB38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81D872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339,359</w:t>
            </w:r>
          </w:p>
        </w:tc>
      </w:tr>
      <w:tr w:rsidR="00BD0D22" w:rsidRPr="00B027C3" w14:paraId="5CDC9834" w14:textId="77777777" w:rsidTr="00B027C3">
        <w:trPr>
          <w:trHeight w:val="38"/>
        </w:trPr>
        <w:tc>
          <w:tcPr>
            <w:tcW w:w="3870" w:type="dxa"/>
            <w:shd w:val="clear" w:color="auto" w:fill="auto"/>
          </w:tcPr>
          <w:p w14:paraId="75812AB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0166D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79481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D0456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030AC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090DC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8246B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DF27C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04F213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7B085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CBD48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A61731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D470D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F9D13A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D22" w:rsidRPr="00B027C3" w14:paraId="652FAEF2" w14:textId="77777777" w:rsidTr="00B027C3">
        <w:tc>
          <w:tcPr>
            <w:tcW w:w="3870" w:type="dxa"/>
            <w:shd w:val="clear" w:color="auto" w:fill="auto"/>
            <w:vAlign w:val="bottom"/>
          </w:tcPr>
          <w:p w14:paraId="15C7DFB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EBE6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3C765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942B5E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50672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11663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148CB0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6602AB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8145F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651700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303CE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9E5FCF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CE70E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D11C6" w14:textId="77777777" w:rsidR="00BD0D22" w:rsidRPr="00B027C3" w:rsidRDefault="00BD0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2FD6" w:rsidRPr="00B027C3" w14:paraId="571BC56C" w14:textId="77777777" w:rsidTr="00B027C3">
        <w:tc>
          <w:tcPr>
            <w:tcW w:w="3870" w:type="dxa"/>
            <w:shd w:val="clear" w:color="auto" w:fill="auto"/>
          </w:tcPr>
          <w:p w14:paraId="715767D5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374220" w14:textId="4DA4567B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</w:t>
            </w:r>
            <w:r w:rsidR="002F7FBF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FF0A741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4D5C74" w14:textId="62B036BF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89,52</w:t>
            </w:r>
            <w:r w:rsidR="00A33CD4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8E0A117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90A5C1" w14:textId="4FAF7E2D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</w:t>
            </w:r>
            <w:r w:rsidR="00A33CD4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433B202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E40C8DA" w14:textId="49B3E01F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</w:t>
            </w:r>
            <w:r w:rsidR="00866206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66609AB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8DC0FB" w14:textId="061C9F50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14,819</w:t>
            </w:r>
          </w:p>
        </w:tc>
        <w:tc>
          <w:tcPr>
            <w:tcW w:w="180" w:type="dxa"/>
          </w:tcPr>
          <w:p w14:paraId="2031518D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F124526" w14:textId="6B9ACAF3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54,66</w:t>
            </w:r>
            <w:r w:rsidR="00C54E66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AF37BC1" w14:textId="77777777" w:rsidR="00282FD6" w:rsidRPr="00B027C3" w:rsidRDefault="00282FD6" w:rsidP="0028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9DF5064" w14:textId="2CC1BF0C" w:rsidR="00282FD6" w:rsidRPr="00B027C3" w:rsidRDefault="00282FD6" w:rsidP="00282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333,936</w:t>
            </w:r>
          </w:p>
        </w:tc>
      </w:tr>
    </w:tbl>
    <w:p w14:paraId="454C11E4" w14:textId="6BC49E42" w:rsidR="00037853" w:rsidRPr="00DF3A57" w:rsidRDefault="00037853" w:rsidP="004451C9">
      <w:pPr>
        <w:rPr>
          <w:rFonts w:asciiTheme="majorBidi" w:hAnsiTheme="majorBidi" w:cstheme="majorBidi"/>
          <w:lang w:eastAsia="x-none"/>
        </w:rPr>
        <w:sectPr w:rsidR="00037853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D00D53" w14:textId="11040E20" w:rsidR="00AD071D" w:rsidRPr="00095C50" w:rsidRDefault="00AD071D" w:rsidP="00AD071D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สัญญาเช่า</w:t>
      </w:r>
    </w:p>
    <w:p w14:paraId="784CC14B" w14:textId="6F25B20D" w:rsidR="004A42FF" w:rsidRPr="00B027C3" w:rsidRDefault="004A42FF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35482F58" w14:textId="20420627" w:rsidR="00703AC2" w:rsidRPr="00B027C3" w:rsidRDefault="00703AC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FF2DAEA" w14:textId="77777777" w:rsidR="00B13266" w:rsidRPr="00B027C3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D4D2042" w14:textId="2B609856" w:rsidR="00703AC2" w:rsidRPr="00B027C3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135E7C" w:rsidRPr="00B027C3">
        <w:rPr>
          <w:rFonts w:asciiTheme="majorBidi" w:hAnsiTheme="majorBidi" w:cstheme="majorBidi" w:hint="cs"/>
          <w:sz w:val="30"/>
          <w:szCs w:val="30"/>
          <w:cs/>
        </w:rPr>
        <w:t>ก</w:t>
      </w:r>
      <w:r w:rsidR="00FD274C" w:rsidRPr="00B027C3">
        <w:rPr>
          <w:rFonts w:asciiTheme="majorBidi" w:hAnsiTheme="majorBidi" w:cstheme="majorBidi" w:hint="cs"/>
          <w:sz w:val="30"/>
          <w:szCs w:val="30"/>
          <w:cs/>
        </w:rPr>
        <w:t>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DB3CED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BD055F" w14:textId="0CA6ADE2" w:rsidR="00703AC2" w:rsidRPr="00B027C3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0183ECFA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D26E6AC" w14:textId="71698074" w:rsidR="00703AC2" w:rsidRPr="00B027C3" w:rsidRDefault="00F3170A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03AC2" w:rsidRPr="00B027C3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6C22A3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7799778" w14:textId="79ABB691" w:rsidR="00703AC2" w:rsidRPr="00B027C3" w:rsidRDefault="00703AC2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8654EB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เมื่อมีการวัดมูลค่าใหม่ของหนี้สินตามสัญญาเช่า 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="008654EB">
        <w:rPr>
          <w:rFonts w:asciiTheme="majorBidi" w:hAnsiTheme="majorBidi" w:cstheme="majorBidi"/>
          <w:b/>
          <w:sz w:val="30"/>
          <w:szCs w:val="30"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027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ค่าเสื่อมราคารับรู้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D97C57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97C57" w:rsidRPr="00B027C3">
        <w:rPr>
          <w:rFonts w:asciiTheme="majorBidi" w:hAnsiTheme="majorBidi" w:cstheme="majorBidi"/>
          <w:sz w:val="30"/>
          <w:szCs w:val="30"/>
          <w:cs/>
        </w:rPr>
        <w:t>บริษัทพิจารณากา</w:t>
      </w:r>
      <w:r w:rsidR="00D97C57">
        <w:rPr>
          <w:rFonts w:asciiTheme="majorBidi" w:hAnsiTheme="majorBidi" w:cstheme="majorBidi" w:hint="cs"/>
          <w:sz w:val="30"/>
          <w:szCs w:val="30"/>
          <w:cs/>
        </w:rPr>
        <w:t>ร</w:t>
      </w:r>
      <w:r w:rsidR="00D97C57" w:rsidRPr="00B027C3">
        <w:rPr>
          <w:rFonts w:asciiTheme="majorBidi" w:hAnsiTheme="majorBidi" w:cstheme="majorBidi"/>
          <w:sz w:val="30"/>
          <w:szCs w:val="30"/>
          <w:cs/>
        </w:rPr>
        <w:t>ด้อยค่าของสินทรัพย์สิทธิการใช้ตาม</w:t>
      </w:r>
      <w:r w:rsidR="00D97C57">
        <w:rPr>
          <w:rFonts w:asciiTheme="majorBidi" w:hAnsiTheme="majorBidi" w:cstheme="majorBidi" w:hint="cs"/>
          <w:sz w:val="30"/>
          <w:szCs w:val="30"/>
          <w:cs/>
        </w:rPr>
        <w:t>นโยบายการบัญชีการด้อยค่า</w:t>
      </w:r>
      <w:r w:rsidR="00D97C57" w:rsidRPr="00B027C3">
        <w:rPr>
          <w:rFonts w:asciiTheme="majorBidi" w:hAnsiTheme="majorBidi" w:cstheme="majorBidi"/>
          <w:sz w:val="30"/>
          <w:szCs w:val="30"/>
          <w:cs/>
        </w:rPr>
        <w:t xml:space="preserve">ที่เปิดเผยในหมายเหตุข้อ </w:t>
      </w:r>
      <w:r w:rsidR="00D97C57" w:rsidRPr="00B027C3">
        <w:rPr>
          <w:rFonts w:asciiTheme="majorBidi" w:hAnsiTheme="majorBidi" w:cstheme="majorBidi"/>
          <w:sz w:val="30"/>
          <w:szCs w:val="30"/>
        </w:rPr>
        <w:t>10</w:t>
      </w:r>
    </w:p>
    <w:p w14:paraId="5EB4784F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C7864DC" w14:textId="2B04BBB7" w:rsidR="00703AC2" w:rsidRPr="00B027C3" w:rsidRDefault="00703AC2" w:rsidP="004451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ใช้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="00FA1055" w:rsidRPr="00B027C3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B027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A1055" w:rsidRPr="00B027C3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027C3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41C236EB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42C9536" w14:textId="3D3A9895" w:rsidR="00703AC2" w:rsidRPr="00B027C3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B027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="00BB03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="00BB03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 xml:space="preserve"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52137" w14:textId="7C481ADF" w:rsidR="00703AC2" w:rsidRPr="00B027C3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33DEEDFA" w14:textId="77777777" w:rsidR="00AA6D7B" w:rsidRPr="00B027C3" w:rsidRDefault="00AA6D7B">
      <w:pPr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1890"/>
        <w:gridCol w:w="270"/>
        <w:gridCol w:w="2160"/>
        <w:gridCol w:w="7"/>
      </w:tblGrid>
      <w:tr w:rsidR="00B833AA" w:rsidRPr="00BB03DF" w14:paraId="0B7247D3" w14:textId="77777777" w:rsidTr="00B833AA">
        <w:trPr>
          <w:gridAfter w:val="1"/>
          <w:wAfter w:w="7" w:type="dxa"/>
        </w:trPr>
        <w:tc>
          <w:tcPr>
            <w:tcW w:w="4590" w:type="dxa"/>
            <w:shd w:val="clear" w:color="auto" w:fill="auto"/>
            <w:vAlign w:val="bottom"/>
          </w:tcPr>
          <w:p w14:paraId="467A309D" w14:textId="42421058" w:rsidR="00B833AA" w:rsidRPr="00BB03DF" w:rsidRDefault="00526DFA" w:rsidP="00B833AA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="ZWAdobeF" w:hAnsi="ZWAdobeF" w:cs="ZWAdobeF"/>
                <w:b w:val="0"/>
                <w:iCs/>
                <w:sz w:val="30"/>
                <w:szCs w:val="30"/>
              </w:rPr>
              <w:lastRenderedPageBreak/>
              <w:t>0B</w:t>
            </w:r>
            <w:r w:rsidR="00B833AA"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A7E39B" w14:textId="77777777" w:rsidR="00B833AA" w:rsidRPr="00BB03DF" w:rsidRDefault="00B833AA" w:rsidP="00B8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45DE2E" w14:textId="5CF461B5" w:rsidR="00B833AA" w:rsidRPr="00BB03DF" w:rsidRDefault="00B833AA" w:rsidP="00B833AA">
            <w:pPr>
              <w:pStyle w:val="acctfourfigures"/>
              <w:tabs>
                <w:tab w:val="clear" w:pos="765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92A8E" w14:textId="77777777" w:rsidR="00B833AA" w:rsidRPr="00BB03DF" w:rsidRDefault="00B833AA" w:rsidP="00B833AA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BD392B7" w14:textId="604877D4" w:rsidR="00B833AA" w:rsidRPr="00BB03DF" w:rsidRDefault="00B833AA" w:rsidP="00B833AA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BB03DF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เงินลงทุนตามวิธีส่วนได้เสีย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3C8" w:rsidRPr="00BB03DF" w14:paraId="565B9D64" w14:textId="77777777" w:rsidTr="00B833AA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3A3A2AFE" w14:textId="69869976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3E0ACB"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9014BC" w14:textId="77777777" w:rsidR="005E33C8" w:rsidRPr="00BB03DF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6784E8F" w14:textId="183A19C6" w:rsidR="005E33C8" w:rsidRPr="00BB03DF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9367A2"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06A8AC1" w14:textId="77777777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225A00E8" w14:textId="577C2B1F" w:rsidR="005E33C8" w:rsidRPr="00BB03DF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9367A2"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5E33C8" w:rsidRPr="00BB03DF" w14:paraId="309C0F59" w14:textId="77777777" w:rsidTr="00214CB6">
        <w:tc>
          <w:tcPr>
            <w:tcW w:w="4590" w:type="dxa"/>
            <w:shd w:val="clear" w:color="auto" w:fill="auto"/>
          </w:tcPr>
          <w:p w14:paraId="14D3F58F" w14:textId="77777777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80189D" w14:textId="77777777" w:rsidR="005E33C8" w:rsidRPr="00BB03DF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7" w:type="dxa"/>
            <w:gridSpan w:val="4"/>
            <w:shd w:val="clear" w:color="auto" w:fill="auto"/>
          </w:tcPr>
          <w:p w14:paraId="695D052A" w14:textId="518CF0E8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67A2" w:rsidRPr="00BB03DF" w14:paraId="06EB9DB5" w14:textId="77777777" w:rsidTr="00B833AA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7E8EEAF5" w14:textId="2B66D5C9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BD8B4DC" w14:textId="77777777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39F3F80" w14:textId="5FBD5E9A" w:rsidR="009367A2" w:rsidRPr="00BB03DF" w:rsidRDefault="001104A8" w:rsidP="009367A2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F505A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5,945</w:t>
            </w:r>
          </w:p>
        </w:tc>
        <w:tc>
          <w:tcPr>
            <w:tcW w:w="270" w:type="dxa"/>
            <w:shd w:val="clear" w:color="auto" w:fill="auto"/>
          </w:tcPr>
          <w:p w14:paraId="1F53FAB4" w14:textId="77777777" w:rsidR="009367A2" w:rsidRPr="00BB03DF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73C57FC3" w14:textId="24F16ED2" w:rsidR="009367A2" w:rsidRPr="00BB03DF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34,081</w:t>
            </w:r>
          </w:p>
        </w:tc>
      </w:tr>
      <w:tr w:rsidR="009367A2" w:rsidRPr="00BB03DF" w14:paraId="4B416301" w14:textId="77777777" w:rsidTr="00B833AA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180DCCB9" w14:textId="7D88F1DD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738FE0" w14:textId="77777777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06366D5" w14:textId="472352A5" w:rsidR="009367A2" w:rsidRPr="00BB03DF" w:rsidRDefault="00FF505A" w:rsidP="009367A2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39,592</w:t>
            </w:r>
          </w:p>
        </w:tc>
        <w:tc>
          <w:tcPr>
            <w:tcW w:w="270" w:type="dxa"/>
            <w:shd w:val="clear" w:color="auto" w:fill="auto"/>
          </w:tcPr>
          <w:p w14:paraId="406CC6C8" w14:textId="77777777" w:rsidR="009367A2" w:rsidRPr="00BB03DF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812B27C" w14:textId="5C79958F" w:rsidR="009367A2" w:rsidRPr="00BB03DF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43,702</w:t>
            </w:r>
          </w:p>
        </w:tc>
      </w:tr>
      <w:tr w:rsidR="009367A2" w:rsidRPr="00BB03DF" w14:paraId="10B760A4" w14:textId="77777777" w:rsidTr="00B833AA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4C16E6F4" w14:textId="6DD49520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A6FD6D" w14:textId="77777777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0FD3" w14:textId="377CDE71" w:rsidR="009367A2" w:rsidRPr="00BB03DF" w:rsidRDefault="00FF505A" w:rsidP="009367A2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65,537</w:t>
            </w:r>
          </w:p>
        </w:tc>
        <w:tc>
          <w:tcPr>
            <w:tcW w:w="270" w:type="dxa"/>
            <w:shd w:val="clear" w:color="auto" w:fill="auto"/>
          </w:tcPr>
          <w:p w14:paraId="644CC13B" w14:textId="77777777" w:rsidR="009367A2" w:rsidRPr="00BB03DF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DDB62" w14:textId="1B2EEA8D" w:rsidR="009367A2" w:rsidRPr="00BB03DF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77,783</w:t>
            </w:r>
          </w:p>
        </w:tc>
      </w:tr>
    </w:tbl>
    <w:p w14:paraId="7260919F" w14:textId="77777777" w:rsidR="00AA6D7B" w:rsidRPr="00B027C3" w:rsidRDefault="00AA6D7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3D10F" w14:textId="45115200" w:rsidR="00861054" w:rsidRPr="00B027C3" w:rsidRDefault="0086105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E0ACB" w:rsidRPr="00B027C3">
        <w:rPr>
          <w:rFonts w:asciiTheme="majorBidi" w:hAnsiTheme="majorBidi" w:cstheme="majorBidi"/>
          <w:sz w:val="30"/>
          <w:szCs w:val="30"/>
        </w:rPr>
        <w:t>256</w:t>
      </w:r>
      <w:r w:rsidR="009367A2" w:rsidRPr="00B027C3">
        <w:rPr>
          <w:rFonts w:asciiTheme="majorBidi" w:hAnsiTheme="majorBidi" w:cstheme="majorBidi"/>
          <w:sz w:val="30"/>
          <w:szCs w:val="30"/>
        </w:rPr>
        <w:t>6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CC5566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36E2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5566" w:rsidRPr="00B027C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EB68F2" w:rsidRPr="00B027C3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901465" w:rsidRPr="00B027C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B027C3">
        <w:rPr>
          <w:rFonts w:asciiTheme="majorBidi" w:hAnsiTheme="majorBidi" w:cstheme="majorBidi"/>
          <w:sz w:val="30"/>
          <w:szCs w:val="30"/>
          <w:cs/>
        </w:rPr>
        <w:t>จำนว</w:t>
      </w:r>
      <w:r w:rsidR="00B65F99" w:rsidRPr="00B027C3">
        <w:rPr>
          <w:rFonts w:asciiTheme="majorBidi" w:hAnsiTheme="majorBidi" w:cstheme="majorBidi" w:hint="cs"/>
          <w:sz w:val="30"/>
          <w:szCs w:val="30"/>
          <w:cs/>
        </w:rPr>
        <w:t>นเงิน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C50B57" w:rsidRPr="00B027C3">
        <w:rPr>
          <w:rFonts w:asciiTheme="majorBidi" w:hAnsiTheme="majorBidi" w:cstheme="majorBidi"/>
          <w:sz w:val="30"/>
          <w:szCs w:val="30"/>
        </w:rPr>
        <w:t>4.04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0ACB" w:rsidRPr="00B027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C50B57" w:rsidRPr="00B027C3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="00BB03D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457EF9" w:rsidRPr="00B027C3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จำนวนเงิน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70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0005870" w14:textId="77777777" w:rsidR="00861054" w:rsidRPr="00B027C3" w:rsidRDefault="0086105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43917" w14:textId="6183496C" w:rsidR="0043796F" w:rsidRPr="00B027C3" w:rsidRDefault="00C45AD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โรงงาน</w:t>
      </w:r>
      <w:r w:rsidR="00FD25B6" w:rsidRPr="00B027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แห่ง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หนึ่ง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3E0ACB" w:rsidRPr="00B027C3">
        <w:rPr>
          <w:rFonts w:asciiTheme="majorBidi" w:hAnsiTheme="majorBidi" w:cstheme="majorBidi"/>
          <w:sz w:val="30"/>
          <w:szCs w:val="30"/>
        </w:rPr>
        <w:t>3</w:t>
      </w:r>
      <w:r w:rsidR="002B50C2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2B50C2"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9182DD0" w14:textId="1FA24F32" w:rsidR="00002DC4" w:rsidRPr="00B027C3" w:rsidRDefault="00002DC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EF2" w14:textId="3CE950BE" w:rsidR="00002DC4" w:rsidRPr="00B027C3" w:rsidRDefault="00C45AD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แผงพลังงานแสงอาทิตย์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3E0ACB" w:rsidRPr="00B027C3">
        <w:rPr>
          <w:rFonts w:asciiTheme="majorBidi" w:hAnsiTheme="majorBidi" w:cstheme="majorBidi"/>
          <w:sz w:val="30"/>
          <w:szCs w:val="30"/>
        </w:rPr>
        <w:t>20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ค่าเช่ากำหนดชำระเป็นรายเดือนตาม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จริง</w:t>
      </w:r>
      <w:r w:rsidR="000B14C2">
        <w:rPr>
          <w:rFonts w:asciiTheme="majorBidi" w:hAnsiTheme="majorBidi" w:cstheme="majorBidi"/>
          <w:sz w:val="30"/>
          <w:szCs w:val="30"/>
          <w:cs/>
        </w:rPr>
        <w:br/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หรือ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อัตรา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  <w:r w:rsidR="001B1BAD" w:rsidRPr="00B027C3">
        <w:rPr>
          <w:rFonts w:asciiTheme="majorBidi" w:hAnsiTheme="majorBidi" w:cstheme="majorBidi"/>
          <w:sz w:val="30"/>
          <w:szCs w:val="30"/>
          <w:cs/>
        </w:rPr>
        <w:t>แล้วแต่อย่างใดจะสูงกว่า</w:t>
      </w:r>
    </w:p>
    <w:p w14:paraId="01735B05" w14:textId="77777777" w:rsidR="00BE295E" w:rsidRPr="00B027C3" w:rsidRDefault="00BE295E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E6D6ED" w14:textId="1B9E3380" w:rsidR="00082BD0" w:rsidRPr="00B027C3" w:rsidRDefault="00BE295E" w:rsidP="00082BD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Pr="00B027C3">
        <w:rPr>
          <w:rFonts w:asciiTheme="majorBidi" w:hAnsiTheme="majorBidi" w:cstheme="majorBidi" w:hint="cs"/>
          <w:sz w:val="30"/>
          <w:szCs w:val="30"/>
          <w:cs/>
        </w:rPr>
        <w:t>รถยกไฟฟ้ายืนขับและอุปกรณ์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082BD0" w:rsidRPr="00B027C3">
        <w:rPr>
          <w:rFonts w:asciiTheme="majorBidi" w:hAnsiTheme="majorBidi" w:cstheme="majorBidi"/>
          <w:sz w:val="30"/>
          <w:szCs w:val="30"/>
        </w:rPr>
        <w:t>4-</w:t>
      </w:r>
      <w:r w:rsidRPr="00B027C3">
        <w:rPr>
          <w:rFonts w:asciiTheme="majorBidi" w:hAnsiTheme="majorBidi" w:cstheme="majorBidi"/>
          <w:sz w:val="30"/>
          <w:szCs w:val="30"/>
        </w:rPr>
        <w:t xml:space="preserve">5 </w:t>
      </w:r>
      <w:r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82BD0" w:rsidRPr="00B027C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9D322E7" w14:textId="77777777" w:rsidR="008A0DB3" w:rsidRPr="00B027C3" w:rsidRDefault="008A0DB3" w:rsidP="004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3EEB090" w14:textId="3D771ECE" w:rsidR="008A0DB3" w:rsidRPr="00B027C3" w:rsidRDefault="008A0DB3" w:rsidP="004C30E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DE58D38" w14:textId="77777777" w:rsidR="00B13266" w:rsidRPr="00B027C3" w:rsidRDefault="00B13266" w:rsidP="004C30E6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F86A72" w14:textId="19882147" w:rsidR="008A0DB3" w:rsidRPr="00B027C3" w:rsidRDefault="00C45ADB" w:rsidP="004C30E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1B1BAD" w:rsidRPr="00B027C3">
        <w:rPr>
          <w:rFonts w:asciiTheme="majorBidi" w:hAnsiTheme="majorBidi" w:cstheme="majorBidi"/>
          <w:sz w:val="30"/>
          <w:szCs w:val="30"/>
          <w:cs/>
        </w:rPr>
        <w:t>ใช้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สิทธิเลือกขยายอายุสัญญาเช่าอสังหาริมทรัพย์ภายใน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3E0ACB" w:rsidRPr="00B027C3">
        <w:rPr>
          <w:rFonts w:asciiTheme="majorBidi" w:hAnsiTheme="majorBidi" w:cstheme="majorBidi"/>
          <w:sz w:val="30"/>
          <w:szCs w:val="30"/>
        </w:rPr>
        <w:t>30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วัน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ก่อนสิ้นสุดระยะเวลาเช่า ซึ่ง</w:t>
      </w: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5243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6362578B" w14:textId="2FBA5CDD" w:rsidR="003D372D" w:rsidRPr="00B027C3" w:rsidRDefault="003D3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1890"/>
        <w:gridCol w:w="270"/>
        <w:gridCol w:w="2160"/>
      </w:tblGrid>
      <w:tr w:rsidR="00BB03DF" w:rsidRPr="00B027C3" w14:paraId="73260666" w14:textId="77777777" w:rsidTr="003C3841">
        <w:tc>
          <w:tcPr>
            <w:tcW w:w="4590" w:type="dxa"/>
            <w:shd w:val="clear" w:color="auto" w:fill="auto"/>
            <w:vAlign w:val="bottom"/>
          </w:tcPr>
          <w:p w14:paraId="1CD2B87C" w14:textId="2706ED00" w:rsidR="00BB03DF" w:rsidRPr="00B027C3" w:rsidRDefault="00BB03DF" w:rsidP="00BB03DF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AFC267A" w14:textId="77777777" w:rsidR="00BB03DF" w:rsidRPr="00B027C3" w:rsidRDefault="00BB03DF" w:rsidP="00BB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C561BF6" w14:textId="35ACBE99" w:rsidR="00BB03DF" w:rsidRPr="00B027C3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027C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027C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027C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027C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BA455" w14:textId="77777777" w:rsidR="00BB03DF" w:rsidRPr="00B027C3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AA4E65C" w14:textId="73D1874A" w:rsidR="00BB03DF" w:rsidRPr="00B027C3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BB03DF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เงินลงทุนตามวิธีส่วนได้เสีย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64D3A" w:rsidRPr="00B027C3" w14:paraId="79479E2D" w14:textId="77777777" w:rsidTr="003C3841">
        <w:tc>
          <w:tcPr>
            <w:tcW w:w="4590" w:type="dxa"/>
            <w:shd w:val="clear" w:color="auto" w:fill="auto"/>
          </w:tcPr>
          <w:p w14:paraId="14D072FD" w14:textId="54057371" w:rsidR="00164D3A" w:rsidRPr="00B027C3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E0ACB"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D8182C" w14:textId="77777777" w:rsidR="00164D3A" w:rsidRPr="00B027C3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C2415AB" w14:textId="6F7F78BD" w:rsidR="00164D3A" w:rsidRPr="00B027C3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9367A2" w:rsidRPr="00B027C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F60181D" w14:textId="77777777" w:rsidR="00164D3A" w:rsidRPr="00B027C3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489E5F4" w14:textId="4A8E2C15" w:rsidR="00164D3A" w:rsidRPr="00B027C3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9367A2" w:rsidRPr="00B027C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164D3A" w:rsidRPr="00B027C3" w14:paraId="7363D82E" w14:textId="77777777" w:rsidTr="00214CB6">
        <w:trPr>
          <w:trHeight w:val="68"/>
        </w:trPr>
        <w:tc>
          <w:tcPr>
            <w:tcW w:w="4590" w:type="dxa"/>
            <w:shd w:val="clear" w:color="auto" w:fill="auto"/>
          </w:tcPr>
          <w:p w14:paraId="4B8C0AB3" w14:textId="77777777" w:rsidR="00164D3A" w:rsidRPr="00B027C3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8353A9" w14:textId="77777777" w:rsidR="00164D3A" w:rsidRPr="00B027C3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072D640C" w14:textId="77777777" w:rsidR="00164D3A" w:rsidRPr="00B027C3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D3A" w:rsidRPr="00B027C3" w14:paraId="0595010D" w14:textId="77777777" w:rsidTr="003C3841">
        <w:tc>
          <w:tcPr>
            <w:tcW w:w="4590" w:type="dxa"/>
            <w:shd w:val="clear" w:color="auto" w:fill="auto"/>
          </w:tcPr>
          <w:p w14:paraId="586942E9" w14:textId="2FA0D16E" w:rsidR="00164D3A" w:rsidRPr="00B027C3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38DB8E" w14:textId="77777777" w:rsidR="00164D3A" w:rsidRPr="00B027C3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54BBA8A" w14:textId="6A727937" w:rsidR="00164D3A" w:rsidRPr="00B027C3" w:rsidRDefault="00164D3A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025CF" w14:textId="77777777" w:rsidR="00164D3A" w:rsidRPr="00B027C3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8F762C5" w14:textId="64109008" w:rsidR="00164D3A" w:rsidRPr="00B027C3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D3A" w:rsidRPr="00B027C3" w14:paraId="7A3FDC01" w14:textId="77777777" w:rsidTr="003C3841">
        <w:tc>
          <w:tcPr>
            <w:tcW w:w="4590" w:type="dxa"/>
            <w:shd w:val="clear" w:color="auto" w:fill="auto"/>
          </w:tcPr>
          <w:p w14:paraId="4B69A3F1" w14:textId="478F3EC1" w:rsidR="00164D3A" w:rsidRPr="00B027C3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C32C4B" w14:textId="77777777" w:rsidR="00164D3A" w:rsidRPr="00B027C3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08707A0" w14:textId="77777777" w:rsidR="00164D3A" w:rsidRPr="00B027C3" w:rsidRDefault="00164D3A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C3874" w14:textId="77777777" w:rsidR="00164D3A" w:rsidRPr="00B027C3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4C4E7DE0" w14:textId="77777777" w:rsidR="00164D3A" w:rsidRPr="00B027C3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7A2" w:rsidRPr="00B027C3" w14:paraId="628EB79E" w14:textId="77777777" w:rsidTr="003C3841">
        <w:tc>
          <w:tcPr>
            <w:tcW w:w="4590" w:type="dxa"/>
            <w:shd w:val="clear" w:color="auto" w:fill="auto"/>
          </w:tcPr>
          <w:p w14:paraId="2D357058" w14:textId="4ED84953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23BDDA" w14:textId="77777777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3744E3" w14:textId="170C7A8A" w:rsidR="009367A2" w:rsidRPr="00B027C3" w:rsidRDefault="003D372D" w:rsidP="009367A2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5,037</w:t>
            </w:r>
          </w:p>
        </w:tc>
        <w:tc>
          <w:tcPr>
            <w:tcW w:w="270" w:type="dxa"/>
            <w:shd w:val="clear" w:color="auto" w:fill="auto"/>
          </w:tcPr>
          <w:p w14:paraId="675A997F" w14:textId="77777777" w:rsidR="009367A2" w:rsidRPr="00B027C3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9BF7F98" w14:textId="36206D83" w:rsidR="009367A2" w:rsidRPr="00B027C3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5,381 </w:t>
            </w:r>
          </w:p>
        </w:tc>
      </w:tr>
      <w:tr w:rsidR="009367A2" w:rsidRPr="00B027C3" w14:paraId="205ECEB4" w14:textId="77777777" w:rsidTr="003C3841">
        <w:tc>
          <w:tcPr>
            <w:tcW w:w="4590" w:type="dxa"/>
            <w:shd w:val="clear" w:color="auto" w:fill="auto"/>
          </w:tcPr>
          <w:p w14:paraId="2A63946B" w14:textId="68192ABD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4186F1" w14:textId="77777777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1E29C9F" w14:textId="5962F6A8" w:rsidR="009367A2" w:rsidRPr="00B027C3" w:rsidRDefault="003D372D" w:rsidP="009367A2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3,168</w:t>
            </w:r>
          </w:p>
        </w:tc>
        <w:tc>
          <w:tcPr>
            <w:tcW w:w="270" w:type="dxa"/>
            <w:shd w:val="clear" w:color="auto" w:fill="auto"/>
          </w:tcPr>
          <w:p w14:paraId="1D9F6E22" w14:textId="77777777" w:rsidR="009367A2" w:rsidRPr="00B027C3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0850D743" w14:textId="09BBE16A" w:rsidR="009367A2" w:rsidRPr="00B027C3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2,506 </w:t>
            </w:r>
          </w:p>
        </w:tc>
      </w:tr>
      <w:tr w:rsidR="009367A2" w:rsidRPr="00B027C3" w14:paraId="152C00BA" w14:textId="77777777" w:rsidTr="003C3841">
        <w:tc>
          <w:tcPr>
            <w:tcW w:w="4590" w:type="dxa"/>
            <w:shd w:val="clear" w:color="auto" w:fill="auto"/>
          </w:tcPr>
          <w:p w14:paraId="393B4240" w14:textId="425CE523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1695B81" w14:textId="77777777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1E83DEE" w14:textId="7AAA4914" w:rsidR="009367A2" w:rsidRPr="00B027C3" w:rsidRDefault="003D372D" w:rsidP="009367A2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3,840</w:t>
            </w:r>
          </w:p>
        </w:tc>
        <w:tc>
          <w:tcPr>
            <w:tcW w:w="270" w:type="dxa"/>
            <w:shd w:val="clear" w:color="auto" w:fill="auto"/>
          </w:tcPr>
          <w:p w14:paraId="359C93AD" w14:textId="77777777" w:rsidR="009367A2" w:rsidRPr="00B027C3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52DA20E0" w14:textId="6BDD5902" w:rsidR="009367A2" w:rsidRPr="00B027C3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4,088 </w:t>
            </w:r>
          </w:p>
        </w:tc>
      </w:tr>
      <w:tr w:rsidR="009367A2" w:rsidRPr="00B027C3" w14:paraId="3F507328" w14:textId="77777777" w:rsidTr="003C3841">
        <w:tc>
          <w:tcPr>
            <w:tcW w:w="4590" w:type="dxa"/>
            <w:shd w:val="clear" w:color="auto" w:fill="auto"/>
          </w:tcPr>
          <w:p w14:paraId="40560F43" w14:textId="7DD989AD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95417364"/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6"/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945861" w14:textId="77777777" w:rsidR="009367A2" w:rsidRPr="00B027C3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60F4F51" w14:textId="35E57B6A" w:rsidR="009367A2" w:rsidRPr="00B027C3" w:rsidRDefault="003D372D" w:rsidP="009367A2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6462943D" w14:textId="77777777" w:rsidR="009367A2" w:rsidRPr="00B027C3" w:rsidRDefault="009367A2" w:rsidP="009367A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4DDE2BE" w14:textId="69D5C454" w:rsidR="009367A2" w:rsidRPr="00B027C3" w:rsidRDefault="009367A2" w:rsidP="003C384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876 </w:t>
            </w:r>
          </w:p>
        </w:tc>
      </w:tr>
    </w:tbl>
    <w:p w14:paraId="383BFE2D" w14:textId="77777777" w:rsidR="004C30E6" w:rsidRPr="00B027C3" w:rsidRDefault="004C30E6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5847D" w14:textId="5F7FBD45" w:rsidR="00C213FA" w:rsidRPr="00B027C3" w:rsidRDefault="004A42FF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E0ACB" w:rsidRPr="00B027C3">
        <w:rPr>
          <w:rFonts w:asciiTheme="majorBidi" w:hAnsiTheme="majorBidi" w:cstheme="majorBidi"/>
          <w:sz w:val="30"/>
          <w:szCs w:val="30"/>
        </w:rPr>
        <w:t>256</w:t>
      </w:r>
      <w:r w:rsidR="009367A2" w:rsidRPr="00B027C3">
        <w:rPr>
          <w:rFonts w:asciiTheme="majorBidi" w:hAnsiTheme="majorBidi" w:cstheme="majorBidi"/>
          <w:sz w:val="30"/>
          <w:szCs w:val="30"/>
        </w:rPr>
        <w:t>6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="009F47BE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36E2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1350B" w:rsidRPr="00B027C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3D372D" w:rsidRPr="00B027C3">
        <w:rPr>
          <w:rFonts w:asciiTheme="majorBidi" w:hAnsiTheme="majorBidi" w:cstheme="majorBidi"/>
          <w:sz w:val="30"/>
          <w:szCs w:val="30"/>
        </w:rPr>
        <w:t xml:space="preserve"> 1</w:t>
      </w:r>
      <w:r w:rsidR="009A7664" w:rsidRPr="00B027C3">
        <w:rPr>
          <w:rFonts w:asciiTheme="majorBidi" w:hAnsiTheme="majorBidi" w:cstheme="majorBidi"/>
          <w:sz w:val="30"/>
          <w:szCs w:val="30"/>
        </w:rPr>
        <w:t>2</w:t>
      </w:r>
      <w:r w:rsidR="003D372D" w:rsidRPr="00B027C3">
        <w:rPr>
          <w:rFonts w:asciiTheme="majorBidi" w:hAnsiTheme="majorBidi" w:cstheme="majorBidi"/>
          <w:sz w:val="30"/>
          <w:szCs w:val="30"/>
        </w:rPr>
        <w:t>.</w:t>
      </w:r>
      <w:r w:rsidR="009A7664" w:rsidRPr="00B027C3">
        <w:rPr>
          <w:rFonts w:asciiTheme="majorBidi" w:hAnsiTheme="majorBidi" w:cstheme="majorBidi"/>
          <w:sz w:val="30"/>
          <w:szCs w:val="30"/>
        </w:rPr>
        <w:t>32</w:t>
      </w:r>
      <w:r w:rsidR="001B4D39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4A6C96">
        <w:rPr>
          <w:rFonts w:asciiTheme="majorBidi" w:hAnsiTheme="majorBidi" w:cstheme="majorBidi"/>
          <w:sz w:val="30"/>
          <w:szCs w:val="30"/>
        </w:rPr>
        <w:br/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0ACB" w:rsidRPr="00B027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AA6D7B" w:rsidRPr="00B027C3">
        <w:rPr>
          <w:rFonts w:asciiTheme="majorBidi" w:hAnsiTheme="majorBidi" w:cstheme="majorBidi"/>
          <w:i/>
          <w:iCs/>
          <w:sz w:val="30"/>
          <w:szCs w:val="30"/>
        </w:rPr>
        <w:t>.7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A6D7B"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6DFD000" w14:textId="77777777" w:rsidR="003D372D" w:rsidRPr="00BB03DF" w:rsidRDefault="003D372D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43CE32" w14:textId="6693825D" w:rsidR="0027645D" w:rsidRPr="00BB03DF" w:rsidRDefault="003E0ACB" w:rsidP="004451C9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B03DF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5A5C8C" w:rsidRPr="00BB03DF">
        <w:rPr>
          <w:rFonts w:asciiTheme="majorBidi" w:hAnsiTheme="majorBidi" w:cstheme="majorBidi"/>
          <w:sz w:val="30"/>
          <w:szCs w:val="30"/>
          <w:lang w:val="en-US"/>
        </w:rPr>
        <w:tab/>
      </w:r>
      <w:r w:rsidR="00E1209A" w:rsidRPr="00BB03DF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519FD599" w14:textId="7BD225A5" w:rsidR="00E1209A" w:rsidRPr="00BB03DF" w:rsidRDefault="00E1209A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A14B7CB" w14:textId="77F5D68C" w:rsidR="00E1209A" w:rsidRPr="00BB03DF" w:rsidRDefault="00E120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B03D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D34AAC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47FB2DB1" w14:textId="14011284" w:rsidR="00E1209A" w:rsidRPr="00BB03DF" w:rsidRDefault="00871A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03DF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352815" w:rsidRPr="00BB03D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E1209A" w:rsidRPr="00BB03DF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="007426D9" w:rsidRPr="00BB03DF">
        <w:rPr>
          <w:rFonts w:asciiTheme="majorBidi" w:eastAsia="Calibri" w:hAnsiTheme="majorBidi" w:cstheme="majorBidi"/>
          <w:sz w:val="30"/>
          <w:szCs w:val="30"/>
        </w:rPr>
        <w:t>20</w:t>
      </w:r>
    </w:p>
    <w:p w14:paraId="418CE776" w14:textId="089A2F1B" w:rsidR="000168B1" w:rsidRPr="00BB03DF" w:rsidRDefault="000168B1" w:rsidP="004451C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1890"/>
        <w:gridCol w:w="270"/>
        <w:gridCol w:w="2160"/>
      </w:tblGrid>
      <w:tr w:rsidR="00BB03DF" w:rsidRPr="00BB03DF" w14:paraId="5D4E634C" w14:textId="77777777" w:rsidTr="004373F8">
        <w:tc>
          <w:tcPr>
            <w:tcW w:w="4590" w:type="dxa"/>
            <w:shd w:val="clear" w:color="auto" w:fill="auto"/>
          </w:tcPr>
          <w:p w14:paraId="56AB5EDB" w14:textId="77777777" w:rsidR="00BB03DF" w:rsidRPr="00BB03DF" w:rsidRDefault="00BB03DF" w:rsidP="00BB03DF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62E927" w14:textId="77777777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E0EBA80" w14:textId="17FFE5C3" w:rsidR="00BB03DF" w:rsidRPr="00BB03DF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57793" w14:textId="77777777" w:rsidR="00BB03DF" w:rsidRPr="00BB03DF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8973EBA" w14:textId="58692F05" w:rsidR="00BB03DF" w:rsidRPr="00BB03DF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BB03DF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เงินลงทุนตามวิธีส่วนได้เสีย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30D" w:rsidRPr="00BB03DF" w14:paraId="12520CBF" w14:textId="77777777" w:rsidTr="004373F8">
        <w:tc>
          <w:tcPr>
            <w:tcW w:w="4590" w:type="dxa"/>
            <w:shd w:val="clear" w:color="auto" w:fill="auto"/>
          </w:tcPr>
          <w:p w14:paraId="185D4EDF" w14:textId="77777777" w:rsidR="0037630D" w:rsidRPr="00BB03DF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A76CC5" w14:textId="77777777" w:rsidR="0037630D" w:rsidRPr="00BB03DF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8049E68" w14:textId="06EE40FC" w:rsidR="0037630D" w:rsidRPr="00BB03DF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9367A2"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3DB148" w14:textId="77777777" w:rsidR="0037630D" w:rsidRPr="00BB03DF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DC6E528" w14:textId="0F465F66" w:rsidR="0037630D" w:rsidRPr="00BB03DF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9367A2"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37630D" w:rsidRPr="00BB03DF" w14:paraId="04BEC99B" w14:textId="77777777" w:rsidTr="00214CB6">
        <w:tc>
          <w:tcPr>
            <w:tcW w:w="4590" w:type="dxa"/>
            <w:shd w:val="clear" w:color="auto" w:fill="auto"/>
          </w:tcPr>
          <w:p w14:paraId="70BFAD5C" w14:textId="77777777" w:rsidR="0037630D" w:rsidRPr="00BB03DF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6AA88C" w14:textId="77777777" w:rsidR="0037630D" w:rsidRPr="00BB03DF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0AD0BBBC" w14:textId="77777777" w:rsidR="0037630D" w:rsidRPr="00BB03DF" w:rsidRDefault="0037630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630D" w:rsidRPr="00BB03DF" w14:paraId="32BC4EED" w14:textId="77777777" w:rsidTr="004373F8">
        <w:tc>
          <w:tcPr>
            <w:tcW w:w="4590" w:type="dxa"/>
            <w:shd w:val="clear" w:color="auto" w:fill="auto"/>
          </w:tcPr>
          <w:p w14:paraId="2648FC87" w14:textId="77777777" w:rsidR="0037630D" w:rsidRPr="00BB03DF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0C89E1" w14:textId="77777777" w:rsidR="0037630D" w:rsidRPr="00BB03DF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112577A" w14:textId="77777777" w:rsidR="0037630D" w:rsidRPr="00BB03DF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B2BBE3" w14:textId="77777777" w:rsidR="0037630D" w:rsidRPr="00BB03DF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2EDEC1C4" w14:textId="77777777" w:rsidR="0037630D" w:rsidRPr="00BB03DF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630D" w:rsidRPr="00BB03DF" w14:paraId="77BCB10C" w14:textId="77777777" w:rsidTr="004373F8">
        <w:tc>
          <w:tcPr>
            <w:tcW w:w="4590" w:type="dxa"/>
            <w:shd w:val="clear" w:color="auto" w:fill="auto"/>
          </w:tcPr>
          <w:p w14:paraId="7D2CA1F3" w14:textId="77777777" w:rsidR="0037630D" w:rsidRPr="00BB03DF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44DEEE6" w14:textId="77777777" w:rsidR="0037630D" w:rsidRPr="00BB03DF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CD2BEB4" w14:textId="5D7153AF" w:rsidR="0037630D" w:rsidRPr="00BB03DF" w:rsidRDefault="00674105" w:rsidP="00674105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1,386,340</w:t>
            </w:r>
          </w:p>
        </w:tc>
        <w:tc>
          <w:tcPr>
            <w:tcW w:w="270" w:type="dxa"/>
            <w:shd w:val="clear" w:color="auto" w:fill="auto"/>
          </w:tcPr>
          <w:p w14:paraId="2BEACE5E" w14:textId="77777777" w:rsidR="0037630D" w:rsidRPr="00BB03DF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69FBB0DB" w14:textId="51BEAC9C" w:rsidR="0037630D" w:rsidRPr="00BB03DF" w:rsidRDefault="00674105" w:rsidP="00674105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1,172,767</w:t>
            </w:r>
          </w:p>
        </w:tc>
      </w:tr>
      <w:tr w:rsidR="009367A2" w:rsidRPr="00BB03DF" w14:paraId="55D39CC5" w14:textId="77777777" w:rsidTr="00E75901">
        <w:trPr>
          <w:trHeight w:val="173"/>
        </w:trPr>
        <w:tc>
          <w:tcPr>
            <w:tcW w:w="4590" w:type="dxa"/>
            <w:shd w:val="clear" w:color="auto" w:fill="auto"/>
          </w:tcPr>
          <w:p w14:paraId="295120BA" w14:textId="24A423B6" w:rsidR="009367A2" w:rsidRPr="00BB03DF" w:rsidRDefault="00674105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13D9D" w14:textId="77777777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589CD" w14:textId="47FACDF7" w:rsidR="009367A2" w:rsidRPr="00BB03DF" w:rsidRDefault="00674105" w:rsidP="009367A2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71,939</w:t>
            </w:r>
          </w:p>
        </w:tc>
        <w:tc>
          <w:tcPr>
            <w:tcW w:w="270" w:type="dxa"/>
            <w:shd w:val="clear" w:color="auto" w:fill="auto"/>
          </w:tcPr>
          <w:p w14:paraId="5F04482D" w14:textId="77777777" w:rsidR="009367A2" w:rsidRPr="00BB03DF" w:rsidRDefault="009367A2" w:rsidP="009367A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C3DC" w14:textId="7BBC5631" w:rsidR="009367A2" w:rsidRPr="00BB03DF" w:rsidRDefault="00674105" w:rsidP="004373F8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83,555</w:t>
            </w:r>
          </w:p>
        </w:tc>
      </w:tr>
      <w:tr w:rsidR="009367A2" w:rsidRPr="00BB03DF" w14:paraId="7817049E" w14:textId="77777777" w:rsidTr="00E75901">
        <w:tc>
          <w:tcPr>
            <w:tcW w:w="4590" w:type="dxa"/>
            <w:shd w:val="clear" w:color="auto" w:fill="auto"/>
          </w:tcPr>
          <w:p w14:paraId="5AD25E29" w14:textId="522C3E21" w:rsidR="009367A2" w:rsidRPr="00BB03DF" w:rsidRDefault="00674105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373270E" w14:textId="77777777" w:rsidR="009367A2" w:rsidRPr="00BB03DF" w:rsidRDefault="009367A2" w:rsidP="00936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2DF7" w14:textId="20A0B6C5" w:rsidR="009367A2" w:rsidRPr="00BB03DF" w:rsidRDefault="00144209" w:rsidP="009367A2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1,458</w:t>
            </w:r>
            <w:r w:rsidR="00DA2872"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DA2872"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C260318" w14:textId="77777777" w:rsidR="009367A2" w:rsidRPr="00BB03DF" w:rsidRDefault="009367A2" w:rsidP="009367A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1898E" w14:textId="77122F88" w:rsidR="009367A2" w:rsidRPr="00BB03DF" w:rsidRDefault="00674105" w:rsidP="004373F8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1,256,322</w:t>
            </w:r>
          </w:p>
        </w:tc>
      </w:tr>
    </w:tbl>
    <w:p w14:paraId="5C94D18D" w14:textId="77777777" w:rsidR="007824FE" w:rsidRPr="00BB03DF" w:rsidRDefault="007824FE" w:rsidP="0078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83C24F7" w14:textId="23506875" w:rsidR="007824FE" w:rsidRPr="00BB03DF" w:rsidRDefault="007824FE" w:rsidP="007824F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BB03DF">
        <w:rPr>
          <w:rFonts w:asciiTheme="majorBidi" w:hAnsiTheme="majorBidi" w:cstheme="majorBidi"/>
          <w:sz w:val="30"/>
          <w:szCs w:val="30"/>
        </w:rPr>
        <w:t xml:space="preserve"> 31 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B03DF">
        <w:rPr>
          <w:rFonts w:asciiTheme="majorBidi" w:hAnsiTheme="majorBidi" w:cstheme="majorBidi"/>
          <w:sz w:val="30"/>
          <w:szCs w:val="30"/>
        </w:rPr>
        <w:t xml:space="preserve">2566 </w:t>
      </w:r>
      <w:r w:rsidRPr="00BB03D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B03DF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</w:t>
      </w:r>
      <w:r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 w:hint="cs"/>
          <w:sz w:val="30"/>
          <w:szCs w:val="30"/>
          <w:cs/>
        </w:rPr>
        <w:t>(ไม่รวมวงเงินสัญญาซื้อขายเงินตราต่างประเทศล่วงหน้</w:t>
      </w:r>
      <w:r w:rsidR="00641028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BB03DF">
        <w:rPr>
          <w:rFonts w:asciiTheme="majorBidi" w:hAnsiTheme="majorBidi" w:cstheme="majorBidi" w:hint="cs"/>
          <w:sz w:val="30"/>
          <w:szCs w:val="30"/>
          <w:cs/>
        </w:rPr>
        <w:t>และสัญญาค้ำประกันต่างๆ)</w:t>
      </w:r>
      <w:r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BB03DF">
        <w:rPr>
          <w:rFonts w:asciiTheme="majorBidi" w:hAnsiTheme="majorBidi" w:cstheme="majorBidi"/>
          <w:sz w:val="30"/>
          <w:szCs w:val="30"/>
        </w:rPr>
        <w:t xml:space="preserve"> 983 </w:t>
      </w:r>
      <w:r w:rsidRPr="00BB03DF">
        <w:rPr>
          <w:rFonts w:asciiTheme="majorBidi" w:hAnsiTheme="majorBidi" w:cstheme="majorBidi"/>
          <w:sz w:val="30"/>
          <w:szCs w:val="30"/>
          <w:cs/>
        </w:rPr>
        <w:t>ล้าน</w:t>
      </w:r>
      <w:r w:rsidRPr="00BB03D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BB03D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(2565: 896 </w:t>
      </w:r>
      <w:r w:rsidRPr="00BB03D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B03DF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</w:p>
    <w:p w14:paraId="022BCCAE" w14:textId="77777777" w:rsidR="00C365AA" w:rsidRPr="00BB03DF" w:rsidRDefault="00C365AA" w:rsidP="00BB03DF">
      <w:pPr>
        <w:tabs>
          <w:tab w:val="clear" w:pos="68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4BCB3" w14:textId="537A74BF" w:rsidR="00B73A5D" w:rsidRPr="00BB03DF" w:rsidRDefault="003E0ACB" w:rsidP="004451C9">
      <w:pPr>
        <w:pStyle w:val="Heading6"/>
        <w:tabs>
          <w:tab w:val="left" w:pos="450"/>
        </w:tabs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B03DF">
        <w:rPr>
          <w:rFonts w:asciiTheme="majorBidi" w:eastAsia="MS Mincho" w:hAnsiTheme="majorBidi" w:cstheme="majorBidi"/>
          <w:sz w:val="30"/>
          <w:szCs w:val="30"/>
          <w:lang w:val="en-US"/>
        </w:rPr>
        <w:t>13</w:t>
      </w:r>
      <w:r w:rsidR="005A5C8C" w:rsidRPr="00BB03DF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bookmarkStart w:id="7" w:name="_Hlk63811350"/>
      <w:r w:rsidR="00F63C8A" w:rsidRPr="00BB03DF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B73A5D" w:rsidRPr="00BB03DF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14:paraId="1A373F38" w14:textId="506FE180" w:rsidR="00B73A5D" w:rsidRPr="00BB03DF" w:rsidRDefault="00B73A5D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5DEC194" w14:textId="1AFC0321" w:rsidR="00B73A5D" w:rsidRPr="00BB03DF" w:rsidRDefault="00B73A5D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B03D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110C2C2" w14:textId="77777777" w:rsidR="00B13266" w:rsidRPr="00BB03DF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41E226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BACEAF5" w14:textId="77777777" w:rsidR="00B13266" w:rsidRPr="00BB03DF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493F42FD" w14:textId="2054D46B" w:rsidR="005A3DBE" w:rsidRPr="00BB03DF" w:rsidRDefault="00B73A5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BB03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096AE9" w:rsidRPr="00BB03DF">
        <w:rPr>
          <w:rFonts w:asciiTheme="majorBidi" w:eastAsia="Calibri" w:hAnsiTheme="majorBidi" w:cstheme="majorBidi" w:hint="cs"/>
          <w:sz w:val="30"/>
          <w:szCs w:val="30"/>
          <w:cs/>
          <w:lang w:eastAsia="en-GB"/>
        </w:rPr>
        <w:t>กลุ่ม</w:t>
      </w:r>
      <w:r w:rsidR="00352815" w:rsidRPr="00BB03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50D14C" w14:textId="77777777" w:rsidR="003D372D" w:rsidRPr="00BB03DF" w:rsidRDefault="003D372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14:paraId="03ED54D1" w14:textId="4A375EDE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CA36883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29B76CD" w14:textId="0E192C5C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8C6ECF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370006CE" w14:textId="7F502BC9" w:rsidR="001D7ACC" w:rsidRPr="00BB03DF" w:rsidRDefault="001D7A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6C3CB073" w14:textId="2CD67489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ในกำไรหรือขาดทุน </w:t>
      </w:r>
    </w:p>
    <w:p w14:paraId="6F4A20AA" w14:textId="7777777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747EE99" w14:textId="39964279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ผลประโยชน์ระยะยาวของพนักงาน</w:t>
      </w:r>
    </w:p>
    <w:p w14:paraId="07140D1E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DCC0C2" w14:textId="3A418708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21E265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D887C48" w14:textId="77777777" w:rsidR="00BB03DF" w:rsidRDefault="00BB0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161C25EC" w14:textId="7EE620E2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00BAB771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E7D9B5" w14:textId="2A90FC99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3E0ACB" w:rsidRPr="00BB03DF">
        <w:rPr>
          <w:rFonts w:asciiTheme="majorBidi" w:hAnsiTheme="majorBidi" w:cstheme="majorBidi"/>
          <w:iCs/>
          <w:sz w:val="30"/>
          <w:szCs w:val="30"/>
        </w:rPr>
        <w:t>12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897C3CE" w14:textId="7777777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0F10552" w14:textId="6B3322D9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5136088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F8184" w14:textId="687C11C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</w:t>
      </w:r>
      <w:r w:rsidR="00BF5F20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45133C8" w14:textId="7BEB7477" w:rsidR="005A3DBE" w:rsidRPr="00BB03DF" w:rsidRDefault="005A3DB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70"/>
        <w:gridCol w:w="1350"/>
        <w:gridCol w:w="262"/>
        <w:gridCol w:w="998"/>
        <w:gridCol w:w="270"/>
        <w:gridCol w:w="990"/>
      </w:tblGrid>
      <w:tr w:rsidR="00BB03DF" w:rsidRPr="00BB03DF" w14:paraId="53B187C4" w14:textId="77777777" w:rsidTr="000666EF">
        <w:trPr>
          <w:tblHeader/>
        </w:trPr>
        <w:tc>
          <w:tcPr>
            <w:tcW w:w="3600" w:type="dxa"/>
          </w:tcPr>
          <w:p w14:paraId="4DF5CBE5" w14:textId="32222E26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BF92A" w14:textId="77777777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428830" w14:textId="3D2CFB04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6F6650" w14:textId="77777777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FB2AC75" w14:textId="0929F582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</w:t>
            </w:r>
            <w:r w:rsidRPr="00BB03D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แสดงเงินลงทุน</w:t>
            </w:r>
            <w:r w:rsidRPr="00BB03D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ตาม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วิธี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ส่ว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น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62" w:type="dxa"/>
          </w:tcPr>
          <w:p w14:paraId="248EC312" w14:textId="77777777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13DE56B8" w14:textId="77777777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66EF" w:rsidRPr="00BB03DF" w14:paraId="6E42B4F4" w14:textId="77777777" w:rsidTr="000666EF">
        <w:trPr>
          <w:tblHeader/>
        </w:trPr>
        <w:tc>
          <w:tcPr>
            <w:tcW w:w="3600" w:type="dxa"/>
          </w:tcPr>
          <w:p w14:paraId="5CB24983" w14:textId="20D14124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BB023A" w14:textId="77777777" w:rsidR="000666EF" w:rsidRPr="00BB03DF" w:rsidRDefault="000666EF" w:rsidP="000666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27514A88" w14:textId="66F2D679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4A5069D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79FBB29D" w14:textId="5761C13E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48001B5C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472668AC" w14:textId="043F417E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8A5691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127C87B" w14:textId="2CE757D6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0666EF" w:rsidRPr="00BB03DF" w14:paraId="26A5E0CD" w14:textId="77777777" w:rsidTr="00931059">
        <w:trPr>
          <w:tblHeader/>
        </w:trPr>
        <w:tc>
          <w:tcPr>
            <w:tcW w:w="3600" w:type="dxa"/>
          </w:tcPr>
          <w:p w14:paraId="1024DD2C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5889E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139718FA" w14:textId="77777777" w:rsidR="000666EF" w:rsidRPr="00BB03DF" w:rsidRDefault="000666EF" w:rsidP="000666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66EF" w:rsidRPr="00BB03DF" w14:paraId="588ED3DC" w14:textId="77777777" w:rsidTr="000666EF">
        <w:trPr>
          <w:trHeight w:val="68"/>
        </w:trPr>
        <w:tc>
          <w:tcPr>
            <w:tcW w:w="3600" w:type="dxa"/>
            <w:hideMark/>
          </w:tcPr>
          <w:p w14:paraId="015DACDE" w14:textId="42518965" w:rsidR="000666EF" w:rsidRPr="00BB03DF" w:rsidRDefault="000666EF" w:rsidP="000666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14:paraId="01BD8390" w14:textId="77777777" w:rsidR="000666EF" w:rsidRPr="00BB03DF" w:rsidRDefault="000666EF" w:rsidP="000666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CE6A8" w14:textId="719BBD49" w:rsidR="000666EF" w:rsidRPr="00BB03DF" w:rsidRDefault="00E318B9" w:rsidP="000666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35,035</w:t>
            </w:r>
          </w:p>
        </w:tc>
        <w:tc>
          <w:tcPr>
            <w:tcW w:w="270" w:type="dxa"/>
          </w:tcPr>
          <w:p w14:paraId="12D99AFA" w14:textId="77777777" w:rsidR="000666EF" w:rsidRPr="00BB03DF" w:rsidRDefault="000666EF" w:rsidP="000666E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411B2F2E" w14:textId="3CEB308E" w:rsidR="000666EF" w:rsidRPr="00BB03DF" w:rsidRDefault="000666EF" w:rsidP="000666E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33,892</w:t>
            </w:r>
          </w:p>
        </w:tc>
        <w:tc>
          <w:tcPr>
            <w:tcW w:w="262" w:type="dxa"/>
          </w:tcPr>
          <w:p w14:paraId="4AEDC0B1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1E061CFF" w14:textId="7DE0CD34" w:rsidR="000666EF" w:rsidRPr="00BB03DF" w:rsidRDefault="00E318B9" w:rsidP="000666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35</w:t>
            </w: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,035</w:t>
            </w:r>
          </w:p>
        </w:tc>
        <w:tc>
          <w:tcPr>
            <w:tcW w:w="270" w:type="dxa"/>
          </w:tcPr>
          <w:p w14:paraId="6B931C2E" w14:textId="77777777" w:rsidR="000666EF" w:rsidRPr="00BB03DF" w:rsidRDefault="000666EF" w:rsidP="000666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5ACFDBC" w14:textId="44641D9B" w:rsidR="000666EF" w:rsidRPr="00BB03DF" w:rsidRDefault="000666EF" w:rsidP="000666E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33,892</w:t>
            </w:r>
          </w:p>
        </w:tc>
      </w:tr>
      <w:tr w:rsidR="000666EF" w:rsidRPr="00BB03DF" w14:paraId="6C16B7E1" w14:textId="77777777" w:rsidTr="000666EF">
        <w:tc>
          <w:tcPr>
            <w:tcW w:w="3600" w:type="dxa"/>
            <w:hideMark/>
          </w:tcPr>
          <w:p w14:paraId="7A629275" w14:textId="178F8810" w:rsidR="000666EF" w:rsidRPr="00BB03DF" w:rsidRDefault="000666EF" w:rsidP="000666EF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</w:tcPr>
          <w:p w14:paraId="32999627" w14:textId="77777777" w:rsidR="000666EF" w:rsidRPr="00BB03DF" w:rsidRDefault="000666EF" w:rsidP="000666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2358D" w14:textId="774054CE" w:rsidR="000666EF" w:rsidRPr="00BB03DF" w:rsidRDefault="00E318B9" w:rsidP="000666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1,648</w:t>
            </w:r>
          </w:p>
        </w:tc>
        <w:tc>
          <w:tcPr>
            <w:tcW w:w="270" w:type="dxa"/>
          </w:tcPr>
          <w:p w14:paraId="406D44D4" w14:textId="77777777" w:rsidR="000666EF" w:rsidRPr="00BB03DF" w:rsidRDefault="000666EF" w:rsidP="000666E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6545B" w14:textId="104396D3" w:rsidR="000666EF" w:rsidRPr="00BB03DF" w:rsidRDefault="000666EF" w:rsidP="000666E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1,462</w:t>
            </w:r>
          </w:p>
        </w:tc>
        <w:tc>
          <w:tcPr>
            <w:tcW w:w="262" w:type="dxa"/>
          </w:tcPr>
          <w:p w14:paraId="170EEAA6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C8FA3" w14:textId="236D8F09" w:rsidR="000666EF" w:rsidRPr="00BB03DF" w:rsidRDefault="00E318B9" w:rsidP="000666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1,648</w:t>
            </w:r>
          </w:p>
        </w:tc>
        <w:tc>
          <w:tcPr>
            <w:tcW w:w="270" w:type="dxa"/>
          </w:tcPr>
          <w:p w14:paraId="3E2F35EF" w14:textId="77777777" w:rsidR="000666EF" w:rsidRPr="00BB03DF" w:rsidRDefault="000666EF" w:rsidP="000666E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4E3DF" w14:textId="4AC470AB" w:rsidR="000666EF" w:rsidRPr="00BB03DF" w:rsidRDefault="000666EF" w:rsidP="000666E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1,462 </w:t>
            </w:r>
          </w:p>
        </w:tc>
      </w:tr>
      <w:tr w:rsidR="000666EF" w:rsidRPr="00BB03DF" w14:paraId="0863178E" w14:textId="77777777" w:rsidTr="000666EF">
        <w:tc>
          <w:tcPr>
            <w:tcW w:w="3600" w:type="dxa"/>
            <w:hideMark/>
          </w:tcPr>
          <w:p w14:paraId="30C68BD9" w14:textId="5F16D287" w:rsidR="000666EF" w:rsidRPr="00BB03DF" w:rsidRDefault="000666EF" w:rsidP="000666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BEFE46A" w14:textId="77777777" w:rsidR="000666EF" w:rsidRPr="00BB03DF" w:rsidRDefault="000666EF" w:rsidP="000666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1A9584" w14:textId="311CB05A" w:rsidR="000666EF" w:rsidRPr="00BB03DF" w:rsidRDefault="00E318B9" w:rsidP="000666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36,683</w:t>
            </w:r>
          </w:p>
        </w:tc>
        <w:tc>
          <w:tcPr>
            <w:tcW w:w="270" w:type="dxa"/>
          </w:tcPr>
          <w:p w14:paraId="0FE6CF15" w14:textId="77777777" w:rsidR="000666EF" w:rsidRPr="00BB03DF" w:rsidRDefault="000666EF" w:rsidP="000666E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A32236" w14:textId="7AAB816A" w:rsidR="000666EF" w:rsidRPr="00BB03DF" w:rsidRDefault="000666EF" w:rsidP="000666E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35,354</w:t>
            </w:r>
          </w:p>
        </w:tc>
        <w:tc>
          <w:tcPr>
            <w:tcW w:w="262" w:type="dxa"/>
          </w:tcPr>
          <w:p w14:paraId="21643355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202D2" w14:textId="13B8205E" w:rsidR="000666EF" w:rsidRPr="00BB03DF" w:rsidRDefault="00E318B9" w:rsidP="000666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36,683</w:t>
            </w:r>
          </w:p>
        </w:tc>
        <w:tc>
          <w:tcPr>
            <w:tcW w:w="270" w:type="dxa"/>
          </w:tcPr>
          <w:p w14:paraId="7A02FBF1" w14:textId="77777777" w:rsidR="000666EF" w:rsidRPr="00BB03DF" w:rsidRDefault="000666EF" w:rsidP="000666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883B98" w14:textId="63532292" w:rsidR="000666EF" w:rsidRPr="00BB03DF" w:rsidRDefault="000666EF" w:rsidP="000666E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35,354</w:t>
            </w:r>
          </w:p>
        </w:tc>
      </w:tr>
      <w:bookmarkEnd w:id="7"/>
    </w:tbl>
    <w:p w14:paraId="77CEAB9E" w14:textId="6056206D" w:rsidR="00D1278D" w:rsidRPr="00BB03DF" w:rsidRDefault="00D1278D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9AC508" w14:textId="576B2881" w:rsidR="00357807" w:rsidRPr="00BB03DF" w:rsidRDefault="00E7554B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3DF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CD36E2"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E318B9" w:rsidRP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3E0ACB" w:rsidRPr="00BB03DF">
        <w:rPr>
          <w:rFonts w:asciiTheme="majorBidi" w:hAnsiTheme="majorBidi" w:cstheme="majorBidi"/>
          <w:sz w:val="30"/>
          <w:szCs w:val="30"/>
        </w:rPr>
        <w:t>2541</w:t>
      </w:r>
      <w:r w:rsidR="00357807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FD7184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7D530545" w14:textId="3DDCD244" w:rsidR="00191491" w:rsidRPr="00BB03DF" w:rsidRDefault="0019149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350"/>
        <w:gridCol w:w="262"/>
        <w:gridCol w:w="998"/>
        <w:gridCol w:w="270"/>
        <w:gridCol w:w="990"/>
      </w:tblGrid>
      <w:tr w:rsidR="00BB03DF" w:rsidRPr="00BB03DF" w14:paraId="11E8DEF7" w14:textId="77777777" w:rsidTr="000666EF">
        <w:trPr>
          <w:tblHeader/>
        </w:trPr>
        <w:tc>
          <w:tcPr>
            <w:tcW w:w="3870" w:type="dxa"/>
            <w:vAlign w:val="bottom"/>
            <w:hideMark/>
          </w:tcPr>
          <w:p w14:paraId="468FD59B" w14:textId="77777777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มูลค่าปัจจุบันของภาระผูกพันตาม        </w:t>
            </w:r>
          </w:p>
          <w:p w14:paraId="74FE1F59" w14:textId="17026411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70" w:type="dxa"/>
            <w:vAlign w:val="bottom"/>
          </w:tcPr>
          <w:p w14:paraId="69DD07E7" w14:textId="07DEB218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8508AD" w14:textId="77777777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DCE322" w14:textId="463E8FAD" w:rsidR="00BB03DF" w:rsidRPr="00BB03DF" w:rsidRDefault="00BB03DF" w:rsidP="00BB03DF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</w:t>
            </w:r>
            <w:r w:rsidRPr="00BB03D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แสดงเงินลงทุน</w:t>
            </w:r>
            <w:r w:rsidRPr="00BB03D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br/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ตาม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วิธี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ส่ว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  <w:lang w:bidi="th-TH"/>
              </w:rPr>
              <w:t>น</w:t>
            </w:r>
            <w:r w:rsidRPr="00BB03D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ได้เสีย</w:t>
            </w:r>
          </w:p>
        </w:tc>
        <w:tc>
          <w:tcPr>
            <w:tcW w:w="262" w:type="dxa"/>
          </w:tcPr>
          <w:p w14:paraId="130284B1" w14:textId="77777777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62A93F28" w14:textId="77777777" w:rsidR="00BB03DF" w:rsidRPr="00BB03DF" w:rsidRDefault="00BB03DF" w:rsidP="00BB03DF">
            <w:pPr>
              <w:pStyle w:val="acctfourfigures"/>
              <w:tabs>
                <w:tab w:val="clear" w:pos="765"/>
              </w:tabs>
              <w:spacing w:line="240" w:lineRule="auto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66EF" w:rsidRPr="00BB03DF" w14:paraId="7FB63805" w14:textId="77777777" w:rsidTr="000666EF">
        <w:trPr>
          <w:tblHeader/>
        </w:trPr>
        <w:tc>
          <w:tcPr>
            <w:tcW w:w="3870" w:type="dxa"/>
          </w:tcPr>
          <w:p w14:paraId="2DBE5FC1" w14:textId="51C5A1F6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400ECC6" w14:textId="369AB856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2881C9B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ABE3463" w14:textId="26235FCE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53BC07E0" w14:textId="62C3613F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86FC81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2891E2CA" w14:textId="6FC23CDF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0666EF" w:rsidRPr="00BB03DF" w14:paraId="433E531C" w14:textId="77777777" w:rsidTr="004506C1">
        <w:trPr>
          <w:tblHeader/>
        </w:trPr>
        <w:tc>
          <w:tcPr>
            <w:tcW w:w="3870" w:type="dxa"/>
          </w:tcPr>
          <w:p w14:paraId="0C901374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52AC9E36" w14:textId="77777777" w:rsidR="000666EF" w:rsidRPr="00BB03DF" w:rsidRDefault="000666EF" w:rsidP="000666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66EF" w:rsidRPr="00BB03DF" w14:paraId="4D0F0E78" w14:textId="77777777" w:rsidTr="000666EF">
        <w:tc>
          <w:tcPr>
            <w:tcW w:w="3870" w:type="dxa"/>
            <w:hideMark/>
          </w:tcPr>
          <w:p w14:paraId="49073CAD" w14:textId="6E49B99E" w:rsidR="000666EF" w:rsidRPr="00BB03DF" w:rsidRDefault="000666EF" w:rsidP="000666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CDD2D20" w14:textId="3B6AEAC0" w:rsidR="000666EF" w:rsidRPr="00BB03DF" w:rsidRDefault="000666EF" w:rsidP="000666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35,354</w:t>
            </w:r>
          </w:p>
        </w:tc>
        <w:tc>
          <w:tcPr>
            <w:tcW w:w="270" w:type="dxa"/>
          </w:tcPr>
          <w:p w14:paraId="3C18FCD1" w14:textId="77777777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25A7AFC0" w14:textId="140688B2" w:rsidR="000666EF" w:rsidRPr="00BB03DF" w:rsidRDefault="000666EF" w:rsidP="000666E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34,062</w:t>
            </w:r>
          </w:p>
        </w:tc>
        <w:tc>
          <w:tcPr>
            <w:tcW w:w="262" w:type="dxa"/>
          </w:tcPr>
          <w:p w14:paraId="2D0E19B7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</w:tcPr>
          <w:p w14:paraId="10FD4777" w14:textId="2F61902E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35,354</w:t>
            </w:r>
          </w:p>
        </w:tc>
        <w:tc>
          <w:tcPr>
            <w:tcW w:w="270" w:type="dxa"/>
          </w:tcPr>
          <w:p w14:paraId="5FAB6CBB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E772D3B" w14:textId="239EC52C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34,062</w:t>
            </w:r>
          </w:p>
        </w:tc>
      </w:tr>
      <w:tr w:rsidR="000666EF" w:rsidRPr="00BB03DF" w14:paraId="47F410AB" w14:textId="77777777" w:rsidTr="000666EF">
        <w:tc>
          <w:tcPr>
            <w:tcW w:w="3870" w:type="dxa"/>
            <w:hideMark/>
          </w:tcPr>
          <w:p w14:paraId="28EFAAFA" w14:textId="77777777" w:rsidR="000666EF" w:rsidRPr="00BB03DF" w:rsidRDefault="000666EF" w:rsidP="000666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E88B43D" w14:textId="77777777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76CF0" w14:textId="77777777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9B18CB" w14:textId="77777777" w:rsidR="000666EF" w:rsidRPr="00BB03DF" w:rsidRDefault="000666EF" w:rsidP="000666E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E12E2E9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</w:tcPr>
          <w:p w14:paraId="7597E333" w14:textId="77777777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42492" w14:textId="77777777" w:rsidR="000666EF" w:rsidRPr="00BB03DF" w:rsidRDefault="000666EF" w:rsidP="0006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BD76B" w14:textId="77777777" w:rsidR="000666EF" w:rsidRPr="00BB03DF" w:rsidRDefault="000666EF" w:rsidP="000666E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4BC4" w:rsidRPr="00BB03DF" w14:paraId="79BED6EC" w14:textId="77777777" w:rsidTr="000666EF">
        <w:tc>
          <w:tcPr>
            <w:tcW w:w="3870" w:type="dxa"/>
            <w:hideMark/>
          </w:tcPr>
          <w:p w14:paraId="79304011" w14:textId="3B83F5E8" w:rsidR="00304BC4" w:rsidRPr="00BB03DF" w:rsidRDefault="00304BC4" w:rsidP="00304B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4394A39B" w14:textId="2E7AA883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</w:t>
            </w:r>
            <w:r w:rsidR="003E0720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38554262" w14:textId="58D3A189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39E0719C" w14:textId="7B4AAAC8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4,052 </w:t>
            </w:r>
          </w:p>
        </w:tc>
        <w:tc>
          <w:tcPr>
            <w:tcW w:w="262" w:type="dxa"/>
          </w:tcPr>
          <w:p w14:paraId="72733680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</w:tcPr>
          <w:p w14:paraId="48FEBB9E" w14:textId="645E040C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</w:t>
            </w:r>
            <w:r w:rsidR="003E0720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6F70849F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A9CBB00" w14:textId="5A3AA07B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4,052 </w:t>
            </w:r>
          </w:p>
        </w:tc>
      </w:tr>
      <w:tr w:rsidR="00304BC4" w:rsidRPr="00BB03DF" w14:paraId="3F172445" w14:textId="77777777" w:rsidTr="000666EF">
        <w:tc>
          <w:tcPr>
            <w:tcW w:w="3870" w:type="dxa"/>
            <w:hideMark/>
          </w:tcPr>
          <w:p w14:paraId="24F58765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32171D" w14:textId="74DFA7BC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70" w:type="dxa"/>
          </w:tcPr>
          <w:p w14:paraId="31AD74F3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666C57B4" w14:textId="196FB8B3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720 </w:t>
            </w:r>
          </w:p>
        </w:tc>
        <w:tc>
          <w:tcPr>
            <w:tcW w:w="262" w:type="dxa"/>
          </w:tcPr>
          <w:p w14:paraId="656D94E4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37F5DC60" w14:textId="26637FE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70" w:type="dxa"/>
          </w:tcPr>
          <w:p w14:paraId="6E1417C7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3E12362" w14:textId="356D388C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720 </w:t>
            </w:r>
          </w:p>
        </w:tc>
      </w:tr>
      <w:tr w:rsidR="00304BC4" w:rsidRPr="00BB03DF" w14:paraId="7F631580" w14:textId="77777777" w:rsidTr="000666EF">
        <w:trPr>
          <w:trHeight w:val="68"/>
        </w:trPr>
        <w:tc>
          <w:tcPr>
            <w:tcW w:w="3870" w:type="dxa"/>
          </w:tcPr>
          <w:p w14:paraId="33850EA9" w14:textId="4206A9C6" w:rsidR="00304BC4" w:rsidRPr="00BB03DF" w:rsidRDefault="00304BC4" w:rsidP="00304BC4">
            <w:pPr>
              <w:tabs>
                <w:tab w:val="clear" w:pos="227"/>
                <w:tab w:val="clear" w:pos="454"/>
                <w:tab w:val="left" w:pos="342"/>
              </w:tabs>
              <w:ind w:left="160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CE2B6F" w:rsidRPr="00CE2B6F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CE2B6F" w:rsidRPr="00CE2B6F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CE2B6F" w:rsidRPr="00CE2B6F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</w:t>
            </w:r>
            <w:r w:rsidR="005D20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 - ผลประโยชน์</w:t>
            </w:r>
            <w:r w:rsidR="00C07EC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32C332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ECD84" w14:textId="77777777" w:rsidR="00E94052" w:rsidRDefault="00E94052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DF8E4" w14:textId="6E5BF5BA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7B621180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4DB278D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64A82D" w14:textId="77777777" w:rsidR="00E94052" w:rsidRDefault="00E94052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46510F" w14:textId="5C4F1EFD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262" w:type="dxa"/>
          </w:tcPr>
          <w:p w14:paraId="30A0AC81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103A9091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9E4EC" w14:textId="77777777" w:rsidR="00E94052" w:rsidRDefault="00E94052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0694AD" w14:textId="4A949F23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5A827315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250E729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D79B4" w14:textId="77777777" w:rsidR="00E94052" w:rsidRDefault="00E94052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5DC59" w14:textId="0ABFF818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304BC4" w:rsidRPr="00BB03DF" w14:paraId="6E1CB8EA" w14:textId="77777777" w:rsidTr="000666EF">
        <w:trPr>
          <w:trHeight w:val="68"/>
        </w:trPr>
        <w:tc>
          <w:tcPr>
            <w:tcW w:w="3870" w:type="dxa"/>
          </w:tcPr>
          <w:p w14:paraId="5891DA48" w14:textId="58241C7D" w:rsidR="00304BC4" w:rsidRPr="00BB03DF" w:rsidRDefault="00304BC4" w:rsidP="008D62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39C875E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020986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34347E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1CEA54F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2FA891E1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F137D5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F7D113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BC4" w:rsidRPr="00BB03DF" w14:paraId="5DB5C781" w14:textId="77777777" w:rsidTr="000666EF">
        <w:trPr>
          <w:trHeight w:val="68"/>
        </w:trPr>
        <w:tc>
          <w:tcPr>
            <w:tcW w:w="3870" w:type="dxa"/>
          </w:tcPr>
          <w:p w14:paraId="09B1EF8C" w14:textId="3019B4B5" w:rsidR="00304BC4" w:rsidRPr="00BB03DF" w:rsidRDefault="00304BC4" w:rsidP="00304BC4">
            <w:pPr>
              <w:tabs>
                <w:tab w:val="clear" w:pos="227"/>
                <w:tab w:val="clear" w:pos="454"/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22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248F" w:rsidRPr="00BB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248F"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2248F"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จากการประมาณตามหลักคณิตศาสตร์ประกันภัย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51BD6D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DCC721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D0103C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0BA012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100896F4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93BBE6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29C354E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BC4" w:rsidRPr="00BB03DF" w14:paraId="71E310EA" w14:textId="77777777" w:rsidTr="000666EF">
        <w:tc>
          <w:tcPr>
            <w:tcW w:w="3870" w:type="dxa"/>
            <w:hideMark/>
          </w:tcPr>
          <w:p w14:paraId="01C0D98E" w14:textId="77777777" w:rsidR="00304BC4" w:rsidRPr="00BB03DF" w:rsidRDefault="00304BC4" w:rsidP="00304BC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293A6823" w14:textId="2DCF2801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70" w:type="dxa"/>
          </w:tcPr>
          <w:p w14:paraId="40B9BEFC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30E0B332" w14:textId="1D96DB17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(1,513)</w:t>
            </w:r>
          </w:p>
        </w:tc>
        <w:tc>
          <w:tcPr>
            <w:tcW w:w="262" w:type="dxa"/>
          </w:tcPr>
          <w:p w14:paraId="3747635A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48BB3389" w14:textId="03B1B03B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70" w:type="dxa"/>
          </w:tcPr>
          <w:p w14:paraId="50B4DF51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5E80A61" w14:textId="17C7468C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(1,513)</w:t>
            </w:r>
          </w:p>
        </w:tc>
      </w:tr>
      <w:tr w:rsidR="00304BC4" w:rsidRPr="00BB03DF" w14:paraId="12234B03" w14:textId="77777777" w:rsidTr="000666EF">
        <w:tc>
          <w:tcPr>
            <w:tcW w:w="3870" w:type="dxa"/>
            <w:hideMark/>
          </w:tcPr>
          <w:p w14:paraId="2F0CCD81" w14:textId="77777777" w:rsidR="00304BC4" w:rsidRPr="00BB03DF" w:rsidRDefault="00304BC4" w:rsidP="00304BC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Pr="00BB03D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297508" w14:textId="7F3E8A26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(151)</w:t>
            </w:r>
          </w:p>
        </w:tc>
        <w:tc>
          <w:tcPr>
            <w:tcW w:w="270" w:type="dxa"/>
          </w:tcPr>
          <w:p w14:paraId="157B6C55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3AF7A3BD" w14:textId="7BD1EF74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</w:t>
            </w:r>
          </w:p>
        </w:tc>
        <w:tc>
          <w:tcPr>
            <w:tcW w:w="262" w:type="dxa"/>
          </w:tcPr>
          <w:p w14:paraId="49515F9A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51CD7DE5" w14:textId="0E3F1964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(151)</w:t>
            </w:r>
          </w:p>
        </w:tc>
        <w:tc>
          <w:tcPr>
            <w:tcW w:w="270" w:type="dxa"/>
          </w:tcPr>
          <w:p w14:paraId="5363AA0F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317FE28F" w14:textId="5348A124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1,075</w:t>
            </w:r>
          </w:p>
        </w:tc>
      </w:tr>
      <w:tr w:rsidR="00304BC4" w:rsidRPr="00BB03DF" w14:paraId="51C4CD01" w14:textId="77777777" w:rsidTr="000666EF">
        <w:tc>
          <w:tcPr>
            <w:tcW w:w="3870" w:type="dxa"/>
            <w:hideMark/>
          </w:tcPr>
          <w:p w14:paraId="66030C82" w14:textId="77777777" w:rsidR="00304BC4" w:rsidRPr="00BB03DF" w:rsidRDefault="00304BC4" w:rsidP="00304B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6C9425" w14:textId="74B78BAB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</w:t>
            </w:r>
            <w:r w:rsidR="003E0720"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77C17F9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7EB07EB3" w14:textId="48B40EDC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(2,993)</w:t>
            </w:r>
          </w:p>
        </w:tc>
        <w:tc>
          <w:tcPr>
            <w:tcW w:w="262" w:type="dxa"/>
          </w:tcPr>
          <w:p w14:paraId="53F991A9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855EB52" w14:textId="1DC938AA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</w:t>
            </w:r>
            <w:r w:rsidR="003E0720"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33163FD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8D5810F" w14:textId="20730FEC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(2,993)</w:t>
            </w:r>
          </w:p>
        </w:tc>
      </w:tr>
      <w:tr w:rsidR="00304BC4" w:rsidRPr="00BB03DF" w14:paraId="038C0811" w14:textId="77777777" w:rsidTr="000666EF">
        <w:tc>
          <w:tcPr>
            <w:tcW w:w="3870" w:type="dxa"/>
            <w:hideMark/>
          </w:tcPr>
          <w:p w14:paraId="780E0145" w14:textId="4D8DFF6A" w:rsidR="00304BC4" w:rsidRPr="00BB03DF" w:rsidRDefault="00304BC4" w:rsidP="00304B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EB994F6" w14:textId="3E6EA2DC" w:rsidR="00304BC4" w:rsidRPr="00BB03DF" w:rsidRDefault="00304BC4" w:rsidP="00304B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36,683</w:t>
            </w:r>
          </w:p>
        </w:tc>
        <w:tc>
          <w:tcPr>
            <w:tcW w:w="270" w:type="dxa"/>
          </w:tcPr>
          <w:p w14:paraId="7094640D" w14:textId="77777777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7CF39E4" w14:textId="3F381239" w:rsidR="00304BC4" w:rsidRPr="00BB03DF" w:rsidRDefault="00304BC4" w:rsidP="00304BC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35,354</w:t>
            </w:r>
          </w:p>
        </w:tc>
        <w:tc>
          <w:tcPr>
            <w:tcW w:w="262" w:type="dxa"/>
          </w:tcPr>
          <w:p w14:paraId="33EC9A59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</w:tcPr>
          <w:p w14:paraId="16EA1CDB" w14:textId="65E5ECDE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36,683</w:t>
            </w:r>
          </w:p>
        </w:tc>
        <w:tc>
          <w:tcPr>
            <w:tcW w:w="270" w:type="dxa"/>
          </w:tcPr>
          <w:p w14:paraId="2E61ACD7" w14:textId="77777777" w:rsidR="00304BC4" w:rsidRPr="00BB03DF" w:rsidRDefault="00304BC4" w:rsidP="003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4307F2E" w14:textId="60F15B0B" w:rsidR="00304BC4" w:rsidRPr="00BB03DF" w:rsidRDefault="00304BC4" w:rsidP="00304BC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35,354</w:t>
            </w:r>
          </w:p>
        </w:tc>
      </w:tr>
    </w:tbl>
    <w:p w14:paraId="3A427EEB" w14:textId="505AE133" w:rsidR="008D6271" w:rsidRPr="00BB03DF" w:rsidRDefault="00861054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3D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450"/>
        <w:gridCol w:w="1890"/>
        <w:gridCol w:w="270"/>
        <w:gridCol w:w="2163"/>
      </w:tblGrid>
      <w:tr w:rsidR="00BB03DF" w:rsidRPr="00BB03DF" w14:paraId="644156BD" w14:textId="77777777" w:rsidTr="00FC0F8F">
        <w:tc>
          <w:tcPr>
            <w:tcW w:w="4500" w:type="dxa"/>
            <w:shd w:val="clear" w:color="auto" w:fill="auto"/>
          </w:tcPr>
          <w:p w14:paraId="6C1B814D" w14:textId="720AE24C" w:rsidR="00BB03DF" w:rsidRPr="00BB03DF" w:rsidRDefault="00BB03DF" w:rsidP="00BB03DF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03DF">
              <w:rPr>
                <w:rFonts w:ascii="ZWAdobeF" w:hAnsi="ZWAdobeF" w:cs="ZWAdobeF"/>
                <w:b w:val="0"/>
                <w:sz w:val="30"/>
                <w:szCs w:val="30"/>
              </w:rPr>
              <w:t>1B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   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763C5A6F" w14:textId="77777777" w:rsidR="00BB03DF" w:rsidRPr="00BB03DF" w:rsidRDefault="00BB03DF" w:rsidP="00BB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30E15D" w14:textId="22382464" w:rsidR="00BB03DF" w:rsidRPr="00BB03DF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26F40" w14:textId="77777777" w:rsidR="00BB03DF" w:rsidRPr="00BB03DF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3" w:type="dxa"/>
            <w:shd w:val="clear" w:color="auto" w:fill="auto"/>
            <w:vAlign w:val="bottom"/>
          </w:tcPr>
          <w:p w14:paraId="04665115" w14:textId="5B7D60A7" w:rsidR="00BB03DF" w:rsidRPr="00BB03DF" w:rsidRDefault="00BB03DF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BB03DF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เงินลงทุนตามวิธีส่วนได้เสีย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0F8F" w:rsidRPr="00BB03DF" w14:paraId="2B2E732C" w14:textId="77777777" w:rsidTr="00FC0F8F">
        <w:tc>
          <w:tcPr>
            <w:tcW w:w="4500" w:type="dxa"/>
            <w:shd w:val="clear" w:color="auto" w:fill="auto"/>
          </w:tcPr>
          <w:p w14:paraId="39A96EC5" w14:textId="714D1C5D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40B5ACD" w14:textId="77777777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2A73F25" w14:textId="5067C309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52E2BA8" w14:textId="77777777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674DB53A" w14:textId="4745A2CC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FC0F8F" w:rsidRPr="00BB03DF" w14:paraId="5C83DC46" w14:textId="77777777" w:rsidTr="00931059">
        <w:tc>
          <w:tcPr>
            <w:tcW w:w="4500" w:type="dxa"/>
            <w:shd w:val="clear" w:color="auto" w:fill="auto"/>
          </w:tcPr>
          <w:p w14:paraId="3005378D" w14:textId="77777777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330EA86" w14:textId="77777777" w:rsidR="00FC0F8F" w:rsidRPr="00BB03DF" w:rsidRDefault="00FC0F8F" w:rsidP="00FC0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3" w:type="dxa"/>
            <w:gridSpan w:val="3"/>
            <w:shd w:val="clear" w:color="auto" w:fill="auto"/>
            <w:vAlign w:val="bottom"/>
          </w:tcPr>
          <w:p w14:paraId="16A1E967" w14:textId="5DC7D29D" w:rsidR="00FC0F8F" w:rsidRPr="00BB03DF" w:rsidRDefault="00FC0F8F" w:rsidP="00FC0F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304BC4" w:rsidRPr="00BB03DF" w14:paraId="4841DE03" w14:textId="77777777" w:rsidTr="00FC0F8F">
        <w:tc>
          <w:tcPr>
            <w:tcW w:w="4500" w:type="dxa"/>
            <w:shd w:val="clear" w:color="auto" w:fill="auto"/>
          </w:tcPr>
          <w:p w14:paraId="7B96F946" w14:textId="292963DC" w:rsidR="00304BC4" w:rsidRPr="00BB03DF" w:rsidRDefault="00304BC4" w:rsidP="003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9E5DC73" w14:textId="77777777" w:rsidR="00304BC4" w:rsidRPr="00BB03DF" w:rsidRDefault="00304BC4" w:rsidP="003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24728E1" w14:textId="352DB7C1" w:rsidR="00304BC4" w:rsidRPr="00BB03DF" w:rsidRDefault="00304BC4" w:rsidP="00304BC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2.65 - 2.74</w:t>
            </w:r>
          </w:p>
        </w:tc>
        <w:tc>
          <w:tcPr>
            <w:tcW w:w="270" w:type="dxa"/>
            <w:shd w:val="clear" w:color="auto" w:fill="auto"/>
          </w:tcPr>
          <w:p w14:paraId="6EF8184D" w14:textId="77777777" w:rsidR="00304BC4" w:rsidRPr="00BB03DF" w:rsidRDefault="00304BC4" w:rsidP="00304BC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3EC936A3" w14:textId="2DC0966E" w:rsidR="00304BC4" w:rsidRPr="00BB03DF" w:rsidRDefault="00304BC4" w:rsidP="00304BC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2.52 - 2.84</w:t>
            </w:r>
          </w:p>
        </w:tc>
      </w:tr>
      <w:tr w:rsidR="00304BC4" w:rsidRPr="00BB03DF" w14:paraId="3B0817F7" w14:textId="77777777" w:rsidTr="00FC0F8F">
        <w:tc>
          <w:tcPr>
            <w:tcW w:w="4500" w:type="dxa"/>
            <w:shd w:val="clear" w:color="auto" w:fill="auto"/>
          </w:tcPr>
          <w:p w14:paraId="21EEE7EB" w14:textId="02C42587" w:rsidR="00304BC4" w:rsidRPr="00BB03DF" w:rsidRDefault="00304BC4" w:rsidP="003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43D924" w14:textId="77777777" w:rsidR="00304BC4" w:rsidRPr="00BB03DF" w:rsidRDefault="00304BC4" w:rsidP="003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6EE31CF" w14:textId="15C98B87" w:rsidR="00304BC4" w:rsidRPr="00BB03DF" w:rsidRDefault="00304BC4" w:rsidP="00304BC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F9DC72" w14:textId="77777777" w:rsidR="00304BC4" w:rsidRPr="00BB03DF" w:rsidRDefault="00304BC4" w:rsidP="00304BC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4E8AB9D6" w14:textId="54A46E4C" w:rsidR="00304BC4" w:rsidRPr="00BB03DF" w:rsidRDefault="00304BC4" w:rsidP="00304BC4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04BC4" w:rsidRPr="00BB03DF" w14:paraId="692DF51B" w14:textId="77777777" w:rsidTr="00FC0F8F">
        <w:tc>
          <w:tcPr>
            <w:tcW w:w="4500" w:type="dxa"/>
            <w:shd w:val="clear" w:color="auto" w:fill="auto"/>
          </w:tcPr>
          <w:p w14:paraId="408C34AC" w14:textId="6E78719A" w:rsidR="00304BC4" w:rsidRPr="00BB03DF" w:rsidRDefault="00304BC4" w:rsidP="003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DCD916F" w14:textId="77777777" w:rsidR="00304BC4" w:rsidRPr="00BB03DF" w:rsidRDefault="00304BC4" w:rsidP="003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2513F31" w14:textId="6FFA77B5" w:rsidR="00304BC4" w:rsidRPr="00BB03DF" w:rsidRDefault="00304BC4" w:rsidP="00304BC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2.87 - 34.38</w:t>
            </w:r>
          </w:p>
        </w:tc>
        <w:tc>
          <w:tcPr>
            <w:tcW w:w="270" w:type="dxa"/>
            <w:shd w:val="clear" w:color="auto" w:fill="auto"/>
          </w:tcPr>
          <w:p w14:paraId="71F21BE8" w14:textId="77777777" w:rsidR="00304BC4" w:rsidRPr="00BB03DF" w:rsidRDefault="00304BC4" w:rsidP="00304BC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70257CB4" w14:textId="7BE26B10" w:rsidR="00304BC4" w:rsidRPr="00BB03DF" w:rsidRDefault="00304BC4" w:rsidP="00304B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2.87 - 34.38</w:t>
            </w:r>
          </w:p>
        </w:tc>
      </w:tr>
    </w:tbl>
    <w:p w14:paraId="3BED2E95" w14:textId="77777777" w:rsidR="008D6219" w:rsidRDefault="008D6219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E9EE3" w14:textId="7E271212" w:rsidR="004C7AD6" w:rsidRPr="00BB03DF" w:rsidRDefault="004C7AD6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CB4B2E" w14:textId="77777777" w:rsidR="005A3DBE" w:rsidRPr="00BB03DF" w:rsidRDefault="005A3DBE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46AD4" w14:textId="7AC2F501" w:rsidR="004C7AD6" w:rsidRPr="00BB03DF" w:rsidRDefault="004C7AD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3E0ACB" w:rsidRPr="00BB03DF">
        <w:rPr>
          <w:rFonts w:asciiTheme="majorBidi" w:hAnsiTheme="majorBidi" w:cstheme="majorBidi"/>
          <w:sz w:val="30"/>
          <w:szCs w:val="30"/>
        </w:rPr>
        <w:t>31</w:t>
      </w:r>
      <w:r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0ACB" w:rsidRPr="00BB03DF">
        <w:rPr>
          <w:rFonts w:asciiTheme="majorBidi" w:hAnsiTheme="majorBidi" w:cstheme="majorBidi"/>
          <w:sz w:val="30"/>
          <w:szCs w:val="30"/>
        </w:rPr>
        <w:t>256</w:t>
      </w:r>
      <w:r w:rsidR="004506C1" w:rsidRPr="00BB03DF">
        <w:rPr>
          <w:rFonts w:asciiTheme="majorBidi" w:hAnsiTheme="majorBidi" w:cstheme="majorBidi"/>
          <w:sz w:val="30"/>
          <w:szCs w:val="30"/>
        </w:rPr>
        <w:t>6</w:t>
      </w:r>
      <w:r w:rsidR="005A3DBE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ระยะเวลาถัวเฉลี่ยถ่วงน้ำหนักของภาระผูกพันผลประโยชน์ที่กำหนดไว้สำหรับ</w:t>
      </w:r>
      <w:r w:rsidR="00BF5F20">
        <w:rPr>
          <w:rFonts w:asciiTheme="majorBidi" w:hAnsiTheme="majorBidi" w:cstheme="majorBidi"/>
          <w:sz w:val="30"/>
          <w:szCs w:val="30"/>
        </w:rPr>
        <w:br/>
      </w:r>
      <w:r w:rsidR="00341261" w:rsidRPr="00BB03D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อยู่ในช่วงระยะเวลา </w:t>
      </w:r>
      <w:r w:rsidR="00FB4DA9" w:rsidRPr="00BB03DF">
        <w:rPr>
          <w:rFonts w:asciiTheme="majorBidi" w:hAnsiTheme="majorBidi" w:cstheme="majorBidi"/>
          <w:sz w:val="30"/>
          <w:szCs w:val="30"/>
        </w:rPr>
        <w:t>8</w:t>
      </w:r>
      <w:r w:rsidR="004506C1" w:rsidRPr="00BB03DF">
        <w:rPr>
          <w:rFonts w:asciiTheme="majorBidi" w:hAnsiTheme="majorBidi" w:cstheme="majorBidi"/>
          <w:sz w:val="30"/>
          <w:szCs w:val="30"/>
        </w:rPr>
        <w:t xml:space="preserve"> - </w:t>
      </w:r>
      <w:r w:rsidR="00FB4DA9" w:rsidRPr="00BB03DF">
        <w:rPr>
          <w:rFonts w:asciiTheme="majorBidi" w:hAnsiTheme="majorBidi" w:cstheme="majorBidi"/>
          <w:sz w:val="30"/>
          <w:szCs w:val="30"/>
        </w:rPr>
        <w:t>11</w:t>
      </w:r>
      <w:r w:rsidR="00286EDC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ปี</w:t>
      </w:r>
      <w:r w:rsidR="00A1767A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4506C1" w:rsidRPr="00BB03D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06C1" w:rsidRPr="00BB03DF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0441" w:rsidRPr="00BB03DF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11 </w:t>
      </w:r>
      <w:r w:rsidR="00A1767A" w:rsidRPr="00BB03DF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49B8300C" w14:textId="77777777" w:rsidR="005A3DBE" w:rsidRPr="00DF3A57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7141107A" w14:textId="3215A31B" w:rsidR="003F3A28" w:rsidRPr="00051A2D" w:rsidRDefault="003F3A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51A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675F6B3" w14:textId="77777777" w:rsidR="005A3DBE" w:rsidRPr="00051A2D" w:rsidRDefault="005A3DBE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2656D" w14:textId="64B95EC7" w:rsidR="00223DDF" w:rsidRPr="00051A2D" w:rsidRDefault="00223DDF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1A2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051A2D" w:rsidRDefault="00CC16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1"/>
        <w:gridCol w:w="270"/>
        <w:gridCol w:w="1079"/>
        <w:gridCol w:w="270"/>
        <w:gridCol w:w="899"/>
        <w:gridCol w:w="236"/>
        <w:gridCol w:w="1030"/>
      </w:tblGrid>
      <w:tr w:rsidR="00A605D7" w:rsidRPr="00051A2D" w14:paraId="4994E8E4" w14:textId="77777777" w:rsidTr="004506C1">
        <w:trPr>
          <w:trHeight w:val="20"/>
        </w:trPr>
        <w:tc>
          <w:tcPr>
            <w:tcW w:w="4770" w:type="dxa"/>
          </w:tcPr>
          <w:p w14:paraId="7C44ED1D" w14:textId="77777777" w:rsidR="00A605D7" w:rsidRPr="00051A2D" w:rsidRDefault="00A605D7" w:rsidP="00A605D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432EFB26" w14:textId="3D838C41" w:rsidR="00A605D7" w:rsidRPr="00051A2D" w:rsidRDefault="00A605D7" w:rsidP="00A605D7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51A2D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  <w:r w:rsidRPr="00051A2D">
              <w:rPr>
                <w:rFonts w:asciiTheme="majorBidi" w:hAnsiTheme="majorBidi"/>
                <w:bCs/>
                <w:color w:val="000000"/>
                <w:sz w:val="30"/>
                <w:szCs w:val="30"/>
              </w:rPr>
              <w:t>/</w:t>
            </w:r>
            <w:r w:rsidRPr="00051A2D">
              <w:rPr>
                <w:rFonts w:asciiTheme="majorBidi" w:hAnsiTheme="majorBidi"/>
                <w:bCs/>
                <w:color w:val="000000"/>
                <w:sz w:val="30"/>
                <w:szCs w:val="30"/>
              </w:rPr>
              <w:br/>
            </w: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7C65B459" w14:textId="5F9716C6" w:rsidR="00A605D7" w:rsidRPr="00051A2D" w:rsidRDefault="00A605D7" w:rsidP="00A605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7B49642C" w14:textId="5B5519A5" w:rsidR="00A605D7" w:rsidRPr="00051A2D" w:rsidRDefault="00A605D7" w:rsidP="00A605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BB03DF">
              <w:rPr>
                <w:rFonts w:asciiTheme="majorBidi" w:hAnsiTheme="majorBidi"/>
                <w:b/>
                <w:bCs/>
                <w:spacing w:val="-10"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  <w:lang w:bidi="th-TH"/>
              </w:rPr>
              <w:t>เงินลงทุนตามวิธีส่วนได้เสีย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0AA1" w:rsidRPr="00051A2D" w14:paraId="03E808B7" w14:textId="77777777" w:rsidTr="004506C1">
        <w:trPr>
          <w:trHeight w:val="20"/>
        </w:trPr>
        <w:tc>
          <w:tcPr>
            <w:tcW w:w="4770" w:type="dxa"/>
            <w:hideMark/>
          </w:tcPr>
          <w:p w14:paraId="70B744DF" w14:textId="77777777" w:rsidR="004C7AD6" w:rsidRPr="00051A2D" w:rsidRDefault="004C7AD6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40" w:type="dxa"/>
            <w:gridSpan w:val="3"/>
            <w:hideMark/>
          </w:tcPr>
          <w:p w14:paraId="41DA1B3E" w14:textId="39AEACAC" w:rsidR="004C7AD6" w:rsidRPr="00051A2D" w:rsidRDefault="004C7AD6" w:rsidP="009C51E6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3E0ACB"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6753F9A8" w14:textId="77777777" w:rsidR="004C7AD6" w:rsidRPr="00051A2D" w:rsidRDefault="004C7AD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65" w:type="dxa"/>
            <w:gridSpan w:val="3"/>
            <w:hideMark/>
          </w:tcPr>
          <w:p w14:paraId="1B9D7D99" w14:textId="45368284" w:rsidR="004C7AD6" w:rsidRPr="00051A2D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3E0ACB"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1F0AA1" w:rsidRPr="00051A2D" w14:paraId="302B3456" w14:textId="77777777" w:rsidTr="004506C1">
        <w:trPr>
          <w:trHeight w:val="20"/>
        </w:trPr>
        <w:tc>
          <w:tcPr>
            <w:tcW w:w="4770" w:type="dxa"/>
            <w:hideMark/>
          </w:tcPr>
          <w:p w14:paraId="77A2F572" w14:textId="04F60931" w:rsidR="0088733A" w:rsidRPr="00051A2D" w:rsidRDefault="0088733A" w:rsidP="004451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E0ACB"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1" w:type="dxa"/>
            <w:shd w:val="clear" w:color="auto" w:fill="auto"/>
            <w:hideMark/>
          </w:tcPr>
          <w:p w14:paraId="41AF139F" w14:textId="471522B3" w:rsidR="0088733A" w:rsidRPr="00051A2D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4506C1"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4908251" w14:textId="77777777" w:rsidR="0088733A" w:rsidRPr="00051A2D" w:rsidRDefault="0088733A" w:rsidP="00A1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9" w:type="dxa"/>
            <w:shd w:val="clear" w:color="auto" w:fill="auto"/>
            <w:hideMark/>
          </w:tcPr>
          <w:p w14:paraId="66E4492C" w14:textId="26A5A3BB" w:rsidR="0088733A" w:rsidRPr="00051A2D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4506C1"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D7FE9D" w14:textId="77777777" w:rsidR="0088733A" w:rsidRPr="00051A2D" w:rsidRDefault="0088733A" w:rsidP="00A1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1F4FC0E0" w14:textId="4808C108" w:rsidR="0088733A" w:rsidRPr="00051A2D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4506C1"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1A7242C" w14:textId="77777777" w:rsidR="0088733A" w:rsidRPr="00051A2D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14237AD0" w14:textId="0C4834F4" w:rsidR="0088733A" w:rsidRPr="00051A2D" w:rsidRDefault="003E0ACB" w:rsidP="004D46F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4506C1" w:rsidRPr="00051A2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F0AA1" w:rsidRPr="00051A2D" w14:paraId="79B0C9B7" w14:textId="77777777" w:rsidTr="00931059">
        <w:trPr>
          <w:trHeight w:val="20"/>
        </w:trPr>
        <w:tc>
          <w:tcPr>
            <w:tcW w:w="4770" w:type="dxa"/>
          </w:tcPr>
          <w:p w14:paraId="0483989E" w14:textId="77777777" w:rsidR="0088733A" w:rsidRPr="00051A2D" w:rsidRDefault="0088733A" w:rsidP="004451C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center"/>
            <w:hideMark/>
          </w:tcPr>
          <w:p w14:paraId="4782A2EA" w14:textId="77777777" w:rsidR="0088733A" w:rsidRPr="00051A2D" w:rsidRDefault="0088733A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506C1" w:rsidRPr="00051A2D" w14:paraId="6E0D7F45" w14:textId="77777777" w:rsidTr="004506C1">
        <w:trPr>
          <w:trHeight w:val="20"/>
        </w:trPr>
        <w:tc>
          <w:tcPr>
            <w:tcW w:w="4770" w:type="dxa"/>
            <w:hideMark/>
          </w:tcPr>
          <w:p w14:paraId="0E37621A" w14:textId="77777777" w:rsidR="004506C1" w:rsidRPr="00051A2D" w:rsidRDefault="004506C1" w:rsidP="004506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991" w:type="dxa"/>
          </w:tcPr>
          <w:p w14:paraId="7DBB3338" w14:textId="51F36B09" w:rsidR="004506C1" w:rsidRPr="00051A2D" w:rsidRDefault="00B72485" w:rsidP="004506C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(2,399)</w:t>
            </w:r>
          </w:p>
        </w:tc>
        <w:tc>
          <w:tcPr>
            <w:tcW w:w="270" w:type="dxa"/>
            <w:vAlign w:val="center"/>
          </w:tcPr>
          <w:p w14:paraId="11A8D8E4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9" w:firstLine="19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  <w:hideMark/>
          </w:tcPr>
          <w:p w14:paraId="15956BE3" w14:textId="7D9C27E8" w:rsidR="004506C1" w:rsidRPr="00051A2D" w:rsidRDefault="004506C1" w:rsidP="004506C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(2,173)</w:t>
            </w:r>
          </w:p>
        </w:tc>
        <w:tc>
          <w:tcPr>
            <w:tcW w:w="270" w:type="dxa"/>
            <w:vAlign w:val="center"/>
          </w:tcPr>
          <w:p w14:paraId="20589AC4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  <w:vAlign w:val="center"/>
          </w:tcPr>
          <w:p w14:paraId="023606A2" w14:textId="54F24095" w:rsidR="004506C1" w:rsidRPr="00051A2D" w:rsidRDefault="005B41D0" w:rsidP="004506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2,695</w:t>
            </w:r>
          </w:p>
        </w:tc>
        <w:tc>
          <w:tcPr>
            <w:tcW w:w="236" w:type="dxa"/>
            <w:vAlign w:val="center"/>
          </w:tcPr>
          <w:p w14:paraId="6DA91585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0AAB70A7" w14:textId="16FF7A37" w:rsidR="004506C1" w:rsidRPr="00051A2D" w:rsidRDefault="004506C1" w:rsidP="004506C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2,436 </w:t>
            </w:r>
          </w:p>
        </w:tc>
      </w:tr>
      <w:tr w:rsidR="004506C1" w:rsidRPr="00051A2D" w14:paraId="4A275ECF" w14:textId="77777777" w:rsidTr="004506C1">
        <w:trPr>
          <w:trHeight w:val="20"/>
        </w:trPr>
        <w:tc>
          <w:tcPr>
            <w:tcW w:w="4770" w:type="dxa"/>
            <w:hideMark/>
          </w:tcPr>
          <w:p w14:paraId="16D87AA5" w14:textId="77777777" w:rsidR="004506C1" w:rsidRPr="00051A2D" w:rsidRDefault="004506C1" w:rsidP="004506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1" w:type="dxa"/>
          </w:tcPr>
          <w:p w14:paraId="09E5DA18" w14:textId="6C587F1F" w:rsidR="004506C1" w:rsidRPr="00051A2D" w:rsidRDefault="00B72485" w:rsidP="004506C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2,546</w:t>
            </w:r>
          </w:p>
        </w:tc>
        <w:tc>
          <w:tcPr>
            <w:tcW w:w="270" w:type="dxa"/>
          </w:tcPr>
          <w:p w14:paraId="51EC8F81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9" w:type="dxa"/>
            <w:hideMark/>
          </w:tcPr>
          <w:p w14:paraId="7B4A17F5" w14:textId="4119FACD" w:rsidR="004506C1" w:rsidRPr="00051A2D" w:rsidRDefault="004506C1" w:rsidP="004506C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2,305 </w:t>
            </w:r>
          </w:p>
        </w:tc>
        <w:tc>
          <w:tcPr>
            <w:tcW w:w="270" w:type="dxa"/>
          </w:tcPr>
          <w:p w14:paraId="648618DF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</w:tcPr>
          <w:p w14:paraId="0775216B" w14:textId="68057FB5" w:rsidR="004506C1" w:rsidRPr="00051A2D" w:rsidRDefault="005B41D0" w:rsidP="004506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(2,312)</w:t>
            </w:r>
          </w:p>
        </w:tc>
        <w:tc>
          <w:tcPr>
            <w:tcW w:w="236" w:type="dxa"/>
          </w:tcPr>
          <w:p w14:paraId="338FC9C2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2E3BE0AF" w14:textId="44C58B23" w:rsidR="004506C1" w:rsidRPr="00051A2D" w:rsidRDefault="004506C1" w:rsidP="004506C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 (2,097)</w:t>
            </w:r>
          </w:p>
        </w:tc>
      </w:tr>
      <w:tr w:rsidR="004506C1" w:rsidRPr="00051A2D" w14:paraId="4B18DD30" w14:textId="77777777" w:rsidTr="004506C1">
        <w:trPr>
          <w:trHeight w:val="20"/>
        </w:trPr>
        <w:tc>
          <w:tcPr>
            <w:tcW w:w="4770" w:type="dxa"/>
          </w:tcPr>
          <w:p w14:paraId="6690E9EA" w14:textId="77777777" w:rsidR="004506C1" w:rsidRPr="00051A2D" w:rsidRDefault="004506C1" w:rsidP="004506C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606AA8DF" w14:textId="77777777" w:rsidR="004506C1" w:rsidRPr="00051A2D" w:rsidRDefault="004506C1" w:rsidP="004506C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6DD5E4E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  <w:vAlign w:val="bottom"/>
          </w:tcPr>
          <w:p w14:paraId="2577DABC" w14:textId="77777777" w:rsidR="004506C1" w:rsidRPr="00051A2D" w:rsidRDefault="004506C1" w:rsidP="004506C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0F36A4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1CAFEAFA" w14:textId="77777777" w:rsidR="004506C1" w:rsidRPr="00051A2D" w:rsidRDefault="004506C1" w:rsidP="004506C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D6318C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bottom"/>
          </w:tcPr>
          <w:p w14:paraId="6B377F3B" w14:textId="77777777" w:rsidR="004506C1" w:rsidRPr="00051A2D" w:rsidRDefault="004506C1" w:rsidP="004506C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6C1" w:rsidRPr="00051A2D" w14:paraId="50E77B28" w14:textId="77777777" w:rsidTr="004506C1">
        <w:trPr>
          <w:trHeight w:val="68"/>
        </w:trPr>
        <w:tc>
          <w:tcPr>
            <w:tcW w:w="4770" w:type="dxa"/>
          </w:tcPr>
          <w:p w14:paraId="2F7D2782" w14:textId="361E1B53" w:rsidR="004506C1" w:rsidRPr="00051A2D" w:rsidRDefault="004506C1" w:rsidP="004506C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40" w:type="dxa"/>
            <w:gridSpan w:val="3"/>
          </w:tcPr>
          <w:p w14:paraId="2B453B2D" w14:textId="75BE94C3" w:rsidR="004506C1" w:rsidRPr="00051A2D" w:rsidRDefault="004506C1" w:rsidP="004506C1">
            <w:pPr>
              <w:pStyle w:val="acctfourfigures"/>
              <w:tabs>
                <w:tab w:val="left" w:pos="720"/>
              </w:tabs>
              <w:spacing w:line="240" w:lineRule="atLeast"/>
              <w:ind w:left="-19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19FBE625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165" w:type="dxa"/>
            <w:gridSpan w:val="3"/>
          </w:tcPr>
          <w:p w14:paraId="3BD0B61E" w14:textId="1DA1E87E" w:rsidR="004506C1" w:rsidRPr="00051A2D" w:rsidRDefault="004506C1" w:rsidP="004506C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ร้อยละ</w:t>
            </w: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20</w:t>
            </w:r>
          </w:p>
        </w:tc>
      </w:tr>
      <w:tr w:rsidR="004506C1" w:rsidRPr="00051A2D" w14:paraId="0E0FF52B" w14:textId="77777777" w:rsidTr="004506C1">
        <w:trPr>
          <w:trHeight w:val="20"/>
        </w:trPr>
        <w:tc>
          <w:tcPr>
            <w:tcW w:w="4770" w:type="dxa"/>
            <w:hideMark/>
          </w:tcPr>
          <w:p w14:paraId="5EDDEF73" w14:textId="17CB70CD" w:rsidR="004506C1" w:rsidRPr="00051A2D" w:rsidRDefault="004506C1" w:rsidP="004506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991" w:type="dxa"/>
          </w:tcPr>
          <w:p w14:paraId="03380445" w14:textId="5A1E2C27" w:rsidR="004506C1" w:rsidRPr="00051A2D" w:rsidRDefault="00B72485" w:rsidP="004506C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(2,552)</w:t>
            </w:r>
          </w:p>
        </w:tc>
        <w:tc>
          <w:tcPr>
            <w:tcW w:w="270" w:type="dxa"/>
          </w:tcPr>
          <w:p w14:paraId="1708775A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  <w:hideMark/>
          </w:tcPr>
          <w:p w14:paraId="3AD77896" w14:textId="503C4869" w:rsidR="004506C1" w:rsidRPr="00051A2D" w:rsidRDefault="004506C1" w:rsidP="004506C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(2,292)</w:t>
            </w:r>
          </w:p>
        </w:tc>
        <w:tc>
          <w:tcPr>
            <w:tcW w:w="270" w:type="dxa"/>
          </w:tcPr>
          <w:p w14:paraId="7739E882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</w:tcPr>
          <w:p w14:paraId="0399B126" w14:textId="47B49DE1" w:rsidR="004506C1" w:rsidRPr="00051A2D" w:rsidRDefault="005B41D0" w:rsidP="004506C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3,056</w:t>
            </w:r>
          </w:p>
        </w:tc>
        <w:tc>
          <w:tcPr>
            <w:tcW w:w="236" w:type="dxa"/>
          </w:tcPr>
          <w:p w14:paraId="3A2DC444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  <w:hideMark/>
          </w:tcPr>
          <w:p w14:paraId="08CF26CB" w14:textId="049BBAF7" w:rsidR="004506C1" w:rsidRPr="00051A2D" w:rsidRDefault="004506C1" w:rsidP="004506C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2,728</w:t>
            </w:r>
          </w:p>
        </w:tc>
      </w:tr>
      <w:tr w:rsidR="004506C1" w:rsidRPr="00051A2D" w14:paraId="246B9B31" w14:textId="77777777" w:rsidTr="004506C1">
        <w:trPr>
          <w:trHeight w:val="20"/>
        </w:trPr>
        <w:tc>
          <w:tcPr>
            <w:tcW w:w="4770" w:type="dxa"/>
          </w:tcPr>
          <w:p w14:paraId="4B23B091" w14:textId="5DC87C71" w:rsidR="004506C1" w:rsidRPr="00051A2D" w:rsidRDefault="004506C1" w:rsidP="004506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991" w:type="dxa"/>
          </w:tcPr>
          <w:p w14:paraId="333997EC" w14:textId="6B0FE844" w:rsidR="004506C1" w:rsidRPr="00051A2D" w:rsidRDefault="00B72485" w:rsidP="004506C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</w:tcPr>
          <w:p w14:paraId="43860C21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</w:tcPr>
          <w:p w14:paraId="088C2E33" w14:textId="3A6981FA" w:rsidR="004506C1" w:rsidRPr="00051A2D" w:rsidRDefault="004506C1" w:rsidP="004506C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(149)</w:t>
            </w:r>
          </w:p>
        </w:tc>
        <w:tc>
          <w:tcPr>
            <w:tcW w:w="270" w:type="dxa"/>
          </w:tcPr>
          <w:p w14:paraId="04D516B3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</w:tcPr>
          <w:p w14:paraId="7DD47F08" w14:textId="2794EE0B" w:rsidR="004506C1" w:rsidRPr="00051A2D" w:rsidRDefault="005B41D0" w:rsidP="004506C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171</w:t>
            </w:r>
          </w:p>
        </w:tc>
        <w:tc>
          <w:tcPr>
            <w:tcW w:w="236" w:type="dxa"/>
          </w:tcPr>
          <w:p w14:paraId="5C1A43F9" w14:textId="77777777" w:rsidR="004506C1" w:rsidRPr="00051A2D" w:rsidRDefault="004506C1" w:rsidP="004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</w:tcPr>
          <w:p w14:paraId="76AEA136" w14:textId="26AE6C96" w:rsidR="004506C1" w:rsidRPr="00051A2D" w:rsidRDefault="004506C1" w:rsidP="004506C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150 </w:t>
            </w:r>
          </w:p>
        </w:tc>
      </w:tr>
    </w:tbl>
    <w:p w14:paraId="468F983D" w14:textId="69178652" w:rsidR="00490AEA" w:rsidRDefault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090FA71" w14:textId="55425EDA" w:rsidR="00EF4E77" w:rsidRPr="00A605D7" w:rsidRDefault="003E0ACB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EF4E77" w:rsidRPr="00A605D7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F918DC" w:rsidRPr="00A605D7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ส่วนเกินมูลค่าหุ้นและสำรองตามกฎหมาย</w:t>
      </w:r>
    </w:p>
    <w:p w14:paraId="7D08EE17" w14:textId="5AA2D945" w:rsidR="00F918DC" w:rsidRPr="00A605D7" w:rsidRDefault="00F918DC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56C4722" w14:textId="77777777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15139C90" w14:textId="4E3DB4BD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68B50" w14:textId="43BAF938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A605D7">
        <w:rPr>
          <w:rFonts w:asciiTheme="majorBidi" w:hAnsiTheme="majorBidi" w:cstheme="majorBidi"/>
          <w:sz w:val="30"/>
          <w:szCs w:val="30"/>
        </w:rPr>
        <w:t>2535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E0ACB" w:rsidRPr="00A605D7">
        <w:rPr>
          <w:rFonts w:asciiTheme="majorBidi" w:hAnsiTheme="majorBidi" w:cstheme="majorBidi"/>
          <w:sz w:val="30"/>
          <w:szCs w:val="30"/>
        </w:rPr>
        <w:t>51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605D7">
        <w:rPr>
          <w:rFonts w:asciiTheme="majorBidi" w:hAnsiTheme="majorBidi" w:cstheme="majorBidi"/>
          <w:sz w:val="30"/>
          <w:szCs w:val="30"/>
        </w:rPr>
        <w:t>“</w:t>
      </w:r>
      <w:r w:rsidRPr="00A605D7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A605D7">
        <w:rPr>
          <w:rFonts w:asciiTheme="majorBidi" w:hAnsiTheme="majorBidi" w:cstheme="majorBidi"/>
          <w:sz w:val="30"/>
          <w:szCs w:val="30"/>
        </w:rPr>
        <w:t>”</w:t>
      </w:r>
      <w:r w:rsidRPr="00A605D7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307331C" w14:textId="77777777" w:rsidR="00CB4D9B" w:rsidRDefault="00CB4D9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C4531F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34762214" w14:textId="67E5463C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สำรองตามกฎหมาย</w:t>
      </w:r>
    </w:p>
    <w:p w14:paraId="6052438E" w14:textId="4EF69473" w:rsidR="00164FA5" w:rsidRPr="00A605D7" w:rsidRDefault="00164FA5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0AF14A8" w14:textId="085BF602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A605D7">
        <w:rPr>
          <w:rFonts w:asciiTheme="majorBidi" w:hAnsiTheme="majorBidi" w:cstheme="majorBidi"/>
          <w:sz w:val="30"/>
          <w:szCs w:val="30"/>
        </w:rPr>
        <w:t>2535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E0ACB" w:rsidRPr="00A605D7">
        <w:rPr>
          <w:rFonts w:asciiTheme="majorBidi" w:hAnsiTheme="majorBidi" w:cstheme="majorBidi"/>
          <w:sz w:val="30"/>
          <w:szCs w:val="30"/>
        </w:rPr>
        <w:t>116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A605D7">
        <w:rPr>
          <w:rFonts w:asciiTheme="majorBidi" w:hAnsiTheme="majorBidi" w:cstheme="majorBidi"/>
          <w:sz w:val="30"/>
          <w:szCs w:val="30"/>
        </w:rPr>
        <w:t>“</w:t>
      </w:r>
      <w:r w:rsidRPr="00A605D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A605D7">
        <w:rPr>
          <w:rFonts w:asciiTheme="majorBidi" w:hAnsiTheme="majorBidi" w:cstheme="majorBidi"/>
          <w:sz w:val="30"/>
          <w:szCs w:val="30"/>
        </w:rPr>
        <w:t>”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3E0ACB" w:rsidRPr="00A605D7">
        <w:rPr>
          <w:rFonts w:asciiTheme="majorBidi" w:hAnsiTheme="majorBidi" w:cstheme="majorBidi"/>
          <w:sz w:val="30"/>
          <w:szCs w:val="30"/>
        </w:rPr>
        <w:t>5</w:t>
      </w:r>
      <w:r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E0ACB" w:rsidRPr="00A605D7">
        <w:rPr>
          <w:rFonts w:asciiTheme="majorBidi" w:hAnsiTheme="majorBidi" w:cstheme="majorBidi"/>
          <w:sz w:val="30"/>
          <w:szCs w:val="30"/>
        </w:rPr>
        <w:t>10</w:t>
      </w:r>
      <w:r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Pr="00A605D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A9CEE6" w14:textId="61734690" w:rsidR="00164FA5" w:rsidRPr="00A605D7" w:rsidRDefault="00164FA5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E66E991" w14:textId="29ED5163" w:rsidR="00164FA5" w:rsidRPr="00A605D7" w:rsidRDefault="003E0ACB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164FA5" w:rsidRPr="00A605D7">
        <w:rPr>
          <w:rFonts w:asciiTheme="majorBidi" w:hAnsiTheme="majorBidi" w:cstheme="majorBidi"/>
          <w:sz w:val="30"/>
          <w:szCs w:val="30"/>
          <w:lang w:val="en-US"/>
        </w:rPr>
        <w:tab/>
      </w:r>
      <w:r w:rsidR="00164FA5" w:rsidRPr="00A605D7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1A67DAEF" w14:textId="1A5AC94F" w:rsidR="00F4452B" w:rsidRPr="00A605D7" w:rsidRDefault="00F4452B" w:rsidP="004451C9">
      <w:pPr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131097F2" w14:textId="5EF8215C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024AAAC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A1D708" w14:textId="00D97C06" w:rsidR="00025D27" w:rsidRPr="00A605D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277959F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C34FFC" w14:textId="23E5988C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417FDF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F5F20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8464422" w14:textId="01D57CA5" w:rsidR="00F918DC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</w:rPr>
        <w:t> </w:t>
      </w:r>
    </w:p>
    <w:p w14:paraId="178B7738" w14:textId="582CA146" w:rsidR="00025D27" w:rsidRPr="00A605D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333DBFD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695FC8" w14:textId="20FF5729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17FDF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ภาษีขายอื่นๆและแสดงสุทธิจากส่วนลดการค้าและส่วนลดตามปริมาณ รายได้ที่เป็นเงินตราต่างประเทศ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18C5D96" w14:textId="77777777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F2CD8" w14:textId="78CDF3A2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2981CC8" w14:textId="77777777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4F4FA" w14:textId="69495A24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954721D" w14:textId="082D3D5F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921AA1" w14:textId="2F40463E" w:rsidR="00025D27" w:rsidRPr="00A605D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7A55BAB9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06DB9A" w14:textId="624EE828" w:rsidR="00D023DA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333108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33108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รับรู้รายได้ที่เกี่ยวข้อง</w:t>
      </w:r>
      <w:r w:rsidR="00410773"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="00410773" w:rsidRPr="00A605D7">
        <w:rPr>
          <w:rFonts w:asciiTheme="majorBidi" w:hAnsiTheme="majorBidi" w:cstheme="majorBidi"/>
          <w:sz w:val="30"/>
          <w:szCs w:val="30"/>
          <w:cs/>
        </w:rPr>
        <w:t>แสดงเป็นส่วนหนึ่งของเจ้าหนี้การค้าและเจ้าหนี้อื่นในงบแสดงฐานะการเงิน</w:t>
      </w:r>
    </w:p>
    <w:p w14:paraId="3AD7FA87" w14:textId="6F2AE73C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</w:pPr>
    </w:p>
    <w:p w14:paraId="7DA17EC6" w14:textId="0AB2E7C9" w:rsidR="00025D27" w:rsidRPr="00A605D7" w:rsidRDefault="00025D27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0C72BC3A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62C63F2" w14:textId="1DB7890F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ผู้บริหารพิจารณาว่า</w:t>
      </w:r>
      <w:r w:rsidR="00FE1230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ดำเนินกิจการในส่วนงานเดียวคือธุรกิจเกี่ยวกับการผลิตอาหารทะเลแช่แข็ง </w:t>
      </w:r>
      <w:r w:rsidR="00CC78AD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ส่วนงานอื่นไม่มีส่วน</w:t>
      </w:r>
      <w:r w:rsidR="006C343E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งานใด</w:t>
      </w:r>
      <w:r w:rsidR="00E927CC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เข้าถึงเกณ</w:t>
      </w:r>
      <w:r w:rsidR="00AF17AD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ฑ</w:t>
      </w:r>
      <w:r w:rsidR="00BE7D7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์</w:t>
      </w:r>
      <w:r w:rsidR="005E665F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เชิง</w:t>
      </w:r>
      <w:r w:rsidR="00773912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ปริมาณ</w:t>
      </w:r>
      <w:r w:rsidR="00C76DD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เพ</w:t>
      </w:r>
      <w:r w:rsidR="009E576B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ื่อกำหนดส่วน</w:t>
      </w:r>
      <w:r w:rsidR="00602F6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ที่รายงาน</w:t>
      </w:r>
      <w:r w:rsidR="00093168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ในปี</w:t>
      </w:r>
      <w:r w:rsidR="00B12797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2566 </w:t>
      </w:r>
      <w:r w:rsidR="00B12797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หรือ </w:t>
      </w:r>
      <w:r w:rsidR="00B12797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2565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ดังนั้นจึงมีส่วนงาน</w:t>
      </w:r>
      <w:r w:rsidR="00A605D7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ที่รายงานเพียงส่วนงานเดียว</w:t>
      </w:r>
    </w:p>
    <w:p w14:paraId="500338F1" w14:textId="77777777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6AC6353" w14:textId="0A04C7E3" w:rsidR="00164FA5" w:rsidRPr="00A605D7" w:rsidRDefault="0035281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164FA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ได้นำเสนอข้อมูลส่วนงานดำเนินงานทางภูมิศาสตร์โดยพิจารณาจากระบบการบริหาร การจัดการและโครงสร้างการรายงานทางการเงินภายในของ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164FA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เป็นเกณฑ์ในการกำหนดส่วนงาน</w:t>
      </w:r>
    </w:p>
    <w:p w14:paraId="6B24893C" w14:textId="77777777" w:rsidR="004C09E1" w:rsidRPr="00A605D7" w:rsidRDefault="004C09E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30"/>
        <w:gridCol w:w="262"/>
        <w:gridCol w:w="8"/>
        <w:gridCol w:w="1530"/>
      </w:tblGrid>
      <w:tr w:rsidR="00C90F56" w:rsidRPr="00A605D7" w14:paraId="69516960" w14:textId="77777777" w:rsidTr="008810B5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68A81E27" w14:textId="77777777" w:rsidR="00C90F56" w:rsidRPr="00A605D7" w:rsidRDefault="00C90F56" w:rsidP="00C9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B4D31" w14:textId="2EB1D26F" w:rsidR="00C90F56" w:rsidRPr="00A605D7" w:rsidRDefault="00C90F56" w:rsidP="00C9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5D338E" w14:textId="77777777" w:rsidR="00C90F56" w:rsidRPr="00A605D7" w:rsidRDefault="00C90F56" w:rsidP="00C9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99BF6D" w14:textId="552AA4A9" w:rsidR="00C90F56" w:rsidRPr="00A605D7" w:rsidRDefault="00C90F56" w:rsidP="00C9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</w:t>
            </w:r>
            <w:r w:rsidRPr="00A605D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แสดงเงินลงทุน</w:t>
            </w:r>
            <w:r w:rsidRPr="00A605D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64FA5" w:rsidRPr="00A605D7" w14:paraId="0220E8C0" w14:textId="77777777" w:rsidTr="00B76228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73446B3A" w14:textId="77777777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4"/>
            <w:shd w:val="clear" w:color="auto" w:fill="auto"/>
            <w:vAlign w:val="bottom"/>
          </w:tcPr>
          <w:p w14:paraId="22D28ABB" w14:textId="77777777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ส่วนงานการผลิตอาหารทะเลแช่แข็ง</w:t>
            </w:r>
          </w:p>
        </w:tc>
      </w:tr>
      <w:tr w:rsidR="00164FA5" w:rsidRPr="00A605D7" w14:paraId="56D1B2FE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38DC5CC" w14:textId="0BE14A03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E0ACB"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</w:tcPr>
          <w:p w14:paraId="30E9F7DB" w14:textId="646D82B3" w:rsidR="00164FA5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AD667C0" w14:textId="77777777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8" w:type="dxa"/>
            <w:gridSpan w:val="2"/>
            <w:shd w:val="clear" w:color="auto" w:fill="auto"/>
          </w:tcPr>
          <w:p w14:paraId="2E56E666" w14:textId="10957BF9" w:rsidR="00164FA5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164FA5" w:rsidRPr="00A605D7" w14:paraId="3F905DC0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5CC8F3E" w14:textId="77777777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4"/>
            <w:shd w:val="clear" w:color="auto" w:fill="auto"/>
          </w:tcPr>
          <w:p w14:paraId="53A0169D" w14:textId="77777777" w:rsidR="00164FA5" w:rsidRPr="00A605D7" w:rsidRDefault="00164F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A3DBE" w:rsidRPr="00A605D7" w14:paraId="59F25EC8" w14:textId="77777777" w:rsidTr="00B76228">
        <w:tc>
          <w:tcPr>
            <w:tcW w:w="5670" w:type="dxa"/>
            <w:shd w:val="clear" w:color="auto" w:fill="auto"/>
          </w:tcPr>
          <w:p w14:paraId="20696AFD" w14:textId="77777777" w:rsidR="005A3DBE" w:rsidRPr="00A605D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A3665" w14:textId="77777777" w:rsidR="005A3DBE" w:rsidRPr="00A605D7" w:rsidRDefault="005A3DBE" w:rsidP="005A3DB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4562EF" w14:textId="77777777" w:rsidR="005A3DBE" w:rsidRPr="00A605D7" w:rsidRDefault="005A3DBE" w:rsidP="005A3D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bottom"/>
          </w:tcPr>
          <w:p w14:paraId="03F1450B" w14:textId="77777777" w:rsidR="005A3DBE" w:rsidRPr="00A605D7" w:rsidRDefault="005A3DBE" w:rsidP="005A3DB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3DBE" w:rsidRPr="00A605D7" w14:paraId="21E69D9F" w14:textId="77777777" w:rsidTr="00B76228">
        <w:tc>
          <w:tcPr>
            <w:tcW w:w="5670" w:type="dxa"/>
            <w:shd w:val="clear" w:color="auto" w:fill="auto"/>
            <w:vAlign w:val="bottom"/>
          </w:tcPr>
          <w:p w14:paraId="422B09CE" w14:textId="77777777" w:rsidR="005A3DBE" w:rsidRPr="00A605D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23F3F0" w14:textId="7F211313" w:rsidR="005A3DBE" w:rsidRPr="00A605D7" w:rsidRDefault="00147E3F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2,497,871</w:t>
            </w:r>
          </w:p>
        </w:tc>
        <w:tc>
          <w:tcPr>
            <w:tcW w:w="262" w:type="dxa"/>
            <w:shd w:val="clear" w:color="auto" w:fill="auto"/>
          </w:tcPr>
          <w:p w14:paraId="6651F854" w14:textId="77777777" w:rsidR="005A3DBE" w:rsidRPr="00A605D7" w:rsidRDefault="005A3DBE" w:rsidP="005A3D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0ACEB" w14:textId="71E59710" w:rsidR="005A3DBE" w:rsidRPr="00A605D7" w:rsidRDefault="002E62F2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3,147,717</w:t>
            </w:r>
          </w:p>
        </w:tc>
      </w:tr>
    </w:tbl>
    <w:p w14:paraId="5762961E" w14:textId="11F53208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841DD4C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7C3D311" w14:textId="2511D5C0" w:rsidR="00421CA0" w:rsidRPr="00A605D7" w:rsidRDefault="00164FA5" w:rsidP="001D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การจำแนกรายได้ตามส่วนงานภูมิศาสตร์หลัก </w:t>
      </w:r>
      <w:r w:rsidR="00142779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3E0ACB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</w:p>
    <w:p w14:paraId="3A1A9BE7" w14:textId="70CD53DB" w:rsidR="00571481" w:rsidRDefault="00D32D13" w:rsidP="0031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noProof/>
        </w:rPr>
        <w:drawing>
          <wp:inline distT="0" distB="0" distL="0" distR="0" wp14:anchorId="1016F817" wp14:editId="08C3EC54">
            <wp:extent cx="6099175" cy="24625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100B4" w14:textId="77777777" w:rsidR="00D32D13" w:rsidRPr="00D25CD3" w:rsidRDefault="00D32D13" w:rsidP="0031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3120B55" w14:textId="442EB656" w:rsidR="00CE59B2" w:rsidRPr="0069648E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noProof/>
        </w:rPr>
      </w:pPr>
      <w:r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การจำแนกรายได้ตามประเภทของสินค้าและบริการหลัก</w:t>
      </w:r>
      <w:r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142779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3E0ACB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  <w:r w:rsidR="004F6D7A" w:rsidRPr="004F6D7A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4F15D89C" wp14:editId="7B3A08E9">
            <wp:extent cx="6099175" cy="25615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365E1" w14:textId="77777777" w:rsidR="00CC5FFA" w:rsidRDefault="00CC5FFA" w:rsidP="00CE5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</w:rPr>
      </w:pPr>
    </w:p>
    <w:p w14:paraId="30F9099A" w14:textId="48439CDC" w:rsidR="00E16A87" w:rsidRPr="0069648E" w:rsidRDefault="00D25CD3" w:rsidP="0069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noProof/>
          <w:cs/>
        </w:rPr>
      </w:pPr>
      <w:r w:rsidRPr="00D25CD3">
        <w:rPr>
          <w:noProof/>
        </w:rPr>
        <w:drawing>
          <wp:inline distT="0" distB="0" distL="0" distR="0" wp14:anchorId="64E56CC0" wp14:editId="568A7722">
            <wp:extent cx="6099175" cy="26035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1047A" w14:textId="78FD858A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การจำแนกรายได้ตามจังหวะเวลาในการรับรู้รายได้</w:t>
      </w:r>
      <w:r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142779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3E0ACB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A605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</w:p>
    <w:p w14:paraId="4FFCD548" w14:textId="2208F2A3" w:rsidR="00A15B09" w:rsidRPr="00BD71F2" w:rsidRDefault="00A15B09" w:rsidP="00BD7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</w:t>
      </w:r>
      <w:r w:rsidR="00991DA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</w:t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   </w:t>
      </w:r>
      <w:r w:rsidR="007E7C67">
        <w:rPr>
          <w:noProof/>
        </w:rPr>
        <w:drawing>
          <wp:inline distT="0" distB="0" distL="0" distR="0" wp14:anchorId="4C1AE486" wp14:editId="6E958909">
            <wp:extent cx="3877733" cy="2391234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68611" cy="244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</w:t>
      </w:r>
    </w:p>
    <w:p w14:paraId="5167F2F2" w14:textId="50FD8FC4" w:rsidR="00142779" w:rsidRPr="00A605D7" w:rsidRDefault="00142779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A813782" w14:textId="77777777" w:rsidR="00A241A5" w:rsidRPr="00A605D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0CF6A9C7" w14:textId="3743D7F6" w:rsidR="00991DA1" w:rsidRPr="00A605D7" w:rsidRDefault="00142779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รายได้จากลูกค้า</w:t>
      </w:r>
      <w:r w:rsidR="00593DB7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สาม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รายจากส่วนงานการผลิตอาหารทะเลแช่แข็งของ</w:t>
      </w:r>
      <w:r w:rsidR="00542FDC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</w:t>
      </w:r>
      <w:r w:rsidR="00441075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จำนวน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เงินประมาณ </w:t>
      </w:r>
      <w:r w:rsidR="000005C5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>1,324.75</w:t>
      </w:r>
      <w:r w:rsidR="009B0E10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(</w:t>
      </w:r>
      <w:r w:rsidR="003E0ACB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256</w:t>
      </w:r>
      <w:r w:rsidR="002E62F2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5</w:t>
      </w:r>
      <w:r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: </w:t>
      </w:r>
      <w:r w:rsidR="002E62F2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</w:t>
      </w:r>
      <w:r w:rsidR="005A3DBE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,</w:t>
      </w:r>
      <w:r w:rsidR="002E62F2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216</w:t>
      </w:r>
      <w:r w:rsidR="005A3DBE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.</w:t>
      </w:r>
      <w:r w:rsidR="002E62F2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24</w:t>
      </w:r>
      <w:r w:rsidR="005A3DBE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จากรายได้รวมของ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</w:t>
      </w:r>
      <w:r w:rsidR="007A5F8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ท</w:t>
      </w:r>
    </w:p>
    <w:p w14:paraId="1ACCF3E5" w14:textId="6939DB83" w:rsidR="002666FA" w:rsidRPr="00A605D7" w:rsidRDefault="0026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CC34267" w14:textId="305E4F40" w:rsidR="00A10B70" w:rsidRPr="00A605D7" w:rsidRDefault="00142779" w:rsidP="00984391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  <w:bookmarkStart w:id="8" w:name="_Hlk33139193"/>
    </w:p>
    <w:p w14:paraId="6A4C0239" w14:textId="77777777" w:rsidR="002666FA" w:rsidRPr="00A605D7" w:rsidRDefault="002666FA" w:rsidP="002666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800"/>
        <w:gridCol w:w="270"/>
        <w:gridCol w:w="2164"/>
      </w:tblGrid>
      <w:tr w:rsidR="00A605D7" w:rsidRPr="00A605D7" w14:paraId="22172892" w14:textId="77777777" w:rsidTr="006D74CA">
        <w:trPr>
          <w:trHeight w:val="80"/>
          <w:tblHeader/>
        </w:trPr>
        <w:tc>
          <w:tcPr>
            <w:tcW w:w="4950" w:type="dxa"/>
            <w:shd w:val="clear" w:color="auto" w:fill="auto"/>
          </w:tcPr>
          <w:p w14:paraId="3E5F3E64" w14:textId="7D76757D" w:rsidR="00A605D7" w:rsidRPr="00A605D7" w:rsidRDefault="00A605D7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78B9AE" w14:textId="110860F5" w:rsidR="00A605D7" w:rsidRPr="00A605D7" w:rsidRDefault="00A605D7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 xml:space="preserve">/ </w:t>
            </w: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br/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82C3E" w14:textId="77777777" w:rsidR="00A605D7" w:rsidRPr="00A605D7" w:rsidRDefault="00A605D7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64" w:type="dxa"/>
            <w:shd w:val="clear" w:color="auto" w:fill="auto"/>
            <w:vAlign w:val="bottom"/>
          </w:tcPr>
          <w:p w14:paraId="66E96010" w14:textId="5A5F953B" w:rsidR="00A605D7" w:rsidRPr="00A605D7" w:rsidRDefault="00A605D7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</w:rPr>
              <w:t>งบการเงินที่แสดง</w:t>
            </w:r>
            <w:r w:rsidRPr="00BB03DF">
              <w:rPr>
                <w:rFonts w:asciiTheme="majorBidi" w:hAnsiTheme="majorBidi"/>
                <w:b/>
                <w:bCs/>
                <w:spacing w:val="-10"/>
                <w:sz w:val="30"/>
                <w:szCs w:val="30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pacing w:val="-10"/>
                <w:sz w:val="30"/>
                <w:szCs w:val="30"/>
                <w:cs/>
              </w:rPr>
              <w:t>เงินลงทุนตามวิธีส่วนได้เสีย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036" w:rsidRPr="00A605D7" w14:paraId="6E886664" w14:textId="77777777" w:rsidTr="006D74CA">
        <w:trPr>
          <w:trHeight w:val="80"/>
          <w:tblHeader/>
        </w:trPr>
        <w:tc>
          <w:tcPr>
            <w:tcW w:w="4950" w:type="dxa"/>
            <w:shd w:val="clear" w:color="auto" w:fill="auto"/>
          </w:tcPr>
          <w:p w14:paraId="481573F3" w14:textId="44864800" w:rsidR="00950036" w:rsidRPr="00A605D7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A0E0079" w14:textId="3AAC2703" w:rsidR="00950036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63521F0" w14:textId="77777777" w:rsidR="00950036" w:rsidRPr="00A605D7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4" w:type="dxa"/>
            <w:shd w:val="clear" w:color="auto" w:fill="auto"/>
          </w:tcPr>
          <w:p w14:paraId="3F63B0F4" w14:textId="289695EA" w:rsidR="00950036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950036" w:rsidRPr="00A605D7" w14:paraId="6950C81D" w14:textId="77777777" w:rsidTr="00931059">
        <w:trPr>
          <w:tblHeader/>
        </w:trPr>
        <w:tc>
          <w:tcPr>
            <w:tcW w:w="4950" w:type="dxa"/>
            <w:shd w:val="clear" w:color="auto" w:fill="auto"/>
          </w:tcPr>
          <w:p w14:paraId="01CCFDCC" w14:textId="77777777" w:rsidR="00950036" w:rsidRPr="00A605D7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3"/>
            <w:shd w:val="clear" w:color="auto" w:fill="auto"/>
          </w:tcPr>
          <w:p w14:paraId="30312B24" w14:textId="77777777" w:rsidR="00950036" w:rsidRPr="00A605D7" w:rsidRDefault="00950036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A3DBE" w:rsidRPr="00A605D7" w14:paraId="72B907AC" w14:textId="77777777" w:rsidTr="006D74CA">
        <w:tc>
          <w:tcPr>
            <w:tcW w:w="4950" w:type="dxa"/>
            <w:shd w:val="clear" w:color="auto" w:fill="auto"/>
          </w:tcPr>
          <w:p w14:paraId="114644FD" w14:textId="2F118AF3" w:rsidR="005A3DBE" w:rsidRPr="00A605D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D14A6B" w14:textId="1DCF2260" w:rsidR="005A3DBE" w:rsidRPr="00A605D7" w:rsidRDefault="0030514A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12,615</w:t>
            </w:r>
          </w:p>
        </w:tc>
        <w:tc>
          <w:tcPr>
            <w:tcW w:w="270" w:type="dxa"/>
            <w:shd w:val="clear" w:color="auto" w:fill="auto"/>
          </w:tcPr>
          <w:p w14:paraId="2B20C0AA" w14:textId="77777777" w:rsidR="005A3DBE" w:rsidRPr="00A605D7" w:rsidRDefault="005A3DBE" w:rsidP="005A3D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shd w:val="clear" w:color="auto" w:fill="auto"/>
            <w:vAlign w:val="bottom"/>
          </w:tcPr>
          <w:p w14:paraId="228C12C6" w14:textId="0B5FC02F" w:rsidR="005A3DBE" w:rsidRPr="00A605D7" w:rsidRDefault="002E62F2" w:rsidP="00FE708B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6,119</w:t>
            </w:r>
          </w:p>
        </w:tc>
      </w:tr>
    </w:tbl>
    <w:p w14:paraId="215C733D" w14:textId="77777777" w:rsidR="00C6084F" w:rsidRPr="00A605D7" w:rsidRDefault="00C6084F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396D80DD" w14:textId="4244A958" w:rsidR="00431954" w:rsidRPr="00A605D7" w:rsidRDefault="00B76228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เงินรับล่วงหน้า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ค่าสินค้าส่วนใหญ่เกิดจาก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การขายสินค้ารับจ้างผลิต หรือการกำหนดเงื่อนไขการชำระเงิน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3273DD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ซึ่ง</w:t>
      </w:r>
      <w:r w:rsidR="000444C6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จะรับรู้เป็นรายได้จากการขาย ณ วันที่มีการส่งมอบสินค้าให้กับลูกค้า </w:t>
      </w:r>
    </w:p>
    <w:p w14:paraId="1B6F1546" w14:textId="77777777" w:rsidR="005A3DBE" w:rsidRPr="00A605D7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0C0A7E4E" w14:textId="3EE2CF70" w:rsidR="00950036" w:rsidRPr="00A605D7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หนี้สินที่เกิดจากสัญญาของ</w:t>
      </w:r>
      <w:r w:rsidR="000444C6" w:rsidRPr="00A605D7">
        <w:rPr>
          <w:rFonts w:asciiTheme="majorBidi" w:eastAsia="Cordia New" w:hAnsiTheme="majorBidi" w:cstheme="majorBidi" w:hint="cs"/>
          <w:color w:val="000000"/>
          <w:spacing w:val="-4"/>
          <w:sz w:val="30"/>
          <w:szCs w:val="30"/>
          <w:cs/>
        </w:rPr>
        <w:t>กลุ่ม</w:t>
      </w:r>
      <w:r w:rsidR="00CD36E2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ณ วันที่ </w:t>
      </w:r>
      <w:r w:rsidR="003E0ACB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31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ธันวาคม </w:t>
      </w:r>
      <w:r w:rsidR="003E0ACB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256</w:t>
      </w:r>
      <w:r w:rsidR="002E62F2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5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จำนวน</w:t>
      </w:r>
      <w:r w:rsidR="00A221CC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เงิน</w:t>
      </w:r>
      <w:r w:rsidR="00464489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6.12</w:t>
      </w:r>
      <w:r w:rsidR="00B1158F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ล้านบาท ถูกรับรู้เป็นรายได้ในระหว่างปี </w:t>
      </w:r>
      <w:r w:rsidR="003E0ACB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256</w:t>
      </w:r>
      <w:r w:rsidR="002E62F2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6</w:t>
      </w:r>
    </w:p>
    <w:bookmarkEnd w:id="8"/>
    <w:p w14:paraId="6EB28072" w14:textId="77777777" w:rsidR="00E0702E" w:rsidRPr="00A605D7" w:rsidRDefault="00E070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14:paraId="3CD0D320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01C9F583" w14:textId="2C7FC5B7" w:rsidR="00942AAC" w:rsidRPr="00A605D7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DF3A57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16</w:t>
      </w:r>
      <w:r w:rsidR="003F66C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A605D7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ค่าใช้จ่ายตามลักษณะ</w:t>
      </w:r>
    </w:p>
    <w:p w14:paraId="3BDC6234" w14:textId="198B74B7" w:rsidR="00942AAC" w:rsidRPr="00A605D7" w:rsidRDefault="00942AA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350"/>
        <w:gridCol w:w="270"/>
        <w:gridCol w:w="1080"/>
        <w:gridCol w:w="242"/>
        <w:gridCol w:w="1116"/>
      </w:tblGrid>
      <w:tr w:rsidR="00A605D7" w:rsidRPr="00A605D7" w14:paraId="231E1F49" w14:textId="77777777" w:rsidTr="00A605D7">
        <w:trPr>
          <w:tblHeader/>
        </w:trPr>
        <w:tc>
          <w:tcPr>
            <w:tcW w:w="3600" w:type="dxa"/>
            <w:shd w:val="clear" w:color="auto" w:fill="auto"/>
          </w:tcPr>
          <w:p w14:paraId="10B046E7" w14:textId="77777777" w:rsidR="00A605D7" w:rsidRPr="00A605D7" w:rsidRDefault="00A605D7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ACB0C8" w14:textId="1DA0CEDF" w:rsidR="00A605D7" w:rsidRPr="00A605D7" w:rsidRDefault="00A605D7" w:rsidP="00A605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6C3B2" w14:textId="77777777" w:rsidR="00A605D7" w:rsidRPr="00A605D7" w:rsidRDefault="00A605D7" w:rsidP="00A605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786B13" w14:textId="72D7AD0D" w:rsidR="00A605D7" w:rsidRPr="00A605D7" w:rsidRDefault="00A605D7" w:rsidP="00A605D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</w:rPr>
              <w:t>งบการเงินที่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</w:rPr>
              <w:t>แสดงเงินลงทุน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78B0AFC9" w14:textId="77777777" w:rsidR="00A605D7" w:rsidRPr="00A605D7" w:rsidRDefault="00A605D7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14:paraId="2D54A3D6" w14:textId="77777777" w:rsidR="00A605D7" w:rsidRPr="00A605D7" w:rsidRDefault="00A605D7" w:rsidP="00A605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65C6" w:rsidRPr="00A605D7" w14:paraId="75DDDF95" w14:textId="77777777" w:rsidTr="00A605D7">
        <w:trPr>
          <w:tblHeader/>
        </w:trPr>
        <w:tc>
          <w:tcPr>
            <w:tcW w:w="3600" w:type="dxa"/>
            <w:shd w:val="clear" w:color="auto" w:fill="auto"/>
          </w:tcPr>
          <w:p w14:paraId="55A3057D" w14:textId="77777777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98796" w14:textId="704D34C0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D53791B" w14:textId="77777777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59E523" w14:textId="2483E8A1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B851E0" w14:textId="77777777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29AFE7" w14:textId="16922F53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554E0D3B" w14:textId="77777777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E5E61E2" w14:textId="67B5B058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E62F2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965C6" w:rsidRPr="00A605D7" w14:paraId="63ECE42D" w14:textId="77777777" w:rsidTr="00A605D7">
        <w:trPr>
          <w:tblHeader/>
        </w:trPr>
        <w:tc>
          <w:tcPr>
            <w:tcW w:w="3600" w:type="dxa"/>
            <w:shd w:val="clear" w:color="auto" w:fill="auto"/>
          </w:tcPr>
          <w:p w14:paraId="5BD75814" w14:textId="77777777" w:rsidR="008965C6" w:rsidRPr="00A605D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7"/>
            <w:shd w:val="clear" w:color="auto" w:fill="auto"/>
            <w:vAlign w:val="bottom"/>
          </w:tcPr>
          <w:p w14:paraId="0D8FE265" w14:textId="77777777" w:rsidR="008965C6" w:rsidRPr="00A605D7" w:rsidRDefault="008965C6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7E0B" w:rsidRPr="00A605D7" w14:paraId="284C9EC5" w14:textId="77777777" w:rsidTr="00A605D7">
        <w:trPr>
          <w:tblHeader/>
        </w:trPr>
        <w:tc>
          <w:tcPr>
            <w:tcW w:w="3600" w:type="dxa"/>
            <w:shd w:val="clear" w:color="auto" w:fill="auto"/>
          </w:tcPr>
          <w:p w14:paraId="740F82A6" w14:textId="297C03CE" w:rsidR="009F7E0B" w:rsidRPr="00A605D7" w:rsidRDefault="009F7E0B" w:rsidP="009F7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shd w:val="clear" w:color="auto" w:fill="auto"/>
          </w:tcPr>
          <w:p w14:paraId="527215FC" w14:textId="67BFA46D" w:rsidR="009F7E0B" w:rsidRPr="00A605D7" w:rsidRDefault="009F7E0B" w:rsidP="009F7E0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2,150,681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36F7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C39A71" w14:textId="16AB02AE" w:rsidR="009F7E0B" w:rsidRPr="00A605D7" w:rsidRDefault="009F7E0B" w:rsidP="009F7E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2,746,687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8AC81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CEA754" w14:textId="055866A2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2,150,681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F632E3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141A96" w14:textId="3E241EAB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2,746,687 </w:t>
            </w:r>
          </w:p>
        </w:tc>
      </w:tr>
      <w:tr w:rsidR="009F7E0B" w:rsidRPr="00A605D7" w14:paraId="6646B5BA" w14:textId="77777777" w:rsidTr="00A605D7">
        <w:trPr>
          <w:tblHeader/>
        </w:trPr>
        <w:tc>
          <w:tcPr>
            <w:tcW w:w="3600" w:type="dxa"/>
            <w:shd w:val="clear" w:color="auto" w:fill="auto"/>
          </w:tcPr>
          <w:p w14:paraId="214D2E3F" w14:textId="125D86B5" w:rsidR="009F7E0B" w:rsidRPr="00A605D7" w:rsidRDefault="009F7E0B" w:rsidP="009F7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28F3D9B1" w14:textId="0DB4FB6F" w:rsidR="009F7E0B" w:rsidRPr="00A605D7" w:rsidRDefault="009F7E0B" w:rsidP="009F7E0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(194,815)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3149F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6AEFE0" w14:textId="066F1D5A" w:rsidR="009F7E0B" w:rsidRPr="00A605D7" w:rsidRDefault="009F7E0B" w:rsidP="009F7E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(320,620)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15597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BD6D4E" w14:textId="547D5C49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(194,815)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8170EF1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7A529F1" w14:textId="5C9044C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(320,620)</w:t>
            </w:r>
          </w:p>
        </w:tc>
      </w:tr>
      <w:tr w:rsidR="009F7E0B" w:rsidRPr="00A605D7" w14:paraId="1F27420C" w14:textId="77777777" w:rsidTr="00A605D7">
        <w:tc>
          <w:tcPr>
            <w:tcW w:w="3600" w:type="dxa"/>
            <w:shd w:val="clear" w:color="auto" w:fill="auto"/>
          </w:tcPr>
          <w:p w14:paraId="28A49918" w14:textId="4CCCF622" w:rsidR="009F7E0B" w:rsidRPr="00A605D7" w:rsidRDefault="009F7E0B" w:rsidP="009F7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  <w:shd w:val="clear" w:color="auto" w:fill="auto"/>
          </w:tcPr>
          <w:p w14:paraId="4D92060F" w14:textId="40D8352E" w:rsidR="009F7E0B" w:rsidRPr="00A605D7" w:rsidRDefault="009F7E0B" w:rsidP="009F7E0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163,103</w:t>
            </w:r>
          </w:p>
        </w:tc>
        <w:tc>
          <w:tcPr>
            <w:tcW w:w="270" w:type="dxa"/>
            <w:shd w:val="clear" w:color="auto" w:fill="auto"/>
          </w:tcPr>
          <w:p w14:paraId="75FF4D34" w14:textId="77777777" w:rsidR="009F7E0B" w:rsidRPr="00A605D7" w:rsidRDefault="009F7E0B" w:rsidP="009F7E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E41C956" w14:textId="3A8E0A48" w:rsidR="009F7E0B" w:rsidRPr="00A605D7" w:rsidRDefault="009F7E0B" w:rsidP="009F7E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164,020</w:t>
            </w:r>
          </w:p>
        </w:tc>
        <w:tc>
          <w:tcPr>
            <w:tcW w:w="270" w:type="dxa"/>
            <w:shd w:val="clear" w:color="auto" w:fill="auto"/>
          </w:tcPr>
          <w:p w14:paraId="1CD5D56A" w14:textId="77777777" w:rsidR="009F7E0B" w:rsidRPr="00A605D7" w:rsidRDefault="009F7E0B" w:rsidP="009F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690FEF" w14:textId="4006DAB6" w:rsidR="009F7E0B" w:rsidRPr="00A605D7" w:rsidRDefault="009F7E0B" w:rsidP="009F7E0B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163,103</w:t>
            </w:r>
          </w:p>
        </w:tc>
        <w:tc>
          <w:tcPr>
            <w:tcW w:w="242" w:type="dxa"/>
            <w:shd w:val="clear" w:color="auto" w:fill="auto"/>
          </w:tcPr>
          <w:p w14:paraId="23952828" w14:textId="77777777" w:rsidR="009F7E0B" w:rsidRPr="00A605D7" w:rsidRDefault="009F7E0B" w:rsidP="009F7E0B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2C324253" w14:textId="7FF22668" w:rsidR="009F7E0B" w:rsidRPr="00A605D7" w:rsidRDefault="009F7E0B" w:rsidP="009F7E0B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164,020</w:t>
            </w:r>
          </w:p>
        </w:tc>
      </w:tr>
      <w:tr w:rsidR="00300857" w:rsidRPr="00A605D7" w14:paraId="08C09358" w14:textId="77777777" w:rsidTr="00A605D7">
        <w:tc>
          <w:tcPr>
            <w:tcW w:w="3600" w:type="dxa"/>
            <w:shd w:val="clear" w:color="auto" w:fill="auto"/>
          </w:tcPr>
          <w:p w14:paraId="401D7C4F" w14:textId="6ED20F5A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260" w:type="dxa"/>
            <w:shd w:val="clear" w:color="auto" w:fill="auto"/>
          </w:tcPr>
          <w:p w14:paraId="4636B425" w14:textId="3480DEAC" w:rsidR="00300857" w:rsidRPr="00A605D7" w:rsidRDefault="00300857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35,</w:t>
            </w:r>
            <w:r w:rsidR="00970C90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3BA9DA4A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E282378" w14:textId="44FFE94F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71,</w:t>
            </w:r>
            <w:r w:rsidR="00D2105B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474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4E5A395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C18808" w14:textId="74A89C91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35,</w:t>
            </w:r>
            <w:r w:rsidR="00707393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159</w:t>
            </w:r>
          </w:p>
        </w:tc>
        <w:tc>
          <w:tcPr>
            <w:tcW w:w="242" w:type="dxa"/>
            <w:shd w:val="clear" w:color="auto" w:fill="auto"/>
          </w:tcPr>
          <w:p w14:paraId="138C933E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12F9806D" w14:textId="36536749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71,</w:t>
            </w:r>
            <w:r w:rsidR="00204D68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EB3876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</w:p>
        </w:tc>
      </w:tr>
      <w:tr w:rsidR="00300857" w:rsidRPr="00A605D7" w14:paraId="681E09C1" w14:textId="77777777" w:rsidTr="00A605D7">
        <w:tc>
          <w:tcPr>
            <w:tcW w:w="3600" w:type="dxa"/>
            <w:shd w:val="clear" w:color="auto" w:fill="auto"/>
          </w:tcPr>
          <w:p w14:paraId="32DE38FB" w14:textId="34EE340E" w:rsidR="00300857" w:rsidRPr="00A605D7" w:rsidRDefault="00300857" w:rsidP="00300857">
            <w:pPr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spacing w:val="-14"/>
                <w:sz w:val="30"/>
                <w:szCs w:val="30"/>
                <w:cs/>
              </w:rPr>
              <w:t>ค่าฝากเก็บวัตถุดิบและสินค้า</w:t>
            </w:r>
            <w:r w:rsidRPr="00A605D7">
              <w:rPr>
                <w:rFonts w:asciiTheme="majorBidi" w:hAnsiTheme="majorBidi"/>
                <w:spacing w:val="-14"/>
                <w:sz w:val="30"/>
                <w:szCs w:val="30"/>
                <w:cs/>
              </w:rPr>
              <w:t xml:space="preserve"> </w:t>
            </w:r>
            <w:r w:rsidRPr="00A605D7">
              <w:rPr>
                <w:rFonts w:asciiTheme="majorBidi" w:hAnsiTheme="majorBidi" w:hint="cs"/>
                <w:spacing w:val="-14"/>
                <w:sz w:val="30"/>
                <w:szCs w:val="30"/>
                <w:cs/>
              </w:rPr>
              <w:t>และค่าฟรีซสินค้า</w:t>
            </w:r>
          </w:p>
        </w:tc>
        <w:tc>
          <w:tcPr>
            <w:tcW w:w="1260" w:type="dxa"/>
            <w:shd w:val="clear" w:color="auto" w:fill="auto"/>
          </w:tcPr>
          <w:p w14:paraId="123CCB0E" w14:textId="147A78E0" w:rsidR="00300857" w:rsidRPr="00A605D7" w:rsidRDefault="00300857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83,091</w:t>
            </w:r>
          </w:p>
        </w:tc>
        <w:tc>
          <w:tcPr>
            <w:tcW w:w="270" w:type="dxa"/>
            <w:shd w:val="clear" w:color="auto" w:fill="auto"/>
          </w:tcPr>
          <w:p w14:paraId="414691B5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509A61" w14:textId="5DF5504E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60,207 </w:t>
            </w:r>
          </w:p>
        </w:tc>
        <w:tc>
          <w:tcPr>
            <w:tcW w:w="270" w:type="dxa"/>
            <w:shd w:val="clear" w:color="auto" w:fill="auto"/>
          </w:tcPr>
          <w:p w14:paraId="6E3F5BF8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B8260B" w14:textId="2E54DDD4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83,091</w:t>
            </w:r>
          </w:p>
        </w:tc>
        <w:tc>
          <w:tcPr>
            <w:tcW w:w="242" w:type="dxa"/>
            <w:shd w:val="clear" w:color="auto" w:fill="auto"/>
          </w:tcPr>
          <w:p w14:paraId="26982BAB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6D01763" w14:textId="69991CD6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60,207 </w:t>
            </w:r>
          </w:p>
        </w:tc>
      </w:tr>
      <w:tr w:rsidR="00300857" w:rsidRPr="00A605D7" w14:paraId="56183E71" w14:textId="77777777" w:rsidTr="00A605D7">
        <w:tc>
          <w:tcPr>
            <w:tcW w:w="3600" w:type="dxa"/>
            <w:shd w:val="clear" w:color="auto" w:fill="auto"/>
          </w:tcPr>
          <w:p w14:paraId="5EE13DDB" w14:textId="18E87BB2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020EDED1" w14:textId="6BFBEABE" w:rsidR="00300857" w:rsidRPr="00A605D7" w:rsidRDefault="00704A5D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43,296</w:t>
            </w:r>
          </w:p>
        </w:tc>
        <w:tc>
          <w:tcPr>
            <w:tcW w:w="270" w:type="dxa"/>
            <w:shd w:val="clear" w:color="auto" w:fill="auto"/>
          </w:tcPr>
          <w:p w14:paraId="0F86ACC1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C9E1DC4" w14:textId="00B46D34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39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,594</w:t>
            </w:r>
          </w:p>
        </w:tc>
        <w:tc>
          <w:tcPr>
            <w:tcW w:w="270" w:type="dxa"/>
            <w:shd w:val="clear" w:color="auto" w:fill="auto"/>
          </w:tcPr>
          <w:p w14:paraId="18E8B4C8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6C288F" w14:textId="24E650EA" w:rsidR="00300857" w:rsidRPr="00A605D7" w:rsidRDefault="0007738A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43,296</w:t>
            </w:r>
          </w:p>
        </w:tc>
        <w:tc>
          <w:tcPr>
            <w:tcW w:w="242" w:type="dxa"/>
            <w:shd w:val="clear" w:color="auto" w:fill="auto"/>
          </w:tcPr>
          <w:p w14:paraId="7A5CCFDC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59F29ED" w14:textId="1308B9C4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39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,594</w:t>
            </w:r>
          </w:p>
        </w:tc>
      </w:tr>
      <w:tr w:rsidR="00300857" w:rsidRPr="00A605D7" w14:paraId="2503B961" w14:textId="77777777" w:rsidTr="00A605D7">
        <w:tc>
          <w:tcPr>
            <w:tcW w:w="3600" w:type="dxa"/>
            <w:shd w:val="clear" w:color="auto" w:fill="auto"/>
          </w:tcPr>
          <w:p w14:paraId="226C377A" w14:textId="4F2EA8DB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990243" w14:textId="3FD88446" w:rsidR="00300857" w:rsidRPr="00A605D7" w:rsidRDefault="00704A5D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67,</w:t>
            </w:r>
            <w:r w:rsidR="00790622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04F88E00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E6C3851" w14:textId="00ED3C41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60,</w:t>
            </w:r>
            <w:r w:rsidR="00AF1EA0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876</w:t>
            </w:r>
          </w:p>
        </w:tc>
        <w:tc>
          <w:tcPr>
            <w:tcW w:w="270" w:type="dxa"/>
            <w:shd w:val="clear" w:color="auto" w:fill="auto"/>
          </w:tcPr>
          <w:p w14:paraId="28B95C9C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2296B3" w14:textId="4CE13FFD" w:rsidR="00300857" w:rsidRPr="00A605D7" w:rsidRDefault="0007738A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67,</w:t>
            </w:r>
            <w:r w:rsidR="000A0943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848</w:t>
            </w:r>
          </w:p>
        </w:tc>
        <w:tc>
          <w:tcPr>
            <w:tcW w:w="242" w:type="dxa"/>
            <w:shd w:val="clear" w:color="auto" w:fill="auto"/>
          </w:tcPr>
          <w:p w14:paraId="4BFC3C8D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6ABB9CD" w14:textId="46EFAE94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60,</w:t>
            </w:r>
            <w:r w:rsidR="00296E1B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876</w:t>
            </w:r>
          </w:p>
        </w:tc>
      </w:tr>
      <w:tr w:rsidR="00300857" w:rsidRPr="00A605D7" w14:paraId="4E0B9663" w14:textId="77777777" w:rsidTr="00A605D7">
        <w:tc>
          <w:tcPr>
            <w:tcW w:w="3600" w:type="dxa"/>
            <w:shd w:val="clear" w:color="auto" w:fill="auto"/>
          </w:tcPr>
          <w:p w14:paraId="1AEB71CB" w14:textId="07E2B298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92B06" w14:textId="20B30426" w:rsidR="00300857" w:rsidRPr="00A605D7" w:rsidRDefault="00704A5D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2,34</w:t>
            </w:r>
            <w:r w:rsidR="001959E9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215B55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24745A73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EBC61" w14:textId="6AF2C030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2,822,238</w:t>
            </w:r>
          </w:p>
        </w:tc>
        <w:tc>
          <w:tcPr>
            <w:tcW w:w="270" w:type="dxa"/>
            <w:shd w:val="clear" w:color="auto" w:fill="auto"/>
          </w:tcPr>
          <w:p w14:paraId="164D9D79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EE254" w14:textId="6746DEBF" w:rsidR="00300857" w:rsidRPr="00A605D7" w:rsidRDefault="0007738A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2,348,</w:t>
            </w:r>
            <w:r w:rsidR="00BA3B72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363</w:t>
            </w:r>
          </w:p>
        </w:tc>
        <w:tc>
          <w:tcPr>
            <w:tcW w:w="242" w:type="dxa"/>
            <w:shd w:val="clear" w:color="auto" w:fill="auto"/>
          </w:tcPr>
          <w:p w14:paraId="7C5D9345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7A758" w14:textId="36DB46DB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2,822,238</w:t>
            </w:r>
          </w:p>
        </w:tc>
      </w:tr>
      <w:tr w:rsidR="00300857" w:rsidRPr="00A605D7" w14:paraId="3AE86770" w14:textId="77777777" w:rsidTr="00A605D7">
        <w:tc>
          <w:tcPr>
            <w:tcW w:w="3600" w:type="dxa"/>
            <w:shd w:val="clear" w:color="auto" w:fill="auto"/>
          </w:tcPr>
          <w:p w14:paraId="7B204A9E" w14:textId="77777777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DB79E0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DF3E33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561EA5D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68E8B2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BB3D8B1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D8CEAF3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621E2E70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300857" w:rsidRPr="00A605D7" w14:paraId="398EDE7D" w14:textId="77777777" w:rsidTr="00A605D7">
        <w:tc>
          <w:tcPr>
            <w:tcW w:w="3600" w:type="dxa"/>
            <w:shd w:val="clear" w:color="auto" w:fill="auto"/>
          </w:tcPr>
          <w:p w14:paraId="28211309" w14:textId="01926232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1260" w:type="dxa"/>
            <w:shd w:val="clear" w:color="auto" w:fill="auto"/>
          </w:tcPr>
          <w:p w14:paraId="201BCBC6" w14:textId="0B66C50F" w:rsidR="00300857" w:rsidRPr="00A605D7" w:rsidRDefault="00300857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36,354</w:t>
            </w:r>
          </w:p>
        </w:tc>
        <w:tc>
          <w:tcPr>
            <w:tcW w:w="270" w:type="dxa"/>
            <w:shd w:val="clear" w:color="auto" w:fill="auto"/>
          </w:tcPr>
          <w:p w14:paraId="65653C73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7CCF997" w14:textId="151A8991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98,263</w:t>
            </w:r>
          </w:p>
        </w:tc>
        <w:tc>
          <w:tcPr>
            <w:tcW w:w="270" w:type="dxa"/>
            <w:shd w:val="clear" w:color="auto" w:fill="auto"/>
          </w:tcPr>
          <w:p w14:paraId="0D9012B0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29B517" w14:textId="2151CB62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36,354</w:t>
            </w:r>
          </w:p>
        </w:tc>
        <w:tc>
          <w:tcPr>
            <w:tcW w:w="242" w:type="dxa"/>
            <w:shd w:val="clear" w:color="auto" w:fill="auto"/>
          </w:tcPr>
          <w:p w14:paraId="3A151450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5B91CB3" w14:textId="78DA33A0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98,263</w:t>
            </w:r>
          </w:p>
        </w:tc>
      </w:tr>
      <w:tr w:rsidR="00300857" w:rsidRPr="00A605D7" w14:paraId="0166A1A7" w14:textId="77777777" w:rsidTr="00A605D7">
        <w:tc>
          <w:tcPr>
            <w:tcW w:w="3600" w:type="dxa"/>
            <w:shd w:val="clear" w:color="auto" w:fill="auto"/>
          </w:tcPr>
          <w:p w14:paraId="5FFF6FE8" w14:textId="24484C54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  <w:shd w:val="clear" w:color="auto" w:fill="auto"/>
          </w:tcPr>
          <w:p w14:paraId="657505E0" w14:textId="084DA5BA" w:rsidR="00300857" w:rsidRPr="00A605D7" w:rsidRDefault="00300857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62,324</w:t>
            </w:r>
          </w:p>
        </w:tc>
        <w:tc>
          <w:tcPr>
            <w:tcW w:w="270" w:type="dxa"/>
            <w:shd w:val="clear" w:color="auto" w:fill="auto"/>
          </w:tcPr>
          <w:p w14:paraId="556F401C" w14:textId="2270EA41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FB54EE" w14:textId="1B896F38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64,614</w:t>
            </w:r>
          </w:p>
        </w:tc>
        <w:tc>
          <w:tcPr>
            <w:tcW w:w="270" w:type="dxa"/>
            <w:shd w:val="clear" w:color="auto" w:fill="auto"/>
          </w:tcPr>
          <w:p w14:paraId="6FF5F15F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39AB38" w14:textId="5F6F5DD0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62,324</w:t>
            </w:r>
          </w:p>
        </w:tc>
        <w:tc>
          <w:tcPr>
            <w:tcW w:w="242" w:type="dxa"/>
            <w:shd w:val="clear" w:color="auto" w:fill="auto"/>
          </w:tcPr>
          <w:p w14:paraId="446A57CA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EB6AF0F" w14:textId="44D574C8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64,614</w:t>
            </w:r>
          </w:p>
        </w:tc>
      </w:tr>
      <w:tr w:rsidR="00300857" w:rsidRPr="00A605D7" w14:paraId="6D84E235" w14:textId="77777777" w:rsidTr="00A605D7">
        <w:tc>
          <w:tcPr>
            <w:tcW w:w="3600" w:type="dxa"/>
            <w:shd w:val="clear" w:color="auto" w:fill="auto"/>
          </w:tcPr>
          <w:p w14:paraId="670ACA00" w14:textId="43D4DBAB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95987962"/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  <w:shd w:val="clear" w:color="auto" w:fill="auto"/>
          </w:tcPr>
          <w:p w14:paraId="6F29506D" w14:textId="38750A49" w:rsidR="00300857" w:rsidRPr="00A605D7" w:rsidRDefault="00A95B4C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13,070</w:t>
            </w:r>
          </w:p>
        </w:tc>
        <w:tc>
          <w:tcPr>
            <w:tcW w:w="270" w:type="dxa"/>
            <w:shd w:val="clear" w:color="auto" w:fill="auto"/>
          </w:tcPr>
          <w:p w14:paraId="1EFF5192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E91E23" w14:textId="011F2E72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11,113 </w:t>
            </w:r>
          </w:p>
        </w:tc>
        <w:tc>
          <w:tcPr>
            <w:tcW w:w="270" w:type="dxa"/>
            <w:shd w:val="clear" w:color="auto" w:fill="auto"/>
          </w:tcPr>
          <w:p w14:paraId="61360539" w14:textId="77777777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7333BF" w14:textId="03026B47" w:rsidR="00300857" w:rsidRPr="00A605D7" w:rsidRDefault="00A95B4C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13,070</w:t>
            </w:r>
          </w:p>
        </w:tc>
        <w:tc>
          <w:tcPr>
            <w:tcW w:w="242" w:type="dxa"/>
            <w:shd w:val="clear" w:color="auto" w:fill="auto"/>
          </w:tcPr>
          <w:p w14:paraId="0E9510A3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07AC0693" w14:textId="36D1EC1A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11,113 </w:t>
            </w:r>
          </w:p>
        </w:tc>
      </w:tr>
      <w:bookmarkEnd w:id="9"/>
      <w:tr w:rsidR="00300857" w:rsidRPr="00A605D7" w14:paraId="359CCE61" w14:textId="77777777" w:rsidTr="00A605D7">
        <w:tc>
          <w:tcPr>
            <w:tcW w:w="3600" w:type="dxa"/>
            <w:shd w:val="clear" w:color="auto" w:fill="auto"/>
          </w:tcPr>
          <w:p w14:paraId="7998B41E" w14:textId="00D3FE4D" w:rsidR="00300857" w:rsidRPr="00A605D7" w:rsidRDefault="00300857" w:rsidP="003008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08CD6844" w14:textId="2F42C457" w:rsidR="00300857" w:rsidRPr="00A605D7" w:rsidRDefault="0007738A" w:rsidP="0030085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BA1368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BA1368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4B25AA15" w14:textId="77777777" w:rsidR="00300857" w:rsidRPr="00A605D7" w:rsidRDefault="00300857" w:rsidP="00300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EFAB600" w14:textId="0492E858" w:rsidR="00300857" w:rsidRPr="00A605D7" w:rsidRDefault="00300857" w:rsidP="0030085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30,212</w:t>
            </w:r>
          </w:p>
        </w:tc>
        <w:tc>
          <w:tcPr>
            <w:tcW w:w="270" w:type="dxa"/>
            <w:shd w:val="clear" w:color="auto" w:fill="auto"/>
          </w:tcPr>
          <w:p w14:paraId="73251E0D" w14:textId="1CE41E54" w:rsidR="00300857" w:rsidRPr="00A605D7" w:rsidRDefault="00300857" w:rsidP="0030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FEC2E5" w14:textId="2FCCB1FE" w:rsidR="00300857" w:rsidRPr="00A605D7" w:rsidRDefault="0007738A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2724FA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05242"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160</w:t>
            </w:r>
          </w:p>
        </w:tc>
        <w:tc>
          <w:tcPr>
            <w:tcW w:w="242" w:type="dxa"/>
            <w:shd w:val="clear" w:color="auto" w:fill="auto"/>
          </w:tcPr>
          <w:p w14:paraId="5587B3DE" w14:textId="77777777" w:rsidR="00300857" w:rsidRPr="00A605D7" w:rsidRDefault="00300857" w:rsidP="0030085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20C1C0C" w14:textId="2BB3EB56" w:rsidR="00300857" w:rsidRPr="00A605D7" w:rsidRDefault="00300857" w:rsidP="0030085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30,212</w:t>
            </w:r>
          </w:p>
        </w:tc>
      </w:tr>
      <w:tr w:rsidR="0007738A" w:rsidRPr="00A605D7" w14:paraId="607224F6" w14:textId="77777777" w:rsidTr="00A605D7">
        <w:tc>
          <w:tcPr>
            <w:tcW w:w="3600" w:type="dxa"/>
            <w:shd w:val="clear" w:color="auto" w:fill="auto"/>
          </w:tcPr>
          <w:p w14:paraId="2172E717" w14:textId="40FE8D79" w:rsidR="0007738A" w:rsidRPr="00A605D7" w:rsidRDefault="0007738A" w:rsidP="0007738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  <w:r w:rsidRPr="00A60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A2F9E" w14:textId="77777777" w:rsidR="0007738A" w:rsidRPr="00A605D7" w:rsidRDefault="0007738A" w:rsidP="0007738A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018291B" w14:textId="04D15A1E" w:rsidR="0007738A" w:rsidRPr="00A605D7" w:rsidRDefault="0007738A" w:rsidP="0007738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8E00AB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240253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49EDE326" w14:textId="77777777" w:rsidR="0007738A" w:rsidRPr="00A605D7" w:rsidRDefault="0007738A" w:rsidP="0007738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6E829" w14:textId="77777777" w:rsidR="0007738A" w:rsidRPr="00A605D7" w:rsidRDefault="0007738A" w:rsidP="0007738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63009B0" w14:textId="70053785" w:rsidR="0007738A" w:rsidRPr="00A605D7" w:rsidRDefault="0007738A" w:rsidP="0007738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204,202</w:t>
            </w:r>
          </w:p>
        </w:tc>
        <w:tc>
          <w:tcPr>
            <w:tcW w:w="270" w:type="dxa"/>
            <w:shd w:val="clear" w:color="auto" w:fill="auto"/>
          </w:tcPr>
          <w:p w14:paraId="3BF07975" w14:textId="77777777" w:rsidR="0007738A" w:rsidRPr="00A605D7" w:rsidRDefault="0007738A" w:rsidP="0007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91DC3" w14:textId="77777777" w:rsidR="0007738A" w:rsidRPr="00A605D7" w:rsidRDefault="0007738A" w:rsidP="0007738A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3705326" w14:textId="0F36AFB7" w:rsidR="0007738A" w:rsidRPr="00A605D7" w:rsidRDefault="0007738A" w:rsidP="0007738A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144,</w:t>
            </w:r>
            <w:r w:rsidR="002750E0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908</w:t>
            </w:r>
          </w:p>
        </w:tc>
        <w:tc>
          <w:tcPr>
            <w:tcW w:w="242" w:type="dxa"/>
            <w:shd w:val="clear" w:color="auto" w:fill="auto"/>
          </w:tcPr>
          <w:p w14:paraId="5732A3E2" w14:textId="77777777" w:rsidR="0007738A" w:rsidRPr="00A605D7" w:rsidRDefault="0007738A" w:rsidP="0007738A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C33F" w14:textId="77777777" w:rsidR="0007738A" w:rsidRPr="00A605D7" w:rsidRDefault="0007738A" w:rsidP="0007738A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CC5EF17" w14:textId="62A8289E" w:rsidR="0007738A" w:rsidRPr="00A605D7" w:rsidRDefault="0007738A" w:rsidP="0007738A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204,202</w:t>
            </w:r>
          </w:p>
        </w:tc>
      </w:tr>
    </w:tbl>
    <w:p w14:paraId="0580160E" w14:textId="77777777" w:rsidR="00AD071D" w:rsidRPr="00A605D7" w:rsidRDefault="00AD071D" w:rsidP="00AD071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4871AAA" w14:textId="201D537E" w:rsidR="008810B5" w:rsidRPr="00A605D7" w:rsidRDefault="008810B5" w:rsidP="008810B5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A605D7">
        <w:rPr>
          <w:rFonts w:asciiTheme="majorBidi" w:hAnsiTheme="majorBidi" w:cstheme="majorBidi"/>
          <w:sz w:val="30"/>
          <w:szCs w:val="30"/>
          <w:lang w:val="en-US"/>
        </w:rPr>
        <w:tab/>
      </w:r>
      <w:r w:rsidRPr="00A605D7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623CFB1C" w14:textId="587A4BF2" w:rsidR="008810B5" w:rsidRPr="00A605D7" w:rsidRDefault="008810B5" w:rsidP="0081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066"/>
        <w:gridCol w:w="231"/>
        <w:gridCol w:w="1152"/>
      </w:tblGrid>
      <w:tr w:rsidR="008810B5" w:rsidRPr="00A605D7" w14:paraId="60141460" w14:textId="77777777" w:rsidTr="00A605D7">
        <w:trPr>
          <w:tblHeader/>
        </w:trPr>
        <w:tc>
          <w:tcPr>
            <w:tcW w:w="3510" w:type="dxa"/>
            <w:vAlign w:val="bottom"/>
          </w:tcPr>
          <w:p w14:paraId="17564561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B04758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CADE224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5C983DA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ED416F1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980DFBB" w14:textId="77777777" w:rsidR="008810B5" w:rsidRPr="00A605D7" w:rsidDel="00D43E7A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810B5" w:rsidRPr="00A605D7" w14:paraId="0D2ACCE6" w14:textId="77777777" w:rsidTr="00A605D7">
        <w:trPr>
          <w:tblHeader/>
        </w:trPr>
        <w:tc>
          <w:tcPr>
            <w:tcW w:w="3510" w:type="dxa"/>
          </w:tcPr>
          <w:p w14:paraId="7D5E820F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B07BD3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8B2996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3C75AD4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1F429BF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EF236BD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60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62F2" w:rsidRPr="00A605D7" w14:paraId="5CAD659E" w14:textId="77777777" w:rsidTr="00A605D7">
        <w:trPr>
          <w:tblHeader/>
        </w:trPr>
        <w:tc>
          <w:tcPr>
            <w:tcW w:w="3510" w:type="dxa"/>
          </w:tcPr>
          <w:p w14:paraId="2EC4D0B9" w14:textId="409B40B4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4F88243F" w14:textId="248C92BD" w:rsidR="002E62F2" w:rsidRPr="00A605D7" w:rsidRDefault="000444C6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E62F2"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2F2"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2E62F2" w:rsidRPr="00A605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4E352F7" w14:textId="33EDBA2E" w:rsidR="002E62F2" w:rsidRPr="00A605D7" w:rsidRDefault="000444C6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E62F2"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2F2"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2E62F2" w:rsidRPr="00A605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5830" w:rsidRPr="00A605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0FF28B8D" w14:textId="2A6485FE" w:rsidR="002E62F2" w:rsidRPr="00A605D7" w:rsidRDefault="000444C6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8.5</w:t>
            </w:r>
            <w:r w:rsidR="00E6279D" w:rsidRPr="00A605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6E04E14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6203566" w14:textId="6F498729" w:rsidR="002E62F2" w:rsidRPr="00A605D7" w:rsidRDefault="00CE64FE" w:rsidP="00CE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</w:tr>
      <w:tr w:rsidR="002E62F2" w:rsidRPr="00A605D7" w14:paraId="44EBA730" w14:textId="77777777" w:rsidTr="00A605D7">
        <w:tc>
          <w:tcPr>
            <w:tcW w:w="3510" w:type="dxa"/>
          </w:tcPr>
          <w:p w14:paraId="3E035E09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23B47E1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7413696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7BD80D01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3.18</w:t>
            </w:r>
          </w:p>
        </w:tc>
        <w:tc>
          <w:tcPr>
            <w:tcW w:w="231" w:type="dxa"/>
          </w:tcPr>
          <w:p w14:paraId="2A77CA83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A0D3D6" w14:textId="77777777" w:rsidR="002E62F2" w:rsidRPr="00A605D7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23,850</w:t>
            </w:r>
          </w:p>
        </w:tc>
      </w:tr>
    </w:tbl>
    <w:p w14:paraId="2698BED0" w14:textId="3FE0D93F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2FFB13D0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02D94E5C" w14:textId="251FC5A2" w:rsidR="00AD071D" w:rsidRPr="00A605D7" w:rsidRDefault="00AD071D" w:rsidP="00AD071D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605D7">
        <w:rPr>
          <w:rFonts w:asciiTheme="majorBidi" w:hAnsiTheme="majorBidi" w:cstheme="majorBidi"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3F138F69" w14:textId="4E5CF614" w:rsidR="0089797B" w:rsidRPr="00A605D7" w:rsidRDefault="0089797B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175E6A3" w14:textId="0653EE32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CE5B055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31DB9DB" w14:textId="11D9756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A605D7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กำไรหรือขาดทุนเว้นแต่รายการที่รับรู้โดยตรงในกำไรขาดทุนเบ็ดเสร็จอื่น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466FDAB4" w14:textId="7777777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4C26100E" w14:textId="460DAE29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35681C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F22DCD7" w14:textId="760853CF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7E4D8C76" w14:textId="402CC6A4" w:rsidR="00417BA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ผลแตกต่างชั่วคราว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3055D3C3" w14:textId="77777777" w:rsidR="008B5C6A" w:rsidRPr="00A605D7" w:rsidRDefault="008B5C6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607F9987" w14:textId="30C78575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3619E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ทั้งนี้ สินทรัพย์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DEC3546" w14:textId="5F48B9AF" w:rsidR="001442B0" w:rsidRPr="00A605D7" w:rsidRDefault="0014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5F59469D" w14:textId="737CEDEB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75D41DB" w14:textId="7BF41C4E" w:rsidR="008B5C6A" w:rsidRDefault="008B5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0" w:name="_Hlk33311720"/>
      <w:r>
        <w:rPr>
          <w:rFonts w:asciiTheme="majorBidi" w:hAnsiTheme="majorBidi" w:cstheme="majorBidi"/>
          <w:sz w:val="30"/>
          <w:szCs w:val="30"/>
        </w:rPr>
        <w:br w:type="page"/>
      </w:r>
    </w:p>
    <w:p w14:paraId="5EEEE41B" w14:textId="77777777" w:rsidR="0026686D" w:rsidRPr="00A605D7" w:rsidRDefault="0026686D" w:rsidP="00D2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0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48"/>
        <w:gridCol w:w="1102"/>
        <w:gridCol w:w="248"/>
        <w:gridCol w:w="1195"/>
      </w:tblGrid>
      <w:tr w:rsidR="008B5C6A" w:rsidRPr="00A605D7" w14:paraId="002505B8" w14:textId="77777777" w:rsidTr="008B5C6A">
        <w:trPr>
          <w:tblHeader/>
        </w:trPr>
        <w:tc>
          <w:tcPr>
            <w:tcW w:w="3240" w:type="dxa"/>
            <w:vAlign w:val="bottom"/>
          </w:tcPr>
          <w:p w14:paraId="1D51F701" w14:textId="00524E83" w:rsidR="008B5C6A" w:rsidRPr="00A605D7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64344780" w14:textId="797335EE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A7D3A4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7DA46C" w14:textId="707A90A2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งบการเงินที่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แสดงเงินลงทุน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48" w:type="dxa"/>
          </w:tcPr>
          <w:p w14:paraId="2B19B2E1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</w:tcPr>
          <w:p w14:paraId="6AA642B5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6DC1B17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3F02E18" w14:textId="075A1B75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C6A" w:rsidRPr="00A605D7" w14:paraId="09A7F627" w14:textId="77777777" w:rsidTr="008B5C6A">
        <w:trPr>
          <w:tblHeader/>
        </w:trPr>
        <w:tc>
          <w:tcPr>
            <w:tcW w:w="3240" w:type="dxa"/>
          </w:tcPr>
          <w:p w14:paraId="21BDA0FF" w14:textId="29BB06DF" w:rsidR="008B5C6A" w:rsidRPr="00A605D7" w:rsidRDefault="008B5C6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D61E7F" w14:textId="71F5ED86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B5CA907" w14:textId="77777777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CD68E8" w14:textId="3A07A232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79B880A" w14:textId="0863CA2B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7292ED56" w14:textId="4349015F" w:rsidR="008B5C6A" w:rsidRPr="00A605D7" w:rsidRDefault="008B5C6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8B5C6A" w:rsidRPr="00A605D7" w14:paraId="66D0EAF9" w14:textId="77777777" w:rsidTr="008B5C6A">
        <w:trPr>
          <w:tblHeader/>
        </w:trPr>
        <w:tc>
          <w:tcPr>
            <w:tcW w:w="3240" w:type="dxa"/>
          </w:tcPr>
          <w:p w14:paraId="54100D70" w14:textId="77777777" w:rsidR="008B5C6A" w:rsidRPr="00A605D7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06E052B0" w14:textId="27C41DE1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C6A" w:rsidRPr="00A605D7" w14:paraId="2B96B6B3" w14:textId="77777777" w:rsidTr="008B5C6A">
        <w:tc>
          <w:tcPr>
            <w:tcW w:w="3240" w:type="dxa"/>
          </w:tcPr>
          <w:p w14:paraId="77D345C5" w14:textId="24AA0D29" w:rsidR="008B5C6A" w:rsidRPr="00A605D7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605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28854F" w14:textId="77777777" w:rsidR="008B5C6A" w:rsidRPr="00A605D7" w:rsidRDefault="008B5C6A" w:rsidP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F1385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ECBDD8" w14:textId="77777777" w:rsidR="008B5C6A" w:rsidRPr="00A605D7" w:rsidRDefault="008B5C6A" w:rsidP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43BC9DA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4BBADD9" w14:textId="77777777" w:rsidR="008B5C6A" w:rsidRPr="00A605D7" w:rsidRDefault="008B5C6A" w:rsidP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F094F20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32D4AAD" w14:textId="77777777" w:rsidR="008B5C6A" w:rsidRPr="00A605D7" w:rsidRDefault="008B5C6A" w:rsidP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C6A" w:rsidRPr="00A605D7" w14:paraId="22472820" w14:textId="77777777" w:rsidTr="008B5C6A">
        <w:tc>
          <w:tcPr>
            <w:tcW w:w="3240" w:type="dxa"/>
          </w:tcPr>
          <w:p w14:paraId="226E085C" w14:textId="3697F244" w:rsidR="008B5C6A" w:rsidRPr="008B5C6A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8B5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4370BC" w14:textId="661D2909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5,755</w:t>
            </w:r>
          </w:p>
        </w:tc>
        <w:tc>
          <w:tcPr>
            <w:tcW w:w="270" w:type="dxa"/>
          </w:tcPr>
          <w:p w14:paraId="2048C8CC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4BEE30" w14:textId="400BCDE2" w:rsidR="008B5C6A" w:rsidRPr="00A605D7" w:rsidRDefault="008B5C6A" w:rsidP="008B5C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32FD6421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3DF724C6" w14:textId="3A22DF14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5,755</w:t>
            </w:r>
          </w:p>
        </w:tc>
        <w:tc>
          <w:tcPr>
            <w:tcW w:w="248" w:type="dxa"/>
          </w:tcPr>
          <w:p w14:paraId="4D4A9127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0AF5B1C" w14:textId="5B6D76D8" w:rsidR="008B5C6A" w:rsidRPr="00A605D7" w:rsidRDefault="008B5C6A" w:rsidP="008B5C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5C6A" w:rsidRPr="00A605D7" w14:paraId="68EB2264" w14:textId="77777777" w:rsidTr="008B5C6A">
        <w:tc>
          <w:tcPr>
            <w:tcW w:w="3240" w:type="dxa"/>
          </w:tcPr>
          <w:p w14:paraId="3E9F1A4F" w14:textId="77777777" w:rsidR="008B5C6A" w:rsidRPr="00A605D7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C10B62" w14:textId="2BD38566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DEA1C5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F0BD17" w14:textId="441D1C4D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F497C3B" w14:textId="62BB3CEC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3066F5D" w14:textId="56CF1DE8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B5C6A" w:rsidRPr="00A605D7" w14:paraId="664D1250" w14:textId="77777777" w:rsidTr="008B5C6A">
        <w:tc>
          <w:tcPr>
            <w:tcW w:w="3240" w:type="dxa"/>
            <w:shd w:val="clear" w:color="auto" w:fill="auto"/>
          </w:tcPr>
          <w:p w14:paraId="1F934DD7" w14:textId="5B392912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E0014" w14:textId="77777777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5EA57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2BD4CF" w14:textId="77777777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4AF09A8" w14:textId="77777777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840BAD9" w14:textId="77777777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B5C6A" w:rsidRPr="00A605D7" w14:paraId="75D46123" w14:textId="77777777" w:rsidTr="008B5C6A">
        <w:tc>
          <w:tcPr>
            <w:tcW w:w="3240" w:type="dxa"/>
            <w:shd w:val="clear" w:color="auto" w:fill="auto"/>
          </w:tcPr>
          <w:p w14:paraId="4BC038D4" w14:textId="63C1B20B" w:rsidR="008B5C6A" w:rsidRPr="00A605D7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50FA01" w14:textId="07BC3509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(180)</w:t>
            </w:r>
          </w:p>
        </w:tc>
        <w:tc>
          <w:tcPr>
            <w:tcW w:w="270" w:type="dxa"/>
            <w:shd w:val="clear" w:color="auto" w:fill="auto"/>
          </w:tcPr>
          <w:p w14:paraId="4593BBCC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986D3B" w14:textId="43951245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(3,710)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50349FE" w14:textId="5CA9C2C7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(180)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97B9A1E" w14:textId="605C366D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(3,710)</w:t>
            </w:r>
          </w:p>
        </w:tc>
      </w:tr>
      <w:tr w:rsidR="008B5C6A" w:rsidRPr="00A605D7" w14:paraId="3B8E7675" w14:textId="77777777" w:rsidTr="008B5C6A">
        <w:tc>
          <w:tcPr>
            <w:tcW w:w="3240" w:type="dxa"/>
            <w:shd w:val="clear" w:color="auto" w:fill="auto"/>
          </w:tcPr>
          <w:p w14:paraId="2ED9FC2E" w14:textId="22609558" w:rsidR="008B5C6A" w:rsidRPr="008B5C6A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5A4B49EC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5,575</w:t>
            </w:r>
          </w:p>
        </w:tc>
        <w:tc>
          <w:tcPr>
            <w:tcW w:w="270" w:type="dxa"/>
            <w:shd w:val="clear" w:color="auto" w:fill="auto"/>
          </w:tcPr>
          <w:p w14:paraId="198FCD99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512105E9" w:rsidR="008B5C6A" w:rsidRPr="00A605D7" w:rsidRDefault="008B5C6A" w:rsidP="008B5C6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(3,710)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7EB10854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5,575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60C393F6" w:rsidR="008B5C6A" w:rsidRPr="00A605D7" w:rsidRDefault="008B5C6A" w:rsidP="008B5C6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(3,710)</w:t>
            </w:r>
          </w:p>
        </w:tc>
      </w:tr>
    </w:tbl>
    <w:bookmarkEnd w:id="10"/>
    <w:p w14:paraId="2779B85A" w14:textId="7945883D" w:rsidR="008C6594" w:rsidRPr="00A605D7" w:rsidRDefault="00D21720" w:rsidP="00D2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0"/>
          <w:tab w:val="left" w:pos="136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A605D7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605D7">
        <w:rPr>
          <w:rFonts w:asciiTheme="majorBidi" w:hAnsiTheme="majorBidi" w:cstheme="majorBidi"/>
          <w:sz w:val="30"/>
          <w:szCs w:val="30"/>
          <w:lang w:eastAsia="x-none"/>
        </w:rPr>
        <w:tab/>
      </w: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094394" w:rsidRPr="00A605D7" w14:paraId="70614C7E" w14:textId="77777777" w:rsidTr="00FD0634">
        <w:trPr>
          <w:cantSplit/>
        </w:trPr>
        <w:tc>
          <w:tcPr>
            <w:tcW w:w="3238" w:type="dxa"/>
          </w:tcPr>
          <w:p w14:paraId="71A9D823" w14:textId="77777777" w:rsidR="00094394" w:rsidRPr="00A605D7" w:rsidRDefault="00094394" w:rsidP="000943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5"/>
          </w:tcPr>
          <w:p w14:paraId="1C0D8854" w14:textId="77777777" w:rsidR="00094394" w:rsidRPr="00A605D7" w:rsidRDefault="00094394" w:rsidP="00094394">
            <w:pPr>
              <w:ind w:righ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30C1943" w14:textId="0B88D985" w:rsidR="00094394" w:rsidRPr="00A605D7" w:rsidRDefault="00094394" w:rsidP="00094394">
            <w:pPr>
              <w:ind w:righ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231DCC8" w14:textId="77777777" w:rsidR="00094394" w:rsidRPr="00A605D7" w:rsidRDefault="00094394" w:rsidP="00094394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5"/>
          </w:tcPr>
          <w:p w14:paraId="1BD5B3D9" w14:textId="232FACAB" w:rsidR="00094394" w:rsidRPr="00A605D7" w:rsidRDefault="00094394" w:rsidP="00094394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Pr="00A605D7">
              <w:rPr>
                <w:rFonts w:asciiTheme="majorBidi" w:hAnsi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584" w:rsidRPr="00A605D7" w14:paraId="357FF4D3" w14:textId="77777777" w:rsidTr="00FD0634">
        <w:trPr>
          <w:cantSplit/>
        </w:trPr>
        <w:tc>
          <w:tcPr>
            <w:tcW w:w="3238" w:type="dxa"/>
          </w:tcPr>
          <w:p w14:paraId="5FC0749C" w14:textId="77777777" w:rsidR="00751584" w:rsidRPr="00A605D7" w:rsidRDefault="00751584" w:rsidP="004451C9">
            <w:pPr>
              <w:spacing w:line="240" w:lineRule="auto"/>
              <w:ind w:left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754661CE" w14:textId="0D30964A" w:rsidR="00751584" w:rsidRPr="00A605D7" w:rsidRDefault="003E0ACB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B3A" w:rsidRPr="00A605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8231393" w14:textId="77777777" w:rsidR="00751584" w:rsidRPr="00A605D7" w:rsidRDefault="00751584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64B2AC11" w14:textId="1DB30DB3" w:rsidR="00751584" w:rsidRPr="00A605D7" w:rsidRDefault="003E0ACB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B3A" w:rsidRPr="00A605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1584" w:rsidRPr="00A605D7" w14:paraId="7A81DE95" w14:textId="77777777" w:rsidTr="00FD0634">
        <w:trPr>
          <w:cantSplit/>
        </w:trPr>
        <w:tc>
          <w:tcPr>
            <w:tcW w:w="3238" w:type="dxa"/>
            <w:vAlign w:val="bottom"/>
          </w:tcPr>
          <w:p w14:paraId="08E004AB" w14:textId="77777777" w:rsidR="00751584" w:rsidRPr="00A605D7" w:rsidRDefault="00751584" w:rsidP="004451C9">
            <w:pPr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51FC893" w14:textId="736B3C42" w:rsidR="00751584" w:rsidRPr="008B5C6A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ก่อน</w:t>
            </w:r>
            <w:r w:rsidR="008B5C6A"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5E6892" w14:textId="77777777" w:rsidR="00751584" w:rsidRPr="00A605D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DE9994" w14:textId="29CD9AD9" w:rsidR="00751584" w:rsidRPr="008B5C6A" w:rsidRDefault="0073505E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รายได้</w:t>
            </w:r>
            <w:r w:rsidR="00751584"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DB6BC5F" w14:textId="77777777" w:rsidR="00751584" w:rsidRPr="008B5C6A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58126" w14:textId="77777777" w:rsidR="00751584" w:rsidRPr="008B5C6A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18535D" w14:textId="77777777" w:rsidR="00751584" w:rsidRPr="00A605D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42F857" w14:textId="73F3AF80" w:rsidR="00751584" w:rsidRPr="008B5C6A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ก่อน</w:t>
            </w:r>
            <w:r w:rsidR="008B5C6A"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B3E0E79" w14:textId="77777777" w:rsidR="00751584" w:rsidRPr="00A605D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F03D88" w14:textId="36571FA8" w:rsidR="00B76228" w:rsidRPr="008B5C6A" w:rsidRDefault="0073505E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ค่าใช้จ่าย</w:t>
            </w:r>
          </w:p>
          <w:p w14:paraId="46BE3550" w14:textId="1862DE20" w:rsidR="00751584" w:rsidRPr="008B5C6A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10138F" w14:textId="77777777" w:rsidR="00751584" w:rsidRPr="008B5C6A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5CB1218" w14:textId="77777777" w:rsidR="00751584" w:rsidRPr="008B5C6A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</w:tr>
      <w:tr w:rsidR="00751584" w:rsidRPr="00A605D7" w14:paraId="7EAC5106" w14:textId="77777777" w:rsidTr="00FD0634">
        <w:trPr>
          <w:cantSplit/>
        </w:trPr>
        <w:tc>
          <w:tcPr>
            <w:tcW w:w="3238" w:type="dxa"/>
          </w:tcPr>
          <w:p w14:paraId="6344FF59" w14:textId="77777777" w:rsidR="00751584" w:rsidRPr="00A605D7" w:rsidRDefault="00751584" w:rsidP="004451C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4" w:type="dxa"/>
            <w:gridSpan w:val="11"/>
          </w:tcPr>
          <w:p w14:paraId="6904F809" w14:textId="77777777" w:rsidR="00751584" w:rsidRPr="00A605D7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751584" w:rsidRPr="00A605D7" w14:paraId="26DC330A" w14:textId="77777777" w:rsidTr="00FD0634">
        <w:trPr>
          <w:cantSplit/>
          <w:trHeight w:val="64"/>
        </w:trPr>
        <w:tc>
          <w:tcPr>
            <w:tcW w:w="3238" w:type="dxa"/>
          </w:tcPr>
          <w:p w14:paraId="33AD58A1" w14:textId="77777777" w:rsidR="00751584" w:rsidRPr="00A605D7" w:rsidRDefault="00751584" w:rsidP="004451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64" w:type="dxa"/>
            <w:gridSpan w:val="11"/>
          </w:tcPr>
          <w:p w14:paraId="1C2DDF4C" w14:textId="77777777" w:rsidR="00751584" w:rsidRPr="00A605D7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250B3A" w:rsidRPr="00A605D7" w14:paraId="4E981DAA" w14:textId="77777777" w:rsidTr="00FD0634">
        <w:trPr>
          <w:cantSplit/>
        </w:trPr>
        <w:tc>
          <w:tcPr>
            <w:tcW w:w="3238" w:type="dxa"/>
          </w:tcPr>
          <w:p w14:paraId="03A1D20B" w14:textId="76370F40" w:rsidR="00250B3A" w:rsidRPr="00A605D7" w:rsidRDefault="00250B3A" w:rsidP="00250B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103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  <w:p w14:paraId="18A1BBDA" w14:textId="5C43E389" w:rsidR="00250B3A" w:rsidRPr="00A605D7" w:rsidRDefault="00250B3A" w:rsidP="00250B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812" w:type="dxa"/>
            <w:vAlign w:val="bottom"/>
          </w:tcPr>
          <w:p w14:paraId="0FB04B94" w14:textId="40ABC12E" w:rsidR="00250B3A" w:rsidRPr="00A605D7" w:rsidRDefault="00DA7249" w:rsidP="00250B3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80" w:type="dxa"/>
            <w:vAlign w:val="bottom"/>
          </w:tcPr>
          <w:p w14:paraId="795014C6" w14:textId="77777777" w:rsidR="00250B3A" w:rsidRPr="00A605D7" w:rsidRDefault="00250B3A" w:rsidP="00250B3A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39EFFC" w14:textId="75438616" w:rsidR="00250B3A" w:rsidRPr="00A605D7" w:rsidRDefault="00DA7249" w:rsidP="00250B3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  <w:vAlign w:val="bottom"/>
          </w:tcPr>
          <w:p w14:paraId="19B85A5C" w14:textId="77777777" w:rsidR="00250B3A" w:rsidRPr="00A605D7" w:rsidRDefault="00250B3A" w:rsidP="00250B3A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06F3DA8" w14:textId="2FE0F36D" w:rsidR="00250B3A" w:rsidRPr="00A605D7" w:rsidRDefault="00DA7249" w:rsidP="00250B3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(74)</w:t>
            </w:r>
          </w:p>
        </w:tc>
        <w:tc>
          <w:tcPr>
            <w:tcW w:w="180" w:type="dxa"/>
            <w:vAlign w:val="bottom"/>
          </w:tcPr>
          <w:p w14:paraId="569D45C0" w14:textId="77777777" w:rsidR="00250B3A" w:rsidRPr="00A605D7" w:rsidRDefault="00250B3A" w:rsidP="00250B3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89A9EB" w14:textId="39B1FD02" w:rsidR="00250B3A" w:rsidRPr="00A605D7" w:rsidRDefault="00250B3A" w:rsidP="00250B3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80" w:type="dxa"/>
            <w:vAlign w:val="bottom"/>
          </w:tcPr>
          <w:p w14:paraId="3E488E0A" w14:textId="77777777" w:rsidR="00250B3A" w:rsidRPr="00A605D7" w:rsidRDefault="00250B3A" w:rsidP="00250B3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7DDE2B" w14:textId="5B5AD0BC" w:rsidR="00250B3A" w:rsidRPr="00A605D7" w:rsidRDefault="00250B3A" w:rsidP="00250B3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80" w:type="dxa"/>
            <w:vAlign w:val="bottom"/>
          </w:tcPr>
          <w:p w14:paraId="77C0C480" w14:textId="77777777" w:rsidR="00250B3A" w:rsidRPr="00A605D7" w:rsidRDefault="00250B3A" w:rsidP="00250B3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93F5B23" w14:textId="04E01838" w:rsidR="00250B3A" w:rsidRPr="00A605D7" w:rsidRDefault="00250B3A" w:rsidP="00250B3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351</w:t>
            </w:r>
          </w:p>
        </w:tc>
      </w:tr>
    </w:tbl>
    <w:p w14:paraId="3B98D82C" w14:textId="3A232441" w:rsidR="008B5C6A" w:rsidRDefault="008B5C6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132B56B" w14:textId="77777777" w:rsidR="008B5C6A" w:rsidRDefault="008B5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9"/>
        <w:gridCol w:w="990"/>
        <w:gridCol w:w="236"/>
        <w:gridCol w:w="1025"/>
        <w:gridCol w:w="270"/>
        <w:gridCol w:w="989"/>
        <w:gridCol w:w="236"/>
        <w:gridCol w:w="1014"/>
        <w:gridCol w:w="11"/>
      </w:tblGrid>
      <w:tr w:rsidR="00524821" w:rsidRPr="00A605D7" w14:paraId="1374BA1F" w14:textId="77777777" w:rsidTr="00524821">
        <w:trPr>
          <w:gridAfter w:val="1"/>
          <w:wAfter w:w="11" w:type="dxa"/>
          <w:tblHeader/>
        </w:trPr>
        <w:tc>
          <w:tcPr>
            <w:tcW w:w="4229" w:type="dxa"/>
            <w:shd w:val="clear" w:color="auto" w:fill="auto"/>
          </w:tcPr>
          <w:p w14:paraId="687CD2E4" w14:textId="2A56C9FA" w:rsidR="00524821" w:rsidRPr="00A605D7" w:rsidRDefault="0052482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251" w:type="dxa"/>
            <w:gridSpan w:val="3"/>
            <w:shd w:val="clear" w:color="auto" w:fill="auto"/>
          </w:tcPr>
          <w:p w14:paraId="776547CD" w14:textId="77777777" w:rsidR="00524821" w:rsidRPr="00A605D7" w:rsidRDefault="0052482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FCE5814" w14:textId="714B78C6" w:rsidR="00524821" w:rsidRPr="00A605D7" w:rsidRDefault="0052482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A15ED6E" w14:textId="77777777" w:rsidR="00524821" w:rsidRPr="00A605D7" w:rsidRDefault="0052482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9" w:type="dxa"/>
            <w:gridSpan w:val="3"/>
            <w:shd w:val="clear" w:color="auto" w:fill="auto"/>
          </w:tcPr>
          <w:p w14:paraId="17B3538A" w14:textId="1F22DAF8" w:rsidR="00524821" w:rsidRPr="008B5C6A" w:rsidRDefault="0052482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8B5C6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งบการเงินที่แสดง</w:t>
            </w:r>
            <w:r w:rsidRPr="008B5C6A">
              <w:rPr>
                <w:rFonts w:asciiTheme="majorBidi" w:hAnsiTheme="majorBidi"/>
                <w:b/>
                <w:bCs/>
                <w:spacing w:val="-6"/>
                <w:sz w:val="30"/>
                <w:szCs w:val="30"/>
              </w:rPr>
              <w:br/>
            </w:r>
            <w:r w:rsidRPr="008B5C6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</w:tr>
      <w:tr w:rsidR="00A223EA" w:rsidRPr="00A605D7" w14:paraId="0C688753" w14:textId="77777777" w:rsidTr="00524821">
        <w:trPr>
          <w:tblHeader/>
        </w:trPr>
        <w:tc>
          <w:tcPr>
            <w:tcW w:w="4229" w:type="dxa"/>
            <w:shd w:val="clear" w:color="auto" w:fill="auto"/>
          </w:tcPr>
          <w:p w14:paraId="0015044B" w14:textId="7F7443B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41525A3B" w14:textId="301193EB" w:rsidR="00A223EA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50B3A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5C70FD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68675C12" w14:textId="024D8254" w:rsidR="00A223EA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50B3A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A223EA" w:rsidRPr="00A605D7" w14:paraId="243D2A19" w14:textId="77777777" w:rsidTr="00524821">
        <w:trPr>
          <w:tblHeader/>
        </w:trPr>
        <w:tc>
          <w:tcPr>
            <w:tcW w:w="4229" w:type="dxa"/>
            <w:shd w:val="clear" w:color="auto" w:fill="auto"/>
          </w:tcPr>
          <w:p w14:paraId="211C2530" w14:textId="77777777" w:rsidR="00A223EA" w:rsidRPr="00A605D7" w:rsidRDefault="00A223EA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CB7874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8E80F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6CA6DD9" w14:textId="03C3EF5A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EE4D282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6B6C934D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5BD527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445788" w14:textId="7928B33E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0B3A" w:rsidRPr="00A605D7" w14:paraId="36FE8F85" w14:textId="77777777" w:rsidTr="00524821">
        <w:tc>
          <w:tcPr>
            <w:tcW w:w="4229" w:type="dxa"/>
            <w:shd w:val="clear" w:color="auto" w:fill="auto"/>
          </w:tcPr>
          <w:p w14:paraId="5984D6B9" w14:textId="08122B00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82E68A6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46353C2A" w:rsidR="00250B3A" w:rsidRPr="00A605D7" w:rsidRDefault="00E970D8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108,540</w:t>
            </w:r>
          </w:p>
        </w:tc>
        <w:tc>
          <w:tcPr>
            <w:tcW w:w="270" w:type="dxa"/>
            <w:shd w:val="clear" w:color="auto" w:fill="auto"/>
          </w:tcPr>
          <w:p w14:paraId="2A30E0B5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0294EBB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47523A26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,332</w:t>
            </w:r>
          </w:p>
        </w:tc>
      </w:tr>
      <w:tr w:rsidR="00250B3A" w:rsidRPr="00A605D7" w14:paraId="5D9E6097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5ED4AEDE" w14:textId="77777777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045546A" w14:textId="76CC7E15" w:rsidR="00250B3A" w:rsidRPr="00A605D7" w:rsidRDefault="00E970D8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1C2312F7" w:rsidR="00250B3A" w:rsidRPr="00A605D7" w:rsidRDefault="00E970D8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21,708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4439D7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D6BBC61" w14:textId="2D8381FE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1A065506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20,666</w:t>
            </w:r>
          </w:p>
        </w:tc>
      </w:tr>
      <w:tr w:rsidR="00250B3A" w:rsidRPr="00A605D7" w14:paraId="5C814BD1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1C13BB29" w14:textId="77777777" w:rsidR="009523F4" w:rsidRPr="00A605D7" w:rsidRDefault="00250B3A" w:rsidP="00250B3A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 w:rsidR="008C4E64" w:rsidRPr="00A605D7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8C4E64" w:rsidRPr="00A605D7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8C4E64" w:rsidRPr="00A605D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ของบริษัทบริษัทร่วม</w:t>
            </w:r>
          </w:p>
          <w:p w14:paraId="6E142CB6" w14:textId="465202FA" w:rsidR="00250B3A" w:rsidRPr="00A605D7" w:rsidRDefault="009523F4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50B3A" w:rsidRPr="00A605D7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7042A92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E1DE9C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4957BD74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25C9A9" w14:textId="4E1A9120" w:rsidR="00E970D8" w:rsidRPr="00A605D7" w:rsidRDefault="00E970D8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B61AB4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162B6214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5E6851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D2284D" w14:textId="77777777" w:rsidR="00A06110" w:rsidRPr="00A605D7" w:rsidRDefault="00A06110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D4B71A" w14:textId="7DC1D9EC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</w:tr>
      <w:tr w:rsidR="00250B3A" w:rsidRPr="00A605D7" w14:paraId="03365915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5D37867F" w14:textId="3F222C4D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62FB0F2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A40296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55042A0E" w14:textId="6F9E5093" w:rsidR="00250B3A" w:rsidRPr="00A605D7" w:rsidRDefault="00E970D8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35447B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CE34B4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0C89A28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CED649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FF7B9F" w14:textId="298B0BB0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450</w:t>
            </w:r>
          </w:p>
        </w:tc>
      </w:tr>
      <w:tr w:rsidR="00250B3A" w:rsidRPr="00A605D7" w14:paraId="5DCBCFA2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21F63FD8" w14:textId="1DF90CDA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EFC0653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8B9B96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77DC7FAA" w14:textId="6F546324" w:rsidR="00250B3A" w:rsidRPr="00A605D7" w:rsidRDefault="00E970D8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(17,660)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1A831C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124A7CE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46737D" w14:textId="77777777" w:rsidR="00250B3A" w:rsidRPr="00A605D7" w:rsidRDefault="00250B3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C93A3B" w14:textId="0394A612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(24,785)</w:t>
            </w:r>
          </w:p>
        </w:tc>
      </w:tr>
      <w:tr w:rsidR="0035447B" w:rsidRPr="00A605D7" w14:paraId="525663F8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005A150B" w14:textId="77777777" w:rsidR="0035447B" w:rsidRPr="00A605D7" w:rsidRDefault="0035447B" w:rsidP="0035447B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8F79EA0" w14:textId="1AE5EBB7" w:rsidR="0035447B" w:rsidRPr="00A605D7" w:rsidRDefault="0035447B" w:rsidP="003544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E8D2822" w14:textId="77777777" w:rsidR="0035447B" w:rsidRPr="00A605D7" w:rsidRDefault="0035447B" w:rsidP="0035447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49692F" w14:textId="77777777" w:rsidR="0035447B" w:rsidRPr="00A605D7" w:rsidRDefault="0035447B" w:rsidP="0035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74E368E3" w14:textId="77777777" w:rsidR="0035447B" w:rsidRPr="00A605D7" w:rsidRDefault="0035447B" w:rsidP="0035447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54F8D4" w14:textId="0EA62E04" w:rsidR="0035447B" w:rsidRPr="00A605D7" w:rsidRDefault="00AF5DF8" w:rsidP="0035447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35447B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DAC52B" w14:textId="77777777" w:rsidR="0035447B" w:rsidRPr="00A605D7" w:rsidRDefault="0035447B" w:rsidP="0035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3CCAC888" w14:textId="77777777" w:rsidR="0035447B" w:rsidRPr="00A605D7" w:rsidRDefault="0035447B" w:rsidP="0035447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7BCEF0" w14:textId="77777777" w:rsidR="0035447B" w:rsidRPr="00A605D7" w:rsidRDefault="0035447B" w:rsidP="0035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D33F4A" w14:textId="77777777" w:rsidR="00AF5DF8" w:rsidRPr="00A605D7" w:rsidRDefault="00AF5DF8" w:rsidP="00AF5DF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BEBC9C" w14:textId="4E47D56B" w:rsidR="0035447B" w:rsidRPr="00A605D7" w:rsidRDefault="00AF5DF8" w:rsidP="00AF5DF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5447B" w:rsidRPr="00A605D7" w14:paraId="40A672B3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1E653E10" w14:textId="77777777" w:rsidR="0035447B" w:rsidRPr="00A605D7" w:rsidRDefault="0035447B" w:rsidP="0035447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7D185C70" w:rsidR="0035447B" w:rsidRPr="00A605D7" w:rsidRDefault="0035447B" w:rsidP="0035447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35447B" w:rsidRPr="00A605D7" w:rsidRDefault="0035447B" w:rsidP="0035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D7FEF" w14:textId="64110C79" w:rsidR="0035447B" w:rsidRPr="00A605D7" w:rsidRDefault="0035447B" w:rsidP="0035447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01D980" w14:textId="77777777" w:rsidR="0035447B" w:rsidRPr="00A605D7" w:rsidRDefault="0035447B" w:rsidP="0035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21B7677F" w:rsidR="0035447B" w:rsidRPr="00A605D7" w:rsidRDefault="0035447B" w:rsidP="0035447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35447B" w:rsidRPr="00A605D7" w:rsidRDefault="0035447B" w:rsidP="0035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A9008" w14:textId="68383B83" w:rsidR="0035447B" w:rsidRPr="00A605D7" w:rsidRDefault="0035447B" w:rsidP="0035447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(3,710)</w:t>
            </w:r>
          </w:p>
        </w:tc>
      </w:tr>
    </w:tbl>
    <w:p w14:paraId="52C32CD8" w14:textId="0578086B" w:rsidR="0038120B" w:rsidRPr="00A605D7" w:rsidRDefault="0038120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40"/>
        <w:gridCol w:w="930"/>
        <w:gridCol w:w="236"/>
        <w:gridCol w:w="1024"/>
      </w:tblGrid>
      <w:tr w:rsidR="00A223EA" w:rsidRPr="00A605D7" w14:paraId="3F8CEA74" w14:textId="77777777" w:rsidTr="00250B3A">
        <w:trPr>
          <w:tblHeader/>
        </w:trPr>
        <w:tc>
          <w:tcPr>
            <w:tcW w:w="4230" w:type="dxa"/>
            <w:shd w:val="clear" w:color="auto" w:fill="auto"/>
          </w:tcPr>
          <w:p w14:paraId="7FDC0CB3" w14:textId="463A8DD3" w:rsidR="00A223EA" w:rsidRPr="00A605D7" w:rsidRDefault="007009A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70" w:type="dxa"/>
            <w:gridSpan w:val="7"/>
          </w:tcPr>
          <w:p w14:paraId="54D9B8A1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23EA" w:rsidRPr="00A605D7" w14:paraId="68E9087A" w14:textId="77777777" w:rsidTr="00250B3A">
        <w:trPr>
          <w:tblHeader/>
        </w:trPr>
        <w:tc>
          <w:tcPr>
            <w:tcW w:w="4230" w:type="dxa"/>
            <w:shd w:val="clear" w:color="auto" w:fill="auto"/>
          </w:tcPr>
          <w:p w14:paraId="1C0B488C" w14:textId="0F106AA4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DC257F7" w14:textId="218EF9F0" w:rsidR="00A223EA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50B3A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13B57C05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90" w:type="dxa"/>
            <w:gridSpan w:val="3"/>
          </w:tcPr>
          <w:p w14:paraId="346384C3" w14:textId="6448E15E" w:rsidR="00A223EA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50B3A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A223EA" w:rsidRPr="00A605D7" w14:paraId="21D553BB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4EF70FC7" w14:textId="77777777" w:rsidR="00A223EA" w:rsidRPr="00A605D7" w:rsidRDefault="00A223EA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0A52251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A2232C6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59D4978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47CDC06F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B5C4A53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F06EBF" w14:textId="77777777" w:rsidR="00A223EA" w:rsidRPr="00A605D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0B3A" w:rsidRPr="00A605D7" w14:paraId="621FFDB2" w14:textId="77777777" w:rsidTr="004E6E38">
        <w:tc>
          <w:tcPr>
            <w:tcW w:w="4230" w:type="dxa"/>
            <w:shd w:val="clear" w:color="auto" w:fill="auto"/>
          </w:tcPr>
          <w:p w14:paraId="0FF9E535" w14:textId="24319C70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5A461526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7A7C71F2" w:rsidR="00250B3A" w:rsidRPr="00A605D7" w:rsidRDefault="00C14880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115,109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F4B08B5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64FC6565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104,720</w:t>
            </w:r>
          </w:p>
        </w:tc>
      </w:tr>
      <w:tr w:rsidR="00250B3A" w:rsidRPr="00A605D7" w14:paraId="3E62F5C5" w14:textId="77777777" w:rsidTr="004E6E38">
        <w:trPr>
          <w:trHeight w:val="38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054714E" w14:textId="77777777" w:rsidR="00250B3A" w:rsidRPr="00A605D7" w:rsidRDefault="00250B3A" w:rsidP="00250B3A">
            <w:pPr>
              <w:tabs>
                <w:tab w:val="clear" w:pos="5387"/>
                <w:tab w:val="clear" w:pos="5613"/>
                <w:tab w:val="clear" w:pos="6322"/>
                <w:tab w:val="left" w:pos="40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03A7BB" w14:textId="3E46B1A2" w:rsidR="00250B3A" w:rsidRPr="00A605D7" w:rsidRDefault="00C14880" w:rsidP="00250B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698AA52F" w:rsidR="00250B3A" w:rsidRPr="00A605D7" w:rsidRDefault="00C14880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23,022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79C2ACDB" w14:textId="1B91DC7D" w:rsidR="00250B3A" w:rsidRPr="00A605D7" w:rsidRDefault="00250B3A" w:rsidP="00250B3A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1B8029E1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20,944</w:t>
            </w:r>
          </w:p>
        </w:tc>
      </w:tr>
      <w:tr w:rsidR="00250B3A" w:rsidRPr="00A605D7" w14:paraId="0B019193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A5FB7E2" w14:textId="43A2D34D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51E50C2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D25C1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E6E1995" w14:textId="3919574A" w:rsidR="00250B3A" w:rsidRPr="00A605D7" w:rsidRDefault="00C14880" w:rsidP="00C1488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0D83303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2129B150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841EE1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2A18F42" w14:textId="2ADEA97C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(319)</w:t>
            </w:r>
          </w:p>
        </w:tc>
      </w:tr>
      <w:tr w:rsidR="00250B3A" w:rsidRPr="00A605D7" w14:paraId="0EE98F7E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E995EFD" w14:textId="1E9FC199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DE1D26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123C7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C96757D" w14:textId="2C1FFB6E" w:rsidR="00250B3A" w:rsidRPr="00A605D7" w:rsidRDefault="00C14880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262156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18D9D3C9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9E7D17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31C89B" w14:textId="3DA5F544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450</w:t>
            </w:r>
          </w:p>
        </w:tc>
      </w:tr>
      <w:tr w:rsidR="00250B3A" w:rsidRPr="00A605D7" w14:paraId="29B51F3F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B6F5EAE" w14:textId="022202E9" w:rsidR="00250B3A" w:rsidRPr="00A605D7" w:rsidRDefault="00250B3A" w:rsidP="00250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901632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B065F6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E447A7D" w14:textId="1A12FDD5" w:rsidR="00250B3A" w:rsidRPr="00A605D7" w:rsidRDefault="00C14880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(17,660)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41BEB60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3E216CCF" w14:textId="77777777" w:rsidR="00250B3A" w:rsidRPr="00A605D7" w:rsidRDefault="00250B3A" w:rsidP="00250B3A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581E1D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687FB02" w14:textId="38DF64C3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(24,785)</w:t>
            </w:r>
          </w:p>
        </w:tc>
      </w:tr>
      <w:tr w:rsidR="00250B3A" w:rsidRPr="00A605D7" w14:paraId="4858D405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18E376D" w14:textId="77777777" w:rsidR="00250B3A" w:rsidRPr="00A605D7" w:rsidRDefault="00250B3A" w:rsidP="00250B3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22E48B6" w14:textId="15BEDD0D" w:rsidR="00250B3A" w:rsidRPr="00A605D7" w:rsidRDefault="00C14880" w:rsidP="00250B3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FA25E" w14:textId="085A92D0" w:rsidR="00250B3A" w:rsidRPr="00A605D7" w:rsidRDefault="00C14880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double" w:sz="4" w:space="0" w:color="auto"/>
            </w:tcBorders>
          </w:tcPr>
          <w:p w14:paraId="4D726A7C" w14:textId="68497366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250B3A" w:rsidRPr="00A605D7" w:rsidRDefault="00250B3A" w:rsidP="00250B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9AC02" w14:textId="0C72ABEF" w:rsidR="00250B3A" w:rsidRPr="00A605D7" w:rsidRDefault="00250B3A" w:rsidP="00250B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(3,710)</w:t>
            </w:r>
          </w:p>
        </w:tc>
      </w:tr>
    </w:tbl>
    <w:p w14:paraId="09C22E01" w14:textId="77777777" w:rsidR="00F12CE0" w:rsidRPr="00A605D7" w:rsidRDefault="00F12CE0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350"/>
      </w:tblGrid>
      <w:tr w:rsidR="00F27545" w:rsidRPr="00A605D7" w14:paraId="2E44E8FB" w14:textId="77777777" w:rsidTr="00C606C8">
        <w:trPr>
          <w:tblHeader/>
        </w:trPr>
        <w:tc>
          <w:tcPr>
            <w:tcW w:w="3240" w:type="dxa"/>
            <w:shd w:val="clear" w:color="auto" w:fill="auto"/>
          </w:tcPr>
          <w:p w14:paraId="220C35DD" w14:textId="65DB89BB" w:rsidR="00F27545" w:rsidRPr="00A605D7" w:rsidRDefault="00F27545" w:rsidP="00F2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83FDB3" w14:textId="77777777" w:rsidR="00F27545" w:rsidRPr="00A605D7" w:rsidRDefault="00F27545" w:rsidP="00F27545">
            <w:pPr>
              <w:ind w:righ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4BDB2813" w14:textId="77777777" w:rsidR="00D37587" w:rsidRPr="00A605D7" w:rsidRDefault="00F27545" w:rsidP="00F275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</w:p>
          <w:p w14:paraId="497B15D5" w14:textId="120102F5" w:rsidR="00F27545" w:rsidRPr="00A605D7" w:rsidRDefault="00F27545" w:rsidP="00F275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12016F36" w14:textId="77777777" w:rsidR="00F27545" w:rsidRPr="00A605D7" w:rsidRDefault="00F27545" w:rsidP="00F2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8D3E07" w14:textId="77777777" w:rsidR="008B5C6A" w:rsidRPr="00A605D7" w:rsidRDefault="008B5C6A" w:rsidP="008B5C6A">
            <w:pPr>
              <w:tabs>
                <w:tab w:val="left" w:pos="3840"/>
              </w:tabs>
              <w:ind w:right="11"/>
              <w:jc w:val="center"/>
              <w:rPr>
                <w:rFonts w:asciiTheme="majorBidi" w:hAnsiTheme="majorBidi"/>
                <w:b/>
                <w:bCs/>
                <w:spacing w:val="-8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pacing w:val="-8"/>
                <w:sz w:val="30"/>
                <w:szCs w:val="30"/>
                <w:cs/>
              </w:rPr>
              <w:t>งบการเงิน</w:t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pacing w:val="-8"/>
                <w:sz w:val="30"/>
                <w:szCs w:val="30"/>
                <w:cs/>
              </w:rPr>
              <w:t>ที่แสดงเงินลงทุนตาม</w:t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pacing w:val="-8"/>
                <w:sz w:val="30"/>
                <w:szCs w:val="30"/>
                <w:cs/>
              </w:rPr>
              <w:t>วิธีส่วนได้เสีย</w:t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</w:rPr>
              <w:t xml:space="preserve">/ </w:t>
            </w:r>
          </w:p>
          <w:p w14:paraId="5C14347F" w14:textId="517E6444" w:rsidR="00F27545" w:rsidRPr="008B5C6A" w:rsidRDefault="008B5C6A" w:rsidP="008B5C6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/>
                <w:b/>
                <w:bCs/>
                <w:spacing w:val="-8"/>
                <w:sz w:val="30"/>
                <w:szCs w:val="30"/>
              </w:rPr>
              <w:br/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0E2EC9BA" w14:textId="77777777" w:rsidR="00F27545" w:rsidRPr="00A605D7" w:rsidRDefault="00F27545" w:rsidP="00F2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ABAEEF" w14:textId="77777777" w:rsidR="00F27545" w:rsidRPr="00A605D7" w:rsidRDefault="00F27545" w:rsidP="00F27545">
            <w:pPr>
              <w:ind w:righ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056530E" w14:textId="31C884F0" w:rsidR="00F27545" w:rsidRPr="00A605D7" w:rsidRDefault="00F27545" w:rsidP="00F275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</w:p>
          <w:p w14:paraId="33FD9307" w14:textId="1D3333C8" w:rsidR="00F27545" w:rsidRPr="00A605D7" w:rsidRDefault="00F27545" w:rsidP="00F275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1FE3EB3" w14:textId="77777777" w:rsidR="00F27545" w:rsidRPr="00A605D7" w:rsidRDefault="00F27545" w:rsidP="00F2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9D116AA" w14:textId="77777777" w:rsidR="00F27545" w:rsidRPr="00A605D7" w:rsidRDefault="00F27545" w:rsidP="00F27545">
            <w:pPr>
              <w:tabs>
                <w:tab w:val="left" w:pos="3840"/>
              </w:tabs>
              <w:ind w:right="11"/>
              <w:jc w:val="center"/>
              <w:rPr>
                <w:rFonts w:asciiTheme="majorBidi" w:hAnsiTheme="majorBidi"/>
                <w:b/>
                <w:bCs/>
                <w:spacing w:val="-8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pacing w:val="-8"/>
                <w:sz w:val="30"/>
                <w:szCs w:val="30"/>
                <w:cs/>
              </w:rPr>
              <w:t>งบการเงิน</w:t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pacing w:val="-8"/>
                <w:sz w:val="30"/>
                <w:szCs w:val="30"/>
                <w:cs/>
              </w:rPr>
              <w:t>ที่แสดงเงินลงทุนตาม</w:t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pacing w:val="-8"/>
                <w:sz w:val="30"/>
                <w:szCs w:val="30"/>
                <w:cs/>
              </w:rPr>
              <w:t>วิธีส่วนได้เสีย</w:t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</w:rPr>
              <w:t xml:space="preserve">/ </w:t>
            </w:r>
          </w:p>
          <w:p w14:paraId="31B8139F" w14:textId="78D95E3D" w:rsidR="00F27545" w:rsidRPr="00A605D7" w:rsidRDefault="00F27545" w:rsidP="00F275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>งบการเงิน</w:t>
            </w:r>
            <w:r w:rsidR="008B5C6A">
              <w:rPr>
                <w:rFonts w:asciiTheme="majorBidi" w:hAnsiTheme="majorBidi"/>
                <w:b/>
                <w:bCs/>
                <w:spacing w:val="-8"/>
                <w:sz w:val="30"/>
                <w:szCs w:val="30"/>
              </w:rPr>
              <w:br/>
            </w:r>
            <w:r w:rsidRPr="00A605D7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>เฉพาะกิจการ</w:t>
            </w:r>
          </w:p>
        </w:tc>
      </w:tr>
      <w:tr w:rsidR="00654CEA" w:rsidRPr="00A605D7" w14:paraId="426313E5" w14:textId="77777777" w:rsidTr="00C606C8">
        <w:trPr>
          <w:tblHeader/>
        </w:trPr>
        <w:tc>
          <w:tcPr>
            <w:tcW w:w="3240" w:type="dxa"/>
            <w:shd w:val="clear" w:color="auto" w:fill="auto"/>
          </w:tcPr>
          <w:p w14:paraId="2F2B5E0B" w14:textId="4A92CBCD" w:rsidR="00654CEA" w:rsidRPr="00A605D7" w:rsidRDefault="00654CEA" w:rsidP="00C6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5B914CB1" w14:textId="7CA14445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0381B02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4C41B96" w14:textId="51C5123C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54CEA" w:rsidRPr="00A605D7" w14:paraId="494DD6AA" w14:textId="77777777" w:rsidTr="00C606C8">
        <w:trPr>
          <w:tblHeader/>
        </w:trPr>
        <w:tc>
          <w:tcPr>
            <w:tcW w:w="3240" w:type="dxa"/>
            <w:shd w:val="clear" w:color="auto" w:fill="auto"/>
          </w:tcPr>
          <w:p w14:paraId="0E2414BD" w14:textId="65B55A33" w:rsidR="00654CEA" w:rsidRPr="00A605D7" w:rsidRDefault="00654CEA" w:rsidP="00C6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193C566D" w14:textId="795243C5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ACC5D2E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D1F6F6C" w14:textId="63FED653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A02678A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94AE2C9" w14:textId="42710E6F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8EB2811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06CCEFE" w14:textId="0643A1D4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54CEA" w:rsidRPr="00A605D7" w14:paraId="74B627BB" w14:textId="77777777" w:rsidTr="00C606C8">
        <w:trPr>
          <w:tblHeader/>
        </w:trPr>
        <w:tc>
          <w:tcPr>
            <w:tcW w:w="3240" w:type="dxa"/>
            <w:shd w:val="clear" w:color="auto" w:fill="auto"/>
          </w:tcPr>
          <w:p w14:paraId="446A97C5" w14:textId="77777777" w:rsidR="00654CEA" w:rsidRPr="00A605D7" w:rsidRDefault="00654CEA" w:rsidP="00C6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6904B58F" w14:textId="18CADB22" w:rsidR="00654CEA" w:rsidRPr="00A605D7" w:rsidRDefault="00654CEA" w:rsidP="00654C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2A6F" w:rsidRPr="00A605D7" w14:paraId="2BE33A3C" w14:textId="77777777" w:rsidTr="00C606C8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65B9A366" w14:textId="77777777" w:rsidR="007D2A6F" w:rsidRPr="00A605D7" w:rsidRDefault="007D2A6F" w:rsidP="00C606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DBE5E18" w14:textId="2B141B73" w:rsidR="007D2A6F" w:rsidRPr="00A605D7" w:rsidRDefault="007D2A6F" w:rsidP="008B5C6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</w:t>
            </w:r>
            <w:r w:rsidR="00AA5EB0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2C709F" w14:textId="77777777" w:rsidR="007D2A6F" w:rsidRPr="00A605D7" w:rsidRDefault="007D2A6F" w:rsidP="007D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2E95C8D" w14:textId="2FB80054" w:rsidR="007D2A6F" w:rsidRPr="00A605D7" w:rsidRDefault="007D2A6F" w:rsidP="008B5C6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17,599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90706E" w14:textId="77777777" w:rsidR="007D2A6F" w:rsidRPr="00A605D7" w:rsidRDefault="007D2A6F" w:rsidP="007D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35F252" w14:textId="3E4BAD2D" w:rsidR="007D2A6F" w:rsidRPr="00A605D7" w:rsidRDefault="007D2A6F" w:rsidP="007D2A6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9DFCC5" w14:textId="77777777" w:rsidR="007D2A6F" w:rsidRPr="00A605D7" w:rsidRDefault="007D2A6F" w:rsidP="007D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8F6E842" w14:textId="20D6A27C" w:rsidR="007D2A6F" w:rsidRPr="00A605D7" w:rsidRDefault="007D2A6F" w:rsidP="008B5C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2A6F" w:rsidRPr="00A605D7" w14:paraId="5BACF070" w14:textId="77777777" w:rsidTr="00C606C8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7D2A6F" w:rsidRPr="00A605D7" w:rsidRDefault="007D2A6F" w:rsidP="00C606C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4C378F1C" w:rsidR="007D2A6F" w:rsidRPr="00A605D7" w:rsidRDefault="00AA5EB0" w:rsidP="008B5C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7D2A6F" w:rsidRPr="00A605D7" w:rsidRDefault="007D2A6F" w:rsidP="007D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3946FE15" w:rsidR="007D2A6F" w:rsidRPr="00A605D7" w:rsidRDefault="007D2A6F" w:rsidP="008B5C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7D2A6F" w:rsidRPr="00A605D7" w:rsidRDefault="007D2A6F" w:rsidP="007D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569AE9D8" w:rsidR="007D2A6F" w:rsidRPr="00A605D7" w:rsidRDefault="007D2A6F" w:rsidP="007D2A6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7D2A6F" w:rsidRPr="00A605D7" w:rsidRDefault="007D2A6F" w:rsidP="007D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781C7522" w:rsidR="007D2A6F" w:rsidRPr="00A605D7" w:rsidRDefault="007D2A6F" w:rsidP="008B5C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4CEA" w:rsidRPr="00A605D7" w14:paraId="7490E9BD" w14:textId="77777777" w:rsidTr="00C606C8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654CEA" w:rsidRPr="008B5C6A" w:rsidRDefault="00654CEA" w:rsidP="00C6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  <w:t>สินทรัพย์</w:t>
            </w:r>
            <w:r w:rsidRPr="008B5C6A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2DF5167B" w:rsidR="00654CEA" w:rsidRPr="00A605D7" w:rsidRDefault="001B7199" w:rsidP="008B5C6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17,79</w:t>
            </w:r>
            <w:r w:rsidR="00872B57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2E6C409B" w:rsidR="00654CEA" w:rsidRPr="00A605D7" w:rsidRDefault="003327A9" w:rsidP="008B5C6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</w:t>
            </w:r>
            <w:r w:rsidR="00654CEA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654CEA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09F73E92" w:rsidR="00654CEA" w:rsidRPr="00A605D7" w:rsidRDefault="001B7199" w:rsidP="00654CE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654CEA" w:rsidRPr="00A605D7" w:rsidRDefault="00654CEA" w:rsidP="0065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6D282CB8" w:rsidR="00654CEA" w:rsidRPr="00C606C8" w:rsidRDefault="00654CEA" w:rsidP="008B5C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4CEE3E" w14:textId="4CFB62B7" w:rsidR="00C66083" w:rsidRPr="00A605D7" w:rsidRDefault="00C6608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38727C" w:rsidRPr="00A605D7" w14:paraId="45EAEBCA" w14:textId="77777777" w:rsidTr="00EB4D7E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6CDA180A" w14:textId="125C816E" w:rsidR="0038727C" w:rsidRPr="00A605D7" w:rsidRDefault="0038727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52D4CDF" w14:textId="1E582512" w:rsidR="0038727C" w:rsidRPr="00A605D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37239"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38727C"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AE3538" w:rsidRPr="00A605D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="0038727C"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359" w:rsidRPr="00A605D7" w14:paraId="06152793" w14:textId="77777777" w:rsidTr="002B2EAF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C5BCEF4" w14:textId="77777777" w:rsidR="00751359" w:rsidRPr="00A605D7" w:rsidRDefault="0075135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1F35B0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</w:p>
          <w:p w14:paraId="10304AFC" w14:textId="009D1460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7B9585A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7F2E05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51359" w:rsidRPr="00A605D7" w14:paraId="67483388" w14:textId="77777777" w:rsidTr="002B2EAF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03CF9047" w14:textId="77777777" w:rsidR="00751359" w:rsidRPr="00A605D7" w:rsidRDefault="0075135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EB85A" w14:textId="7AFCB6A4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E55221E" w14:textId="6A476E56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C77129" w14:textId="1DD40819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4D128D" w14:textId="77777777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CD9134" w14:textId="439DF561" w:rsidR="00751359" w:rsidRPr="00A605D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16932" w:rsidRPr="00A605D7" w14:paraId="5D14340F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5AA015C2" w14:textId="469946AD" w:rsidR="00316932" w:rsidRPr="00A605D7" w:rsidRDefault="00316932" w:rsidP="004451C9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6FAA8A" w14:textId="7655017D" w:rsidR="00316932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16932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6739FD5" w14:textId="2D6CCF94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AEA5EBC" w14:textId="42642EEA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1C413282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3B6166" w14:textId="09BE7975" w:rsidR="00316932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16932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16932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16932" w:rsidRPr="00A605D7" w14:paraId="16D0BDBC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117ECD89" w14:textId="0139452D" w:rsidR="00316932" w:rsidRPr="00A605D7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89FB9F1" w14:textId="255FD178" w:rsidR="00316932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7360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32AD1CBB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340508" w14:textId="1868B228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04B1C83F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35BBF2D" w14:textId="038778A2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1C1F437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C2DE22" w14:textId="0A6ED0EB" w:rsidR="00316932" w:rsidRPr="00A605D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7360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316932" w:rsidRPr="00A605D7" w14:paraId="7D3EBE27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6ABB5A52" w14:textId="4CEF4E0F" w:rsidR="00316932" w:rsidRPr="00A605D7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2A05DE4" w14:textId="45ED636C" w:rsidR="00316932" w:rsidRPr="00A605D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6932" w:rsidRPr="00A605D7" w14:paraId="32B54F49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5DD6CA7" w14:textId="13926660" w:rsidR="00316932" w:rsidRPr="00A605D7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A9E2FEA" w14:textId="77777777" w:rsidR="00316932" w:rsidRPr="00A605D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1A0F768" w14:textId="77777777" w:rsidR="00316932" w:rsidRPr="00A605D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DBC767" w14:textId="77777777" w:rsidR="00316932" w:rsidRPr="00A605D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9F5D8F2" w14:textId="77777777" w:rsidR="00316932" w:rsidRPr="00A605D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909528" w14:textId="77777777" w:rsidR="00316932" w:rsidRPr="00A605D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B6DFD1" w14:textId="77777777" w:rsidR="00316932" w:rsidRPr="00A605D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ADD" w:rsidRPr="00A605D7" w14:paraId="62CA4F07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1BEF9288" w14:textId="515AE021" w:rsidR="00572ADD" w:rsidRPr="00A605D7" w:rsidRDefault="00572ADD" w:rsidP="00572A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50D53728" w14:textId="7AA5A939" w:rsidR="00572ADD" w:rsidRPr="00A605D7" w:rsidRDefault="00572ADD" w:rsidP="00572AD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9,333</w:t>
            </w:r>
          </w:p>
        </w:tc>
        <w:tc>
          <w:tcPr>
            <w:tcW w:w="262" w:type="dxa"/>
          </w:tcPr>
          <w:p w14:paraId="1EB1EBE0" w14:textId="77777777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AB2AAE5" w14:textId="394E7D4F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(839)</w:t>
            </w:r>
          </w:p>
        </w:tc>
        <w:tc>
          <w:tcPr>
            <w:tcW w:w="262" w:type="dxa"/>
            <w:shd w:val="clear" w:color="auto" w:fill="auto"/>
          </w:tcPr>
          <w:p w14:paraId="2352E7B6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E9006C3" w14:textId="132A12F3" w:rsidR="00572ADD" w:rsidRPr="00A605D7" w:rsidRDefault="00DA03E4" w:rsidP="00572A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031EB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367DE5D" w14:textId="16B283A8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</w:tr>
      <w:tr w:rsidR="00572ADD" w:rsidRPr="00A605D7" w14:paraId="0B77A2EB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3ED7929D" w14:textId="1BD4AF3F" w:rsidR="00572ADD" w:rsidRPr="00A605D7" w:rsidRDefault="00572ADD" w:rsidP="00572A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6F2067CD" w14:textId="4059DAA1" w:rsidR="00572ADD" w:rsidRPr="00A605D7" w:rsidRDefault="00572ADD" w:rsidP="00572AD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62" w:type="dxa"/>
          </w:tcPr>
          <w:p w14:paraId="493B0A59" w14:textId="77777777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908E14E" w14:textId="0FBBEE89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62" w:type="dxa"/>
            <w:shd w:val="clear" w:color="auto" w:fill="auto"/>
          </w:tcPr>
          <w:p w14:paraId="64B85988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F4F9B57" w14:textId="5025A02F" w:rsidR="00572ADD" w:rsidRPr="00A605D7" w:rsidRDefault="00DA03E4" w:rsidP="00572ADD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6FF6A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3818928" w14:textId="0D4ECDF4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1,293</w:t>
            </w:r>
          </w:p>
        </w:tc>
      </w:tr>
      <w:tr w:rsidR="00572ADD" w:rsidRPr="00A605D7" w14:paraId="207619D0" w14:textId="77777777" w:rsidTr="001926A2">
        <w:trPr>
          <w:trHeight w:val="80"/>
        </w:trPr>
        <w:tc>
          <w:tcPr>
            <w:tcW w:w="4140" w:type="dxa"/>
            <w:shd w:val="clear" w:color="auto" w:fill="auto"/>
          </w:tcPr>
          <w:p w14:paraId="332521EA" w14:textId="326A4409" w:rsidR="00572ADD" w:rsidRPr="00A605D7" w:rsidRDefault="00572ADD" w:rsidP="00572A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3292CB00" w14:textId="5225341E" w:rsidR="00572ADD" w:rsidRPr="00A605D7" w:rsidRDefault="00572ADD" w:rsidP="00572AD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262" w:type="dxa"/>
          </w:tcPr>
          <w:p w14:paraId="35C5C503" w14:textId="77777777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598B59" w14:textId="34257A5A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D4800CB" w14:textId="08BBF213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E5355EB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E1400F9" w14:textId="480EB2D0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7,336</w:t>
            </w:r>
          </w:p>
        </w:tc>
      </w:tr>
      <w:tr w:rsidR="00572ADD" w:rsidRPr="00A605D7" w14:paraId="2FCC7233" w14:textId="77777777">
        <w:tc>
          <w:tcPr>
            <w:tcW w:w="4140" w:type="dxa"/>
          </w:tcPr>
          <w:p w14:paraId="0A19A64B" w14:textId="24ED228A" w:rsidR="00572ADD" w:rsidRPr="00A605D7" w:rsidRDefault="00572ADD" w:rsidP="00572A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0D3C2D" w14:textId="4A056375" w:rsidR="00572ADD" w:rsidRPr="00A605D7" w:rsidRDefault="00572ADD" w:rsidP="00572AD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62" w:type="dxa"/>
          </w:tcPr>
          <w:p w14:paraId="220E9532" w14:textId="77777777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83650D8" w14:textId="71A2A3CD" w:rsidR="00572ADD" w:rsidRPr="00A605D7" w:rsidRDefault="005807A4" w:rsidP="00572AD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EA45830" w14:textId="2D427901" w:rsidR="00572ADD" w:rsidRPr="00A605D7" w:rsidRDefault="00DA03E4" w:rsidP="00572A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7FF75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6FF310" w14:textId="66F4B541" w:rsidR="00572ADD" w:rsidRPr="00A605D7" w:rsidRDefault="0036583C" w:rsidP="003658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572ADD" w:rsidRPr="00A605D7" w14:paraId="04BAAD29" w14:textId="77777777">
        <w:tc>
          <w:tcPr>
            <w:tcW w:w="4140" w:type="dxa"/>
            <w:shd w:val="clear" w:color="auto" w:fill="auto"/>
          </w:tcPr>
          <w:p w14:paraId="1ED35F26" w14:textId="2D8A92AF" w:rsidR="00572ADD" w:rsidRPr="00A605D7" w:rsidRDefault="00572ADD" w:rsidP="00572A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5E489" w14:textId="4BC54E67" w:rsidR="00572ADD" w:rsidRPr="00A605D7" w:rsidRDefault="00572ADD" w:rsidP="00572AD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17,599</w:t>
            </w:r>
          </w:p>
        </w:tc>
        <w:tc>
          <w:tcPr>
            <w:tcW w:w="262" w:type="dxa"/>
          </w:tcPr>
          <w:p w14:paraId="4D4D2A4B" w14:textId="77777777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C66E0" w14:textId="5F5FCCD4" w:rsidR="00572ADD" w:rsidRPr="00A605D7" w:rsidRDefault="005807A4" w:rsidP="00572AD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62" w:type="dxa"/>
            <w:shd w:val="clear" w:color="auto" w:fill="auto"/>
          </w:tcPr>
          <w:p w14:paraId="07E35ADF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D908" w14:textId="3B689635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58FCE58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AF8D" w14:textId="6EB72376" w:rsidR="00572ADD" w:rsidRPr="00A605D7" w:rsidRDefault="00DA03E4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5807A4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  <w:tr w:rsidR="00572ADD" w:rsidRPr="00A605D7" w14:paraId="022359AE" w14:textId="77777777">
        <w:trPr>
          <w:trHeight w:val="58"/>
        </w:trPr>
        <w:tc>
          <w:tcPr>
            <w:tcW w:w="4140" w:type="dxa"/>
            <w:shd w:val="clear" w:color="auto" w:fill="auto"/>
          </w:tcPr>
          <w:p w14:paraId="28CA5DD7" w14:textId="681BBDD2" w:rsidR="00572ADD" w:rsidRPr="00A605D7" w:rsidRDefault="00572ADD" w:rsidP="00572A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7EBC98" w14:textId="0B4E1F19" w:rsidR="00572ADD" w:rsidRPr="00A605D7" w:rsidRDefault="00572ADD" w:rsidP="00572AD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CCBD50B" w14:textId="77777777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63B993D" w14:textId="4F0BB495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729027" w14:textId="77777777" w:rsidR="00572ADD" w:rsidRPr="00A605D7" w:rsidRDefault="00572ADD" w:rsidP="0057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110FD96" w14:textId="0F1BA24E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4007" w14:textId="77777777" w:rsidR="00572ADD" w:rsidRPr="00A605D7" w:rsidRDefault="00572ADD" w:rsidP="00572AD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EE32E5" w14:textId="322E4C93" w:rsidR="00572ADD" w:rsidRPr="00A605D7" w:rsidRDefault="00572ADD" w:rsidP="00572A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0B0E" w:rsidRPr="00A605D7" w14:paraId="034AF0E5" w14:textId="77777777">
        <w:trPr>
          <w:trHeight w:val="152"/>
        </w:trPr>
        <w:tc>
          <w:tcPr>
            <w:tcW w:w="4140" w:type="dxa"/>
            <w:shd w:val="clear" w:color="auto" w:fill="auto"/>
          </w:tcPr>
          <w:p w14:paraId="60A33262" w14:textId="769FD981" w:rsidR="00CA0B0E" w:rsidRPr="00A605D7" w:rsidRDefault="00CA0B0E" w:rsidP="00CA0B0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FD0C0DA" w14:textId="60D6FCCA" w:rsidR="00CA0B0E" w:rsidRPr="00A605D7" w:rsidRDefault="00CA0B0E" w:rsidP="00CA0B0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17,599</w:t>
            </w:r>
          </w:p>
        </w:tc>
        <w:tc>
          <w:tcPr>
            <w:tcW w:w="262" w:type="dxa"/>
          </w:tcPr>
          <w:p w14:paraId="7F003387" w14:textId="77777777" w:rsidR="00CA0B0E" w:rsidRPr="00A605D7" w:rsidRDefault="00CA0B0E" w:rsidP="00CA0B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6B6E819" w14:textId="2E49B10B" w:rsidR="00CA0B0E" w:rsidRPr="00A605D7" w:rsidRDefault="00CA0B0E" w:rsidP="00CA0B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872B57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11F2F8FA" w14:textId="77777777" w:rsidR="00CA0B0E" w:rsidRPr="00A605D7" w:rsidRDefault="00CA0B0E" w:rsidP="00CA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14645E5" w14:textId="55259306" w:rsidR="00CA0B0E" w:rsidRPr="00A605D7" w:rsidRDefault="00CA0B0E" w:rsidP="00CA0B0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FF42912" w14:textId="77777777" w:rsidR="00CA0B0E" w:rsidRPr="00A605D7" w:rsidRDefault="00CA0B0E" w:rsidP="00CA0B0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4D8914D" w14:textId="5E4984C2" w:rsidR="00CA0B0E" w:rsidRPr="00A605D7" w:rsidRDefault="00CA0B0E" w:rsidP="00CA0B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</w:t>
            </w:r>
            <w:r w:rsidR="00872B57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107E8CC0" w14:textId="0E054DA8" w:rsidR="00C66083" w:rsidRPr="00A605D7" w:rsidRDefault="00C66083" w:rsidP="004451C9">
      <w:pPr>
        <w:rPr>
          <w:rFonts w:asciiTheme="majorBidi" w:hAnsiTheme="majorBidi" w:cstheme="majorBidi"/>
          <w:sz w:val="30"/>
          <w:szCs w:val="30"/>
          <w:cs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037239" w:rsidRPr="00A605D7" w14:paraId="68E7DE21" w14:textId="77777777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6094054D" w14:textId="77777777" w:rsidR="00037239" w:rsidRPr="00A605D7" w:rsidRDefault="00037239" w:rsidP="00037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299C369D" w14:textId="5E6540F5" w:rsidR="00037239" w:rsidRPr="00A605D7" w:rsidRDefault="00037239" w:rsidP="0003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52D" w:rsidRPr="00A605D7" w14:paraId="4C4AC9A6" w14:textId="77777777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2418190" w14:textId="77777777" w:rsidR="00BD352D" w:rsidRPr="00A605D7" w:rsidRDefault="00BD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144887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32F4D5F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7DF53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</w:p>
          <w:p w14:paraId="60FF3443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984E8A0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DD0663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BD352D" w:rsidRPr="00A605D7" w14:paraId="217A93B5" w14:textId="77777777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6C26BC4B" w14:textId="77777777" w:rsidR="00BD352D" w:rsidRPr="00A605D7" w:rsidRDefault="00BD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128508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52863A14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6EF79F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61E46E1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9227D2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5411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BBF389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D352D" w:rsidRPr="00A605D7" w14:paraId="20F51ED8" w14:textId="77777777">
        <w:trPr>
          <w:tblHeader/>
        </w:trPr>
        <w:tc>
          <w:tcPr>
            <w:tcW w:w="4140" w:type="dxa"/>
            <w:shd w:val="clear" w:color="auto" w:fill="auto"/>
          </w:tcPr>
          <w:p w14:paraId="76813E6C" w14:textId="77777777" w:rsidR="00BD352D" w:rsidRPr="00A605D7" w:rsidRDefault="00BD352D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44B3DD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01B4FE3B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789C1DA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1ADE8651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D38BCB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7FA6D7B0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AD7F30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D352D" w:rsidRPr="00A605D7" w14:paraId="7E1F9BC3" w14:textId="77777777">
        <w:trPr>
          <w:tblHeader/>
        </w:trPr>
        <w:tc>
          <w:tcPr>
            <w:tcW w:w="4140" w:type="dxa"/>
            <w:shd w:val="clear" w:color="auto" w:fill="auto"/>
          </w:tcPr>
          <w:p w14:paraId="76AD061A" w14:textId="77777777" w:rsidR="00BD352D" w:rsidRPr="00A605D7" w:rsidRDefault="00BD3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6D01824" w14:textId="4210A344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7360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583B114A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D133985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159283E7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DAEDA4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59DB734F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38985" w14:textId="24C787A0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7360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D352D" w:rsidRPr="00A605D7" w14:paraId="2E2E34CB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1DA78FFD" w14:textId="77777777" w:rsidR="00BD352D" w:rsidRPr="00A605D7" w:rsidRDefault="00BD3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04B9209" w14:textId="77777777" w:rsidR="00BD352D" w:rsidRPr="00A605D7" w:rsidRDefault="00BD3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352D" w:rsidRPr="00A605D7" w14:paraId="53E40272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3DAC1B33" w14:textId="77777777" w:rsidR="00BD352D" w:rsidRPr="00A605D7" w:rsidRDefault="00BD3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E9C49FF" w14:textId="77777777" w:rsidR="00BD352D" w:rsidRPr="00A605D7" w:rsidRDefault="00BD3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CCF86A4" w14:textId="77777777" w:rsidR="00BD352D" w:rsidRPr="00A605D7" w:rsidRDefault="00BD3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6D1499" w14:textId="77777777" w:rsidR="00BD352D" w:rsidRPr="00A605D7" w:rsidRDefault="00BD3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3BC1550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718A6ED5" w14:textId="77777777" w:rsidR="00BD352D" w:rsidRPr="00A605D7" w:rsidRDefault="00BD3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CADA3C" w14:textId="77777777" w:rsidR="00BD352D" w:rsidRPr="00A605D7" w:rsidRDefault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232F8E" w14:textId="77777777" w:rsidR="00BD352D" w:rsidRPr="00A605D7" w:rsidRDefault="00BD3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360" w:rsidRPr="00A605D7" w14:paraId="1238B733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08D3F8CF" w14:textId="34FFCED0" w:rsidR="00457360" w:rsidRPr="00A605D7" w:rsidRDefault="00457360" w:rsidP="004573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6FCCF7A" w14:textId="24B59939" w:rsidR="00457360" w:rsidRPr="00A605D7" w:rsidRDefault="00457360" w:rsidP="0045736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2" w:type="dxa"/>
          </w:tcPr>
          <w:p w14:paraId="6BB05096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6107F74" w14:textId="29748B1A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7,333</w:t>
            </w:r>
          </w:p>
        </w:tc>
        <w:tc>
          <w:tcPr>
            <w:tcW w:w="262" w:type="dxa"/>
            <w:shd w:val="clear" w:color="auto" w:fill="auto"/>
          </w:tcPr>
          <w:p w14:paraId="21F673D0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6C5B0E8" w14:textId="384B4C55" w:rsidR="00457360" w:rsidRPr="00A605D7" w:rsidRDefault="00457360" w:rsidP="0045736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06C8D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F146E0" w14:textId="3AAB3448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9,333</w:t>
            </w:r>
          </w:p>
        </w:tc>
      </w:tr>
      <w:tr w:rsidR="00457360" w:rsidRPr="00A605D7" w14:paraId="03B46B52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72DB3B1A" w14:textId="77777777" w:rsidR="00457360" w:rsidRPr="00A605D7" w:rsidRDefault="00457360" w:rsidP="004573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5F775B64" w14:textId="33167DFD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62" w:type="dxa"/>
          </w:tcPr>
          <w:p w14:paraId="00F9EA6B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EA2AB3E" w14:textId="7C41B8AA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62" w:type="dxa"/>
            <w:shd w:val="clear" w:color="auto" w:fill="auto"/>
          </w:tcPr>
          <w:p w14:paraId="11902EFC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63674722" w14:textId="0A25EC92" w:rsidR="00457360" w:rsidRPr="00A605D7" w:rsidRDefault="00457360" w:rsidP="0045736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20D3C9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697B84" w14:textId="24F54922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</w:tr>
      <w:tr w:rsidR="00457360" w:rsidRPr="00A605D7" w14:paraId="1A415FEA" w14:textId="77777777" w:rsidTr="00457360">
        <w:trPr>
          <w:trHeight w:val="80"/>
        </w:trPr>
        <w:tc>
          <w:tcPr>
            <w:tcW w:w="4140" w:type="dxa"/>
            <w:shd w:val="clear" w:color="auto" w:fill="auto"/>
          </w:tcPr>
          <w:p w14:paraId="0B81BFF2" w14:textId="77777777" w:rsidR="00457360" w:rsidRPr="00A605D7" w:rsidRDefault="00457360" w:rsidP="004573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0BAD4E68" w14:textId="27E75F30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62" w:type="dxa"/>
          </w:tcPr>
          <w:p w14:paraId="12A594B2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462AE1" w14:textId="70699B80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62" w:type="dxa"/>
            <w:shd w:val="clear" w:color="auto" w:fill="auto"/>
          </w:tcPr>
          <w:p w14:paraId="1FE7FF1D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2232BB4D" w14:textId="181261AA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0F48428E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2E034C" w14:textId="799372A1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</w:tr>
      <w:tr w:rsidR="00457360" w:rsidRPr="00A605D7" w14:paraId="4AB70D91" w14:textId="77777777" w:rsidTr="00457360">
        <w:tc>
          <w:tcPr>
            <w:tcW w:w="4140" w:type="dxa"/>
          </w:tcPr>
          <w:p w14:paraId="59095DA9" w14:textId="77777777" w:rsidR="00457360" w:rsidRPr="00A605D7" w:rsidRDefault="00457360" w:rsidP="004573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575B0B70" w14:textId="58105CF2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62" w:type="dxa"/>
          </w:tcPr>
          <w:p w14:paraId="5AD2A8DE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EA53D0A" w14:textId="25B70465" w:rsidR="00457360" w:rsidRPr="00A605D7" w:rsidRDefault="00457360" w:rsidP="0045736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(4,406)</w:t>
            </w:r>
          </w:p>
        </w:tc>
        <w:tc>
          <w:tcPr>
            <w:tcW w:w="262" w:type="dxa"/>
            <w:shd w:val="clear" w:color="auto" w:fill="auto"/>
          </w:tcPr>
          <w:p w14:paraId="04239429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63F78F1B" w14:textId="50E15405" w:rsidR="00457360" w:rsidRPr="00A605D7" w:rsidRDefault="00457360" w:rsidP="004573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9F113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8E23FD0" w14:textId="7C178390" w:rsidR="00457360" w:rsidRPr="00A605D7" w:rsidRDefault="00457360" w:rsidP="0045736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360" w:rsidRPr="00A605D7" w14:paraId="597409D2" w14:textId="77777777" w:rsidTr="00457360">
        <w:tc>
          <w:tcPr>
            <w:tcW w:w="4140" w:type="dxa"/>
          </w:tcPr>
          <w:p w14:paraId="52C57AB9" w14:textId="7D927D20" w:rsidR="00457360" w:rsidRPr="00A605D7" w:rsidRDefault="00457360" w:rsidP="004573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01EC3C" w14:textId="2D1F1A6F" w:rsidR="00457360" w:rsidRPr="00A605D7" w:rsidRDefault="00457360" w:rsidP="0045736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4DD0C29E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CC6F4F3" w14:textId="1D45D630" w:rsidR="00457360" w:rsidRPr="00A605D7" w:rsidRDefault="00457360" w:rsidP="0045736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57AFE80A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265B8B4" w14:textId="1B36BC51" w:rsidR="00457360" w:rsidRPr="00A605D7" w:rsidRDefault="00457360" w:rsidP="004573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B8889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61E3FC" w14:textId="1DE330D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457360" w:rsidRPr="00A605D7" w14:paraId="74553320" w14:textId="77777777" w:rsidTr="00063DC7">
        <w:trPr>
          <w:trHeight w:val="58"/>
        </w:trPr>
        <w:tc>
          <w:tcPr>
            <w:tcW w:w="4140" w:type="dxa"/>
            <w:shd w:val="clear" w:color="auto" w:fill="auto"/>
          </w:tcPr>
          <w:p w14:paraId="6B9048F1" w14:textId="77777777" w:rsidR="00457360" w:rsidRPr="00A605D7" w:rsidRDefault="00457360" w:rsidP="004573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B3A84" w14:textId="2A716EE9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62" w:type="dxa"/>
          </w:tcPr>
          <w:p w14:paraId="7610A242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DA2AD" w14:textId="330B38EC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3,549</w:t>
            </w:r>
          </w:p>
        </w:tc>
        <w:tc>
          <w:tcPr>
            <w:tcW w:w="262" w:type="dxa"/>
            <w:shd w:val="clear" w:color="auto" w:fill="auto"/>
          </w:tcPr>
          <w:p w14:paraId="2CC6CBD9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0731" w14:textId="4673BD88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142BC7F5" w14:textId="77777777" w:rsidR="00457360" w:rsidRPr="00A605D7" w:rsidRDefault="00457360" w:rsidP="0045736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2BDB8" w14:textId="2E249619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17,599</w:t>
            </w:r>
          </w:p>
        </w:tc>
      </w:tr>
      <w:tr w:rsidR="00457360" w:rsidRPr="00A605D7" w14:paraId="00CB66E3" w14:textId="77777777" w:rsidTr="00063DC7">
        <w:trPr>
          <w:trHeight w:val="152"/>
        </w:trPr>
        <w:tc>
          <w:tcPr>
            <w:tcW w:w="4140" w:type="dxa"/>
            <w:shd w:val="clear" w:color="auto" w:fill="auto"/>
          </w:tcPr>
          <w:p w14:paraId="0397596D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4E5561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2E5F94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6157579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0489273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B272A68" w14:textId="77777777" w:rsidR="00457360" w:rsidRPr="00A605D7" w:rsidRDefault="00457360" w:rsidP="004573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92AF73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61962E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360" w:rsidRPr="00A605D7" w14:paraId="3B5C3F4B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1636D5D4" w14:textId="77777777" w:rsidR="00457360" w:rsidRPr="00A605D7" w:rsidRDefault="00457360" w:rsidP="004573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0B5E4CE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D17A06B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72087B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7BC27D5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850E55A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7B98C4" w14:textId="77777777" w:rsidR="00457360" w:rsidRPr="00A605D7" w:rsidRDefault="00457360" w:rsidP="0045736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A086B2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360" w:rsidRPr="00A605D7" w14:paraId="703E941F" w14:textId="77777777" w:rsidTr="00063DC7">
        <w:trPr>
          <w:trHeight w:val="68"/>
        </w:trPr>
        <w:tc>
          <w:tcPr>
            <w:tcW w:w="4140" w:type="dxa"/>
            <w:shd w:val="clear" w:color="auto" w:fill="auto"/>
          </w:tcPr>
          <w:p w14:paraId="5CF4F7E9" w14:textId="77777777" w:rsidR="00457360" w:rsidRPr="00A605D7" w:rsidRDefault="00457360" w:rsidP="004573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D7936A" w14:textId="113DE862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53F2752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2D43826" w14:textId="5A6CD1E0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62" w:type="dxa"/>
            <w:shd w:val="clear" w:color="auto" w:fill="auto"/>
          </w:tcPr>
          <w:p w14:paraId="327AEEF6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12E0F16" w14:textId="27037FF3" w:rsidR="00457360" w:rsidRPr="00A605D7" w:rsidRDefault="00457360" w:rsidP="004573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58FEA" w14:textId="77777777" w:rsidR="00457360" w:rsidRPr="00A605D7" w:rsidRDefault="00457360" w:rsidP="0045736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6EE471" w14:textId="439F1AEC" w:rsidR="00457360" w:rsidRPr="00A605D7" w:rsidRDefault="00457360" w:rsidP="0045736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360" w:rsidRPr="00A605D7" w14:paraId="44E3408B" w14:textId="77777777" w:rsidTr="00063DC7">
        <w:trPr>
          <w:trHeight w:val="58"/>
        </w:trPr>
        <w:tc>
          <w:tcPr>
            <w:tcW w:w="4140" w:type="dxa"/>
            <w:shd w:val="clear" w:color="auto" w:fill="auto"/>
          </w:tcPr>
          <w:p w14:paraId="2BC557A2" w14:textId="77777777" w:rsidR="00457360" w:rsidRPr="00A605D7" w:rsidRDefault="00457360" w:rsidP="004573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FAAC2" w14:textId="1A864034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006A433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61C8E" w14:textId="2DE8C250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  <w:tc>
          <w:tcPr>
            <w:tcW w:w="262" w:type="dxa"/>
            <w:shd w:val="clear" w:color="auto" w:fill="auto"/>
          </w:tcPr>
          <w:p w14:paraId="3612604F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57FAD" w14:textId="40A9457C" w:rsidR="00457360" w:rsidRPr="00A605D7" w:rsidRDefault="00457360" w:rsidP="004573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00CE7" w14:textId="77777777" w:rsidR="00457360" w:rsidRPr="00A605D7" w:rsidRDefault="00457360" w:rsidP="0045736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BD9E6" w14:textId="54AF7CB3" w:rsidR="00457360" w:rsidRPr="00A605D7" w:rsidRDefault="00457360" w:rsidP="0045736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57360" w:rsidRPr="00A605D7" w14:paraId="0190CDEA" w14:textId="77777777" w:rsidTr="00063DC7">
        <w:trPr>
          <w:trHeight w:val="152"/>
        </w:trPr>
        <w:tc>
          <w:tcPr>
            <w:tcW w:w="4140" w:type="dxa"/>
            <w:shd w:val="clear" w:color="auto" w:fill="auto"/>
          </w:tcPr>
          <w:p w14:paraId="5D2FF53A" w14:textId="77777777" w:rsidR="00457360" w:rsidRPr="00A605D7" w:rsidRDefault="00457360" w:rsidP="0045736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3DF9F05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4E43A58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29EE5EF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7E2DB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EF6CE04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4A3CDB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0D6963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360" w:rsidRPr="00A605D7" w14:paraId="7ACEB4EA" w14:textId="77777777">
        <w:trPr>
          <w:trHeight w:val="58"/>
        </w:trPr>
        <w:tc>
          <w:tcPr>
            <w:tcW w:w="4140" w:type="dxa"/>
            <w:shd w:val="clear" w:color="auto" w:fill="auto"/>
          </w:tcPr>
          <w:p w14:paraId="2B384068" w14:textId="77777777" w:rsidR="00457360" w:rsidRPr="00A605D7" w:rsidRDefault="00457360" w:rsidP="004573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280BAAAE" w14:textId="6F7EEB45" w:rsidR="00457360" w:rsidRPr="00A605D7" w:rsidRDefault="00457360" w:rsidP="004573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262" w:type="dxa"/>
          </w:tcPr>
          <w:p w14:paraId="629F8C78" w14:textId="77777777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CC315" w14:textId="7BEF0ED4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3,710</w:t>
            </w:r>
          </w:p>
        </w:tc>
        <w:tc>
          <w:tcPr>
            <w:tcW w:w="262" w:type="dxa"/>
            <w:shd w:val="clear" w:color="auto" w:fill="auto"/>
          </w:tcPr>
          <w:p w14:paraId="3934B294" w14:textId="77777777" w:rsidR="00457360" w:rsidRPr="00A605D7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5B3A937" w14:textId="5CA79036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486F6777" w14:textId="77777777" w:rsidR="00457360" w:rsidRPr="00A605D7" w:rsidRDefault="00457360" w:rsidP="0045736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4E11AD1" w14:textId="74B8BC25" w:rsidR="00457360" w:rsidRPr="00A605D7" w:rsidRDefault="00457360" w:rsidP="00457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17,599</w:t>
            </w:r>
          </w:p>
        </w:tc>
      </w:tr>
    </w:tbl>
    <w:p w14:paraId="3C500CD3" w14:textId="77777777" w:rsidR="006F3D5B" w:rsidRPr="00A605D7" w:rsidRDefault="006F3D5B" w:rsidP="006F3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03BED194" w14:textId="21BBC948" w:rsidR="00E11312" w:rsidRPr="00A605D7" w:rsidRDefault="00E11312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hint="cs"/>
          <w:color w:val="000000"/>
          <w:sz w:val="30"/>
          <w:szCs w:val="30"/>
          <w:cs/>
        </w:rPr>
        <w:t>สินทรัพย์ภาษีเงินได้รอการตัดบัญชีที่ยังไม่ได้รับรู้เกิดจากรายการดังต่อไปนี้</w:t>
      </w:r>
    </w:p>
    <w:p w14:paraId="293E5D04" w14:textId="77777777" w:rsidR="006257F8" w:rsidRPr="00A605D7" w:rsidRDefault="006257F8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</w:p>
    <w:tbl>
      <w:tblPr>
        <w:tblW w:w="90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440"/>
        <w:gridCol w:w="248"/>
        <w:gridCol w:w="1102"/>
        <w:gridCol w:w="248"/>
        <w:gridCol w:w="1195"/>
      </w:tblGrid>
      <w:tr w:rsidR="008B5C6A" w:rsidRPr="00A605D7" w14:paraId="5EF7E26E" w14:textId="77777777" w:rsidTr="008B5C6A">
        <w:trPr>
          <w:tblHeader/>
        </w:trPr>
        <w:tc>
          <w:tcPr>
            <w:tcW w:w="3240" w:type="dxa"/>
            <w:vAlign w:val="bottom"/>
          </w:tcPr>
          <w:p w14:paraId="73BF4B49" w14:textId="6A238473" w:rsidR="008B5C6A" w:rsidRPr="00A605D7" w:rsidRDefault="008B5C6A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B837D1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420FFD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6C2632" w14:textId="2819BC9A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งบการเงินที่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แสดงเงินลงทุน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48" w:type="dxa"/>
          </w:tcPr>
          <w:p w14:paraId="4F01F201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</w:tcPr>
          <w:p w14:paraId="18ADDFCA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16F1089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CDA54E5" w14:textId="77777777" w:rsidR="008B5C6A" w:rsidRPr="00A605D7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C6A" w:rsidRPr="00A605D7" w14:paraId="12353816" w14:textId="77777777" w:rsidTr="008B5C6A">
        <w:trPr>
          <w:tblHeader/>
        </w:trPr>
        <w:tc>
          <w:tcPr>
            <w:tcW w:w="3240" w:type="dxa"/>
          </w:tcPr>
          <w:p w14:paraId="02308306" w14:textId="77777777" w:rsidR="008B5C6A" w:rsidRPr="00A605D7" w:rsidRDefault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1F3BBF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B43DB91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4B179A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1CD54531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CCC1EE6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7DCA3CEF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5290A5CB" w14:textId="77777777" w:rsidR="008B5C6A" w:rsidRPr="00A605D7" w:rsidRDefault="008B5C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8B5C6A" w:rsidRPr="00A605D7" w14:paraId="190D0C8B" w14:textId="77777777" w:rsidTr="008B5C6A">
        <w:trPr>
          <w:tblHeader/>
        </w:trPr>
        <w:tc>
          <w:tcPr>
            <w:tcW w:w="3240" w:type="dxa"/>
          </w:tcPr>
          <w:p w14:paraId="30536C76" w14:textId="77777777" w:rsidR="008B5C6A" w:rsidRPr="00A605D7" w:rsidRDefault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0B74C097" w14:textId="77777777" w:rsidR="008B5C6A" w:rsidRPr="00A605D7" w:rsidRDefault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C6A" w:rsidRPr="00A605D7" w14:paraId="22F77446" w14:textId="77777777" w:rsidTr="008B5C6A">
        <w:tc>
          <w:tcPr>
            <w:tcW w:w="3240" w:type="dxa"/>
            <w:shd w:val="clear" w:color="auto" w:fill="auto"/>
          </w:tcPr>
          <w:p w14:paraId="08D00E2E" w14:textId="18AB465D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CBDD9" w14:textId="3D07B76F" w:rsidR="008B5C6A" w:rsidRPr="00A605D7" w:rsidRDefault="008B5C6A" w:rsidP="0019568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53CBFE14" w14:textId="77777777" w:rsidR="008B5C6A" w:rsidRPr="00A605D7" w:rsidRDefault="008B5C6A" w:rsidP="001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DF33B6" w14:textId="609B09DC" w:rsidR="008B5C6A" w:rsidRPr="00A605D7" w:rsidRDefault="008B5C6A" w:rsidP="008B5C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4CF9CEB" w14:textId="77777777" w:rsidR="008B5C6A" w:rsidRPr="00A605D7" w:rsidRDefault="008B5C6A" w:rsidP="001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2" w:type="dxa"/>
            <w:shd w:val="clear" w:color="auto" w:fill="auto"/>
          </w:tcPr>
          <w:p w14:paraId="1BC3A802" w14:textId="2418E82B" w:rsidR="008B5C6A" w:rsidRPr="00A605D7" w:rsidRDefault="008B5C6A" w:rsidP="0019568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C1116E4" w14:textId="77777777" w:rsidR="008B5C6A" w:rsidRPr="00A605D7" w:rsidRDefault="008B5C6A" w:rsidP="001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76A7EB36" w14:textId="3B61AC34" w:rsidR="008B5C6A" w:rsidRPr="00A605D7" w:rsidRDefault="008B5C6A" w:rsidP="0019568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5C6A" w:rsidRPr="00A605D7" w14:paraId="33A6573D" w14:textId="77777777" w:rsidTr="008B5C6A">
        <w:tc>
          <w:tcPr>
            <w:tcW w:w="3240" w:type="dxa"/>
            <w:shd w:val="clear" w:color="auto" w:fill="auto"/>
          </w:tcPr>
          <w:p w14:paraId="1830B159" w14:textId="66CB6AFA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060B3" w14:textId="3D585309" w:rsidR="008B5C6A" w:rsidRPr="00A605D7" w:rsidRDefault="008B5C6A" w:rsidP="0019568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525A83CD" w14:textId="77777777" w:rsidR="008B5C6A" w:rsidRPr="00A605D7" w:rsidRDefault="008B5C6A" w:rsidP="001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F21F7" w14:textId="1A836CE4" w:rsidR="008B5C6A" w:rsidRPr="00A605D7" w:rsidRDefault="008B5C6A" w:rsidP="008B5C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9470069" w14:textId="77777777" w:rsidR="008B5C6A" w:rsidRPr="00A605D7" w:rsidRDefault="008B5C6A" w:rsidP="001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8367" w14:textId="3EF51FED" w:rsidR="008B5C6A" w:rsidRPr="00A605D7" w:rsidRDefault="008B5C6A" w:rsidP="00A00D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3A8D64C" w14:textId="77777777" w:rsidR="008B5C6A" w:rsidRPr="00A605D7" w:rsidRDefault="008B5C6A" w:rsidP="0019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1C6D8" w14:textId="5CD68A4F" w:rsidR="008B5C6A" w:rsidRPr="00A605D7" w:rsidRDefault="008B5C6A" w:rsidP="00A00D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12637A" w14:textId="77777777" w:rsidR="001B20D4" w:rsidRDefault="001B20D4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28"/>
          <w:szCs w:val="28"/>
        </w:rPr>
      </w:pPr>
    </w:p>
    <w:p w14:paraId="0E75E54F" w14:textId="044044DB" w:rsidR="007C2A83" w:rsidRPr="00A605D7" w:rsidRDefault="007C2A83" w:rsidP="007C2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lastRenderedPageBreak/>
        <w:t>ขาดทุนทางภาษีจะสิ้นอายุในปี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E149DC">
        <w:rPr>
          <w:rFonts w:asciiTheme="majorBidi" w:eastAsia="Cordia New" w:hAnsiTheme="majorBidi"/>
          <w:color w:val="000000"/>
          <w:sz w:val="30"/>
          <w:szCs w:val="30"/>
        </w:rPr>
        <w:t>2571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 w:rsidR="00E149DC">
        <w:rPr>
          <w:rFonts w:asciiTheme="majorBidi" w:eastAsia="Cordia New" w:hAnsiTheme="majorBidi"/>
          <w:color w:val="000000"/>
          <w:sz w:val="30"/>
          <w:szCs w:val="30"/>
        </w:rPr>
        <w:br/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B7E68F1" w14:textId="6D58E459" w:rsidR="007C2A83" w:rsidRPr="00AD071D" w:rsidRDefault="007C2A83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2D938DB" w14:textId="03A0A127" w:rsidR="009F53C1" w:rsidRPr="008B5C6A" w:rsidRDefault="00D2172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B5C6A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8B5C6A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9F53C1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กำไรต่อหุ้น</w:t>
      </w:r>
      <w:r w:rsidR="00961B13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ขั้นพื้นฐาน</w:t>
      </w:r>
    </w:p>
    <w:p w14:paraId="72671C92" w14:textId="6135EA9E" w:rsidR="009F53C1" w:rsidRPr="008B5C6A" w:rsidRDefault="009F53C1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1F75218B" w14:textId="75C6DE47" w:rsidR="00E15C37" w:rsidRPr="008B5C6A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</w:p>
    <w:p w14:paraId="694A3C95" w14:textId="77777777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185D3CB" w14:textId="66B4E864" w:rsidR="00E15C37" w:rsidRPr="008B5C6A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กำไรต่อหุ้น</w:t>
      </w:r>
      <w:r w:rsidR="00961B13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ขั้นพื้นฐาน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68EC7E3" w14:textId="4E970A5C" w:rsidR="00E14E35" w:rsidRPr="008B5C6A" w:rsidRDefault="00E14E35" w:rsidP="004451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1352"/>
        <w:gridCol w:w="285"/>
        <w:gridCol w:w="1155"/>
        <w:gridCol w:w="285"/>
        <w:gridCol w:w="1155"/>
      </w:tblGrid>
      <w:tr w:rsidR="008B5C6A" w:rsidRPr="008B5C6A" w14:paraId="1F09937A" w14:textId="77777777" w:rsidTr="008B5C6A">
        <w:tc>
          <w:tcPr>
            <w:tcW w:w="3600" w:type="dxa"/>
            <w:shd w:val="clear" w:color="auto" w:fill="auto"/>
          </w:tcPr>
          <w:p w14:paraId="3E489BF5" w14:textId="10126D00" w:rsidR="008B5C6A" w:rsidRPr="008B5C6A" w:rsidRDefault="008B5C6A" w:rsidP="008B5C6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297BAD58" w14:textId="77777777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9FC797F" w14:textId="77777777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4E552740" w14:textId="2B655862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3CF8E4E" w14:textId="77777777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F9D2084" w14:textId="4BD17CE6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งบการเงินที่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แสดงเงินลงทุน</w:t>
            </w:r>
            <w:r w:rsidRPr="00A605D7">
              <w:rPr>
                <w:rFonts w:asciiTheme="majorBidi" w:hAnsiTheme="majorBidi"/>
                <w:bCs/>
                <w:color w:val="000000"/>
                <w:spacing w:val="-12"/>
                <w:sz w:val="30"/>
                <w:szCs w:val="30"/>
                <w:lang w:val="en-GB"/>
              </w:rPr>
              <w:br/>
            </w:r>
            <w:r w:rsidRPr="00A605D7">
              <w:rPr>
                <w:rFonts w:asciiTheme="majorBidi" w:hAnsiTheme="majorBidi" w:hint="cs"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85" w:type="dxa"/>
            <w:shd w:val="clear" w:color="auto" w:fill="auto"/>
          </w:tcPr>
          <w:p w14:paraId="49F555BA" w14:textId="77777777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  <w:shd w:val="clear" w:color="auto" w:fill="auto"/>
          </w:tcPr>
          <w:p w14:paraId="08C95094" w14:textId="77777777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449DD0" w14:textId="77777777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E68F05" w14:textId="2E24F7D6" w:rsidR="008B5C6A" w:rsidRPr="008B5C6A" w:rsidRDefault="008B5C6A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634" w:rsidRPr="008B5C6A" w14:paraId="3312174E" w14:textId="77777777" w:rsidTr="008B5C6A">
        <w:tc>
          <w:tcPr>
            <w:tcW w:w="3600" w:type="dxa"/>
            <w:shd w:val="clear" w:color="auto" w:fill="auto"/>
          </w:tcPr>
          <w:p w14:paraId="4D6B6EEF" w14:textId="1F1981DA" w:rsidR="00FD0634" w:rsidRPr="008B5C6A" w:rsidRDefault="00FD0634" w:rsidP="00FD06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D8BD55" w14:textId="6534FB62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360" w:rsidRPr="008B5C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2E44A6F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B085506" w14:textId="64764C0C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360" w:rsidRPr="008B5C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5" w:type="dxa"/>
            <w:shd w:val="clear" w:color="auto" w:fill="auto"/>
          </w:tcPr>
          <w:p w14:paraId="29B292B6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2B30731" w14:textId="09AED1AF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360" w:rsidRPr="008B5C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5" w:type="dxa"/>
            <w:shd w:val="clear" w:color="auto" w:fill="auto"/>
          </w:tcPr>
          <w:p w14:paraId="6927A9AE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31A571F8" w14:textId="56D94E73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360" w:rsidRPr="008B5C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D0634" w:rsidRPr="008B5C6A" w14:paraId="47ABCD2F" w14:textId="77777777" w:rsidTr="008B5C6A">
        <w:tc>
          <w:tcPr>
            <w:tcW w:w="3600" w:type="dxa"/>
            <w:shd w:val="clear" w:color="auto" w:fill="auto"/>
          </w:tcPr>
          <w:p w14:paraId="5814C781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2" w:type="dxa"/>
            <w:gridSpan w:val="7"/>
            <w:shd w:val="clear" w:color="auto" w:fill="auto"/>
          </w:tcPr>
          <w:p w14:paraId="3415E981" w14:textId="002E0729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FD0634" w:rsidRPr="008B5C6A" w14:paraId="63955C27" w14:textId="77777777" w:rsidTr="008B5C6A">
        <w:tc>
          <w:tcPr>
            <w:tcW w:w="3600" w:type="dxa"/>
            <w:shd w:val="clear" w:color="auto" w:fill="auto"/>
          </w:tcPr>
          <w:p w14:paraId="24EB5D51" w14:textId="7460A485" w:rsidR="00FD0634" w:rsidRPr="008B5C6A" w:rsidRDefault="00FD0634" w:rsidP="00FD0634">
            <w:pPr>
              <w:tabs>
                <w:tab w:val="clear" w:pos="680"/>
                <w:tab w:val="left" w:pos="540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350" w:type="dxa"/>
            <w:shd w:val="clear" w:color="auto" w:fill="auto"/>
          </w:tcPr>
          <w:p w14:paraId="4859BC7A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A05FA0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648145A7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14:paraId="4E5A1147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7055A310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14:paraId="205D8796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3F275930" w14:textId="77777777" w:rsidR="00FD0634" w:rsidRPr="008B5C6A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360" w:rsidRPr="008B5C6A" w14:paraId="08849895" w14:textId="77777777" w:rsidTr="008B5C6A">
        <w:tc>
          <w:tcPr>
            <w:tcW w:w="3600" w:type="dxa"/>
            <w:shd w:val="clear" w:color="auto" w:fill="auto"/>
          </w:tcPr>
          <w:p w14:paraId="73FD3C93" w14:textId="1324ECFE" w:rsidR="00457360" w:rsidRPr="008B5C6A" w:rsidRDefault="00457360" w:rsidP="0045736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ของบริษัท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77617A4F" w:rsidR="00457360" w:rsidRPr="008B5C6A" w:rsidRDefault="00AB357C" w:rsidP="008B5C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102,964</w:t>
            </w:r>
          </w:p>
        </w:tc>
        <w:tc>
          <w:tcPr>
            <w:tcW w:w="270" w:type="dxa"/>
            <w:shd w:val="clear" w:color="auto" w:fill="auto"/>
          </w:tcPr>
          <w:p w14:paraId="6EDBF41B" w14:textId="77777777" w:rsidR="00457360" w:rsidRPr="008B5C6A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</w:tcPr>
          <w:p w14:paraId="0730AED1" w14:textId="327F3F1C" w:rsidR="00457360" w:rsidRPr="008B5C6A" w:rsidRDefault="00457360" w:rsidP="008B5C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107,043</w:t>
            </w:r>
          </w:p>
        </w:tc>
        <w:tc>
          <w:tcPr>
            <w:tcW w:w="285" w:type="dxa"/>
            <w:shd w:val="clear" w:color="auto" w:fill="auto"/>
          </w:tcPr>
          <w:p w14:paraId="71AF36E7" w14:textId="77777777" w:rsidR="00457360" w:rsidRPr="008B5C6A" w:rsidRDefault="00457360" w:rsidP="0045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0FB00EE3" w:rsidR="00457360" w:rsidRPr="008B5C6A" w:rsidRDefault="00AB357C" w:rsidP="00BF328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109,533</w:t>
            </w:r>
          </w:p>
        </w:tc>
        <w:tc>
          <w:tcPr>
            <w:tcW w:w="285" w:type="dxa"/>
            <w:shd w:val="clear" w:color="auto" w:fill="auto"/>
          </w:tcPr>
          <w:p w14:paraId="739D6A74" w14:textId="77777777" w:rsidR="00457360" w:rsidRPr="008B5C6A" w:rsidRDefault="00457360" w:rsidP="0045736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14D65FDC" w:rsidR="00457360" w:rsidRPr="008B5C6A" w:rsidRDefault="00457360" w:rsidP="00BF328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108,430</w:t>
            </w:r>
          </w:p>
        </w:tc>
      </w:tr>
      <w:tr w:rsidR="000A6E41" w:rsidRPr="008B5C6A" w14:paraId="7D42E0E9" w14:textId="77777777" w:rsidTr="008B5C6A">
        <w:tc>
          <w:tcPr>
            <w:tcW w:w="3600" w:type="dxa"/>
            <w:shd w:val="clear" w:color="auto" w:fill="auto"/>
          </w:tcPr>
          <w:p w14:paraId="335E5262" w14:textId="5D91A65C" w:rsidR="000A6E41" w:rsidRPr="008B5C6A" w:rsidRDefault="000A6E41" w:rsidP="000A6E4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AF635" w14:textId="3B8F642F" w:rsidR="000A6E41" w:rsidRPr="008B5C6A" w:rsidRDefault="000A6E41" w:rsidP="008B5C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  <w:tc>
          <w:tcPr>
            <w:tcW w:w="270" w:type="dxa"/>
            <w:shd w:val="clear" w:color="auto" w:fill="auto"/>
          </w:tcPr>
          <w:p w14:paraId="3B5429D8" w14:textId="77777777" w:rsidR="000A6E41" w:rsidRPr="008B5C6A" w:rsidRDefault="000A6E41" w:rsidP="000A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60E19" w14:textId="45745A9D" w:rsidR="000A6E41" w:rsidRPr="008B5C6A" w:rsidRDefault="000A6E41" w:rsidP="008B5C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  <w:tc>
          <w:tcPr>
            <w:tcW w:w="285" w:type="dxa"/>
            <w:shd w:val="clear" w:color="auto" w:fill="auto"/>
          </w:tcPr>
          <w:p w14:paraId="7CE7AB9F" w14:textId="77777777" w:rsidR="000A6E41" w:rsidRPr="008B5C6A" w:rsidRDefault="000A6E41" w:rsidP="000A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FEB18" w14:textId="1236B242" w:rsidR="000A6E41" w:rsidRPr="008B5C6A" w:rsidRDefault="000A6E41" w:rsidP="00BF328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  <w:tc>
          <w:tcPr>
            <w:tcW w:w="285" w:type="dxa"/>
            <w:shd w:val="clear" w:color="auto" w:fill="auto"/>
          </w:tcPr>
          <w:p w14:paraId="1DDAED22" w14:textId="77777777" w:rsidR="000A6E41" w:rsidRPr="008B5C6A" w:rsidRDefault="000A6E41" w:rsidP="000A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7FD07" w14:textId="6690D2B6" w:rsidR="000A6E41" w:rsidRPr="008B5C6A" w:rsidRDefault="000A6E41" w:rsidP="00BF328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</w:tr>
      <w:tr w:rsidR="000A6E41" w:rsidRPr="008B5C6A" w14:paraId="52DC517F" w14:textId="77777777" w:rsidTr="008B5C6A">
        <w:trPr>
          <w:trHeight w:val="425"/>
        </w:trPr>
        <w:tc>
          <w:tcPr>
            <w:tcW w:w="3600" w:type="dxa"/>
            <w:shd w:val="clear" w:color="auto" w:fill="auto"/>
          </w:tcPr>
          <w:p w14:paraId="332E2EE9" w14:textId="7D20BDC4" w:rsidR="000A6E41" w:rsidRPr="008B5C6A" w:rsidRDefault="000A6E41" w:rsidP="000A6E4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B5C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122407E6" w:rsidR="000A6E41" w:rsidRPr="008B5C6A" w:rsidRDefault="00AB357C" w:rsidP="003C4BB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13.73</w:t>
            </w:r>
          </w:p>
        </w:tc>
        <w:tc>
          <w:tcPr>
            <w:tcW w:w="270" w:type="dxa"/>
            <w:shd w:val="clear" w:color="auto" w:fill="auto"/>
          </w:tcPr>
          <w:p w14:paraId="0454BC12" w14:textId="77777777" w:rsidR="000A6E41" w:rsidRPr="008B5C6A" w:rsidRDefault="000A6E41" w:rsidP="000A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11B2A46D" w:rsidR="000A6E41" w:rsidRPr="008B5C6A" w:rsidRDefault="000A6E41" w:rsidP="003C4BB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14.27</w:t>
            </w:r>
          </w:p>
        </w:tc>
        <w:tc>
          <w:tcPr>
            <w:tcW w:w="285" w:type="dxa"/>
            <w:shd w:val="clear" w:color="auto" w:fill="auto"/>
          </w:tcPr>
          <w:p w14:paraId="6FD86F3F" w14:textId="77777777" w:rsidR="000A6E41" w:rsidRPr="008B5C6A" w:rsidRDefault="000A6E41" w:rsidP="000A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01371A4A" w:rsidR="000A6E41" w:rsidRPr="008B5C6A" w:rsidRDefault="00AB357C" w:rsidP="003C4BB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14.60</w:t>
            </w:r>
          </w:p>
        </w:tc>
        <w:tc>
          <w:tcPr>
            <w:tcW w:w="285" w:type="dxa"/>
            <w:shd w:val="clear" w:color="auto" w:fill="auto"/>
          </w:tcPr>
          <w:p w14:paraId="31138CCC" w14:textId="77777777" w:rsidR="000A6E41" w:rsidRPr="008B5C6A" w:rsidRDefault="000A6E41" w:rsidP="000A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66B157F9" w:rsidR="000A6E41" w:rsidRPr="008B5C6A" w:rsidRDefault="000A6E41" w:rsidP="003C4BB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14.46</w:t>
            </w:r>
          </w:p>
        </w:tc>
      </w:tr>
    </w:tbl>
    <w:p w14:paraId="469BF318" w14:textId="4829A7B6" w:rsidR="00D37206" w:rsidRPr="008B5C6A" w:rsidRDefault="00D3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14:paraId="0EC3F7AA" w14:textId="5106FBDA" w:rsidR="000A0432" w:rsidRPr="008B5C6A" w:rsidRDefault="00D2172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B5C6A">
        <w:rPr>
          <w:rFonts w:asciiTheme="majorBidi" w:eastAsia="MS Mincho" w:hAnsiTheme="majorBidi" w:cstheme="majorBidi"/>
          <w:sz w:val="30"/>
          <w:szCs w:val="30"/>
          <w:lang w:val="en-US"/>
        </w:rPr>
        <w:t>20</w:t>
      </w:r>
      <w:r w:rsidR="003F66C1" w:rsidRPr="008B5C6A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6610A4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58A9A4B5" w14:textId="7F20ABA3" w:rsidR="00B46FB1" w:rsidRPr="008B5C6A" w:rsidRDefault="00B46FB1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7A0CF74" w14:textId="2DEC4B94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D1C378B" w14:textId="77777777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F4340C0" w14:textId="46D52BFA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 xml:space="preserve">การจัดประเภทและการวัดมูลค่า </w:t>
      </w:r>
    </w:p>
    <w:p w14:paraId="7B04E22B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3745C869" w14:textId="4DBAEAB6" w:rsidR="00B46FB1" w:rsidRPr="008B5C6A" w:rsidRDefault="00B46FB1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5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)) รับรู้รายการ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เมื่อเริ่มแรกเมื่อ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และวัดมูลค่า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ทั้งนี้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="00106EC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และหนี้สินทางการเงิน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ไม่ได้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วัดมูลค่าด้วยมูลค่ายุติธรรม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ผ่านกำไรหรือขาดทุน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จะรวมหรือหัก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ด้วย</w:t>
      </w:r>
    </w:p>
    <w:p w14:paraId="009D61E9" w14:textId="77777777" w:rsidR="00295680" w:rsidRPr="008B5C6A" w:rsidRDefault="00295680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263166" w14:textId="1F8776AE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การเปลี่ยนแปลงการจัด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ประเภท</w:t>
      </w:r>
    </w:p>
    <w:p w14:paraId="5341D3F2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F6CC61B" w14:textId="3F0C46AE" w:rsidR="00B46FB1" w:rsidRPr="008B5C6A" w:rsidRDefault="00B46FB1" w:rsidP="00726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ดอกเบี้ยจ่าย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BF2F58B" w14:textId="5C138F59" w:rsidR="00106ECC" w:rsidRPr="008B5C6A" w:rsidRDefault="00106E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216FF771" w14:textId="0B9B71C1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40EE53C" w14:textId="0A7CFDC6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90991E0" w14:textId="54D39459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="002645A6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มีสิทธิได้รับเงินปันผล 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เว้นแต่</w:t>
      </w:r>
      <w:r w:rsidR="00D828E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6041F77" w14:textId="7EF6BBAF" w:rsidR="00DF3A57" w:rsidRPr="008B5C6A" w:rsidRDefault="00DF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74168229" w14:textId="7CA003E1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การดำเนินงานโดยใช้อัตราแลกเปลี่ยน ณ วันที่เกิดรายการ และยอดคงเหลือ ณ วันสิ้นรอบระยะเวลารายงาน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จะรับรู้ในกำไรหรือขาดทุนในงวดบัญชีนั้น</w:t>
      </w:r>
    </w:p>
    <w:p w14:paraId="1E8C5F79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37731C" w14:textId="621787EB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6BA7F444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0C47BDF6" w14:textId="54A7A94C" w:rsidR="00B46FB1" w:rsidRPr="008B5C6A" w:rsidRDefault="00E3769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ในกรณีที่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3F535F3" w14:textId="65D534C9" w:rsidR="00B46FB1" w:rsidRPr="008B5C6A" w:rsidRDefault="00E3769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lastRenderedPageBreak/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14:paraId="2123A9AF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0316288" w14:textId="678176B5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19DF1F2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ABACA95" w14:textId="0B9E555F" w:rsidR="00A241A5" w:rsidRPr="008B5C6A" w:rsidRDefault="00B46FB1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6C148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ก็ต่อเมื่อ</w:t>
      </w:r>
      <w:r w:rsidR="006C148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C148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F0D43A7" w14:textId="77777777" w:rsidR="003B04BB" w:rsidRPr="008B5C6A" w:rsidRDefault="003B04BB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39EA7A29" w14:textId="06AB752C" w:rsidR="00106ECC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5007DD4E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9696DD" w14:textId="5F2E90C8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5A2D4D69" w14:textId="29F8B757" w:rsidR="00B46FB1" w:rsidRPr="008B5C6A" w:rsidRDefault="00B46FB1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F3DCF" w14:textId="783C17AD" w:rsidR="000D32BC" w:rsidRPr="008B5C6A" w:rsidRDefault="000D32BC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65437B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0F5BD145" w14:textId="1080276E" w:rsidR="00DF3A57" w:rsidRPr="008B5C6A" w:rsidRDefault="003B04BB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EC298C8" w14:textId="77777777" w:rsidR="00AE6716" w:rsidRPr="008B5C6A" w:rsidRDefault="00AE6716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4E24514B" w14:textId="3A7A8A3E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12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4F9B89" w14:textId="77777777" w:rsidR="000D32BC" w:rsidRPr="008B5C6A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30EC930" w14:textId="4A4D1378" w:rsidR="000D32BC" w:rsidRPr="008B5C6A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C1F143" w14:textId="77777777" w:rsidR="00DF3A57" w:rsidRPr="008B5C6A" w:rsidRDefault="00DF3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14680605" w14:textId="77777777" w:rsidR="0012349A" w:rsidRDefault="00123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 w:type="page"/>
      </w:r>
    </w:p>
    <w:p w14:paraId="27F53317" w14:textId="75BBA6E9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lastRenderedPageBreak/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30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</w:p>
    <w:p w14:paraId="43253241" w14:textId="77777777" w:rsidR="00DF3A57" w:rsidRPr="008B5C6A" w:rsidRDefault="00DF3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59E3D8D" w14:textId="3AFF2238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90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วัน</w:t>
      </w:r>
    </w:p>
    <w:p w14:paraId="75521E41" w14:textId="77777777" w:rsidR="001D2D27" w:rsidRPr="008B5C6A" w:rsidRDefault="001D2D27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D85F36" w14:textId="6E84DBD9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การตัดจำหน่าย</w:t>
      </w:r>
    </w:p>
    <w:p w14:paraId="79F2F9F5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53614835" w14:textId="25095925" w:rsidR="00EB0704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B04B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ไม่สามารถคาดการณ์ได้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BBF45A1" w14:textId="77777777" w:rsidR="0012349A" w:rsidRPr="008B5C6A" w:rsidRDefault="001234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7D043E76" w14:textId="443018BB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5C6A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04319827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DD1FF1" w14:textId="60733108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A3426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C1F29C2" w14:textId="5C6444D8" w:rsidR="00B46FB1" w:rsidRPr="008B5C6A" w:rsidRDefault="00B46FB1" w:rsidP="004451C9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2291BCB6" w14:textId="1CC0E237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B54B9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ใช้ข้อมูลที่สามารถสังเกตได้ให้มากที่สุด</w:t>
      </w:r>
      <w:r w:rsidR="00C05998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ที่ใช้ในการประเมินมูลค่า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ดังนี้ </w:t>
      </w:r>
    </w:p>
    <w:p w14:paraId="4C0165A9" w14:textId="32DE165D" w:rsidR="00B46FB1" w:rsidRPr="008B5C6A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B5C6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A5F289" w14:textId="3C9D1AD1" w:rsidR="00B46FB1" w:rsidRPr="008B5C6A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56726C" w14:textId="57859615" w:rsidR="00B46FB1" w:rsidRPr="008B5C6A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B2C0724" w14:textId="77777777" w:rsidR="00B54B9B" w:rsidRPr="008B5C6A" w:rsidRDefault="00B54B9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6AB8F17" w14:textId="77777777" w:rsidR="00004EE5" w:rsidRDefault="00004EE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3273E667" w14:textId="1E9D3036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54B9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ด้วยราคาเสนอขาย  </w:t>
      </w:r>
    </w:p>
    <w:p w14:paraId="235ABD55" w14:textId="77777777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B1E3D65" w14:textId="0F4F4CB4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ของการทำรายการ เช่น มูลค่ายุติธรรมของผลตอบแทนที่ให้หรือได้รับ</w:t>
      </w:r>
    </w:p>
    <w:p w14:paraId="02262B87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D6099CF" w14:textId="68B543C5" w:rsidR="00B46FB1" w:rsidRPr="008B5C6A" w:rsidRDefault="00B46FB1" w:rsidP="004451C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5C6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5F6CDA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DF963C8" w14:textId="204BAC85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B5C6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E77644">
        <w:rPr>
          <w:rFonts w:asciiTheme="majorBidi" w:hAnsiTheme="majorBidi" w:cstheme="majorBidi"/>
          <w:sz w:val="30"/>
          <w:szCs w:val="30"/>
        </w:rPr>
        <w:br/>
      </w:r>
      <w:r w:rsidRPr="008B5C6A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657E08" w14:textId="39A63172" w:rsidR="00B46FB1" w:rsidRPr="008B5C6A" w:rsidRDefault="00B46FB1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7C3AD1E" w14:textId="68D53568" w:rsidR="00F71BBC" w:rsidRPr="00DF3A57" w:rsidRDefault="00F71BBC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66ECAFE" w14:textId="736E67E8" w:rsidR="00F71BBC" w:rsidRPr="00DF3A57" w:rsidRDefault="00F71BBC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90C8D3E" w14:textId="11935593" w:rsidR="00F71BBC" w:rsidRPr="00DF3A57" w:rsidRDefault="00F71BBC" w:rsidP="004451C9">
      <w:pPr>
        <w:rPr>
          <w:rFonts w:asciiTheme="majorBidi" w:hAnsiTheme="majorBidi" w:cstheme="majorBidi"/>
          <w:lang w:eastAsia="x-none"/>
        </w:rPr>
      </w:pPr>
    </w:p>
    <w:p w14:paraId="24FC7440" w14:textId="77777777" w:rsidR="00F71BBC" w:rsidRPr="00DF3A57" w:rsidRDefault="00F71BBC" w:rsidP="004451C9">
      <w:pPr>
        <w:rPr>
          <w:rFonts w:asciiTheme="majorBidi" w:hAnsiTheme="majorBidi" w:cstheme="majorBidi"/>
          <w:cs/>
          <w:lang w:eastAsia="x-none"/>
        </w:rPr>
        <w:sectPr w:rsidR="00F71BBC" w:rsidRPr="00DF3A57" w:rsidSect="00941B8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F71BBC" w:rsidRPr="00004EE5" w14:paraId="4895411C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948BFBF" w14:textId="77777777" w:rsidR="00F71BBC" w:rsidRPr="00004EE5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6F1061C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1784469A" w14:textId="4E0C8241" w:rsidR="00F71BBC" w:rsidRPr="00004EE5" w:rsidRDefault="00FD0634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A64498" w:rsidRPr="00004EE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BBC" w:rsidRPr="00004EE5" w14:paraId="4F90F7D5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0EFADBC" w14:textId="77777777" w:rsidR="00F71BBC" w:rsidRPr="00004EE5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E8C19E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6D588657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269D6E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7C727F77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71BBC" w:rsidRPr="00004EE5" w14:paraId="7193102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7808D1C" w14:textId="0C32D335" w:rsidR="00F71BBC" w:rsidRPr="00004EE5" w:rsidRDefault="00F71BBC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E0AC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316932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26901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10" w:type="dxa"/>
            <w:vAlign w:val="bottom"/>
          </w:tcPr>
          <w:p w14:paraId="69B21FC5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04E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179B60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495F91" w14:textId="77777777" w:rsidR="00F71BBC" w:rsidRPr="00004EE5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4AE437E2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040BCC2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E962848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19428C7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D0CDF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391CA" w14:textId="77777777" w:rsidR="00F71BBC" w:rsidRPr="00004EE5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CD6DC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5BA603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0FCB71A" w14:textId="7DED0FC5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A093D95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F8C4E81" w14:textId="361DAA3D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14AC6862" w14:textId="77777777" w:rsidR="00F71BBC" w:rsidRPr="00004EE5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352D2FF3" w14:textId="0B89CF5F" w:rsidR="00F71BBC" w:rsidRPr="00004EE5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95478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60678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71BBC" w:rsidRPr="00004EE5" w14:paraId="1B4347F0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1E03516" w14:textId="77777777" w:rsidR="00F71BBC" w:rsidRPr="00004EE5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1616363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2E9101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657D8424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1BBC" w:rsidRPr="00004EE5" w14:paraId="7472E80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04EB85B" w14:textId="77777777" w:rsidR="00F71BBC" w:rsidRPr="00004EE5" w:rsidRDefault="00F71BBC" w:rsidP="004451C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7031F7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DB496F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09D25CD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7C01AB1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CBD62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8A4493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58B7F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758E02" w14:textId="77777777" w:rsidR="00F71BBC" w:rsidRPr="00004EE5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5BAC4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ADB73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771BA59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06ADA5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404718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4F42760" w14:textId="77777777" w:rsidR="00F71BBC" w:rsidRPr="00004EE5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5978EE7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5205AA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FB02B1E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1BBC" w:rsidRPr="00004EE5" w14:paraId="626F3DA1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73B3A7D" w14:textId="77777777" w:rsidR="00F71BBC" w:rsidRPr="00004EE5" w:rsidRDefault="00F71BBC" w:rsidP="004451C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004E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363FBC3B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24EFC9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0FCF62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3A285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E7978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6D06D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46CBA6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FF886D" w14:textId="77777777" w:rsidR="00F71BBC" w:rsidRPr="00004EE5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1B7CF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3D7F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64D495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3C0862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1A708A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D5C4F45" w14:textId="77777777" w:rsidR="00F71BBC" w:rsidRPr="00004EE5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95A14E8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E0F872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A82A65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7275" w:rsidRPr="00004EE5" w14:paraId="7CE3EF08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609C3AA1" w14:textId="77777777" w:rsidR="00527275" w:rsidRPr="00004EE5" w:rsidRDefault="00527275" w:rsidP="00527275">
            <w:pPr>
              <w:ind w:left="-14" w:right="-9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004EE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648216F7" w14:textId="77777777" w:rsidR="00527275" w:rsidRPr="00004EE5" w:rsidRDefault="00527275" w:rsidP="0052727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B7F1D2" w14:textId="77777777" w:rsidR="00527275" w:rsidRPr="00004EE5" w:rsidRDefault="00527275" w:rsidP="00527275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C4FB4D" w14:textId="7C04A3C7" w:rsidR="00527275" w:rsidRPr="00004EE5" w:rsidRDefault="00527275" w:rsidP="0052727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E9961C" w14:textId="77777777" w:rsidR="00527275" w:rsidRPr="00004EE5" w:rsidRDefault="00527275" w:rsidP="0052727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0818B" w14:textId="590C05D3" w:rsidR="00527275" w:rsidRPr="00004EE5" w:rsidRDefault="00527275" w:rsidP="005272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6E69560" w14:textId="77777777" w:rsidR="00527275" w:rsidRPr="00004EE5" w:rsidRDefault="00527275" w:rsidP="005272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D6296" w14:textId="3D48454C" w:rsidR="00527275" w:rsidRPr="00004EE5" w:rsidRDefault="00527275" w:rsidP="0052727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BDEC0" w14:textId="77777777" w:rsidR="00527275" w:rsidRPr="00004EE5" w:rsidRDefault="00527275" w:rsidP="005272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5D1F74" w14:textId="18973FB1" w:rsidR="00527275" w:rsidRPr="00004EE5" w:rsidRDefault="00527275" w:rsidP="005272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28C655B" w14:textId="77777777" w:rsidR="00527275" w:rsidRPr="00004EE5" w:rsidRDefault="00527275" w:rsidP="005272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F193816" w14:textId="7D731CEC" w:rsidR="00527275" w:rsidRPr="00004EE5" w:rsidRDefault="00527275" w:rsidP="0052727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8990A4" w14:textId="77777777" w:rsidR="00527275" w:rsidRPr="00004EE5" w:rsidRDefault="00527275" w:rsidP="005272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7EA5BD" w14:textId="44298FB5" w:rsidR="00527275" w:rsidRPr="00004EE5" w:rsidRDefault="00527275" w:rsidP="0052727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0AA92C6A" w14:textId="77777777" w:rsidR="00527275" w:rsidRPr="00004EE5" w:rsidRDefault="00527275" w:rsidP="005272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7198F97" w14:textId="097AE3E8" w:rsidR="00527275" w:rsidRPr="00004EE5" w:rsidRDefault="00527275" w:rsidP="0052727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4AA6465B" w14:textId="77777777" w:rsidR="00527275" w:rsidRPr="00004EE5" w:rsidRDefault="00527275" w:rsidP="005272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7E5FB3B" w14:textId="4A85E3E4" w:rsidR="00527275" w:rsidRPr="00004EE5" w:rsidRDefault="00527275" w:rsidP="0052727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222969" w:rsidRPr="00004EE5" w14:paraId="7CA15C73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7CA477DB" w14:textId="3E0FF301" w:rsidR="00222969" w:rsidRPr="00004EE5" w:rsidRDefault="00222969" w:rsidP="0022296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4C970AF6" w14:textId="77777777" w:rsidR="00222969" w:rsidRPr="00004EE5" w:rsidRDefault="00222969" w:rsidP="002229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8C69B0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ABF7B79" w14:textId="39992655" w:rsidR="00222969" w:rsidRPr="00004EE5" w:rsidRDefault="00222969" w:rsidP="002229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</w:tcPr>
          <w:p w14:paraId="1EF0B86F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E04E52" w14:textId="6D6B5D50" w:rsidR="00222969" w:rsidRPr="00004EE5" w:rsidRDefault="00222969" w:rsidP="00C561B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F296B05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FB6062" w14:textId="381CF0E0" w:rsidR="00222969" w:rsidRPr="00004EE5" w:rsidRDefault="00222969" w:rsidP="0022296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AD409B" w14:textId="77777777" w:rsidR="00222969" w:rsidRPr="00004EE5" w:rsidRDefault="00222969" w:rsidP="002229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944C35" w14:textId="31672BFB" w:rsidR="00222969" w:rsidRPr="00004EE5" w:rsidRDefault="00222969" w:rsidP="002229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36" w:type="dxa"/>
          </w:tcPr>
          <w:p w14:paraId="513C552F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29CD44D" w14:textId="5D7D9348" w:rsidR="00222969" w:rsidRPr="00004EE5" w:rsidRDefault="00222969" w:rsidP="0022296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895ADA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F1E9C" w14:textId="63E78F42" w:rsidR="00222969" w:rsidRPr="00004EE5" w:rsidRDefault="00222969" w:rsidP="002229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304" w:type="dxa"/>
          </w:tcPr>
          <w:p w14:paraId="3EF6101A" w14:textId="77777777" w:rsidR="00222969" w:rsidRPr="00004EE5" w:rsidRDefault="00222969" w:rsidP="002229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0D48F97" w14:textId="6742A12B" w:rsidR="00222969" w:rsidRPr="00004EE5" w:rsidRDefault="00222969" w:rsidP="002229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59534AC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81299C0" w14:textId="04CDB5DA" w:rsidR="00222969" w:rsidRPr="00004EE5" w:rsidRDefault="00222969" w:rsidP="0022296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222969" w:rsidRPr="00004EE5" w14:paraId="49C53DF2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4F55F5A0" w14:textId="77777777" w:rsidR="00222969" w:rsidRPr="00004EE5" w:rsidRDefault="00222969" w:rsidP="0022296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2FBCCE5F" w14:textId="77777777" w:rsidR="00222969" w:rsidRPr="00004EE5" w:rsidRDefault="00222969" w:rsidP="002229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45E4C8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66B76F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97CAA8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664C1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93EBCC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C9C6FA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344CE" w14:textId="77777777" w:rsidR="00222969" w:rsidRPr="00004EE5" w:rsidRDefault="00222969" w:rsidP="002229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D3608A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22B4F79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294976A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81C221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015950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58CC0610" w14:textId="77777777" w:rsidR="00222969" w:rsidRPr="00004EE5" w:rsidRDefault="00222969" w:rsidP="002229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6116FE7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FEAD77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5158B8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2969" w:rsidRPr="00004EE5" w14:paraId="2793ACF7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2EE6421C" w14:textId="77777777" w:rsidR="00222969" w:rsidRPr="00004EE5" w:rsidRDefault="00222969" w:rsidP="0022296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282F3CD" w14:textId="77777777" w:rsidR="00222969" w:rsidRPr="00004EE5" w:rsidRDefault="00222969" w:rsidP="002229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CFF231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88AF8CD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779063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EAFD7A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B3785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DA914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2C5435" w14:textId="77777777" w:rsidR="00222969" w:rsidRPr="00004EE5" w:rsidRDefault="00222969" w:rsidP="002229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A75D55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CB444D2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AC0F5F2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A80D97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E6168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98B7685" w14:textId="77777777" w:rsidR="00222969" w:rsidRPr="00004EE5" w:rsidRDefault="00222969" w:rsidP="002229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64EBECE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FAD3A8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296A062" w14:textId="77777777" w:rsidR="00222969" w:rsidRPr="00004EE5" w:rsidRDefault="00222969" w:rsidP="0022296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1BD" w:rsidRPr="00004EE5" w14:paraId="0FA8F129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675F3FA4" w14:textId="77777777" w:rsidR="00C561BD" w:rsidRPr="00004EE5" w:rsidRDefault="00C561BD" w:rsidP="00C561B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4C197475" w14:textId="7053FD20" w:rsidR="00C561BD" w:rsidRPr="00004EE5" w:rsidRDefault="00C561BD" w:rsidP="00C561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7958C57" w14:textId="77777777" w:rsidR="00C561BD" w:rsidRPr="00004EE5" w:rsidRDefault="00C561BD" w:rsidP="00C561B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F35A54C" w14:textId="30F43830" w:rsidR="00C561BD" w:rsidRPr="00004EE5" w:rsidRDefault="00C561BD" w:rsidP="00C561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131739" w14:textId="77777777" w:rsidR="00C561BD" w:rsidRPr="00004EE5" w:rsidRDefault="00C561BD" w:rsidP="00C561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EAB8B" w14:textId="7BCFAF7C" w:rsidR="00C561BD" w:rsidRPr="00004EE5" w:rsidRDefault="00C561BD" w:rsidP="00C561B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B7B210" w14:textId="77777777" w:rsidR="00C561BD" w:rsidRPr="00004EE5" w:rsidRDefault="00C561BD" w:rsidP="00C561B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36DCFC" w14:textId="010CC61B" w:rsidR="00C561BD" w:rsidRPr="00004EE5" w:rsidRDefault="00C561BD" w:rsidP="00C561B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  <w:shd w:val="clear" w:color="auto" w:fill="auto"/>
          </w:tcPr>
          <w:p w14:paraId="48C8B332" w14:textId="77777777" w:rsidR="00C561BD" w:rsidRPr="00004EE5" w:rsidRDefault="00C561BD" w:rsidP="00C561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F648C" w14:textId="693F9BDF" w:rsidR="00C561BD" w:rsidRPr="00004EE5" w:rsidRDefault="00C561BD" w:rsidP="00C561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36" w:type="dxa"/>
          </w:tcPr>
          <w:p w14:paraId="56113177" w14:textId="77777777" w:rsidR="00C561BD" w:rsidRPr="00004EE5" w:rsidRDefault="00C561BD" w:rsidP="00C561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CA37D91" w14:textId="636CA16E" w:rsidR="00C561BD" w:rsidRPr="00004EE5" w:rsidRDefault="00C561BD" w:rsidP="00C561B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150DA0" w14:textId="77777777" w:rsidR="00C561BD" w:rsidRPr="00004EE5" w:rsidRDefault="00C561BD" w:rsidP="00C561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886F8" w14:textId="1AF63F66" w:rsidR="00C561BD" w:rsidRPr="00004EE5" w:rsidRDefault="00C561BD" w:rsidP="00C561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304" w:type="dxa"/>
          </w:tcPr>
          <w:p w14:paraId="0B1EBBC0" w14:textId="77777777" w:rsidR="00C561BD" w:rsidRPr="00004EE5" w:rsidRDefault="00C561BD" w:rsidP="00C561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157E8E" w14:textId="550B9B29" w:rsidR="00C561BD" w:rsidRPr="00004EE5" w:rsidRDefault="00C561BD" w:rsidP="00C561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A4E435" w14:textId="77777777" w:rsidR="00C561BD" w:rsidRPr="00004EE5" w:rsidRDefault="00C561BD" w:rsidP="00C561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4D377D5" w14:textId="6B824E74" w:rsidR="00C561BD" w:rsidRPr="00004EE5" w:rsidRDefault="00C561BD" w:rsidP="00C561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</w:tr>
    </w:tbl>
    <w:p w14:paraId="3BF5A644" w14:textId="02FDE0B1" w:rsidR="00F71BBC" w:rsidRPr="00004EE5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04EE5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A64498" w:rsidRPr="00004EE5" w14:paraId="1C8798A3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F60507" w14:textId="04633603" w:rsidR="00A64498" w:rsidRPr="00004EE5" w:rsidRDefault="00A64498" w:rsidP="00A6449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br w:type="page"/>
            </w:r>
          </w:p>
        </w:tc>
        <w:tc>
          <w:tcPr>
            <w:tcW w:w="810" w:type="dxa"/>
            <w:vAlign w:val="bottom"/>
          </w:tcPr>
          <w:p w14:paraId="6D2B8D1F" w14:textId="77777777" w:rsidR="00A64498" w:rsidRPr="00004EE5" w:rsidRDefault="00A64498" w:rsidP="00A644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3AD1C537" w14:textId="51428FB5" w:rsidR="00A64498" w:rsidRPr="00004EE5" w:rsidRDefault="00A64498" w:rsidP="00A644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BBC" w:rsidRPr="00004EE5" w14:paraId="61D50364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8F76DE6" w14:textId="77777777" w:rsidR="00F71BBC" w:rsidRPr="00004EE5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3FCB5F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1569EBE8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8BE871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616103A0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71BBC" w:rsidRPr="00004EE5" w14:paraId="490E8B50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3EFED3E" w14:textId="68D3CC40" w:rsidR="00F71BBC" w:rsidRPr="00004EE5" w:rsidRDefault="00A31A00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E0AC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316932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26901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10" w:type="dxa"/>
            <w:vAlign w:val="bottom"/>
          </w:tcPr>
          <w:p w14:paraId="666D3C2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04E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7A9EC88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E3C5A5" w14:textId="77777777" w:rsidR="00F71BBC" w:rsidRPr="00004EE5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6922132C" w14:textId="77777777" w:rsidR="00F71BBC" w:rsidRPr="00004EE5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465CB8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55FE19A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A5E93DB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B1A44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B7726" w14:textId="77777777" w:rsidR="00F71BBC" w:rsidRPr="00004EE5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6BB7B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7B32CE3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FCDB3B6" w14:textId="2CE4E8F3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174569D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B8480" w14:textId="67CE8A04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1B86F692" w14:textId="77777777" w:rsidR="00F71BBC" w:rsidRPr="00004EE5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23AE113D" w14:textId="329B798D" w:rsidR="00F71BBC" w:rsidRPr="00004EE5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ACB" w:rsidRPr="00004E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D80E9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501AF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71BBC" w:rsidRPr="00004EE5" w14:paraId="73BE926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E0355C0" w14:textId="77777777" w:rsidR="00F71BBC" w:rsidRPr="00004EE5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0FD90D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AAB677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1226C0C9" w14:textId="77777777" w:rsidR="00F71BBC" w:rsidRPr="00004EE5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6901" w:rsidRPr="00004EE5" w14:paraId="6DE5EBEE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EC3F92E" w14:textId="540E23E1" w:rsidR="00626901" w:rsidRPr="00004EE5" w:rsidRDefault="00626901" w:rsidP="006269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F3AFFED" w14:textId="77777777" w:rsidR="00626901" w:rsidRPr="00004EE5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78F300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C0F20E9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B6E89A7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37AA5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A507DF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2BE0A3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5592F9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F4386B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5322B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F027888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D6DC3C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CBDA0A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C788F38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81B2C2A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7A1269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721271B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6901" w:rsidRPr="00004EE5" w14:paraId="06C02F87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28990159" w14:textId="70DA638E" w:rsidR="00626901" w:rsidRPr="00004EE5" w:rsidRDefault="00626901" w:rsidP="0062690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004E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0D57ECA" w14:textId="77777777" w:rsidR="00626901" w:rsidRPr="00004EE5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6DBB7C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BE756A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AB3687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7BCC6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F1C8C8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B053C1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8A0EAB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61A431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E4BF20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84E181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CBD226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49F629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D75748F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E0580D8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2CB1B7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AA8BC2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2328" w:rsidRPr="00004EE5" w14:paraId="14AAA65C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15EBFB4E" w14:textId="7D2D35EF" w:rsidR="00182328" w:rsidRPr="00004EE5" w:rsidRDefault="00182328" w:rsidP="0018232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004EE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19149EB8" w14:textId="77777777" w:rsidR="00182328" w:rsidRPr="00004EE5" w:rsidRDefault="00182328" w:rsidP="001823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19B6B2" w14:textId="77777777" w:rsidR="00182328" w:rsidRPr="00004EE5" w:rsidRDefault="00182328" w:rsidP="0018232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82B58D" w14:textId="0C0D171C" w:rsidR="00182328" w:rsidRPr="00004EE5" w:rsidRDefault="00182328" w:rsidP="0018232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7BAD26" w14:textId="77777777" w:rsidR="00182328" w:rsidRPr="00004EE5" w:rsidRDefault="00182328" w:rsidP="001823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E7D39" w14:textId="3991E89C" w:rsidR="00182328" w:rsidRPr="00004EE5" w:rsidRDefault="00182328" w:rsidP="001823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106B545" w14:textId="77777777" w:rsidR="00182328" w:rsidRPr="00004EE5" w:rsidRDefault="00182328" w:rsidP="001823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64EF6E" w14:textId="5A863B3A" w:rsidR="00182328" w:rsidRPr="00004EE5" w:rsidRDefault="00182328" w:rsidP="0018232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24738" w14:textId="77777777" w:rsidR="00182328" w:rsidRPr="00004EE5" w:rsidRDefault="00182328" w:rsidP="0018232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B31DA3" w14:textId="59D64A42" w:rsidR="00182328" w:rsidRPr="00004EE5" w:rsidRDefault="00182328" w:rsidP="001823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1784DE71" w14:textId="77777777" w:rsidR="00182328" w:rsidRPr="00004EE5" w:rsidRDefault="00182328" w:rsidP="001823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F5661ED" w14:textId="4983C263" w:rsidR="00182328" w:rsidRPr="00004EE5" w:rsidRDefault="00182328" w:rsidP="0018232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F7A8E0" w14:textId="77777777" w:rsidR="00182328" w:rsidRPr="00004EE5" w:rsidRDefault="00182328" w:rsidP="001823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1662CE" w14:textId="4C5D5B75" w:rsidR="00182328" w:rsidRPr="00004EE5" w:rsidRDefault="00182328" w:rsidP="0018232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4D952FA" w14:textId="77777777" w:rsidR="00182328" w:rsidRPr="00004EE5" w:rsidRDefault="00182328" w:rsidP="0018232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0510800" w14:textId="3DC3934C" w:rsidR="00182328" w:rsidRPr="00004EE5" w:rsidRDefault="00182328" w:rsidP="0018232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6FACD744" w14:textId="77777777" w:rsidR="00182328" w:rsidRPr="00004EE5" w:rsidRDefault="00182328" w:rsidP="001823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CB41DD" w14:textId="1A3AEB06" w:rsidR="00182328" w:rsidRPr="00004EE5" w:rsidRDefault="00182328" w:rsidP="001823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626901" w:rsidRPr="00004EE5" w14:paraId="7B142CB4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71BCE08D" w14:textId="6156F642" w:rsidR="00626901" w:rsidRPr="00004EE5" w:rsidRDefault="00626901" w:rsidP="0062690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75FF65D9" w14:textId="77777777" w:rsidR="00626901" w:rsidRPr="00004EE5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F333EF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1C4CA3" w14:textId="60321AD7" w:rsidR="00626901" w:rsidRPr="00004EE5" w:rsidRDefault="00626901" w:rsidP="006269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B4E9DF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CF5FD" w14:textId="7D3C944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F5CCEA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C31D53" w14:textId="18115065" w:rsidR="00626901" w:rsidRPr="00004EE5" w:rsidRDefault="00626901" w:rsidP="0062690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48DDB4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6E3974" w14:textId="6B45FC0B" w:rsidR="00626901" w:rsidRPr="00004EE5" w:rsidRDefault="00626901" w:rsidP="006269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9EE2AB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6A978E" w14:textId="76E32B87" w:rsidR="00626901" w:rsidRPr="00004EE5" w:rsidRDefault="00626901" w:rsidP="0062690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450FD5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7D31ED" w14:textId="0409CBDD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4" w:type="dxa"/>
          </w:tcPr>
          <w:p w14:paraId="65F118E1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D544A06" w14:textId="06DE8D78" w:rsidR="00626901" w:rsidRPr="00004EE5" w:rsidRDefault="00626901" w:rsidP="0062690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A8C3A9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67116C" w14:textId="22E5E034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6901" w:rsidRPr="00004EE5" w14:paraId="0019A292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2A50F81A" w14:textId="67D6F9CA" w:rsidR="00626901" w:rsidRPr="00004EE5" w:rsidRDefault="00626901" w:rsidP="0062690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F4AD748" w14:textId="77777777" w:rsidR="00626901" w:rsidRPr="00004EE5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31DD30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FF7A58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0537D8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C23F2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3BE9E1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85D63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739A85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FBCE62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297F49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304ECC3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FBB521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6086FB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67273CC6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7535FDA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912BEE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04EF4FE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901" w:rsidRPr="00004EE5" w14:paraId="7DB5D3E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27E7CE6" w14:textId="6681EEA9" w:rsidR="00626901" w:rsidRPr="00004EE5" w:rsidRDefault="00626901" w:rsidP="0062690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98A76CB" w14:textId="21ADADA7" w:rsidR="00626901" w:rsidRPr="00004EE5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4FFC3F4F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159364" w14:textId="1EEB947F" w:rsidR="00626901" w:rsidRPr="00004EE5" w:rsidRDefault="00626901" w:rsidP="006269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C42711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1B7271" w14:textId="4EAC81C9" w:rsidR="00626901" w:rsidRPr="00004EE5" w:rsidRDefault="00626901" w:rsidP="006269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024CE4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4C99C7" w14:textId="4AFBD7F5" w:rsidR="00626901" w:rsidRPr="00004EE5" w:rsidRDefault="00626901" w:rsidP="0062690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70" w:type="dxa"/>
            <w:shd w:val="clear" w:color="auto" w:fill="auto"/>
          </w:tcPr>
          <w:p w14:paraId="09B41DB2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E3E431" w14:textId="3A98A6F9" w:rsidR="00626901" w:rsidRPr="00004EE5" w:rsidRDefault="00626901" w:rsidP="006269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</w:t>
            </w:r>
            <w:r w:rsidRPr="00004EE5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36" w:type="dxa"/>
          </w:tcPr>
          <w:p w14:paraId="0AB6244A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9AE15C" w14:textId="0D4A778D" w:rsidR="00626901" w:rsidRPr="00004EE5" w:rsidRDefault="00626901" w:rsidP="0062690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C43BEC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3B9ABC" w14:textId="7CD90E92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304" w:type="dxa"/>
          </w:tcPr>
          <w:p w14:paraId="18ABFB83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8DC8292" w14:textId="2E10F9A4" w:rsidR="00626901" w:rsidRPr="00004EE5" w:rsidRDefault="00626901" w:rsidP="0062690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89D46F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A78568" w14:textId="5C45D321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</w:tr>
      <w:tr w:rsidR="00626901" w:rsidRPr="00004EE5" w14:paraId="7AE5323E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438E2432" w14:textId="0594F032" w:rsidR="00626901" w:rsidRPr="00004EE5" w:rsidRDefault="00626901" w:rsidP="0062690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3F0F7AB0" w14:textId="3DCF5667" w:rsidR="00626901" w:rsidRPr="00004EE5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E29AB0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355293B" w14:textId="68D83F0A" w:rsidR="00626901" w:rsidRPr="00004EE5" w:rsidRDefault="00626901" w:rsidP="006269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351B875D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4C6D6" w14:textId="0B2DD03E" w:rsidR="00626901" w:rsidRPr="00004EE5" w:rsidRDefault="00626901" w:rsidP="006269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ECE798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7D82C5" w14:textId="00743A19" w:rsidR="00626901" w:rsidRPr="00004EE5" w:rsidRDefault="00626901" w:rsidP="0062690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E7D28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E44D36" w14:textId="4F71C6C3" w:rsidR="00626901" w:rsidRPr="00004EE5" w:rsidRDefault="00626901" w:rsidP="006269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36" w:type="dxa"/>
          </w:tcPr>
          <w:p w14:paraId="7972E236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75D2A67" w14:textId="52B03A90" w:rsidR="00626901" w:rsidRPr="00004EE5" w:rsidRDefault="00626901" w:rsidP="0062690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3083C3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3BC195" w14:textId="61C75670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304" w:type="dxa"/>
          </w:tcPr>
          <w:p w14:paraId="2B7E40A1" w14:textId="77777777" w:rsidR="00626901" w:rsidRPr="00004EE5" w:rsidRDefault="00626901" w:rsidP="00626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5822F9D" w14:textId="79F932C6" w:rsidR="00626901" w:rsidRPr="00004EE5" w:rsidRDefault="00626901" w:rsidP="0062690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E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696CAF" w14:textId="77777777" w:rsidR="00626901" w:rsidRPr="00004EE5" w:rsidRDefault="00626901" w:rsidP="00626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D7B3675" w14:textId="5AE37126" w:rsidR="00626901" w:rsidRPr="00004EE5" w:rsidRDefault="00626901" w:rsidP="006269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4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</w:tbl>
    <w:p w14:paraId="5E8F38BB" w14:textId="77777777" w:rsidR="007F3CA1" w:rsidRPr="00004EE5" w:rsidRDefault="007F3CA1" w:rsidP="004451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40A7CF03" w14:textId="77777777" w:rsidR="00400D6C" w:rsidRPr="00DF3A57" w:rsidRDefault="00400D6C" w:rsidP="004451C9">
      <w:pPr>
        <w:rPr>
          <w:rFonts w:asciiTheme="majorBidi" w:hAnsiTheme="majorBidi" w:cstheme="majorBidi"/>
          <w:lang w:eastAsia="x-none"/>
        </w:rPr>
      </w:pPr>
    </w:p>
    <w:p w14:paraId="0D3291FD" w14:textId="77777777" w:rsidR="00F71BBC" w:rsidRPr="00DF3A57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  <w:r w:rsidRPr="00DF3A57">
        <w:rPr>
          <w:rFonts w:asciiTheme="majorBidi" w:hAnsiTheme="majorBidi" w:cstheme="majorBidi"/>
          <w:cs/>
          <w:lang w:eastAsia="x-none"/>
        </w:rPr>
        <w:br w:type="page"/>
      </w:r>
    </w:p>
    <w:p w14:paraId="5EC47E33" w14:textId="261F7682" w:rsidR="00400D6C" w:rsidRPr="00DF3A57" w:rsidRDefault="00400D6C" w:rsidP="004451C9">
      <w:pPr>
        <w:rPr>
          <w:rFonts w:asciiTheme="majorBidi" w:hAnsiTheme="majorBidi" w:cstheme="majorBidi"/>
          <w:cs/>
          <w:lang w:eastAsia="x-none"/>
        </w:rPr>
        <w:sectPr w:rsidR="00400D6C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00F413" w14:textId="25B7E91A" w:rsidR="006610A4" w:rsidRPr="00182328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B764FAE" w14:textId="77777777" w:rsidR="00A31A00" w:rsidRPr="00182328" w:rsidRDefault="00A31A00" w:rsidP="004451C9">
      <w:pPr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A31A00" w:rsidRPr="00182328" w14:paraId="1621F021" w14:textId="77777777" w:rsidTr="001926A2">
        <w:trPr>
          <w:tblHeader/>
        </w:trPr>
        <w:tc>
          <w:tcPr>
            <w:tcW w:w="2250" w:type="dxa"/>
            <w:hideMark/>
          </w:tcPr>
          <w:p w14:paraId="55AA715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6CAE5A9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30D929B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31A00" w:rsidRPr="00182328" w14:paraId="4086A6D3" w14:textId="77777777" w:rsidTr="001926A2">
        <w:tc>
          <w:tcPr>
            <w:tcW w:w="2250" w:type="dxa"/>
            <w:hideMark/>
          </w:tcPr>
          <w:p w14:paraId="0E7D4C1F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</w:t>
            </w:r>
          </w:p>
          <w:p w14:paraId="3A432C24" w14:textId="67C7D70D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3E013A9E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50329B8F" w14:textId="5C49183B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ประมาณการกระแสเงินสดที่คาดว่าจะได้รับ</w:t>
            </w:r>
          </w:p>
        </w:tc>
      </w:tr>
      <w:tr w:rsidR="00A31A00" w:rsidRPr="00182328" w14:paraId="1109E227" w14:textId="77777777" w:rsidTr="001926A2">
        <w:tc>
          <w:tcPr>
            <w:tcW w:w="2250" w:type="dxa"/>
          </w:tcPr>
          <w:p w14:paraId="6F6C1E9E" w14:textId="7B337EEC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1DF7E0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15F271F1" w14:textId="3CB45FD2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สกุลเงินที่เกี่ยวข้อง</w:t>
            </w:r>
          </w:p>
        </w:tc>
      </w:tr>
    </w:tbl>
    <w:p w14:paraId="1A7BA19B" w14:textId="7085B8FB" w:rsidR="00A31A00" w:rsidRPr="00182328" w:rsidRDefault="00A31A00" w:rsidP="00BB3A7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</w:p>
    <w:p w14:paraId="55166A38" w14:textId="6ECCC9D0" w:rsidR="00A31A00" w:rsidRPr="00182328" w:rsidRDefault="00A31A00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</w:t>
      </w:r>
      <w:r w:rsidR="00A06757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โดยใช้วิธีคิดลดกระแสเงินสด</w:t>
      </w:r>
    </w:p>
    <w:p w14:paraId="0AA04C08" w14:textId="77777777" w:rsidR="00A31A00" w:rsidRPr="00182328" w:rsidRDefault="00A31A00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60CD1B" w14:textId="015954DE" w:rsidR="001926A2" w:rsidRPr="00182328" w:rsidRDefault="00A31A00" w:rsidP="00BB3A7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19803E" w14:textId="77777777" w:rsidR="00A241A5" w:rsidRPr="00182328" w:rsidRDefault="00A241A5" w:rsidP="00BB3A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BCBAE6" w14:textId="47C597DE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b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2600614" w14:textId="77777777" w:rsidR="00A241A5" w:rsidRPr="00182328" w:rsidRDefault="00A241A5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D5AC786" w14:textId="12B1455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คณะกรรมการบริษัทของ</w:t>
      </w:r>
      <w:r w:rsidR="00E22D60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E22D60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EA51B78" w14:textId="7777777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F1BC8D9" w14:textId="38244451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นโยบายการบริหารความเสี่ยงของ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เผชิญ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มีเป้าหมายในการรักษาสภาพแวดล้อม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ในการบริหารเพื่อให้พนักงานทั้งหมดเข้าใจถึงบทบาทและภาระหน้าที่ของตน</w:t>
      </w:r>
    </w:p>
    <w:p w14:paraId="77F50937" w14:textId="7777777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F636F81" w14:textId="77777777" w:rsidR="00CB526A" w:rsidRDefault="00CB5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E6F81C3" w14:textId="3A9A0CF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lastRenderedPageBreak/>
        <w:t>คณะกรรมการตรวจสอบของ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เผชิญอยู่ คณะกรรมการตรวจสอบของ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B1363DB" w14:textId="77777777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 </w:t>
      </w:r>
    </w:p>
    <w:p w14:paraId="12C694C4" w14:textId="6D601E17" w:rsidR="001926A2" w:rsidRPr="00182328" w:rsidRDefault="001926A2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ข.</w:t>
      </w:r>
      <w:r w:rsidR="003E0ACB" w:rsidRPr="0018232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</w:p>
    <w:p w14:paraId="6FA1D156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1C2E43" w14:textId="6F190ACF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หากลูกค้าหรือคู่สัญญา</w:t>
      </w:r>
      <w:r w:rsidR="00CB52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</w:p>
    <w:p w14:paraId="00490476" w14:textId="77777777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E7FC8A5" w14:textId="43FFF7A6" w:rsidR="004E19B3" w:rsidRPr="00182328" w:rsidRDefault="004E19B3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="00AF1CD4"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182328">
        <w:rPr>
          <w:rFonts w:asciiTheme="majorBidi" w:hAnsiTheme="majorBidi" w:cstheme="majorBidi"/>
          <w:sz w:val="30"/>
          <w:szCs w:val="30"/>
        </w:rPr>
        <w:t>)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4E653B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proofErr w:type="gramEnd"/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81DA943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</w:p>
    <w:p w14:paraId="702C20F1" w14:textId="2EC08E4D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Pr="00182328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82328">
        <w:rPr>
          <w:rFonts w:asciiTheme="majorBidi" w:hAnsiTheme="majorBidi" w:cstheme="majorBidi"/>
          <w:sz w:val="30"/>
          <w:szCs w:val="30"/>
        </w:rPr>
        <w:t xml:space="preserve"> 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E0ACB" w:rsidRPr="00182328">
        <w:rPr>
          <w:rFonts w:asciiTheme="majorBidi" w:hAnsiTheme="majorBidi" w:cstheme="majorBidi"/>
          <w:sz w:val="30"/>
          <w:szCs w:val="30"/>
        </w:rPr>
        <w:t>1</w:t>
      </w:r>
      <w:r w:rsidR="00FD3B90" w:rsidRPr="00182328">
        <w:rPr>
          <w:rFonts w:asciiTheme="majorBidi" w:hAnsiTheme="majorBidi" w:cstheme="majorBidi"/>
          <w:sz w:val="30"/>
          <w:szCs w:val="30"/>
        </w:rPr>
        <w:t>5</w:t>
      </w:r>
    </w:p>
    <w:p w14:paraId="67F8B463" w14:textId="77777777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2D171A" w14:textId="2C1FF76A" w:rsidR="004E19B3" w:rsidRPr="00182328" w:rsidRDefault="004E19B3" w:rsidP="004451C9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Pr="00182328">
        <w:rPr>
          <w:rFonts w:asciiTheme="majorBidi" w:hAnsiTheme="majorBidi" w:cstheme="majorBidi"/>
          <w:sz w:val="30"/>
          <w:szCs w:val="30"/>
          <w:cs/>
        </w:rPr>
        <w:t>แต่ละรายก่อนที่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3E54DF" w:rsidRPr="00182328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5F17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>จะทบทวนอันดับความน่าเชื่อถือภายนอก</w:t>
      </w:r>
      <w:r w:rsidRPr="00182328">
        <w:rPr>
          <w:rFonts w:asciiTheme="majorBidi" w:hAnsiTheme="majorBidi" w:cstheme="majorBidi"/>
          <w:sz w:val="30"/>
          <w:szCs w:val="30"/>
        </w:rPr>
        <w:t xml:space="preserve"> (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ถ้ามี) งบการเงิน </w:t>
      </w:r>
      <w:r w:rsidR="00410773" w:rsidRPr="00182328">
        <w:rPr>
          <w:rFonts w:asciiTheme="majorBidi" w:hAnsiTheme="majorBidi" w:cstheme="majorBidi"/>
          <w:sz w:val="30"/>
          <w:szCs w:val="30"/>
          <w:cs/>
        </w:rPr>
        <w:t>และ</w:t>
      </w:r>
      <w:r w:rsidRPr="00182328">
        <w:rPr>
          <w:rFonts w:asciiTheme="majorBidi" w:hAnsiTheme="majorBidi" w:cstheme="majorBidi"/>
          <w:sz w:val="30"/>
          <w:szCs w:val="30"/>
          <w:cs/>
        </w:rPr>
        <w:t>ข้อมูลอุตสาหกรรม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1BDC11D2" w14:textId="77777777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F122F" w14:textId="51D705B4" w:rsidR="00CC3E69" w:rsidRPr="00182328" w:rsidRDefault="00AB5F1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ที่</w:t>
      </w:r>
      <w:r w:rsidR="00CB526A">
        <w:rPr>
          <w:rFonts w:asciiTheme="majorBidi" w:hAnsiTheme="majorBidi" w:cstheme="majorBidi"/>
          <w:sz w:val="30"/>
          <w:szCs w:val="30"/>
        </w:rPr>
        <w:t xml:space="preserve"> </w:t>
      </w:r>
      <w:r w:rsidR="003E0ACB" w:rsidRPr="00182328">
        <w:rPr>
          <w:rFonts w:asciiTheme="majorBidi" w:hAnsiTheme="majorBidi" w:cstheme="majorBidi"/>
          <w:sz w:val="30"/>
          <w:szCs w:val="30"/>
        </w:rPr>
        <w:t>3</w:t>
      </w:r>
      <w:r w:rsidR="00CC3E69" w:rsidRPr="00182328">
        <w:rPr>
          <w:rFonts w:asciiTheme="majorBidi" w:hAnsiTheme="majorBidi" w:cstheme="majorBidi"/>
          <w:sz w:val="30"/>
          <w:szCs w:val="30"/>
        </w:rPr>
        <w:t xml:space="preserve"> 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1" w:name="_Hlk59433075"/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1"/>
      <w:r w:rsidR="00CC3E69" w:rsidRPr="00182328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726054B4" w14:textId="749E6670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E50D1" w14:textId="26715EE9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E0ACB" w:rsidRPr="00182328">
        <w:rPr>
          <w:rFonts w:asciiTheme="majorBidi" w:hAnsiTheme="majorBidi" w:cstheme="majorBidi"/>
          <w:sz w:val="30"/>
          <w:szCs w:val="30"/>
        </w:rPr>
        <w:t>5</w:t>
      </w:r>
      <w:r w:rsidRPr="00182328">
        <w:rPr>
          <w:rFonts w:asciiTheme="majorBidi" w:hAnsiTheme="majorBidi" w:cstheme="majorBidi"/>
          <w:sz w:val="30"/>
          <w:szCs w:val="30"/>
        </w:rPr>
        <w:t xml:space="preserve"> </w:t>
      </w:r>
    </w:p>
    <w:p w14:paraId="62597E64" w14:textId="40949E00" w:rsidR="00C91248" w:rsidRPr="00182328" w:rsidRDefault="00C91248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2328">
        <w:rPr>
          <w:rFonts w:asciiTheme="majorBidi" w:hAnsiTheme="majorBidi" w:cstheme="majorBidi"/>
          <w:sz w:val="30"/>
          <w:szCs w:val="30"/>
        </w:rPr>
        <w:t>)</w:t>
      </w:r>
      <w:r w:rsidR="004E653B" w:rsidRPr="00182328">
        <w:rPr>
          <w:rFonts w:asciiTheme="majorBidi" w:hAnsiTheme="majorBidi" w:cstheme="majorBidi"/>
          <w:sz w:val="30"/>
          <w:szCs w:val="30"/>
        </w:rPr>
        <w:tab/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  <w:r w:rsidR="009C0536" w:rsidRPr="00182328">
        <w:rPr>
          <w:rFonts w:asciiTheme="majorBidi" w:hAnsiTheme="majorBidi" w:cstheme="majorBidi"/>
          <w:sz w:val="30"/>
          <w:szCs w:val="30"/>
          <w:cs/>
          <w:lang w:bidi="th-TH"/>
        </w:rPr>
        <w:t>และอนุพันธ์</w:t>
      </w:r>
    </w:p>
    <w:p w14:paraId="41DAD5B7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36601F8" w14:textId="542482B6" w:rsidR="00C91248" w:rsidRPr="00182328" w:rsidRDefault="00C9124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="00AB5F17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1823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63E91" w:rsidRPr="0018232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63E91" w:rsidRPr="001823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352815" w:rsidRPr="001823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พิจารณาว่ามีความเสี่ยงด้านเครดิตต่ำ</w:t>
      </w:r>
    </w:p>
    <w:p w14:paraId="36671627" w14:textId="22E6B549" w:rsidR="00A241A5" w:rsidRPr="00182328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E367FF5" w14:textId="27B15DC7" w:rsidR="007923F5" w:rsidRPr="00182328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1CD4"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3D43E8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196CF6CD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437795" w14:textId="51E00EC2" w:rsidR="00C91248" w:rsidRPr="00182328" w:rsidRDefault="008E2E4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และลดผลกระทบ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จากความผันผวนในกระแสเงินสด </w:t>
      </w:r>
    </w:p>
    <w:p w14:paraId="22B4B453" w14:textId="77777777" w:rsidR="009C0536" w:rsidRPr="00182328" w:rsidRDefault="009C0536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5E0539" w14:textId="5B684362" w:rsidR="00B3635B" w:rsidRPr="00182328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ณ วันที่รายงาน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โดย</w:t>
      </w:r>
      <w:r w:rsidR="00A63E91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แสดง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หากหักกลบตามสัญญา</w:t>
      </w:r>
    </w:p>
    <w:p w14:paraId="558C76B2" w14:textId="77777777" w:rsidR="007E3550" w:rsidRPr="00182328" w:rsidRDefault="007E3550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ED1D19" w:rsidRPr="00182328" w14:paraId="60AB574F" w14:textId="77777777" w:rsidTr="002019A1">
        <w:tc>
          <w:tcPr>
            <w:tcW w:w="2880" w:type="dxa"/>
            <w:shd w:val="clear" w:color="auto" w:fill="auto"/>
          </w:tcPr>
          <w:p w14:paraId="3C65FE78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D4DE732" w14:textId="7CC6338A" w:rsidR="00ED1D19" w:rsidRPr="00182328" w:rsidRDefault="00140191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6254C3"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ED1D19" w:rsidRPr="001823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ED1D19"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D19" w:rsidRPr="00182328" w14:paraId="68DDC2F3" w14:textId="77777777" w:rsidTr="002019A1">
        <w:tc>
          <w:tcPr>
            <w:tcW w:w="2880" w:type="dxa"/>
            <w:shd w:val="clear" w:color="auto" w:fill="auto"/>
          </w:tcPr>
          <w:p w14:paraId="360AF2CF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11B58E" w14:textId="77777777" w:rsidR="00ED1D19" w:rsidRPr="00182328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6EF7EF" w14:textId="77777777" w:rsidR="00ED1D19" w:rsidRPr="00182328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3FB4047" w14:textId="75152AC1" w:rsidR="00ED1D19" w:rsidRPr="00182328" w:rsidRDefault="00437936" w:rsidP="00437936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ED1D19"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34C46" w:rsidRPr="00182328" w14:paraId="0C6AE79F" w14:textId="77777777" w:rsidTr="002019A1">
        <w:tc>
          <w:tcPr>
            <w:tcW w:w="2880" w:type="dxa"/>
            <w:shd w:val="clear" w:color="auto" w:fill="auto"/>
          </w:tcPr>
          <w:p w14:paraId="1BBEB60E" w14:textId="77777777" w:rsidR="00334C46" w:rsidRPr="00182328" w:rsidRDefault="00334C46" w:rsidP="00334C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0CC586" w14:textId="656807B8" w:rsidR="00334C46" w:rsidRPr="00182328" w:rsidRDefault="00334C46" w:rsidP="00334C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F49753" w14:textId="77777777" w:rsidR="00334C46" w:rsidRPr="00334C46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7B02A07C" w14:textId="475E30C1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ED3AA29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3BD24" w14:textId="6BCF5298" w:rsidR="00334C46" w:rsidRPr="00AE6DB6" w:rsidRDefault="00334C46" w:rsidP="00334C46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0EBC42E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D1D1BC" w14:textId="256B17B1" w:rsidR="00334C46" w:rsidRPr="00182328" w:rsidRDefault="00334C46" w:rsidP="00334C46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F60ACA1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4179D" w14:textId="68AABD07" w:rsidR="00334C46" w:rsidRPr="00182328" w:rsidRDefault="00334C46" w:rsidP="00334C46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F67D589" w14:textId="5FA659E9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1FED4AD" w14:textId="77777777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7EA78" w14:textId="3831E224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1D19" w:rsidRPr="00182328" w14:paraId="116D29FF" w14:textId="77777777" w:rsidTr="002019A1">
        <w:tc>
          <w:tcPr>
            <w:tcW w:w="2880" w:type="dxa"/>
            <w:shd w:val="clear" w:color="auto" w:fill="auto"/>
          </w:tcPr>
          <w:p w14:paraId="5EB9B969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20F27B33" w14:textId="67F60F02" w:rsidR="00ED1D19" w:rsidRPr="00182328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397E" w:rsidRPr="00182328" w14:paraId="6B8D5B2E" w14:textId="77777777" w:rsidTr="002019A1">
        <w:tc>
          <w:tcPr>
            <w:tcW w:w="2880" w:type="dxa"/>
            <w:shd w:val="clear" w:color="auto" w:fill="auto"/>
          </w:tcPr>
          <w:p w14:paraId="17A7A8E3" w14:textId="5872E344" w:rsidR="00ED1D19" w:rsidRPr="00182328" w:rsidRDefault="00ED1D19" w:rsidP="004451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1606D17A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01F883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A792C2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0B5D5CB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7040D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0C3F7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D7CB3B" w14:textId="629A9EF3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39C3AED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397E" w:rsidRPr="00182328" w14:paraId="15026759" w14:textId="77777777" w:rsidTr="002019A1">
        <w:tc>
          <w:tcPr>
            <w:tcW w:w="2880" w:type="dxa"/>
            <w:shd w:val="clear" w:color="auto" w:fill="auto"/>
            <w:hideMark/>
          </w:tcPr>
          <w:p w14:paraId="168B5A97" w14:textId="6AF6DD4E" w:rsidR="00231683" w:rsidRPr="00182328" w:rsidRDefault="00231683" w:rsidP="0023168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063DC7"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1F1A1C" w14:textId="24B2CFC8" w:rsidR="00231683" w:rsidRPr="00182328" w:rsidRDefault="001C6FC0" w:rsidP="00063DC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2D317F"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99A68" w14:textId="77777777" w:rsidR="00231683" w:rsidRPr="00182328" w:rsidRDefault="00231683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579E7" w14:textId="44EFAF36" w:rsidR="00231683" w:rsidRPr="00182328" w:rsidRDefault="002D317F" w:rsidP="00063D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</w:t>
            </w:r>
            <w:r w:rsidR="00F17882"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2389C" w14:textId="77777777" w:rsidR="00231683" w:rsidRPr="00182328" w:rsidRDefault="00231683" w:rsidP="00063D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C27A29" w14:textId="30F63077" w:rsidR="00231683" w:rsidRPr="00182328" w:rsidRDefault="00F17882" w:rsidP="006B1D8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292871" w14:textId="77777777" w:rsidR="00231683" w:rsidRPr="00182328" w:rsidRDefault="00231683" w:rsidP="00063D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A3817F" w14:textId="28A852ED" w:rsidR="00231683" w:rsidRPr="00182328" w:rsidRDefault="00F17882" w:rsidP="006B1D8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5474B" w14:textId="4FBA1424" w:rsidR="00231683" w:rsidRPr="00182328" w:rsidRDefault="00231683" w:rsidP="00063D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B1CDE43" w14:textId="50723027" w:rsidR="00231683" w:rsidRPr="00182328" w:rsidRDefault="00F17882" w:rsidP="00DE57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1,386,340</w:t>
            </w:r>
          </w:p>
        </w:tc>
      </w:tr>
      <w:tr w:rsidR="00BA397E" w:rsidRPr="00182328" w14:paraId="50E79A48" w14:textId="77777777" w:rsidTr="002019A1">
        <w:tc>
          <w:tcPr>
            <w:tcW w:w="2880" w:type="dxa"/>
            <w:shd w:val="clear" w:color="auto" w:fill="auto"/>
          </w:tcPr>
          <w:p w14:paraId="6E05EDCF" w14:textId="054802EF" w:rsidR="006B1D8A" w:rsidRPr="00182328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48107C5" w14:textId="1325CAC7" w:rsidR="006B1D8A" w:rsidRPr="00182328" w:rsidRDefault="002D317F" w:rsidP="006B1D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37,097</w:t>
            </w:r>
          </w:p>
        </w:tc>
        <w:tc>
          <w:tcPr>
            <w:tcW w:w="270" w:type="dxa"/>
            <w:shd w:val="clear" w:color="auto" w:fill="auto"/>
          </w:tcPr>
          <w:p w14:paraId="15140E39" w14:textId="77777777" w:rsidR="006B1D8A" w:rsidRPr="00182328" w:rsidRDefault="006B1D8A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726BB6" w14:textId="2BE0D052" w:rsidR="006B1D8A" w:rsidRPr="00182328" w:rsidRDefault="00F17882" w:rsidP="006B1D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37,097</w:t>
            </w:r>
          </w:p>
        </w:tc>
        <w:tc>
          <w:tcPr>
            <w:tcW w:w="236" w:type="dxa"/>
            <w:shd w:val="clear" w:color="auto" w:fill="auto"/>
          </w:tcPr>
          <w:p w14:paraId="699AF823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2E3A71" w14:textId="6FAE0AFC" w:rsidR="006B1D8A" w:rsidRPr="00182328" w:rsidRDefault="00F17882" w:rsidP="006B1D8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84F82F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1C15" w14:textId="5C820EE9" w:rsidR="006B1D8A" w:rsidRPr="00182328" w:rsidRDefault="00F17882" w:rsidP="006B1D8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6C38F5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4D1D511" w14:textId="303531C3" w:rsidR="006B1D8A" w:rsidRPr="00182328" w:rsidRDefault="002019A1" w:rsidP="00DE57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37,097</w:t>
            </w:r>
          </w:p>
        </w:tc>
      </w:tr>
      <w:tr w:rsidR="00BA397E" w:rsidRPr="00182328" w14:paraId="763EE1A8" w14:textId="77777777" w:rsidTr="002019A1">
        <w:trPr>
          <w:trHeight w:val="119"/>
        </w:trPr>
        <w:tc>
          <w:tcPr>
            <w:tcW w:w="2880" w:type="dxa"/>
            <w:shd w:val="clear" w:color="auto" w:fill="auto"/>
            <w:hideMark/>
          </w:tcPr>
          <w:p w14:paraId="18438BE3" w14:textId="77777777" w:rsidR="006B1D8A" w:rsidRPr="00182328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289ABD55" w:rsidR="006B1D8A" w:rsidRPr="00182328" w:rsidRDefault="002D317F" w:rsidP="006B1D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6B1D8A" w:rsidRPr="00182328" w:rsidRDefault="006B1D8A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7A3A4601" w:rsidR="006B1D8A" w:rsidRPr="00182328" w:rsidRDefault="00F17882" w:rsidP="006B1D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11,080</w:t>
            </w:r>
          </w:p>
        </w:tc>
        <w:tc>
          <w:tcPr>
            <w:tcW w:w="236" w:type="dxa"/>
            <w:shd w:val="clear" w:color="auto" w:fill="auto"/>
          </w:tcPr>
          <w:p w14:paraId="764BF236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7B6632C7" w:rsidR="006B1D8A" w:rsidRPr="00182328" w:rsidRDefault="00F17882" w:rsidP="006B1D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48,610</w:t>
            </w:r>
          </w:p>
        </w:tc>
        <w:tc>
          <w:tcPr>
            <w:tcW w:w="236" w:type="dxa"/>
          </w:tcPr>
          <w:p w14:paraId="66F9A9FC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8FA76" w14:textId="5F993B18" w:rsidR="006B1D8A" w:rsidRPr="00182328" w:rsidRDefault="00F17882" w:rsidP="006B1D8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02050" w14:textId="0BABA581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7C2F85DF" w:rsidR="006B1D8A" w:rsidRPr="00182328" w:rsidRDefault="002019A1" w:rsidP="006B1D8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93,246</w:t>
            </w:r>
          </w:p>
        </w:tc>
      </w:tr>
      <w:tr w:rsidR="00BA397E" w:rsidRPr="00182328" w14:paraId="58D51B45" w14:textId="77777777" w:rsidTr="002019A1">
        <w:tc>
          <w:tcPr>
            <w:tcW w:w="2880" w:type="dxa"/>
            <w:shd w:val="clear" w:color="auto" w:fill="auto"/>
          </w:tcPr>
          <w:p w14:paraId="05E1E3F1" w14:textId="77777777" w:rsidR="006B1D8A" w:rsidRPr="00182328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02D68944" w:rsidR="006B1D8A" w:rsidRPr="00182328" w:rsidRDefault="002D317F" w:rsidP="006B1D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1,495,376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6B1D8A" w:rsidRPr="00182328" w:rsidRDefault="006B1D8A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708171C3" w:rsidR="006B1D8A" w:rsidRPr="00182328" w:rsidRDefault="00F17882" w:rsidP="006B1D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1,434,517</w:t>
            </w:r>
          </w:p>
        </w:tc>
        <w:tc>
          <w:tcPr>
            <w:tcW w:w="236" w:type="dxa"/>
            <w:shd w:val="clear" w:color="auto" w:fill="auto"/>
          </w:tcPr>
          <w:p w14:paraId="6EA8F00C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E01E1" w14:textId="63CC1E03" w:rsidR="006B1D8A" w:rsidRPr="00182328" w:rsidRDefault="00F17882" w:rsidP="006B1D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48,610</w:t>
            </w:r>
          </w:p>
        </w:tc>
        <w:tc>
          <w:tcPr>
            <w:tcW w:w="236" w:type="dxa"/>
          </w:tcPr>
          <w:p w14:paraId="455A81D3" w14:textId="7777777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EC18A" w14:textId="21FA5B93" w:rsidR="006B1D8A" w:rsidRPr="00182328" w:rsidRDefault="00F17882" w:rsidP="006B1D8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33,556</w:t>
            </w:r>
          </w:p>
        </w:tc>
        <w:tc>
          <w:tcPr>
            <w:tcW w:w="236" w:type="dxa"/>
            <w:shd w:val="clear" w:color="auto" w:fill="auto"/>
          </w:tcPr>
          <w:p w14:paraId="4E6B08F4" w14:textId="34AD6E57" w:rsidR="006B1D8A" w:rsidRPr="00182328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59590F00" w:rsidR="006B1D8A" w:rsidRPr="00182328" w:rsidRDefault="002019A1" w:rsidP="006B1D8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1,516,683</w:t>
            </w:r>
          </w:p>
        </w:tc>
      </w:tr>
    </w:tbl>
    <w:p w14:paraId="738BC6FE" w14:textId="127B624D" w:rsidR="00AE6DB6" w:rsidRDefault="00AE6DB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6EB88" w14:textId="77777777" w:rsidR="00AE6DB6" w:rsidRDefault="00AE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6254C3" w:rsidRPr="00182328" w14:paraId="3F7A440E" w14:textId="77777777" w:rsidTr="00DE5785">
        <w:tc>
          <w:tcPr>
            <w:tcW w:w="2880" w:type="dxa"/>
            <w:shd w:val="clear" w:color="auto" w:fill="auto"/>
          </w:tcPr>
          <w:p w14:paraId="18167454" w14:textId="77777777" w:rsidR="006254C3" w:rsidRPr="00182328" w:rsidRDefault="006254C3" w:rsidP="006254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30797B41" w14:textId="4E183F6C" w:rsidR="006254C3" w:rsidRPr="00182328" w:rsidRDefault="006254C3" w:rsidP="006254C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D19" w:rsidRPr="00182328" w14:paraId="375C0164" w14:textId="77777777" w:rsidTr="00DE5785">
        <w:tc>
          <w:tcPr>
            <w:tcW w:w="2880" w:type="dxa"/>
            <w:shd w:val="clear" w:color="auto" w:fill="auto"/>
          </w:tcPr>
          <w:p w14:paraId="5091A5F3" w14:textId="77777777" w:rsidR="00ED1D19" w:rsidRPr="00182328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84572" w14:textId="77777777" w:rsidR="00ED1D19" w:rsidRPr="00182328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D3561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9E59398" w14:textId="77777777" w:rsidR="00ED1D19" w:rsidRPr="00182328" w:rsidRDefault="00ED1D19" w:rsidP="00437936">
            <w:pPr>
              <w:spacing w:line="240" w:lineRule="auto"/>
              <w:ind w:left="227" w:right="-19" w:firstLine="10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E6DB6" w:rsidRPr="00182328" w14:paraId="740E174C" w14:textId="77777777" w:rsidTr="00DE5785">
        <w:tc>
          <w:tcPr>
            <w:tcW w:w="2880" w:type="dxa"/>
            <w:shd w:val="clear" w:color="auto" w:fill="auto"/>
          </w:tcPr>
          <w:p w14:paraId="5FAE24A1" w14:textId="77777777" w:rsidR="00AE6DB6" w:rsidRPr="00182328" w:rsidRDefault="00AE6DB6" w:rsidP="00AE6D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6C02362" w14:textId="41913914" w:rsidR="00AE6DB6" w:rsidRPr="00182328" w:rsidRDefault="00AE6DB6" w:rsidP="00AE6DB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A39DA" w14:textId="77777777" w:rsidR="00AE6DB6" w:rsidRPr="00334C46" w:rsidRDefault="00AE6DB6" w:rsidP="00AE6D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7D2A0C1A" w14:textId="77777777" w:rsidR="00AE6DB6" w:rsidRPr="00334C46" w:rsidRDefault="00AE6DB6" w:rsidP="00AE6D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511F2C38" w14:textId="77777777" w:rsidR="00AE6DB6" w:rsidRPr="00182328" w:rsidRDefault="00AE6DB6" w:rsidP="00AE6D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0340A" w14:textId="4E85CE2E" w:rsidR="00AE6DB6" w:rsidRPr="00182328" w:rsidRDefault="00AE6DB6" w:rsidP="00AE6DB6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2109395A" w14:textId="77777777" w:rsidR="00AE6DB6" w:rsidRPr="00182328" w:rsidRDefault="00AE6DB6" w:rsidP="00AE6D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A03BD" w14:textId="5673F452" w:rsidR="00AE6DB6" w:rsidRPr="00AE6DB6" w:rsidRDefault="00AE6DB6" w:rsidP="00AE6DB6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en-GB"/>
              </w:rPr>
            </w:pP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แต่ไม่เกิน </w:t>
            </w: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5 </w:t>
            </w:r>
            <w:r w:rsidRPr="00AE6D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19E65E5" w14:textId="77777777" w:rsidR="00AE6DB6" w:rsidRPr="00182328" w:rsidRDefault="00AE6DB6" w:rsidP="00AE6D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7BBF6" w14:textId="0F5873F2" w:rsidR="00AE6DB6" w:rsidRPr="00182328" w:rsidRDefault="00AE6DB6" w:rsidP="00AE6DB6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27B2A7EE" w14:textId="77777777" w:rsidR="00AE6DB6" w:rsidRPr="00182328" w:rsidRDefault="00AE6DB6" w:rsidP="00AE6DB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E12DF4" w14:textId="77777777" w:rsidR="00AE6DB6" w:rsidRPr="00182328" w:rsidRDefault="00AE6DB6" w:rsidP="00AE6D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CB0F9" w14:textId="77777777" w:rsidR="00AE6DB6" w:rsidRPr="00182328" w:rsidRDefault="00AE6DB6" w:rsidP="00AE6DB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1D19" w:rsidRPr="00182328" w14:paraId="57BC56B7" w14:textId="77777777" w:rsidTr="00DE5785">
        <w:tc>
          <w:tcPr>
            <w:tcW w:w="2880" w:type="dxa"/>
            <w:shd w:val="clear" w:color="auto" w:fill="auto"/>
          </w:tcPr>
          <w:p w14:paraId="5BA0AC74" w14:textId="77777777" w:rsidR="00ED1D19" w:rsidRPr="00182328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3E04C312" w14:textId="77777777" w:rsidR="00ED1D19" w:rsidRPr="00182328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1D19" w:rsidRPr="00182328" w14:paraId="2D474170" w14:textId="77777777" w:rsidTr="00DE5785">
        <w:tc>
          <w:tcPr>
            <w:tcW w:w="2880" w:type="dxa"/>
            <w:shd w:val="clear" w:color="auto" w:fill="auto"/>
          </w:tcPr>
          <w:p w14:paraId="6F5787C3" w14:textId="77777777" w:rsidR="00ED1D19" w:rsidRPr="00182328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0C004984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11023B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F4A87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2B069E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A9C99D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893A7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35652F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7764B0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5E78A5" w14:textId="77777777" w:rsidR="00ED1D19" w:rsidRPr="00182328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6901" w:rsidRPr="00182328" w14:paraId="3CF3F8BA" w14:textId="77777777" w:rsidTr="00DE5785">
        <w:tc>
          <w:tcPr>
            <w:tcW w:w="2880" w:type="dxa"/>
            <w:shd w:val="clear" w:color="auto" w:fill="auto"/>
            <w:hideMark/>
          </w:tcPr>
          <w:p w14:paraId="7F7DDEB0" w14:textId="1128A6F0" w:rsidR="00626901" w:rsidRPr="00182328" w:rsidRDefault="00626901" w:rsidP="006269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D513C8" w14:textId="5B2479F1" w:rsidR="00626901" w:rsidRPr="00334C46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eastAsia="en-GB" w:bidi="th-TH"/>
              </w:rPr>
            </w:pPr>
            <w:r w:rsidRPr="00334C46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1,172,767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48D49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D1B1C" w14:textId="09055646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5E919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C3B73" w14:textId="13874AAA" w:rsidR="00626901" w:rsidRPr="00182328" w:rsidRDefault="00626901" w:rsidP="00626901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E17CAC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978C0C8" w14:textId="0EFEC82A" w:rsidR="00626901" w:rsidRPr="00182328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87A84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10D32" w14:textId="58D29ED9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1,172,767</w:t>
            </w:r>
          </w:p>
        </w:tc>
      </w:tr>
      <w:tr w:rsidR="00626901" w:rsidRPr="00182328" w14:paraId="3EE5B611" w14:textId="77777777" w:rsidTr="00DE5785">
        <w:tc>
          <w:tcPr>
            <w:tcW w:w="2880" w:type="dxa"/>
            <w:shd w:val="clear" w:color="auto" w:fill="auto"/>
          </w:tcPr>
          <w:p w14:paraId="4F491261" w14:textId="0FF9B800" w:rsidR="00626901" w:rsidRPr="00182328" w:rsidRDefault="00626901" w:rsidP="006269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152E895" w14:textId="58769FAB" w:rsidR="00626901" w:rsidRPr="00334C46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eastAsia="en-GB" w:bidi="th-TH"/>
              </w:rPr>
            </w:pPr>
            <w:r w:rsidRPr="00334C46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134,938</w:t>
            </w:r>
          </w:p>
        </w:tc>
        <w:tc>
          <w:tcPr>
            <w:tcW w:w="270" w:type="dxa"/>
            <w:shd w:val="clear" w:color="auto" w:fill="auto"/>
          </w:tcPr>
          <w:p w14:paraId="24B171B3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63A423" w14:textId="57DB38B6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134,938</w:t>
            </w:r>
          </w:p>
        </w:tc>
        <w:tc>
          <w:tcPr>
            <w:tcW w:w="270" w:type="dxa"/>
            <w:shd w:val="clear" w:color="auto" w:fill="auto"/>
          </w:tcPr>
          <w:p w14:paraId="779CB0D2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386DE3" w14:textId="0926400F" w:rsidR="00626901" w:rsidRPr="00182328" w:rsidRDefault="00626901" w:rsidP="00626901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DC7235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01645CE" w14:textId="53B5C110" w:rsidR="00626901" w:rsidRPr="00182328" w:rsidRDefault="00626901" w:rsidP="00626901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80AEB3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BAF214" w14:textId="1B974034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134,938</w:t>
            </w:r>
          </w:p>
        </w:tc>
      </w:tr>
      <w:tr w:rsidR="00626901" w:rsidRPr="00182328" w14:paraId="3BFD8968" w14:textId="77777777">
        <w:trPr>
          <w:trHeight w:val="119"/>
        </w:trPr>
        <w:tc>
          <w:tcPr>
            <w:tcW w:w="2880" w:type="dxa"/>
            <w:shd w:val="clear" w:color="auto" w:fill="auto"/>
            <w:hideMark/>
          </w:tcPr>
          <w:p w14:paraId="7699CEEF" w14:textId="77777777" w:rsidR="00626901" w:rsidRPr="00182328" w:rsidRDefault="00626901" w:rsidP="006269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49F17" w14:textId="13724918" w:rsidR="00626901" w:rsidRPr="00334C46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pacing w:val="-2"/>
                <w:sz w:val="30"/>
                <w:szCs w:val="30"/>
                <w:lang w:val="en-US" w:eastAsia="en-GB" w:bidi="th-TH"/>
              </w:rPr>
            </w:pPr>
            <w:r w:rsidRPr="00334C46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83,555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7D700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FE3D4" w14:textId="79AB5D05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11,123</w:t>
            </w:r>
          </w:p>
        </w:tc>
        <w:tc>
          <w:tcPr>
            <w:tcW w:w="270" w:type="dxa"/>
            <w:shd w:val="clear" w:color="auto" w:fill="auto"/>
          </w:tcPr>
          <w:p w14:paraId="24542B23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79F94" w14:textId="653D7388" w:rsidR="00626901" w:rsidRPr="00182328" w:rsidRDefault="00626901" w:rsidP="006269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55,231</w:t>
            </w:r>
          </w:p>
        </w:tc>
        <w:tc>
          <w:tcPr>
            <w:tcW w:w="270" w:type="dxa"/>
          </w:tcPr>
          <w:p w14:paraId="5B81BDA4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55245B" w14:textId="0E670D2C" w:rsidR="00626901" w:rsidRPr="00182328" w:rsidRDefault="00626901" w:rsidP="006269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0807D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158D" w14:textId="65F2D276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111,471</w:t>
            </w:r>
          </w:p>
        </w:tc>
      </w:tr>
      <w:tr w:rsidR="00626901" w:rsidRPr="00182328" w14:paraId="339439AA" w14:textId="77777777">
        <w:tc>
          <w:tcPr>
            <w:tcW w:w="2880" w:type="dxa"/>
            <w:shd w:val="clear" w:color="auto" w:fill="auto"/>
          </w:tcPr>
          <w:p w14:paraId="088D23B1" w14:textId="77777777" w:rsidR="00626901" w:rsidRPr="00182328" w:rsidRDefault="00626901" w:rsidP="006269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EE6AA" w14:textId="7CA5E55F" w:rsidR="00626901" w:rsidRPr="00334C46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eastAsia="en-GB" w:bidi="th-TH"/>
              </w:rPr>
            </w:pPr>
            <w:r w:rsidRPr="00334C4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>1,391,260</w:t>
            </w:r>
          </w:p>
        </w:tc>
        <w:tc>
          <w:tcPr>
            <w:tcW w:w="270" w:type="dxa"/>
            <w:shd w:val="clear" w:color="auto" w:fill="auto"/>
          </w:tcPr>
          <w:p w14:paraId="5003C56C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B9ACE2" w14:textId="31B71DB2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1,318,828</w:t>
            </w:r>
          </w:p>
        </w:tc>
        <w:tc>
          <w:tcPr>
            <w:tcW w:w="270" w:type="dxa"/>
            <w:shd w:val="clear" w:color="auto" w:fill="auto"/>
          </w:tcPr>
          <w:p w14:paraId="5D2A1C1D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55F59" w14:textId="2FEB17EE" w:rsidR="00626901" w:rsidRPr="00182328" w:rsidRDefault="00626901" w:rsidP="006269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55,231</w:t>
            </w:r>
          </w:p>
        </w:tc>
        <w:tc>
          <w:tcPr>
            <w:tcW w:w="270" w:type="dxa"/>
          </w:tcPr>
          <w:p w14:paraId="1EA7B8DE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E6D4" w14:textId="0376B179" w:rsidR="00626901" w:rsidRPr="00182328" w:rsidRDefault="00626901" w:rsidP="006269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45,117</w:t>
            </w:r>
          </w:p>
        </w:tc>
        <w:tc>
          <w:tcPr>
            <w:tcW w:w="270" w:type="dxa"/>
            <w:shd w:val="clear" w:color="auto" w:fill="auto"/>
          </w:tcPr>
          <w:p w14:paraId="7D83261C" w14:textId="77777777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9EADF" w14:textId="71FAA06A" w:rsidR="00626901" w:rsidRPr="00182328" w:rsidRDefault="00626901" w:rsidP="0062690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1,419,176</w:t>
            </w:r>
          </w:p>
        </w:tc>
      </w:tr>
    </w:tbl>
    <w:p w14:paraId="3ACDF09D" w14:textId="09948CD5" w:rsidR="00ED1D19" w:rsidRPr="00182328" w:rsidRDefault="00ED1D1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3B99F" w14:textId="74702D19" w:rsidR="007923F5" w:rsidRPr="00182328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40FFF"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E3550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19D6C4D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3C6740" w14:textId="5B27BA8F" w:rsidR="007923F5" w:rsidRPr="00182328" w:rsidRDefault="003A634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4D4B97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</w:t>
      </w:r>
      <w:r w:rsidR="00334C46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4D4B97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BF38B3" w14:textId="1F518433" w:rsidR="00B83174" w:rsidRPr="00182328" w:rsidRDefault="00B8317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14957CA6" w14:textId="3C2FA1B7" w:rsidR="007923F5" w:rsidRPr="00182328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="00840FFF"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 xml:space="preserve">) </w:t>
      </w:r>
      <w:r w:rsidR="009E13A3" w:rsidRPr="00182328">
        <w:rPr>
          <w:rFonts w:asciiTheme="majorBidi" w:hAnsiTheme="majorBidi" w:cstheme="majorBidi"/>
          <w:sz w:val="30"/>
          <w:szCs w:val="30"/>
        </w:rPr>
        <w:tab/>
      </w:r>
      <w:r w:rsidRPr="0018232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3BFF5A8E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</w:p>
    <w:p w14:paraId="51957227" w14:textId="446B7481" w:rsidR="00B3635B" w:rsidRPr="00182328" w:rsidRDefault="003A6344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</w:t>
      </w:r>
      <w:r w:rsidR="00DC3AF6">
        <w:rPr>
          <w:rFonts w:asciiTheme="majorBidi" w:hAnsiTheme="majorBidi" w:cstheme="majorBidi"/>
          <w:sz w:val="30"/>
          <w:szCs w:val="30"/>
        </w:rPr>
        <w:br/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น้อยกว่าหนึ่งปี สัญญาซื้อขายเงินตราต่างประเทศล่วงหน้าที่ทำสัญญา ณ วันที่รายงานเกี่ยวข้อง</w:t>
      </w:r>
      <w:r w:rsidR="001E10AA">
        <w:rPr>
          <w:rFonts w:asciiTheme="majorBidi" w:hAnsiTheme="majorBidi" w:cstheme="majorBidi"/>
          <w:sz w:val="30"/>
          <w:szCs w:val="30"/>
        </w:rPr>
        <w:br/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กับการซื้อและขายในสกุลเงินตราต่างประเทศที่คาดการณ์ว่าจะเกิดขึ้นในภายหลัง</w:t>
      </w:r>
    </w:p>
    <w:p w14:paraId="4F26EAC5" w14:textId="6C4B5448" w:rsidR="00246950" w:rsidRDefault="0024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0ED425F" w14:textId="77777777" w:rsidR="00B3635B" w:rsidRPr="00182328" w:rsidRDefault="00B3635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83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600"/>
        <w:gridCol w:w="1890"/>
        <w:gridCol w:w="270"/>
        <w:gridCol w:w="2070"/>
      </w:tblGrid>
      <w:tr w:rsidR="00334C46" w:rsidRPr="00182328" w14:paraId="077477DA" w14:textId="77777777" w:rsidTr="00334C46">
        <w:trPr>
          <w:tblHeader/>
        </w:trPr>
        <w:tc>
          <w:tcPr>
            <w:tcW w:w="3600" w:type="dxa"/>
            <w:shd w:val="clear" w:color="auto" w:fill="auto"/>
          </w:tcPr>
          <w:p w14:paraId="0CCA34BA" w14:textId="77777777" w:rsidR="00334C46" w:rsidRPr="00182328" w:rsidRDefault="00334C46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C1B6C2D" w14:textId="77777777" w:rsidR="00334C46" w:rsidRPr="00182328" w:rsidRDefault="00334C46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DE4D1EC" w14:textId="44556BF5" w:rsidR="00334C46" w:rsidRPr="00182328" w:rsidRDefault="00334C46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DF5871" w14:textId="03AC0766" w:rsidR="00334C46" w:rsidRPr="00182328" w:rsidRDefault="00334C46" w:rsidP="00334C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18232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18232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/</w:t>
            </w: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br/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0CDA0" w14:textId="77777777" w:rsidR="00334C46" w:rsidRPr="00182328" w:rsidRDefault="00334C46" w:rsidP="00334C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858DD81" w14:textId="3B37A3E6" w:rsidR="00334C46" w:rsidRPr="002E2535" w:rsidRDefault="00334C46" w:rsidP="00334C4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6"/>
                <w:sz w:val="30"/>
                <w:szCs w:val="30"/>
                <w:lang w:bidi="th-TH"/>
              </w:rPr>
            </w:pPr>
            <w:r w:rsidRPr="002E2535">
              <w:rPr>
                <w:rFonts w:asciiTheme="majorBidi" w:hAnsiTheme="majorBidi" w:hint="cs"/>
                <w:b/>
                <w:bCs/>
                <w:spacing w:val="-16"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2E2535">
              <w:rPr>
                <w:rFonts w:asciiTheme="majorBidi" w:hAnsiTheme="majorBidi"/>
                <w:b/>
                <w:bCs/>
                <w:spacing w:val="-16"/>
                <w:sz w:val="30"/>
                <w:szCs w:val="30"/>
                <w:lang w:bidi="th-TH"/>
              </w:rPr>
              <w:br/>
            </w:r>
            <w:r w:rsidRPr="002E2535">
              <w:rPr>
                <w:rFonts w:asciiTheme="majorBidi" w:hAnsiTheme="majorBidi" w:hint="cs"/>
                <w:b/>
                <w:bCs/>
                <w:spacing w:val="-16"/>
                <w:sz w:val="30"/>
                <w:szCs w:val="30"/>
                <w:cs/>
                <w:lang w:bidi="th-TH"/>
              </w:rPr>
              <w:t>เงินลงทุนตามวิธีส่วนได้เสีย</w:t>
            </w:r>
            <w:r w:rsidRPr="002E2535">
              <w:rPr>
                <w:rFonts w:asciiTheme="majorBidi" w:hAnsiTheme="majorBidi"/>
                <w:b/>
                <w:bCs/>
                <w:spacing w:val="-16"/>
                <w:sz w:val="30"/>
                <w:szCs w:val="30"/>
                <w:cs/>
                <w:lang w:bidi="th-TH"/>
              </w:rPr>
              <w:t xml:space="preserve">/ </w:t>
            </w:r>
            <w:r w:rsidRPr="002E2535">
              <w:rPr>
                <w:rFonts w:asciiTheme="majorBidi" w:hAnsiTheme="majorBidi"/>
                <w:b/>
                <w:bCs/>
                <w:spacing w:val="-16"/>
                <w:sz w:val="30"/>
                <w:szCs w:val="30"/>
                <w:lang w:bidi="th-TH"/>
              </w:rPr>
              <w:br/>
            </w:r>
            <w:r w:rsidRPr="002E2535">
              <w:rPr>
                <w:rFonts w:asciiTheme="majorBidi" w:hAnsiTheme="majorBidi" w:hint="cs"/>
                <w:b/>
                <w:bCs/>
                <w:spacing w:val="-16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191" w:rsidRPr="00182328" w14:paraId="6058C988" w14:textId="77777777" w:rsidTr="00334C46">
        <w:trPr>
          <w:tblHeader/>
        </w:trPr>
        <w:tc>
          <w:tcPr>
            <w:tcW w:w="3600" w:type="dxa"/>
            <w:shd w:val="clear" w:color="auto" w:fill="auto"/>
          </w:tcPr>
          <w:p w14:paraId="1A2693FB" w14:textId="25F567AB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90" w:type="dxa"/>
            <w:shd w:val="clear" w:color="auto" w:fill="auto"/>
          </w:tcPr>
          <w:p w14:paraId="2403C13B" w14:textId="03A1EDCB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26901"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F18CC8D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56C0814" w14:textId="1AFCA2CB" w:rsidR="00140191" w:rsidRPr="00182328" w:rsidRDefault="00140191" w:rsidP="001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26901"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140191" w:rsidRPr="00182328" w14:paraId="41AE62FB" w14:textId="77777777" w:rsidTr="00334C46">
        <w:trPr>
          <w:tblHeader/>
        </w:trPr>
        <w:tc>
          <w:tcPr>
            <w:tcW w:w="3600" w:type="dxa"/>
            <w:shd w:val="clear" w:color="auto" w:fill="auto"/>
          </w:tcPr>
          <w:p w14:paraId="131D7E64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FF1E631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140191" w:rsidRPr="00182328" w14:paraId="3F5FD6DC" w14:textId="77777777" w:rsidTr="00334C46">
        <w:trPr>
          <w:tblHeader/>
        </w:trPr>
        <w:tc>
          <w:tcPr>
            <w:tcW w:w="3600" w:type="dxa"/>
            <w:shd w:val="clear" w:color="auto" w:fill="auto"/>
          </w:tcPr>
          <w:p w14:paraId="493840FF" w14:textId="1E6CC078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2E0769B4" w14:textId="77777777" w:rsidR="00140191" w:rsidRPr="00182328" w:rsidRDefault="00140191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20478" w:rsidRPr="00182328" w14:paraId="76D571A2" w14:textId="77777777" w:rsidTr="00334C46">
        <w:tc>
          <w:tcPr>
            <w:tcW w:w="3600" w:type="dxa"/>
            <w:shd w:val="clear" w:color="auto" w:fill="auto"/>
          </w:tcPr>
          <w:p w14:paraId="5AC284D2" w14:textId="530E3F39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6A0EFFF1" w14:textId="77CD5F19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5C7DA4E1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5B2B2DE5" w14:textId="43460F5A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172 </w:t>
            </w:r>
          </w:p>
        </w:tc>
      </w:tr>
      <w:tr w:rsidR="00F20478" w:rsidRPr="00182328" w14:paraId="532F37ED" w14:textId="77777777" w:rsidTr="00334C46">
        <w:tc>
          <w:tcPr>
            <w:tcW w:w="3600" w:type="dxa"/>
            <w:shd w:val="clear" w:color="auto" w:fill="auto"/>
          </w:tcPr>
          <w:p w14:paraId="757544D7" w14:textId="649C4991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  <w:shd w:val="clear" w:color="auto" w:fill="auto"/>
          </w:tcPr>
          <w:p w14:paraId="389DEA23" w14:textId="1CC62CC8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88,317</w:t>
            </w:r>
          </w:p>
        </w:tc>
        <w:tc>
          <w:tcPr>
            <w:tcW w:w="270" w:type="dxa"/>
            <w:shd w:val="clear" w:color="auto" w:fill="auto"/>
          </w:tcPr>
          <w:p w14:paraId="1D2C1696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3F6B321D" w14:textId="1652380D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150,930 </w:t>
            </w:r>
          </w:p>
        </w:tc>
      </w:tr>
      <w:tr w:rsidR="00F20478" w:rsidRPr="00182328" w14:paraId="23D1EF81" w14:textId="77777777" w:rsidTr="00334C46">
        <w:tc>
          <w:tcPr>
            <w:tcW w:w="3600" w:type="dxa"/>
            <w:shd w:val="clear" w:color="auto" w:fill="auto"/>
          </w:tcPr>
          <w:p w14:paraId="55816021" w14:textId="5ABF340A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</w:tcPr>
          <w:p w14:paraId="5C8446D0" w14:textId="79B0C14E" w:rsidR="00F20478" w:rsidRPr="00182328" w:rsidRDefault="00F20478" w:rsidP="004E5A7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D8BC1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0C073E10" w14:textId="1F6C2B21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(107,653)</w:t>
            </w:r>
          </w:p>
        </w:tc>
      </w:tr>
      <w:tr w:rsidR="00F20478" w:rsidRPr="00182328" w14:paraId="59A812C9" w14:textId="77777777" w:rsidTr="00334C46">
        <w:tc>
          <w:tcPr>
            <w:tcW w:w="3600" w:type="dxa"/>
            <w:shd w:val="clear" w:color="auto" w:fill="auto"/>
          </w:tcPr>
          <w:p w14:paraId="7733EF0D" w14:textId="50D07081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ยอดบัญชีที่มีความเสี่ยง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E66BCF0" w14:textId="0CF4C693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88,487</w:t>
            </w:r>
          </w:p>
        </w:tc>
        <w:tc>
          <w:tcPr>
            <w:tcW w:w="270" w:type="dxa"/>
            <w:shd w:val="clear" w:color="auto" w:fill="auto"/>
          </w:tcPr>
          <w:p w14:paraId="666AF65D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07A29F3" w14:textId="305E251B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43,449</w:t>
            </w:r>
          </w:p>
        </w:tc>
      </w:tr>
      <w:tr w:rsidR="00F20478" w:rsidRPr="00182328" w14:paraId="25042642" w14:textId="77777777" w:rsidTr="00334C46">
        <w:tc>
          <w:tcPr>
            <w:tcW w:w="3600" w:type="dxa"/>
            <w:shd w:val="clear" w:color="auto" w:fill="auto"/>
          </w:tcPr>
          <w:p w14:paraId="37087F80" w14:textId="415868E6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Pr="00182328">
              <w:rPr>
                <w:rFonts w:asciiTheme="majorBidi" w:hAnsiTheme="majorBidi" w:cstheme="majorBidi" w:hint="eastAsia"/>
                <w:sz w:val="30"/>
                <w:szCs w:val="30"/>
              </w:rPr>
              <w:t> </w:t>
            </w:r>
          </w:p>
        </w:tc>
        <w:tc>
          <w:tcPr>
            <w:tcW w:w="1890" w:type="dxa"/>
            <w:shd w:val="clear" w:color="auto" w:fill="auto"/>
          </w:tcPr>
          <w:p w14:paraId="5C101D40" w14:textId="2307E3E3" w:rsidR="00F20478" w:rsidRPr="00182328" w:rsidRDefault="00B027ED" w:rsidP="00DE1329">
            <w:pPr>
              <w:pStyle w:val="acctfourfigures"/>
              <w:tabs>
                <w:tab w:val="clear" w:pos="765"/>
                <w:tab w:val="decimal" w:pos="142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057C5"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100</w:t>
            </w:r>
            <w:r w:rsidR="00DE1329"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,862)</w:t>
            </w:r>
          </w:p>
        </w:tc>
        <w:tc>
          <w:tcPr>
            <w:tcW w:w="270" w:type="dxa"/>
            <w:shd w:val="clear" w:color="auto" w:fill="auto"/>
          </w:tcPr>
          <w:p w14:paraId="713F1297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1BB90BBE" w14:textId="047DDE47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(132,268)</w:t>
            </w:r>
          </w:p>
        </w:tc>
      </w:tr>
      <w:tr w:rsidR="00F20478" w:rsidRPr="00182328" w14:paraId="3A0A1B8B" w14:textId="77777777" w:rsidTr="00334C46">
        <w:tc>
          <w:tcPr>
            <w:tcW w:w="3600" w:type="dxa"/>
            <w:shd w:val="clear" w:color="auto" w:fill="auto"/>
          </w:tcPr>
          <w:p w14:paraId="08B50A36" w14:textId="0FF89FA2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สัญญาขายเงินตราต่างประเทศ</w:t>
            </w:r>
            <w:r w:rsidRPr="00182328">
              <w:rPr>
                <w:rFonts w:asciiTheme="majorBidi" w:hAnsiTheme="majorBidi" w:cstheme="majorBidi" w:hint="eastAsia"/>
                <w:sz w:val="30"/>
                <w:szCs w:val="30"/>
              </w:rPr>
              <w:t> 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 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55709E" w14:textId="7A337F74" w:rsidR="00F20478" w:rsidRPr="00182328" w:rsidRDefault="00E95FA8" w:rsidP="004E5A7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E1D4F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A475D95" w14:textId="01C47442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37,590</w:t>
            </w:r>
          </w:p>
        </w:tc>
      </w:tr>
      <w:tr w:rsidR="00F20478" w:rsidRPr="00182328" w14:paraId="2A536F67" w14:textId="77777777" w:rsidTr="00334C46">
        <w:tc>
          <w:tcPr>
            <w:tcW w:w="3600" w:type="dxa"/>
            <w:shd w:val="clear" w:color="auto" w:fill="auto"/>
          </w:tcPr>
          <w:p w14:paraId="47DDF603" w14:textId="6445E39B" w:rsidR="00F20478" w:rsidRPr="00182328" w:rsidRDefault="00F20478" w:rsidP="00F20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4042" w14:textId="1813CDD9" w:rsidR="00F20478" w:rsidRPr="00182328" w:rsidRDefault="001F24AB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(12,375)</w:t>
            </w:r>
          </w:p>
        </w:tc>
        <w:tc>
          <w:tcPr>
            <w:tcW w:w="270" w:type="dxa"/>
            <w:shd w:val="clear" w:color="auto" w:fill="auto"/>
          </w:tcPr>
          <w:p w14:paraId="03B3047D" w14:textId="77777777" w:rsidR="00F20478" w:rsidRPr="00182328" w:rsidRDefault="00F20478" w:rsidP="00F204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E117" w14:textId="42C043EC" w:rsidR="00F20478" w:rsidRPr="00182328" w:rsidRDefault="00F20478" w:rsidP="00F20478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(51,229)</w:t>
            </w:r>
          </w:p>
        </w:tc>
      </w:tr>
    </w:tbl>
    <w:p w14:paraId="4AAC802F" w14:textId="77777777" w:rsidR="00560A58" w:rsidRDefault="00560A58" w:rsidP="00560A5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B17FB4" w14:textId="2710CD9B" w:rsidR="00560A58" w:rsidRPr="0030455B" w:rsidRDefault="00560A58" w:rsidP="00560A5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45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77D170D" w14:textId="77777777" w:rsidR="00560A58" w:rsidRPr="0030455B" w:rsidRDefault="00560A58" w:rsidP="00560A5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EA0E76" w14:textId="77777777" w:rsidR="00560A58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455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0455B">
        <w:rPr>
          <w:rFonts w:asciiTheme="majorBidi" w:hAnsiTheme="majorBidi" w:cstheme="majorBidi"/>
          <w:sz w:val="30"/>
          <w:szCs w:val="30"/>
          <w:cs/>
          <w:lang w:bidi="th-TH"/>
        </w:rPr>
        <w:t>รายงาน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32399C4F" w14:textId="77777777" w:rsidR="00560A58" w:rsidRPr="0030455B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p w14:paraId="672E5B90" w14:textId="77777777" w:rsidR="00560A58" w:rsidRPr="0030455B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ได้ประเมินผลกระทบที่อาจเกิดขึ้นต่องบการเงินจากการวัดมูลค่าของเครื่องมือทางการเงินในสกุลเงินตราต่างประเทศ ซึ่งไม่มีผลกระทบที่มีสาระสำคัญต่องบการเงินในงวดที่ถือปฏิบัติ</w:t>
      </w:r>
    </w:p>
    <w:p w14:paraId="22A67729" w14:textId="5BD2A4B1" w:rsidR="00410773" w:rsidRPr="00182328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B871B14" w14:textId="5DACEAC6" w:rsidR="007923F5" w:rsidRPr="009A0092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  <w:r w:rsidRPr="009A0092">
        <w:rPr>
          <w:rFonts w:asciiTheme="majorBidi" w:hAnsiTheme="majorBidi" w:cstheme="majorBidi"/>
          <w:sz w:val="30"/>
          <w:szCs w:val="30"/>
        </w:rPr>
        <w:t>(</w:t>
      </w:r>
      <w:r w:rsidR="00840FFF" w:rsidRPr="009A009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840FFF" w:rsidRPr="009A009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3E0ACB" w:rsidRPr="009A009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A0092">
        <w:rPr>
          <w:rFonts w:asciiTheme="majorBidi" w:hAnsiTheme="majorBidi" w:cstheme="majorBidi"/>
          <w:sz w:val="30"/>
          <w:szCs w:val="30"/>
        </w:rPr>
        <w:t>.</w:t>
      </w:r>
      <w:r w:rsidR="003E0ACB" w:rsidRPr="009A009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A009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B83174" w:rsidRPr="009A009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9A009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B5EC078" w14:textId="77777777" w:rsidR="00A241A5" w:rsidRPr="009A0092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DC22D38" w14:textId="3DAB7BDB" w:rsidR="007923F5" w:rsidRPr="009A0092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E72DFE" w:rsidRPr="009A009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9A009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เนื่องจากเงินกู้ยืม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  <w:cs/>
        </w:rPr>
        <w:t>(ดูหมายเหตุ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</w:rPr>
        <w:br/>
      </w:r>
      <w:r w:rsidR="005A7093" w:rsidRPr="009A009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="003E0ACB" w:rsidRPr="009A009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47F9B" w:rsidRPr="009A0092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077EF1" w:rsidRPr="009A009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ส่วนใหญ่มีอัตราดอกเบี้ยคงที่ทำให้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246950" w:rsidRPr="009A0092">
        <w:rPr>
          <w:rFonts w:asciiTheme="majorBidi" w:hAnsiTheme="majorBidi" w:cstheme="majorBidi"/>
          <w:spacing w:val="-2"/>
          <w:sz w:val="30"/>
          <w:szCs w:val="30"/>
        </w:rPr>
        <w:br/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</w:p>
    <w:p w14:paraId="2D6F47C9" w14:textId="673616BD" w:rsidR="004B503C" w:rsidRDefault="004B503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14:paraId="6CFCFFD6" w14:textId="02C0D530" w:rsidR="0089746E" w:rsidRPr="009A0092" w:rsidRDefault="003E0ACB" w:rsidP="00CD6A3B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2</w:t>
      </w:r>
      <w:r w:rsidR="00CD6A3B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B972FF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B972FF" w:rsidRPr="009A009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การบริหารจัดการทุน</w:t>
      </w:r>
    </w:p>
    <w:p w14:paraId="3D647E6E" w14:textId="2BAB7D91" w:rsidR="00077EF1" w:rsidRPr="009A0092" w:rsidRDefault="00B972FF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A0092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1605D4C" w14:textId="195A2DDC" w:rsidR="00400D6C" w:rsidRPr="009A0092" w:rsidRDefault="00400D6C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246950" w:rsidRPr="009A0092">
        <w:rPr>
          <w:rFonts w:asciiTheme="majorBidi" w:hAnsiTheme="majorBidi" w:cstheme="majorBidi"/>
          <w:spacing w:val="-6"/>
          <w:sz w:val="30"/>
          <w:szCs w:val="30"/>
        </w:rPr>
        <w:br/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="00246950" w:rsidRPr="009A0092">
        <w:rPr>
          <w:rFonts w:asciiTheme="majorBidi" w:hAnsiTheme="majorBidi" w:cstheme="majorBidi"/>
          <w:spacing w:val="-6"/>
          <w:sz w:val="30"/>
          <w:szCs w:val="30"/>
        </w:rPr>
        <w:br/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0C936A2E" w14:textId="6BBEA1F3" w:rsidR="009A0092" w:rsidRPr="009A0092" w:rsidRDefault="009A0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36803EBD" w14:textId="653BD1EF" w:rsidR="00820F68" w:rsidRPr="009A0092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CD6A3B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6763A1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6763A1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820F68" w:rsidRPr="009A009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9A0092" w:rsidRDefault="00820F68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258"/>
        <w:gridCol w:w="271"/>
        <w:gridCol w:w="1355"/>
        <w:gridCol w:w="276"/>
        <w:gridCol w:w="1093"/>
        <w:gridCol w:w="282"/>
        <w:gridCol w:w="1129"/>
      </w:tblGrid>
      <w:tr w:rsidR="00684208" w:rsidRPr="009A0092" w14:paraId="4E9AC6B6" w14:textId="77777777" w:rsidTr="009A0092">
        <w:trPr>
          <w:tblHeader/>
        </w:trPr>
        <w:tc>
          <w:tcPr>
            <w:tcW w:w="1944" w:type="pct"/>
          </w:tcPr>
          <w:p w14:paraId="5121DE04" w14:textId="77777777" w:rsidR="00684208" w:rsidRPr="009A0092" w:rsidRDefault="00684208" w:rsidP="009A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431BBCB" w14:textId="77777777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4881AFE" w14:textId="77777777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183A220" w14:textId="5F0CAE50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9A009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นรวม</w:t>
            </w:r>
          </w:p>
        </w:tc>
        <w:tc>
          <w:tcPr>
            <w:tcW w:w="146" w:type="pct"/>
          </w:tcPr>
          <w:p w14:paraId="21EF76ED" w14:textId="77777777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vAlign w:val="bottom"/>
          </w:tcPr>
          <w:p w14:paraId="1B4F1519" w14:textId="4FF9695E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9A0092">
              <w:rPr>
                <w:rFonts w:asciiTheme="majorBidi" w:hAnsiTheme="majorBidi" w:hint="cs"/>
                <w:b/>
                <w:bCs/>
                <w:spacing w:val="-14"/>
                <w:sz w:val="30"/>
                <w:szCs w:val="30"/>
                <w:cs/>
              </w:rPr>
              <w:t>งบการเงินที่</w:t>
            </w:r>
            <w:r w:rsidRPr="009A0092">
              <w:rPr>
                <w:rFonts w:asciiTheme="majorBidi" w:hAnsiTheme="majorBidi"/>
                <w:b/>
                <w:bCs/>
                <w:spacing w:val="-14"/>
                <w:sz w:val="30"/>
                <w:szCs w:val="30"/>
              </w:rPr>
              <w:br/>
            </w:r>
            <w:r w:rsidRPr="009A0092">
              <w:rPr>
                <w:rFonts w:asciiTheme="majorBidi" w:hAnsiTheme="majorBidi" w:hint="cs"/>
                <w:b/>
                <w:bCs/>
                <w:spacing w:val="-14"/>
                <w:sz w:val="30"/>
                <w:szCs w:val="30"/>
                <w:cs/>
              </w:rPr>
              <w:t>แสดงเงินลงทุนตามวิธีส่วนได้เสีย</w:t>
            </w:r>
          </w:p>
        </w:tc>
        <w:tc>
          <w:tcPr>
            <w:tcW w:w="149" w:type="pct"/>
          </w:tcPr>
          <w:p w14:paraId="43E92B29" w14:textId="77777777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2A12F365" w14:textId="77777777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355E82" w14:textId="77777777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299DE2" w14:textId="341037B1" w:rsidR="00684208" w:rsidRPr="009A0092" w:rsidRDefault="00684208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0D8A" w:rsidRPr="009A0092" w14:paraId="637522F5" w14:textId="77777777" w:rsidTr="009A0092">
        <w:trPr>
          <w:trHeight w:val="344"/>
          <w:tblHeader/>
        </w:trPr>
        <w:tc>
          <w:tcPr>
            <w:tcW w:w="1944" w:type="pct"/>
          </w:tcPr>
          <w:p w14:paraId="22C60544" w14:textId="77777777" w:rsidR="00240D8A" w:rsidRPr="009A0092" w:rsidRDefault="00240D8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1C4D0AE" w14:textId="7612075F" w:rsidR="00240D8A" w:rsidRPr="009A0092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46309"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68667EC" w14:textId="77777777" w:rsidR="00240D8A" w:rsidRPr="009A0092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3D4D91DD" w14:textId="3C4FFD54" w:rsidR="00240D8A" w:rsidRPr="009A0092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46309"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63E1AFE9" w14:textId="77777777" w:rsidR="00240D8A" w:rsidRPr="009A0092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267BAC" w14:textId="673556B8" w:rsidR="00240D8A" w:rsidRPr="009A0092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46309"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33636341" w14:textId="77777777" w:rsidR="00240D8A" w:rsidRPr="009A0092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6E3926D" w14:textId="0D5F2030" w:rsidR="00240D8A" w:rsidRPr="009A0092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46309" w:rsidRPr="009A009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9A0092" w:rsidRPr="009A0092" w14:paraId="1EA7E070" w14:textId="77777777" w:rsidTr="009A0092">
        <w:trPr>
          <w:tblHeader/>
        </w:trPr>
        <w:tc>
          <w:tcPr>
            <w:tcW w:w="1944" w:type="pct"/>
          </w:tcPr>
          <w:p w14:paraId="48523E9D" w14:textId="77777777" w:rsidR="009A0092" w:rsidRPr="009A0092" w:rsidRDefault="009A0092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6" w:type="pct"/>
            <w:gridSpan w:val="7"/>
          </w:tcPr>
          <w:p w14:paraId="1638DDF6" w14:textId="77777777" w:rsidR="009A0092" w:rsidRPr="009A0092" w:rsidRDefault="009A0092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2FF" w:rsidRPr="009A0092" w14:paraId="657396A4" w14:textId="77777777" w:rsidTr="009A0092">
        <w:tc>
          <w:tcPr>
            <w:tcW w:w="1944" w:type="pct"/>
          </w:tcPr>
          <w:p w14:paraId="05DDEB22" w14:textId="6FB35218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9" w:type="pct"/>
          </w:tcPr>
          <w:p w14:paraId="2D922EE0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1D11B4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623D076C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A529CB0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51FFB4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ACB6838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69FF4B" w14:textId="77777777" w:rsidR="00B972FF" w:rsidRPr="009A0092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309" w:rsidRPr="009A0092" w14:paraId="62B8F1F1" w14:textId="77777777" w:rsidTr="009A0092">
        <w:tc>
          <w:tcPr>
            <w:tcW w:w="1944" w:type="pct"/>
          </w:tcPr>
          <w:p w14:paraId="106DEC62" w14:textId="4D6161DF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79" w:type="pct"/>
          </w:tcPr>
          <w:p w14:paraId="64122824" w14:textId="181CB2F3" w:rsidR="00F46309" w:rsidRPr="009A0092" w:rsidRDefault="006A7D89" w:rsidP="00F4630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136,270</w:t>
            </w:r>
          </w:p>
        </w:tc>
        <w:tc>
          <w:tcPr>
            <w:tcW w:w="146" w:type="pct"/>
          </w:tcPr>
          <w:p w14:paraId="279AE44A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7C34C458" w14:textId="3F4B4E3F" w:rsidR="00F46309" w:rsidRPr="009A0092" w:rsidRDefault="00F46309" w:rsidP="00F4630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64,170 </w:t>
            </w:r>
          </w:p>
        </w:tc>
        <w:tc>
          <w:tcPr>
            <w:tcW w:w="149" w:type="pct"/>
          </w:tcPr>
          <w:p w14:paraId="0F5D5F87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2685C1" w14:textId="733BC437" w:rsidR="00F46309" w:rsidRPr="009A0092" w:rsidRDefault="00304C47" w:rsidP="002935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2" w:type="pct"/>
          </w:tcPr>
          <w:p w14:paraId="3CE5EA12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518DC7" w14:textId="7B08C1DE" w:rsidR="00F46309" w:rsidRPr="009A0092" w:rsidRDefault="00F46309" w:rsidP="00F4630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64,170 </w:t>
            </w:r>
          </w:p>
        </w:tc>
      </w:tr>
      <w:tr w:rsidR="00F46309" w:rsidRPr="009A0092" w14:paraId="008EDD88" w14:textId="77777777" w:rsidTr="009A0092">
        <w:tc>
          <w:tcPr>
            <w:tcW w:w="1944" w:type="pct"/>
          </w:tcPr>
          <w:p w14:paraId="2AB0C40E" w14:textId="2BF48B4B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5A5E0522" w14:textId="44DFE46F" w:rsidR="00F46309" w:rsidRPr="009A0092" w:rsidRDefault="006A7D89" w:rsidP="00F4630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77,780</w:t>
            </w:r>
          </w:p>
        </w:tc>
        <w:tc>
          <w:tcPr>
            <w:tcW w:w="146" w:type="pct"/>
          </w:tcPr>
          <w:p w14:paraId="63F7BE18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32448945" w14:textId="6537BEFB" w:rsidR="00F46309" w:rsidRPr="009A0092" w:rsidRDefault="00F46309" w:rsidP="00F4630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6,522 </w:t>
            </w:r>
          </w:p>
        </w:tc>
        <w:tc>
          <w:tcPr>
            <w:tcW w:w="149" w:type="pct"/>
          </w:tcPr>
          <w:p w14:paraId="0A52DAC9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7A005C5" w14:textId="1E1B957E" w:rsidR="00F46309" w:rsidRPr="009A0092" w:rsidRDefault="00304C47" w:rsidP="00F4630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A7D89"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,270</w:t>
            </w:r>
          </w:p>
        </w:tc>
        <w:tc>
          <w:tcPr>
            <w:tcW w:w="152" w:type="pct"/>
          </w:tcPr>
          <w:p w14:paraId="410A2B9C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E37DFBB" w14:textId="62F3A1AD" w:rsidR="00F46309" w:rsidRPr="009A0092" w:rsidRDefault="00F46309" w:rsidP="00F4630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6,522 </w:t>
            </w:r>
          </w:p>
        </w:tc>
      </w:tr>
      <w:tr w:rsidR="00F46309" w:rsidRPr="009A0092" w14:paraId="01A4E575" w14:textId="77777777" w:rsidTr="009A0092">
        <w:tc>
          <w:tcPr>
            <w:tcW w:w="1944" w:type="pct"/>
          </w:tcPr>
          <w:p w14:paraId="4A35A40F" w14:textId="46FA9143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6E3A0DB" w14:textId="5B6F6C3D" w:rsidR="00F46309" w:rsidRPr="009A0092" w:rsidRDefault="006A7D89" w:rsidP="00F4630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214,050</w:t>
            </w:r>
          </w:p>
        </w:tc>
        <w:tc>
          <w:tcPr>
            <w:tcW w:w="146" w:type="pct"/>
          </w:tcPr>
          <w:p w14:paraId="659E9705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0149421" w14:textId="68C47D3A" w:rsidR="00F46309" w:rsidRPr="009A0092" w:rsidRDefault="00F46309" w:rsidP="00F4630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70,692</w:t>
            </w:r>
          </w:p>
        </w:tc>
        <w:tc>
          <w:tcPr>
            <w:tcW w:w="149" w:type="pct"/>
          </w:tcPr>
          <w:p w14:paraId="00836C64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CE1E6DC" w14:textId="30524E26" w:rsidR="00F46309" w:rsidRPr="009A0092" w:rsidRDefault="006A7D89" w:rsidP="00F4630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12,270</w:t>
            </w:r>
          </w:p>
        </w:tc>
        <w:tc>
          <w:tcPr>
            <w:tcW w:w="152" w:type="pct"/>
          </w:tcPr>
          <w:p w14:paraId="1162580C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4D8864D" w14:textId="5A8CDEB5" w:rsidR="00F46309" w:rsidRPr="009A0092" w:rsidRDefault="00F46309" w:rsidP="00F4630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70,692</w:t>
            </w:r>
          </w:p>
        </w:tc>
      </w:tr>
      <w:tr w:rsidR="00F46309" w:rsidRPr="009A0092" w14:paraId="7853DF19" w14:textId="77777777" w:rsidTr="009A0092">
        <w:tc>
          <w:tcPr>
            <w:tcW w:w="1944" w:type="pct"/>
          </w:tcPr>
          <w:p w14:paraId="12196DA0" w14:textId="16613AD4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14:paraId="748F4D44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94281C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26D37E22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9AAE87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B263228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35EFC73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2E07B267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309" w:rsidRPr="009A0092" w14:paraId="2C43DAB0" w14:textId="77777777" w:rsidTr="009A0092">
        <w:tc>
          <w:tcPr>
            <w:tcW w:w="1944" w:type="pct"/>
          </w:tcPr>
          <w:p w14:paraId="57C4BC6A" w14:textId="3297012F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79" w:type="pct"/>
          </w:tcPr>
          <w:p w14:paraId="317D1E01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F4CAA1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0E5A27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2A577F0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F71012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130733C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AC17F77" w14:textId="77777777" w:rsidR="00F46309" w:rsidRPr="009A0092" w:rsidRDefault="00F46309" w:rsidP="00F4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998" w:rsidRPr="009A0092" w14:paraId="6AD8B774" w14:textId="77777777" w:rsidTr="009A0092">
        <w:tc>
          <w:tcPr>
            <w:tcW w:w="1944" w:type="pct"/>
          </w:tcPr>
          <w:p w14:paraId="1E670CD6" w14:textId="77777777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679" w:type="pct"/>
          </w:tcPr>
          <w:p w14:paraId="72643FDC" w14:textId="0F6FF77A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>4,913</w:t>
            </w:r>
          </w:p>
        </w:tc>
        <w:tc>
          <w:tcPr>
            <w:tcW w:w="146" w:type="pct"/>
          </w:tcPr>
          <w:p w14:paraId="0AF2DE20" w14:textId="77777777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22402733" w14:textId="24E27C14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>44,888</w:t>
            </w:r>
          </w:p>
        </w:tc>
        <w:tc>
          <w:tcPr>
            <w:tcW w:w="149" w:type="pct"/>
          </w:tcPr>
          <w:p w14:paraId="122CA480" w14:textId="77777777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AF753A" w14:textId="092B407B" w:rsidR="00A33998" w:rsidRPr="009A0092" w:rsidRDefault="00A33998" w:rsidP="00A339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>4,913</w:t>
            </w:r>
          </w:p>
        </w:tc>
        <w:tc>
          <w:tcPr>
            <w:tcW w:w="152" w:type="pct"/>
          </w:tcPr>
          <w:p w14:paraId="47310AC9" w14:textId="77777777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F779D42" w14:textId="4E5F9FC8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>44,888</w:t>
            </w:r>
          </w:p>
        </w:tc>
      </w:tr>
      <w:tr w:rsidR="00A33998" w:rsidRPr="009A0092" w14:paraId="54CB7031" w14:textId="77777777" w:rsidTr="009A0092">
        <w:tc>
          <w:tcPr>
            <w:tcW w:w="1944" w:type="pct"/>
          </w:tcPr>
          <w:p w14:paraId="1702CC1D" w14:textId="77777777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79" w:type="pct"/>
          </w:tcPr>
          <w:p w14:paraId="615D2875" w14:textId="30EBF6DD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  <w:tc>
          <w:tcPr>
            <w:tcW w:w="146" w:type="pct"/>
          </w:tcPr>
          <w:p w14:paraId="4DE60BFC" w14:textId="77777777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0D66A994" w14:textId="197BC1DA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 xml:space="preserve"> 4,178 </w:t>
            </w:r>
          </w:p>
        </w:tc>
        <w:tc>
          <w:tcPr>
            <w:tcW w:w="149" w:type="pct"/>
          </w:tcPr>
          <w:p w14:paraId="36843CE0" w14:textId="77777777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203A5D" w14:textId="73FFE372" w:rsidR="00A33998" w:rsidRPr="009A0092" w:rsidRDefault="00A33998" w:rsidP="00A339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  <w:tc>
          <w:tcPr>
            <w:tcW w:w="152" w:type="pct"/>
          </w:tcPr>
          <w:p w14:paraId="116BC539" w14:textId="77777777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E79E176" w14:textId="50871085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 xml:space="preserve"> 4,178 </w:t>
            </w:r>
          </w:p>
        </w:tc>
      </w:tr>
      <w:tr w:rsidR="00A33998" w:rsidRPr="009A0092" w14:paraId="4ACDCE4B" w14:textId="77777777" w:rsidTr="009A0092">
        <w:tc>
          <w:tcPr>
            <w:tcW w:w="1944" w:type="pct"/>
          </w:tcPr>
          <w:p w14:paraId="78176C94" w14:textId="77777777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64E75630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9,737</w:t>
            </w:r>
          </w:p>
        </w:tc>
        <w:tc>
          <w:tcPr>
            <w:tcW w:w="146" w:type="pct"/>
          </w:tcPr>
          <w:p w14:paraId="5A09125B" w14:textId="77777777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9120C38" w14:textId="3804FFFC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49,066</w:t>
            </w:r>
            <w:r w:rsidRPr="009A00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346B8E0C" w14:textId="77777777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45CD70DF" w:rsidR="00A33998" w:rsidRPr="009A0092" w:rsidRDefault="00A33998" w:rsidP="00A339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9,737</w:t>
            </w:r>
          </w:p>
        </w:tc>
        <w:tc>
          <w:tcPr>
            <w:tcW w:w="152" w:type="pct"/>
          </w:tcPr>
          <w:p w14:paraId="1AA74C7E" w14:textId="77777777" w:rsidR="00A33998" w:rsidRPr="009A0092" w:rsidRDefault="00A33998" w:rsidP="00A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1F4E79F1" w:rsidR="00A33998" w:rsidRPr="009A0092" w:rsidRDefault="00A33998" w:rsidP="00A33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49,066</w:t>
            </w:r>
            <w:r w:rsidRPr="009A00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679E33A" w14:textId="77777777" w:rsidR="009A0092" w:rsidRDefault="009A0092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179CE874" w14:textId="4EE3066A" w:rsidR="00B972FF" w:rsidRPr="009A0092" w:rsidRDefault="00B972FF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9A009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p w14:paraId="3E211E87" w14:textId="3D8213F5" w:rsidR="00B972FF" w:rsidRPr="00182328" w:rsidRDefault="00B972FF" w:rsidP="004451C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69E1C070" w14:textId="77777777" w:rsidR="00C318BB" w:rsidRDefault="00C3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14:paraId="424472BF" w14:textId="67A2C162" w:rsidR="00902883" w:rsidRPr="00182328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82328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2</w:t>
      </w:r>
      <w:r w:rsidR="00CD6A3B" w:rsidRPr="00182328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902883" w:rsidRPr="00182328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902883" w:rsidRPr="00182328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902883" w:rsidRPr="00182328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เหตุการณ์ภายหลังรอบระยะเวลาที่รายงาน</w:t>
      </w:r>
    </w:p>
    <w:p w14:paraId="530B5F8C" w14:textId="765D56A5" w:rsidR="00902883" w:rsidRPr="00182328" w:rsidRDefault="00902883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D2799A2" w14:textId="2849AA9C" w:rsidR="004A4AA5" w:rsidRDefault="004A4AA5" w:rsidP="004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95C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เรียกชำระค่าหุ้นสามัญเพิ่มเติม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095C50">
        <w:rPr>
          <w:rFonts w:ascii="Angsana New" w:hAnsi="Angsana New" w:hint="cs"/>
          <w:sz w:val="30"/>
          <w:szCs w:val="30"/>
          <w:cs/>
        </w:rPr>
        <w:t>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รวมเป็นร้อยละ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</w:rPr>
        <w:t>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</w:t>
      </w:r>
      <w:r>
        <w:rPr>
          <w:rFonts w:ascii="Angsana New" w:hAnsi="Angsana New" w:hint="cs"/>
          <w:sz w:val="30"/>
          <w:szCs w:val="30"/>
          <w:cs/>
        </w:rPr>
        <w:t>ในเดือนกุมภาพันธ์</w:t>
      </w:r>
      <w:r w:rsidR="00910575">
        <w:rPr>
          <w:rFonts w:ascii="Angsana New" w:hAnsi="Angsana New"/>
          <w:sz w:val="30"/>
          <w:szCs w:val="30"/>
        </w:rPr>
        <w:t xml:space="preserve"> 2567 </w:t>
      </w:r>
      <w:r w:rsidRPr="00095C5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="00CB0119">
        <w:rPr>
          <w:rFonts w:ascii="Angsana New" w:hAnsi="Angsana New"/>
          <w:sz w:val="30"/>
          <w:szCs w:val="30"/>
        </w:rPr>
        <w:t>90</w:t>
      </w:r>
      <w:r w:rsidRPr="00095C50">
        <w:rPr>
          <w:rFonts w:ascii="Angsana New" w:hAnsi="Angsana New"/>
          <w:sz w:val="30"/>
          <w:szCs w:val="30"/>
        </w:rPr>
        <w:t>.</w:t>
      </w:r>
      <w:r w:rsidR="00CB0119">
        <w:rPr>
          <w:rFonts w:ascii="Angsana New" w:hAnsi="Angsana New"/>
          <w:sz w:val="30"/>
          <w:szCs w:val="30"/>
        </w:rPr>
        <w:t>0</w:t>
      </w:r>
      <w:r w:rsidRPr="00095C50">
        <w:rPr>
          <w:rFonts w:ascii="Angsana New" w:hAnsi="Angsana New"/>
          <w:sz w:val="30"/>
          <w:szCs w:val="30"/>
        </w:rPr>
        <w:t>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</w:p>
    <w:p w14:paraId="065BDC85" w14:textId="77777777" w:rsidR="004A4AA5" w:rsidRPr="00182328" w:rsidRDefault="004A4AA5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</w:pPr>
    </w:p>
    <w:sectPr w:rsidR="004A4AA5" w:rsidRPr="00182328" w:rsidSect="00941B8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BD2E" w14:textId="77777777" w:rsidR="007D32F3" w:rsidRDefault="007D32F3" w:rsidP="00900EE2">
      <w:r>
        <w:separator/>
      </w:r>
    </w:p>
  </w:endnote>
  <w:endnote w:type="continuationSeparator" w:id="0">
    <w:p w14:paraId="784C7F2B" w14:textId="77777777" w:rsidR="007D32F3" w:rsidRDefault="007D32F3" w:rsidP="00900EE2">
      <w:r>
        <w:continuationSeparator/>
      </w:r>
    </w:p>
  </w:endnote>
  <w:endnote w:type="continuationNotice" w:id="1">
    <w:p w14:paraId="02315BDA" w14:textId="77777777" w:rsidR="007D32F3" w:rsidRDefault="007D32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86DC" w14:textId="77777777" w:rsidR="001827D0" w:rsidRPr="00211355" w:rsidRDefault="001827D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72F97C9C" w14:textId="77777777" w:rsidR="001827D0" w:rsidRDefault="001827D0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D52B" w14:textId="77777777" w:rsidR="00AA1A6F" w:rsidRPr="00211355" w:rsidRDefault="00AA1A6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D73B0CE" w14:textId="77777777" w:rsidR="00AA1A6F" w:rsidRDefault="00AA1A6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DA2AC" w14:textId="77777777" w:rsidR="007D32F3" w:rsidRDefault="007D32F3" w:rsidP="00900EE2">
      <w:r>
        <w:separator/>
      </w:r>
    </w:p>
  </w:footnote>
  <w:footnote w:type="continuationSeparator" w:id="0">
    <w:p w14:paraId="6C0376DA" w14:textId="77777777" w:rsidR="007D32F3" w:rsidRDefault="007D32F3" w:rsidP="00900EE2">
      <w:r>
        <w:continuationSeparator/>
      </w:r>
    </w:p>
  </w:footnote>
  <w:footnote w:type="continuationNotice" w:id="1">
    <w:p w14:paraId="28836475" w14:textId="77777777" w:rsidR="007D32F3" w:rsidRDefault="007D32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BA29" w14:textId="77777777" w:rsidR="001827D0" w:rsidRPr="00E669A5" w:rsidRDefault="001827D0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6131A45D" w14:textId="77777777" w:rsidR="001827D0" w:rsidRPr="00E669A5" w:rsidRDefault="001827D0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87B6C16" w14:textId="77777777" w:rsidR="001827D0" w:rsidRPr="00DF07CF" w:rsidRDefault="001827D0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</w:p>
  <w:p w14:paraId="41EE5BD6" w14:textId="77777777" w:rsidR="001827D0" w:rsidRPr="004B3C0B" w:rsidRDefault="001827D0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50AC" w14:textId="77777777" w:rsidR="00AA1A6F" w:rsidRPr="00E669A5" w:rsidRDefault="00AA1A6F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229DC801" w14:textId="77777777" w:rsidR="00AA1A6F" w:rsidRPr="00E669A5" w:rsidRDefault="00AA1A6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0E96AC" w14:textId="77777777" w:rsidR="00AA1A6F" w:rsidRPr="00DF07CF" w:rsidRDefault="00AA1A6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</w:p>
  <w:p w14:paraId="3CB702D3" w14:textId="77777777" w:rsidR="00AA1A6F" w:rsidRPr="004B3C0B" w:rsidRDefault="00AA1A6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1442B0" w:rsidRDefault="00144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6697" w14:textId="4DA27AC5" w:rsidR="001442B0" w:rsidRPr="00E669A5" w:rsidRDefault="001442B0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164FA5">
      <w:rPr>
        <w:rFonts w:ascii="Angsana New" w:hAnsi="Angsana New" w:hint="cs"/>
        <w:sz w:val="32"/>
        <w:szCs w:val="32"/>
        <w:cs/>
      </w:rPr>
      <w:t>บริษัท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จำกัด</w:t>
    </w:r>
    <w:r w:rsidRPr="00164FA5">
      <w:rPr>
        <w:rFonts w:ascii="Angsana New" w:hAnsi="Angsana New"/>
        <w:sz w:val="32"/>
        <w:szCs w:val="32"/>
        <w:cs/>
      </w:rPr>
      <w:t xml:space="preserve"> (</w:t>
    </w:r>
    <w:r w:rsidRPr="00164FA5">
      <w:rPr>
        <w:rFonts w:ascii="Angsana New" w:hAnsi="Angsana New" w:hint="cs"/>
        <w:sz w:val="32"/>
        <w:szCs w:val="32"/>
        <w:cs/>
      </w:rPr>
      <w:t>มหาชน</w:t>
    </w:r>
    <w:r w:rsidRPr="00164FA5">
      <w:rPr>
        <w:rFonts w:ascii="Angsana New" w:hAnsi="Angsana New"/>
        <w:sz w:val="32"/>
        <w:szCs w:val="32"/>
        <w:cs/>
      </w:rPr>
      <w:t>)</w:t>
    </w:r>
    <w:r w:rsidR="006A7455">
      <w:rPr>
        <w:rFonts w:ascii="Angsana New" w:hAnsi="Angsana New" w:hint="cs"/>
        <w:sz w:val="32"/>
        <w:szCs w:val="32"/>
        <w:cs/>
      </w:rPr>
      <w:t xml:space="preserve"> 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1442B0" w:rsidRPr="00E669A5" w:rsidRDefault="001442B0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351630AB" w:rsidR="001442B0" w:rsidRDefault="001442B0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1C7858">
      <w:rPr>
        <w:rFonts w:ascii="Angsana New" w:hAnsi="Angsana New"/>
        <w:sz w:val="32"/>
        <w:szCs w:val="32"/>
        <w:lang w:val="en-US" w:bidi="th-TH"/>
      </w:rPr>
      <w:t>6</w:t>
    </w:r>
  </w:p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1442B0" w:rsidRDefault="0014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D25CD"/>
    <w:multiLevelType w:val="hybridMultilevel"/>
    <w:tmpl w:val="03900AC8"/>
    <w:lvl w:ilvl="0" w:tplc="9B408F2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2618D"/>
    <w:multiLevelType w:val="hybridMultilevel"/>
    <w:tmpl w:val="F6825E52"/>
    <w:lvl w:ilvl="0" w:tplc="F872C0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5D875170"/>
    <w:multiLevelType w:val="hybridMultilevel"/>
    <w:tmpl w:val="E2B851E0"/>
    <w:lvl w:ilvl="0" w:tplc="EF5E6772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5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73776679">
    <w:abstractNumId w:val="6"/>
  </w:num>
  <w:num w:numId="2" w16cid:durableId="1309238819">
    <w:abstractNumId w:val="5"/>
  </w:num>
  <w:num w:numId="3" w16cid:durableId="507407870">
    <w:abstractNumId w:val="9"/>
  </w:num>
  <w:num w:numId="4" w16cid:durableId="1701465797">
    <w:abstractNumId w:val="7"/>
  </w:num>
  <w:num w:numId="5" w16cid:durableId="715087224">
    <w:abstractNumId w:val="8"/>
  </w:num>
  <w:num w:numId="6" w16cid:durableId="1087771987">
    <w:abstractNumId w:val="3"/>
  </w:num>
  <w:num w:numId="7" w16cid:durableId="1865945524">
    <w:abstractNumId w:val="2"/>
  </w:num>
  <w:num w:numId="8" w16cid:durableId="218365964">
    <w:abstractNumId w:val="0"/>
  </w:num>
  <w:num w:numId="9" w16cid:durableId="527959843">
    <w:abstractNumId w:val="1"/>
  </w:num>
  <w:num w:numId="10" w16cid:durableId="1527673306">
    <w:abstractNumId w:val="4"/>
  </w:num>
  <w:num w:numId="11" w16cid:durableId="1041515327">
    <w:abstractNumId w:val="33"/>
  </w:num>
  <w:num w:numId="12" w16cid:durableId="1001078170">
    <w:abstractNumId w:val="24"/>
  </w:num>
  <w:num w:numId="13" w16cid:durableId="1379552740">
    <w:abstractNumId w:val="49"/>
  </w:num>
  <w:num w:numId="14" w16cid:durableId="1942519153">
    <w:abstractNumId w:val="29"/>
  </w:num>
  <w:num w:numId="15" w16cid:durableId="491213087">
    <w:abstractNumId w:val="36"/>
  </w:num>
  <w:num w:numId="16" w16cid:durableId="2115395296">
    <w:abstractNumId w:val="43"/>
  </w:num>
  <w:num w:numId="17" w16cid:durableId="1185632974">
    <w:abstractNumId w:val="30"/>
  </w:num>
  <w:num w:numId="18" w16cid:durableId="1836678458">
    <w:abstractNumId w:val="54"/>
  </w:num>
  <w:num w:numId="19" w16cid:durableId="184251056">
    <w:abstractNumId w:val="15"/>
  </w:num>
  <w:num w:numId="20" w16cid:durableId="1259943508">
    <w:abstractNumId w:val="48"/>
  </w:num>
  <w:num w:numId="21" w16cid:durableId="1129399938">
    <w:abstractNumId w:val="18"/>
  </w:num>
  <w:num w:numId="22" w16cid:durableId="825901465">
    <w:abstractNumId w:val="10"/>
  </w:num>
  <w:num w:numId="23" w16cid:durableId="847063135">
    <w:abstractNumId w:val="55"/>
  </w:num>
  <w:num w:numId="24" w16cid:durableId="614288528">
    <w:abstractNumId w:val="20"/>
  </w:num>
  <w:num w:numId="25" w16cid:durableId="1394740383">
    <w:abstractNumId w:val="41"/>
  </w:num>
  <w:num w:numId="26" w16cid:durableId="419840095">
    <w:abstractNumId w:val="35"/>
  </w:num>
  <w:num w:numId="27" w16cid:durableId="1241872267">
    <w:abstractNumId w:val="56"/>
  </w:num>
  <w:num w:numId="28" w16cid:durableId="858155442">
    <w:abstractNumId w:val="13"/>
  </w:num>
  <w:num w:numId="29" w16cid:durableId="222255856">
    <w:abstractNumId w:val="20"/>
  </w:num>
  <w:num w:numId="30" w16cid:durableId="627393010">
    <w:abstractNumId w:val="52"/>
  </w:num>
  <w:num w:numId="31" w16cid:durableId="323165536">
    <w:abstractNumId w:val="50"/>
  </w:num>
  <w:num w:numId="32" w16cid:durableId="1541358903">
    <w:abstractNumId w:val="57"/>
  </w:num>
  <w:num w:numId="33" w16cid:durableId="2106264501">
    <w:abstractNumId w:val="44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89514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326318034">
    <w:abstractNumId w:val="12"/>
  </w:num>
  <w:num w:numId="36" w16cid:durableId="9001677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4556624">
    <w:abstractNumId w:val="53"/>
  </w:num>
  <w:num w:numId="38" w16cid:durableId="73265487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8019359">
    <w:abstractNumId w:val="14"/>
  </w:num>
  <w:num w:numId="40" w16cid:durableId="579169764">
    <w:abstractNumId w:val="37"/>
  </w:num>
  <w:num w:numId="41" w16cid:durableId="812908632">
    <w:abstractNumId w:val="39"/>
  </w:num>
  <w:num w:numId="42" w16cid:durableId="1944336697">
    <w:abstractNumId w:val="17"/>
  </w:num>
  <w:num w:numId="43" w16cid:durableId="1411197716">
    <w:abstractNumId w:val="51"/>
  </w:num>
  <w:num w:numId="44" w16cid:durableId="1950501718">
    <w:abstractNumId w:val="25"/>
  </w:num>
  <w:num w:numId="45" w16cid:durableId="809126863">
    <w:abstractNumId w:val="23"/>
  </w:num>
  <w:num w:numId="46" w16cid:durableId="1022053661">
    <w:abstractNumId w:val="27"/>
  </w:num>
  <w:num w:numId="47" w16cid:durableId="121772661">
    <w:abstractNumId w:val="28"/>
  </w:num>
  <w:num w:numId="48" w16cid:durableId="128329093">
    <w:abstractNumId w:val="34"/>
  </w:num>
  <w:num w:numId="49" w16cid:durableId="989865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77308188">
    <w:abstractNumId w:val="21"/>
  </w:num>
  <w:num w:numId="51" w16cid:durableId="1778985992">
    <w:abstractNumId w:val="31"/>
  </w:num>
  <w:num w:numId="52" w16cid:durableId="1553882483">
    <w:abstractNumId w:val="46"/>
  </w:num>
  <w:num w:numId="53" w16cid:durableId="676230586">
    <w:abstractNumId w:val="32"/>
  </w:num>
  <w:num w:numId="54" w16cid:durableId="1486049459">
    <w:abstractNumId w:val="40"/>
  </w:num>
  <w:num w:numId="55" w16cid:durableId="255595027">
    <w:abstractNumId w:val="42"/>
  </w:num>
  <w:num w:numId="56" w16cid:durableId="1678072811">
    <w:abstractNumId w:val="22"/>
  </w:num>
  <w:num w:numId="57" w16cid:durableId="1224289856">
    <w:abstractNumId w:val="26"/>
  </w:num>
  <w:num w:numId="58" w16cid:durableId="1873613358">
    <w:abstractNumId w:val="38"/>
  </w:num>
  <w:num w:numId="59" w16cid:durableId="956762569">
    <w:abstractNumId w:val="11"/>
  </w:num>
  <w:num w:numId="60" w16cid:durableId="1709525676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5C5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4EE5"/>
    <w:rsid w:val="00004FC0"/>
    <w:rsid w:val="00005193"/>
    <w:rsid w:val="00005444"/>
    <w:rsid w:val="00005497"/>
    <w:rsid w:val="000055B8"/>
    <w:rsid w:val="00005755"/>
    <w:rsid w:val="000057A0"/>
    <w:rsid w:val="00005813"/>
    <w:rsid w:val="00005B3E"/>
    <w:rsid w:val="00005E7B"/>
    <w:rsid w:val="00005EA5"/>
    <w:rsid w:val="00006117"/>
    <w:rsid w:val="00006838"/>
    <w:rsid w:val="0000690E"/>
    <w:rsid w:val="00006B43"/>
    <w:rsid w:val="00006BFA"/>
    <w:rsid w:val="00006C2A"/>
    <w:rsid w:val="00006C60"/>
    <w:rsid w:val="00006D07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0FF9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13A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16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1D51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21"/>
    <w:rsid w:val="00034DB1"/>
    <w:rsid w:val="00034E09"/>
    <w:rsid w:val="00034F14"/>
    <w:rsid w:val="000351F3"/>
    <w:rsid w:val="000352B9"/>
    <w:rsid w:val="0003541D"/>
    <w:rsid w:val="000354ED"/>
    <w:rsid w:val="00035D67"/>
    <w:rsid w:val="00036023"/>
    <w:rsid w:val="00036333"/>
    <w:rsid w:val="0003640B"/>
    <w:rsid w:val="00036A39"/>
    <w:rsid w:val="00036C87"/>
    <w:rsid w:val="00036CBF"/>
    <w:rsid w:val="000370DF"/>
    <w:rsid w:val="000371FB"/>
    <w:rsid w:val="00037239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A7"/>
    <w:rsid w:val="00040FE9"/>
    <w:rsid w:val="00041068"/>
    <w:rsid w:val="0004130C"/>
    <w:rsid w:val="00041431"/>
    <w:rsid w:val="000415C3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4C6"/>
    <w:rsid w:val="000445C1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599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E0C"/>
    <w:rsid w:val="0005108B"/>
    <w:rsid w:val="000510CB"/>
    <w:rsid w:val="0005136E"/>
    <w:rsid w:val="00051816"/>
    <w:rsid w:val="000518DA"/>
    <w:rsid w:val="00051920"/>
    <w:rsid w:val="0005196C"/>
    <w:rsid w:val="00051994"/>
    <w:rsid w:val="00051A2D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06"/>
    <w:rsid w:val="00054691"/>
    <w:rsid w:val="00054896"/>
    <w:rsid w:val="00054B6D"/>
    <w:rsid w:val="00054C08"/>
    <w:rsid w:val="00054CF1"/>
    <w:rsid w:val="00054D73"/>
    <w:rsid w:val="000550E7"/>
    <w:rsid w:val="000552C1"/>
    <w:rsid w:val="0005543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D79"/>
    <w:rsid w:val="00056FF4"/>
    <w:rsid w:val="00057179"/>
    <w:rsid w:val="000572B9"/>
    <w:rsid w:val="0005746E"/>
    <w:rsid w:val="000575A5"/>
    <w:rsid w:val="00057604"/>
    <w:rsid w:val="000577FC"/>
    <w:rsid w:val="00057B71"/>
    <w:rsid w:val="00057C79"/>
    <w:rsid w:val="00057C88"/>
    <w:rsid w:val="00057F57"/>
    <w:rsid w:val="0006009D"/>
    <w:rsid w:val="000600D5"/>
    <w:rsid w:val="000600ED"/>
    <w:rsid w:val="0006061C"/>
    <w:rsid w:val="00060696"/>
    <w:rsid w:val="000606AF"/>
    <w:rsid w:val="00061021"/>
    <w:rsid w:val="00061201"/>
    <w:rsid w:val="00061355"/>
    <w:rsid w:val="0006158D"/>
    <w:rsid w:val="000617AA"/>
    <w:rsid w:val="00061991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C7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6EF"/>
    <w:rsid w:val="00066FC3"/>
    <w:rsid w:val="00066FDC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38A"/>
    <w:rsid w:val="000779A8"/>
    <w:rsid w:val="000779E1"/>
    <w:rsid w:val="00077B8E"/>
    <w:rsid w:val="00077EF1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BD0"/>
    <w:rsid w:val="00082D5D"/>
    <w:rsid w:val="00082ECA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D09"/>
    <w:rsid w:val="00085E61"/>
    <w:rsid w:val="00085F4C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6A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168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394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50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AE9"/>
    <w:rsid w:val="00096C9E"/>
    <w:rsid w:val="0009734D"/>
    <w:rsid w:val="00097413"/>
    <w:rsid w:val="00097665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943"/>
    <w:rsid w:val="000A0C69"/>
    <w:rsid w:val="000A0D40"/>
    <w:rsid w:val="000A0F4D"/>
    <w:rsid w:val="000A117F"/>
    <w:rsid w:val="000A163E"/>
    <w:rsid w:val="000A164D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3B2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6E41"/>
    <w:rsid w:val="000A6FE5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4C2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0E4"/>
    <w:rsid w:val="000B3592"/>
    <w:rsid w:val="000B3CFB"/>
    <w:rsid w:val="000B4023"/>
    <w:rsid w:val="000B4141"/>
    <w:rsid w:val="000B4171"/>
    <w:rsid w:val="000B4535"/>
    <w:rsid w:val="000B4600"/>
    <w:rsid w:val="000B4821"/>
    <w:rsid w:val="000B49DA"/>
    <w:rsid w:val="000B4BF6"/>
    <w:rsid w:val="000B53DE"/>
    <w:rsid w:val="000B56C5"/>
    <w:rsid w:val="000B5955"/>
    <w:rsid w:val="000B59F8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2B"/>
    <w:rsid w:val="000B78AA"/>
    <w:rsid w:val="000B79BF"/>
    <w:rsid w:val="000C005E"/>
    <w:rsid w:val="000C023C"/>
    <w:rsid w:val="000C024F"/>
    <w:rsid w:val="000C09B2"/>
    <w:rsid w:val="000C0B78"/>
    <w:rsid w:val="000C0B99"/>
    <w:rsid w:val="000C0D6A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0"/>
    <w:rsid w:val="000C3CEE"/>
    <w:rsid w:val="000C3D48"/>
    <w:rsid w:val="000C3DA0"/>
    <w:rsid w:val="000C43CD"/>
    <w:rsid w:val="000C4506"/>
    <w:rsid w:val="000C558C"/>
    <w:rsid w:val="000C55AB"/>
    <w:rsid w:val="000C5DE9"/>
    <w:rsid w:val="000C5EF3"/>
    <w:rsid w:val="000C61BC"/>
    <w:rsid w:val="000C6376"/>
    <w:rsid w:val="000C64C2"/>
    <w:rsid w:val="000C64C9"/>
    <w:rsid w:val="000C65EC"/>
    <w:rsid w:val="000C666F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0B4"/>
    <w:rsid w:val="000D4190"/>
    <w:rsid w:val="000D43C2"/>
    <w:rsid w:val="000D44CA"/>
    <w:rsid w:val="000D457C"/>
    <w:rsid w:val="000D48A0"/>
    <w:rsid w:val="000D4BE5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63"/>
    <w:rsid w:val="000D6497"/>
    <w:rsid w:val="000D65F2"/>
    <w:rsid w:val="000D667A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1FDF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3B7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E31"/>
    <w:rsid w:val="000E6F12"/>
    <w:rsid w:val="000E7219"/>
    <w:rsid w:val="000E7413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73"/>
    <w:rsid w:val="000F25CD"/>
    <w:rsid w:val="000F2B4F"/>
    <w:rsid w:val="000F2B5C"/>
    <w:rsid w:val="000F2B92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D1A"/>
    <w:rsid w:val="000F3E09"/>
    <w:rsid w:val="000F4174"/>
    <w:rsid w:val="000F4553"/>
    <w:rsid w:val="000F499B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C8B"/>
    <w:rsid w:val="000F7DE4"/>
    <w:rsid w:val="000F7F13"/>
    <w:rsid w:val="000F7F4A"/>
    <w:rsid w:val="00100100"/>
    <w:rsid w:val="001001C3"/>
    <w:rsid w:val="001004BD"/>
    <w:rsid w:val="00100804"/>
    <w:rsid w:val="00100866"/>
    <w:rsid w:val="0010095C"/>
    <w:rsid w:val="00100A72"/>
    <w:rsid w:val="00100BF4"/>
    <w:rsid w:val="00100C6E"/>
    <w:rsid w:val="00100F94"/>
    <w:rsid w:val="0010140E"/>
    <w:rsid w:val="00101513"/>
    <w:rsid w:val="00101580"/>
    <w:rsid w:val="00101739"/>
    <w:rsid w:val="00101DB0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242"/>
    <w:rsid w:val="001052FC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C12"/>
    <w:rsid w:val="00106C37"/>
    <w:rsid w:val="00106E3E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07"/>
    <w:rsid w:val="00107EF3"/>
    <w:rsid w:val="00107FC8"/>
    <w:rsid w:val="001102E4"/>
    <w:rsid w:val="00110357"/>
    <w:rsid w:val="0011042C"/>
    <w:rsid w:val="001104A8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66C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552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C43"/>
    <w:rsid w:val="00115D12"/>
    <w:rsid w:val="00115D8E"/>
    <w:rsid w:val="00115EA2"/>
    <w:rsid w:val="0011640E"/>
    <w:rsid w:val="00116475"/>
    <w:rsid w:val="00116838"/>
    <w:rsid w:val="00116A17"/>
    <w:rsid w:val="00116BFD"/>
    <w:rsid w:val="00116E0C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49A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0EF8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2EA4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5E7C"/>
    <w:rsid w:val="0013608B"/>
    <w:rsid w:val="001362E9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191"/>
    <w:rsid w:val="001403D1"/>
    <w:rsid w:val="0014040D"/>
    <w:rsid w:val="00140670"/>
    <w:rsid w:val="00140BF0"/>
    <w:rsid w:val="00140D56"/>
    <w:rsid w:val="00141215"/>
    <w:rsid w:val="001412DB"/>
    <w:rsid w:val="001413B0"/>
    <w:rsid w:val="00141575"/>
    <w:rsid w:val="00141626"/>
    <w:rsid w:val="00141954"/>
    <w:rsid w:val="00141BC6"/>
    <w:rsid w:val="00141CEB"/>
    <w:rsid w:val="00141FE0"/>
    <w:rsid w:val="00142779"/>
    <w:rsid w:val="00142940"/>
    <w:rsid w:val="00142949"/>
    <w:rsid w:val="00142D50"/>
    <w:rsid w:val="00143013"/>
    <w:rsid w:val="00143127"/>
    <w:rsid w:val="00143563"/>
    <w:rsid w:val="001437E2"/>
    <w:rsid w:val="001437F6"/>
    <w:rsid w:val="00143866"/>
    <w:rsid w:val="00143A19"/>
    <w:rsid w:val="00143B43"/>
    <w:rsid w:val="00143FA5"/>
    <w:rsid w:val="0014419E"/>
    <w:rsid w:val="00144209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5EFC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3F"/>
    <w:rsid w:val="00147EED"/>
    <w:rsid w:val="00147FE6"/>
    <w:rsid w:val="0015040F"/>
    <w:rsid w:val="00150516"/>
    <w:rsid w:val="001506B9"/>
    <w:rsid w:val="001509EE"/>
    <w:rsid w:val="00150A30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D43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2E8"/>
    <w:rsid w:val="001603F3"/>
    <w:rsid w:val="001605CC"/>
    <w:rsid w:val="00160949"/>
    <w:rsid w:val="00160A62"/>
    <w:rsid w:val="00160A78"/>
    <w:rsid w:val="00160C02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EFA"/>
    <w:rsid w:val="00161FED"/>
    <w:rsid w:val="001622AA"/>
    <w:rsid w:val="00162408"/>
    <w:rsid w:val="00162BC2"/>
    <w:rsid w:val="00162CA4"/>
    <w:rsid w:val="00162D15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9A7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06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6F7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762"/>
    <w:rsid w:val="001757A3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789"/>
    <w:rsid w:val="001808DB"/>
    <w:rsid w:val="001808E8"/>
    <w:rsid w:val="00180A39"/>
    <w:rsid w:val="00180CED"/>
    <w:rsid w:val="00181054"/>
    <w:rsid w:val="0018108B"/>
    <w:rsid w:val="00181107"/>
    <w:rsid w:val="001813DE"/>
    <w:rsid w:val="00182057"/>
    <w:rsid w:val="0018223A"/>
    <w:rsid w:val="00182328"/>
    <w:rsid w:val="001823F9"/>
    <w:rsid w:val="00182473"/>
    <w:rsid w:val="001825DB"/>
    <w:rsid w:val="00182697"/>
    <w:rsid w:val="00182710"/>
    <w:rsid w:val="00182766"/>
    <w:rsid w:val="001827D0"/>
    <w:rsid w:val="00182C71"/>
    <w:rsid w:val="001830EB"/>
    <w:rsid w:val="0018312F"/>
    <w:rsid w:val="001831B4"/>
    <w:rsid w:val="00183444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6F5"/>
    <w:rsid w:val="0018572F"/>
    <w:rsid w:val="001857CB"/>
    <w:rsid w:val="00185871"/>
    <w:rsid w:val="00185AA7"/>
    <w:rsid w:val="00185C16"/>
    <w:rsid w:val="00185DFD"/>
    <w:rsid w:val="00185ED7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4A8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801"/>
    <w:rsid w:val="00193C7B"/>
    <w:rsid w:val="00193CBA"/>
    <w:rsid w:val="00193DF0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682"/>
    <w:rsid w:val="001959E9"/>
    <w:rsid w:val="00195A31"/>
    <w:rsid w:val="00195CDD"/>
    <w:rsid w:val="00195D58"/>
    <w:rsid w:val="00195E66"/>
    <w:rsid w:val="00195E78"/>
    <w:rsid w:val="00195F31"/>
    <w:rsid w:val="00196012"/>
    <w:rsid w:val="0019696A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08BA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08B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77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D4"/>
    <w:rsid w:val="001B20F9"/>
    <w:rsid w:val="001B21B0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D39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199"/>
    <w:rsid w:val="001B7593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809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2F28"/>
    <w:rsid w:val="001C30D3"/>
    <w:rsid w:val="001C34A7"/>
    <w:rsid w:val="001C34C8"/>
    <w:rsid w:val="001C37EF"/>
    <w:rsid w:val="001C3947"/>
    <w:rsid w:val="001C3A19"/>
    <w:rsid w:val="001C3B54"/>
    <w:rsid w:val="001C3D07"/>
    <w:rsid w:val="001C3D50"/>
    <w:rsid w:val="001C3DE6"/>
    <w:rsid w:val="001C401E"/>
    <w:rsid w:val="001C40BD"/>
    <w:rsid w:val="001C41D2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C0"/>
    <w:rsid w:val="001C6FFD"/>
    <w:rsid w:val="001C70B1"/>
    <w:rsid w:val="001C71F2"/>
    <w:rsid w:val="001C77F9"/>
    <w:rsid w:val="001C7804"/>
    <w:rsid w:val="001C7858"/>
    <w:rsid w:val="001C7884"/>
    <w:rsid w:val="001C7950"/>
    <w:rsid w:val="001C79B9"/>
    <w:rsid w:val="001C7B67"/>
    <w:rsid w:val="001C7D4B"/>
    <w:rsid w:val="001C7D99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1A7"/>
    <w:rsid w:val="001D4430"/>
    <w:rsid w:val="001D463E"/>
    <w:rsid w:val="001D475D"/>
    <w:rsid w:val="001D4C8D"/>
    <w:rsid w:val="001D4CC1"/>
    <w:rsid w:val="001D50C3"/>
    <w:rsid w:val="001D544A"/>
    <w:rsid w:val="001D5683"/>
    <w:rsid w:val="001D5B91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8FC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0AA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5F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A1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4AB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C32"/>
    <w:rsid w:val="001F3F36"/>
    <w:rsid w:val="001F3FA7"/>
    <w:rsid w:val="001F4140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A6"/>
    <w:rsid w:val="001F6BD6"/>
    <w:rsid w:val="001F6C9C"/>
    <w:rsid w:val="001F76BC"/>
    <w:rsid w:val="001F7713"/>
    <w:rsid w:val="001F78CE"/>
    <w:rsid w:val="001F7949"/>
    <w:rsid w:val="001F7C92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83"/>
    <w:rsid w:val="002012A1"/>
    <w:rsid w:val="002013A1"/>
    <w:rsid w:val="002014CA"/>
    <w:rsid w:val="00201976"/>
    <w:rsid w:val="002019A1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74D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A30"/>
    <w:rsid w:val="00204C43"/>
    <w:rsid w:val="00204C7B"/>
    <w:rsid w:val="00204D68"/>
    <w:rsid w:val="00204E57"/>
    <w:rsid w:val="00205051"/>
    <w:rsid w:val="002050FA"/>
    <w:rsid w:val="002054AB"/>
    <w:rsid w:val="00205637"/>
    <w:rsid w:val="002057C5"/>
    <w:rsid w:val="002058DE"/>
    <w:rsid w:val="00205B13"/>
    <w:rsid w:val="00205F3F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0E4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099"/>
    <w:rsid w:val="0021417A"/>
    <w:rsid w:val="002141AF"/>
    <w:rsid w:val="002141C9"/>
    <w:rsid w:val="0021425A"/>
    <w:rsid w:val="002143AC"/>
    <w:rsid w:val="0021454A"/>
    <w:rsid w:val="00214665"/>
    <w:rsid w:val="00214A8F"/>
    <w:rsid w:val="00214B3A"/>
    <w:rsid w:val="00214B4F"/>
    <w:rsid w:val="00214CB6"/>
    <w:rsid w:val="00215024"/>
    <w:rsid w:val="002150FF"/>
    <w:rsid w:val="0021515B"/>
    <w:rsid w:val="00215567"/>
    <w:rsid w:val="00215780"/>
    <w:rsid w:val="002157EB"/>
    <w:rsid w:val="00215936"/>
    <w:rsid w:val="00215ADE"/>
    <w:rsid w:val="00215B55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4D1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99"/>
    <w:rsid w:val="00222969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5C4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F7"/>
    <w:rsid w:val="002256AA"/>
    <w:rsid w:val="00225EEC"/>
    <w:rsid w:val="002262DC"/>
    <w:rsid w:val="00226305"/>
    <w:rsid w:val="0022647F"/>
    <w:rsid w:val="002267A8"/>
    <w:rsid w:val="002267EF"/>
    <w:rsid w:val="002268FA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3A6"/>
    <w:rsid w:val="00230544"/>
    <w:rsid w:val="002305EC"/>
    <w:rsid w:val="00230AA3"/>
    <w:rsid w:val="00230F67"/>
    <w:rsid w:val="00231172"/>
    <w:rsid w:val="00231683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374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5B4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9D7"/>
    <w:rsid w:val="00236A11"/>
    <w:rsid w:val="00236D1E"/>
    <w:rsid w:val="00236F1A"/>
    <w:rsid w:val="0023721F"/>
    <w:rsid w:val="0023786A"/>
    <w:rsid w:val="0023799F"/>
    <w:rsid w:val="00237B6C"/>
    <w:rsid w:val="00237CE9"/>
    <w:rsid w:val="00237E65"/>
    <w:rsid w:val="00237FC7"/>
    <w:rsid w:val="002400F0"/>
    <w:rsid w:val="00240179"/>
    <w:rsid w:val="00240253"/>
    <w:rsid w:val="00240628"/>
    <w:rsid w:val="002406BE"/>
    <w:rsid w:val="00240739"/>
    <w:rsid w:val="00240783"/>
    <w:rsid w:val="00240C57"/>
    <w:rsid w:val="00240D72"/>
    <w:rsid w:val="00240D8A"/>
    <w:rsid w:val="00240DB9"/>
    <w:rsid w:val="002410B0"/>
    <w:rsid w:val="002414D2"/>
    <w:rsid w:val="00241625"/>
    <w:rsid w:val="00241681"/>
    <w:rsid w:val="00241862"/>
    <w:rsid w:val="00241985"/>
    <w:rsid w:val="00241D32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950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B3A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AF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04A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B8E"/>
    <w:rsid w:val="00260F8A"/>
    <w:rsid w:val="0026109F"/>
    <w:rsid w:val="00261242"/>
    <w:rsid w:val="00261326"/>
    <w:rsid w:val="002615EC"/>
    <w:rsid w:val="0026174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C1E"/>
    <w:rsid w:val="00264297"/>
    <w:rsid w:val="002645A6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8B0"/>
    <w:rsid w:val="00265D04"/>
    <w:rsid w:val="00265FA1"/>
    <w:rsid w:val="00266066"/>
    <w:rsid w:val="00266299"/>
    <w:rsid w:val="0026630F"/>
    <w:rsid w:val="002663A0"/>
    <w:rsid w:val="002666FA"/>
    <w:rsid w:val="002667BB"/>
    <w:rsid w:val="002667DE"/>
    <w:rsid w:val="0026686D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1E2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4FA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0E0"/>
    <w:rsid w:val="00275258"/>
    <w:rsid w:val="0027526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2FD6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D1F"/>
    <w:rsid w:val="00284EF4"/>
    <w:rsid w:val="00284F37"/>
    <w:rsid w:val="0028522D"/>
    <w:rsid w:val="002852B0"/>
    <w:rsid w:val="0028554F"/>
    <w:rsid w:val="002856C4"/>
    <w:rsid w:val="002857CF"/>
    <w:rsid w:val="00285A30"/>
    <w:rsid w:val="00285DA0"/>
    <w:rsid w:val="00285E2C"/>
    <w:rsid w:val="002860DA"/>
    <w:rsid w:val="002860F4"/>
    <w:rsid w:val="002864C8"/>
    <w:rsid w:val="00286EDC"/>
    <w:rsid w:val="00287028"/>
    <w:rsid w:val="0028721C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554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4A"/>
    <w:rsid w:val="0029459B"/>
    <w:rsid w:val="00294EB0"/>
    <w:rsid w:val="00295297"/>
    <w:rsid w:val="0029549E"/>
    <w:rsid w:val="00295555"/>
    <w:rsid w:val="0029560F"/>
    <w:rsid w:val="00295680"/>
    <w:rsid w:val="00295ACD"/>
    <w:rsid w:val="00295CF0"/>
    <w:rsid w:val="00295CF3"/>
    <w:rsid w:val="0029622F"/>
    <w:rsid w:val="002964E7"/>
    <w:rsid w:val="00296B2D"/>
    <w:rsid w:val="00296CAE"/>
    <w:rsid w:val="00296D2A"/>
    <w:rsid w:val="00296E1B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E36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ED6"/>
    <w:rsid w:val="002A5046"/>
    <w:rsid w:val="002A5145"/>
    <w:rsid w:val="002A533B"/>
    <w:rsid w:val="002A5365"/>
    <w:rsid w:val="002A5392"/>
    <w:rsid w:val="002A553A"/>
    <w:rsid w:val="002A566D"/>
    <w:rsid w:val="002A58CA"/>
    <w:rsid w:val="002A5AB3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924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D8C"/>
    <w:rsid w:val="002B3FD8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C3E"/>
    <w:rsid w:val="002B6FAD"/>
    <w:rsid w:val="002B7039"/>
    <w:rsid w:val="002B7739"/>
    <w:rsid w:val="002B780A"/>
    <w:rsid w:val="002B7C95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0EE6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E98"/>
    <w:rsid w:val="002D1FE1"/>
    <w:rsid w:val="002D1FEB"/>
    <w:rsid w:val="002D2033"/>
    <w:rsid w:val="002D2218"/>
    <w:rsid w:val="002D2975"/>
    <w:rsid w:val="002D2A92"/>
    <w:rsid w:val="002D2EA1"/>
    <w:rsid w:val="002D2F2D"/>
    <w:rsid w:val="002D2F9D"/>
    <w:rsid w:val="002D2FF8"/>
    <w:rsid w:val="002D317F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0B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535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2F2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EF7"/>
    <w:rsid w:val="002F0F12"/>
    <w:rsid w:val="002F11D8"/>
    <w:rsid w:val="002F1235"/>
    <w:rsid w:val="002F124B"/>
    <w:rsid w:val="002F1339"/>
    <w:rsid w:val="002F17CB"/>
    <w:rsid w:val="002F18AA"/>
    <w:rsid w:val="002F1A71"/>
    <w:rsid w:val="002F1AB4"/>
    <w:rsid w:val="002F1E1D"/>
    <w:rsid w:val="002F21EF"/>
    <w:rsid w:val="002F248E"/>
    <w:rsid w:val="002F264F"/>
    <w:rsid w:val="002F297A"/>
    <w:rsid w:val="002F2B31"/>
    <w:rsid w:val="002F2C0B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4ECF"/>
    <w:rsid w:val="002F4F6F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2F7FBF"/>
    <w:rsid w:val="00300183"/>
    <w:rsid w:val="00300362"/>
    <w:rsid w:val="003003D9"/>
    <w:rsid w:val="003005D0"/>
    <w:rsid w:val="00300630"/>
    <w:rsid w:val="00300857"/>
    <w:rsid w:val="00300F20"/>
    <w:rsid w:val="00301102"/>
    <w:rsid w:val="0030167E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55B"/>
    <w:rsid w:val="00304678"/>
    <w:rsid w:val="003046D0"/>
    <w:rsid w:val="00304772"/>
    <w:rsid w:val="003047BD"/>
    <w:rsid w:val="00304873"/>
    <w:rsid w:val="003049B8"/>
    <w:rsid w:val="003049E5"/>
    <w:rsid w:val="00304ADE"/>
    <w:rsid w:val="00304BC4"/>
    <w:rsid w:val="00304C47"/>
    <w:rsid w:val="00304C60"/>
    <w:rsid w:val="00304E04"/>
    <w:rsid w:val="003050A9"/>
    <w:rsid w:val="0030514A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1E35"/>
    <w:rsid w:val="00312284"/>
    <w:rsid w:val="003125EB"/>
    <w:rsid w:val="00312633"/>
    <w:rsid w:val="003129A3"/>
    <w:rsid w:val="00312BC4"/>
    <w:rsid w:val="00312CB3"/>
    <w:rsid w:val="00312E6A"/>
    <w:rsid w:val="003133AD"/>
    <w:rsid w:val="00313742"/>
    <w:rsid w:val="0031396A"/>
    <w:rsid w:val="00314222"/>
    <w:rsid w:val="003144E0"/>
    <w:rsid w:val="00314542"/>
    <w:rsid w:val="00314569"/>
    <w:rsid w:val="0031483C"/>
    <w:rsid w:val="003148A1"/>
    <w:rsid w:val="00314E0A"/>
    <w:rsid w:val="00314EB7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50"/>
    <w:rsid w:val="00316396"/>
    <w:rsid w:val="00316756"/>
    <w:rsid w:val="003168A9"/>
    <w:rsid w:val="00316903"/>
    <w:rsid w:val="00316932"/>
    <w:rsid w:val="00316A42"/>
    <w:rsid w:val="00316D6E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A4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3DD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866"/>
    <w:rsid w:val="00331C00"/>
    <w:rsid w:val="00331E29"/>
    <w:rsid w:val="0033224D"/>
    <w:rsid w:val="00332433"/>
    <w:rsid w:val="003325CD"/>
    <w:rsid w:val="0033265B"/>
    <w:rsid w:val="0033279C"/>
    <w:rsid w:val="003327A9"/>
    <w:rsid w:val="00332D1B"/>
    <w:rsid w:val="00332EE3"/>
    <w:rsid w:val="00333108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46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A67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261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5F1F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F4"/>
    <w:rsid w:val="00351FF3"/>
    <w:rsid w:val="00352105"/>
    <w:rsid w:val="0035228B"/>
    <w:rsid w:val="00352506"/>
    <w:rsid w:val="003526B4"/>
    <w:rsid w:val="003527BA"/>
    <w:rsid w:val="003527BF"/>
    <w:rsid w:val="00352815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7B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7D8"/>
    <w:rsid w:val="0035681C"/>
    <w:rsid w:val="00356821"/>
    <w:rsid w:val="0035686B"/>
    <w:rsid w:val="0035698C"/>
    <w:rsid w:val="00356A25"/>
    <w:rsid w:val="00356AE5"/>
    <w:rsid w:val="00356B8E"/>
    <w:rsid w:val="003570FB"/>
    <w:rsid w:val="00357159"/>
    <w:rsid w:val="003571D5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026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83C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3B7"/>
    <w:rsid w:val="0037340C"/>
    <w:rsid w:val="00373652"/>
    <w:rsid w:val="003736ED"/>
    <w:rsid w:val="003737E6"/>
    <w:rsid w:val="00374327"/>
    <w:rsid w:val="0037450C"/>
    <w:rsid w:val="003746AC"/>
    <w:rsid w:val="0037476F"/>
    <w:rsid w:val="00374871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02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D5A"/>
    <w:rsid w:val="00383D6F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A9E"/>
    <w:rsid w:val="00391B17"/>
    <w:rsid w:val="00391EE1"/>
    <w:rsid w:val="00391FA0"/>
    <w:rsid w:val="00392631"/>
    <w:rsid w:val="00392A52"/>
    <w:rsid w:val="00392B37"/>
    <w:rsid w:val="00392B4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54D"/>
    <w:rsid w:val="003A0662"/>
    <w:rsid w:val="003A16B3"/>
    <w:rsid w:val="003A1C59"/>
    <w:rsid w:val="003A219B"/>
    <w:rsid w:val="003A2388"/>
    <w:rsid w:val="003A245A"/>
    <w:rsid w:val="003A252C"/>
    <w:rsid w:val="003A25C6"/>
    <w:rsid w:val="003A286A"/>
    <w:rsid w:val="003A2B2F"/>
    <w:rsid w:val="003A2BAA"/>
    <w:rsid w:val="003A2C9A"/>
    <w:rsid w:val="003A2E9C"/>
    <w:rsid w:val="003A2F4C"/>
    <w:rsid w:val="003A30D2"/>
    <w:rsid w:val="003A3237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344"/>
    <w:rsid w:val="003A645D"/>
    <w:rsid w:val="003A6472"/>
    <w:rsid w:val="003A6591"/>
    <w:rsid w:val="003A6626"/>
    <w:rsid w:val="003A66C1"/>
    <w:rsid w:val="003A6960"/>
    <w:rsid w:val="003A6D0F"/>
    <w:rsid w:val="003A7044"/>
    <w:rsid w:val="003A7265"/>
    <w:rsid w:val="003A7544"/>
    <w:rsid w:val="003A756A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BB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2A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CD5"/>
    <w:rsid w:val="003C2DBD"/>
    <w:rsid w:val="003C2F81"/>
    <w:rsid w:val="003C307C"/>
    <w:rsid w:val="003C3378"/>
    <w:rsid w:val="003C3390"/>
    <w:rsid w:val="003C33DE"/>
    <w:rsid w:val="003C3841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BB4"/>
    <w:rsid w:val="003C4E59"/>
    <w:rsid w:val="003C4F7D"/>
    <w:rsid w:val="003C5132"/>
    <w:rsid w:val="003C5797"/>
    <w:rsid w:val="003C6154"/>
    <w:rsid w:val="003C616C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C79F7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E9F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72D"/>
    <w:rsid w:val="003D374C"/>
    <w:rsid w:val="003D39FD"/>
    <w:rsid w:val="003D3EEA"/>
    <w:rsid w:val="003D41F9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20"/>
    <w:rsid w:val="003E07AF"/>
    <w:rsid w:val="003E08A1"/>
    <w:rsid w:val="003E09A1"/>
    <w:rsid w:val="003E0ACB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5CE"/>
    <w:rsid w:val="003E469F"/>
    <w:rsid w:val="003E46C5"/>
    <w:rsid w:val="003E4891"/>
    <w:rsid w:val="003E4BF0"/>
    <w:rsid w:val="003E5268"/>
    <w:rsid w:val="003E535E"/>
    <w:rsid w:val="003E53E0"/>
    <w:rsid w:val="003E54DF"/>
    <w:rsid w:val="003E55AC"/>
    <w:rsid w:val="003E575F"/>
    <w:rsid w:val="003E589F"/>
    <w:rsid w:val="003E5904"/>
    <w:rsid w:val="003E5A64"/>
    <w:rsid w:val="003E5B9C"/>
    <w:rsid w:val="003E5C0D"/>
    <w:rsid w:val="003E5CA8"/>
    <w:rsid w:val="003E5D6E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93A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4D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5B32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0D6C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8DE"/>
    <w:rsid w:val="00412B18"/>
    <w:rsid w:val="00412E6D"/>
    <w:rsid w:val="00413098"/>
    <w:rsid w:val="00413163"/>
    <w:rsid w:val="004140BE"/>
    <w:rsid w:val="0041425C"/>
    <w:rsid w:val="004146BA"/>
    <w:rsid w:val="00414B30"/>
    <w:rsid w:val="00414C0F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1A"/>
    <w:rsid w:val="0041742F"/>
    <w:rsid w:val="00417BA9"/>
    <w:rsid w:val="00417EFE"/>
    <w:rsid w:val="00417FDF"/>
    <w:rsid w:val="00420484"/>
    <w:rsid w:val="00420873"/>
    <w:rsid w:val="00420D4D"/>
    <w:rsid w:val="00420E91"/>
    <w:rsid w:val="00420F24"/>
    <w:rsid w:val="0042124F"/>
    <w:rsid w:val="00421720"/>
    <w:rsid w:val="00421C12"/>
    <w:rsid w:val="00421C1F"/>
    <w:rsid w:val="00421CA0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54A"/>
    <w:rsid w:val="004256C1"/>
    <w:rsid w:val="00425963"/>
    <w:rsid w:val="00425A56"/>
    <w:rsid w:val="00425B5A"/>
    <w:rsid w:val="00425D16"/>
    <w:rsid w:val="00425F0D"/>
    <w:rsid w:val="00426107"/>
    <w:rsid w:val="0042619C"/>
    <w:rsid w:val="00426414"/>
    <w:rsid w:val="00426468"/>
    <w:rsid w:val="00426469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5D"/>
    <w:rsid w:val="004279FC"/>
    <w:rsid w:val="00427C10"/>
    <w:rsid w:val="00427CEA"/>
    <w:rsid w:val="00427D29"/>
    <w:rsid w:val="00427D57"/>
    <w:rsid w:val="00427F85"/>
    <w:rsid w:val="00427FA5"/>
    <w:rsid w:val="00430000"/>
    <w:rsid w:val="00430204"/>
    <w:rsid w:val="00430259"/>
    <w:rsid w:val="00430356"/>
    <w:rsid w:val="0043055F"/>
    <w:rsid w:val="00430840"/>
    <w:rsid w:val="0043090E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AF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653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3F8"/>
    <w:rsid w:val="00437568"/>
    <w:rsid w:val="0043756B"/>
    <w:rsid w:val="004376F5"/>
    <w:rsid w:val="00437936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1075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D6B"/>
    <w:rsid w:val="004451C9"/>
    <w:rsid w:val="00445228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47E58"/>
    <w:rsid w:val="00450261"/>
    <w:rsid w:val="00450379"/>
    <w:rsid w:val="0045042D"/>
    <w:rsid w:val="00450616"/>
    <w:rsid w:val="004506C1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430"/>
    <w:rsid w:val="004526BF"/>
    <w:rsid w:val="004529F7"/>
    <w:rsid w:val="00452D15"/>
    <w:rsid w:val="00452E59"/>
    <w:rsid w:val="00452FB4"/>
    <w:rsid w:val="00453020"/>
    <w:rsid w:val="0045304D"/>
    <w:rsid w:val="00453131"/>
    <w:rsid w:val="004532AB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93D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9BC"/>
    <w:rsid w:val="00456F57"/>
    <w:rsid w:val="00457360"/>
    <w:rsid w:val="00457586"/>
    <w:rsid w:val="004577CB"/>
    <w:rsid w:val="00457A51"/>
    <w:rsid w:val="00457E1C"/>
    <w:rsid w:val="00457ECC"/>
    <w:rsid w:val="00457EF9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46"/>
    <w:rsid w:val="00463670"/>
    <w:rsid w:val="00463684"/>
    <w:rsid w:val="00463A33"/>
    <w:rsid w:val="00463B22"/>
    <w:rsid w:val="00463DC0"/>
    <w:rsid w:val="00463F2E"/>
    <w:rsid w:val="004641E0"/>
    <w:rsid w:val="00464489"/>
    <w:rsid w:val="004647A8"/>
    <w:rsid w:val="004649CF"/>
    <w:rsid w:val="00464BF6"/>
    <w:rsid w:val="00464C36"/>
    <w:rsid w:val="00464DAB"/>
    <w:rsid w:val="00464E83"/>
    <w:rsid w:val="00464EB4"/>
    <w:rsid w:val="00464F99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67DBB"/>
    <w:rsid w:val="00467EEC"/>
    <w:rsid w:val="00470132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51A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2A"/>
    <w:rsid w:val="00477092"/>
    <w:rsid w:val="00477302"/>
    <w:rsid w:val="004773DC"/>
    <w:rsid w:val="00477C6E"/>
    <w:rsid w:val="00477E9C"/>
    <w:rsid w:val="0048045D"/>
    <w:rsid w:val="004806B9"/>
    <w:rsid w:val="00480725"/>
    <w:rsid w:val="004807AA"/>
    <w:rsid w:val="00480890"/>
    <w:rsid w:val="00480AE1"/>
    <w:rsid w:val="00480BFB"/>
    <w:rsid w:val="00480C37"/>
    <w:rsid w:val="00480D13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D77"/>
    <w:rsid w:val="00487F3C"/>
    <w:rsid w:val="00487FB7"/>
    <w:rsid w:val="004900D0"/>
    <w:rsid w:val="00490AEA"/>
    <w:rsid w:val="0049100B"/>
    <w:rsid w:val="00491045"/>
    <w:rsid w:val="00491276"/>
    <w:rsid w:val="004912BF"/>
    <w:rsid w:val="0049139D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37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1C5D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A5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6C"/>
    <w:rsid w:val="004A5DDE"/>
    <w:rsid w:val="004A6024"/>
    <w:rsid w:val="004A606E"/>
    <w:rsid w:val="004A64E8"/>
    <w:rsid w:val="004A68EE"/>
    <w:rsid w:val="004A6A14"/>
    <w:rsid w:val="004A6BAB"/>
    <w:rsid w:val="004A6C96"/>
    <w:rsid w:val="004A6DC4"/>
    <w:rsid w:val="004A6DE7"/>
    <w:rsid w:val="004A76B5"/>
    <w:rsid w:val="004A790F"/>
    <w:rsid w:val="004A7989"/>
    <w:rsid w:val="004A7A0B"/>
    <w:rsid w:val="004B01E0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022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2F5"/>
    <w:rsid w:val="004C05E4"/>
    <w:rsid w:val="004C0990"/>
    <w:rsid w:val="004C09E1"/>
    <w:rsid w:val="004C0A6C"/>
    <w:rsid w:val="004C0CD8"/>
    <w:rsid w:val="004C0E7F"/>
    <w:rsid w:val="004C0ECD"/>
    <w:rsid w:val="004C12D2"/>
    <w:rsid w:val="004C13C1"/>
    <w:rsid w:val="004C1973"/>
    <w:rsid w:val="004C1AC6"/>
    <w:rsid w:val="004C1AD7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2F7D"/>
    <w:rsid w:val="004C2F7F"/>
    <w:rsid w:val="004C3001"/>
    <w:rsid w:val="004C30E6"/>
    <w:rsid w:val="004C31F0"/>
    <w:rsid w:val="004C32B9"/>
    <w:rsid w:val="004C34DD"/>
    <w:rsid w:val="004C3A24"/>
    <w:rsid w:val="004C3B7C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0BB"/>
    <w:rsid w:val="004C614E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AE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0F6E"/>
    <w:rsid w:val="004D1090"/>
    <w:rsid w:val="004D11E5"/>
    <w:rsid w:val="004D12C8"/>
    <w:rsid w:val="004D14BA"/>
    <w:rsid w:val="004D1824"/>
    <w:rsid w:val="004D1851"/>
    <w:rsid w:val="004D18EE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57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6F4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06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7A6"/>
    <w:rsid w:val="004E58E8"/>
    <w:rsid w:val="004E58EE"/>
    <w:rsid w:val="004E5959"/>
    <w:rsid w:val="004E59C0"/>
    <w:rsid w:val="004E5A7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6E38"/>
    <w:rsid w:val="004E70B9"/>
    <w:rsid w:val="004E722A"/>
    <w:rsid w:val="004E72D8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3F6"/>
    <w:rsid w:val="004F2500"/>
    <w:rsid w:val="004F2616"/>
    <w:rsid w:val="004F302F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6D7A"/>
    <w:rsid w:val="004F7170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5C6"/>
    <w:rsid w:val="005017A9"/>
    <w:rsid w:val="005018F6"/>
    <w:rsid w:val="00501D3A"/>
    <w:rsid w:val="00501E23"/>
    <w:rsid w:val="005020C6"/>
    <w:rsid w:val="00502A68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F22"/>
    <w:rsid w:val="00504167"/>
    <w:rsid w:val="0050422F"/>
    <w:rsid w:val="00504517"/>
    <w:rsid w:val="0050475B"/>
    <w:rsid w:val="0050490A"/>
    <w:rsid w:val="00504BAF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459"/>
    <w:rsid w:val="005156C4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17DC3"/>
    <w:rsid w:val="005206E0"/>
    <w:rsid w:val="005208F2"/>
    <w:rsid w:val="00520BB6"/>
    <w:rsid w:val="00520EA3"/>
    <w:rsid w:val="00520EC8"/>
    <w:rsid w:val="00520F92"/>
    <w:rsid w:val="005213E6"/>
    <w:rsid w:val="0052140B"/>
    <w:rsid w:val="00521517"/>
    <w:rsid w:val="00521575"/>
    <w:rsid w:val="00521692"/>
    <w:rsid w:val="005217DC"/>
    <w:rsid w:val="00521E97"/>
    <w:rsid w:val="00522202"/>
    <w:rsid w:val="005222E9"/>
    <w:rsid w:val="005224C1"/>
    <w:rsid w:val="005226F7"/>
    <w:rsid w:val="005226FB"/>
    <w:rsid w:val="0052272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21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6B34"/>
    <w:rsid w:val="00526B3F"/>
    <w:rsid w:val="00526DFA"/>
    <w:rsid w:val="00527275"/>
    <w:rsid w:val="005277A2"/>
    <w:rsid w:val="005277C5"/>
    <w:rsid w:val="00527A52"/>
    <w:rsid w:val="00527AA0"/>
    <w:rsid w:val="00527D55"/>
    <w:rsid w:val="00527D68"/>
    <w:rsid w:val="005305AE"/>
    <w:rsid w:val="00530717"/>
    <w:rsid w:val="00530EF3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2A3B"/>
    <w:rsid w:val="00533221"/>
    <w:rsid w:val="005332DD"/>
    <w:rsid w:val="00533349"/>
    <w:rsid w:val="005335B1"/>
    <w:rsid w:val="00533727"/>
    <w:rsid w:val="00533AE5"/>
    <w:rsid w:val="00533BC7"/>
    <w:rsid w:val="00533CB8"/>
    <w:rsid w:val="00533F0B"/>
    <w:rsid w:val="0053412E"/>
    <w:rsid w:val="00534299"/>
    <w:rsid w:val="0053469A"/>
    <w:rsid w:val="00534784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DC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A44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203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065"/>
    <w:rsid w:val="00560135"/>
    <w:rsid w:val="00560194"/>
    <w:rsid w:val="00560237"/>
    <w:rsid w:val="00560288"/>
    <w:rsid w:val="00560860"/>
    <w:rsid w:val="00560899"/>
    <w:rsid w:val="00560A58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1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5DD9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A6F"/>
    <w:rsid w:val="00567E5F"/>
    <w:rsid w:val="00567F21"/>
    <w:rsid w:val="00567F3C"/>
    <w:rsid w:val="005700CD"/>
    <w:rsid w:val="0057022E"/>
    <w:rsid w:val="005703A0"/>
    <w:rsid w:val="005708F5"/>
    <w:rsid w:val="00570F55"/>
    <w:rsid w:val="0057104C"/>
    <w:rsid w:val="0057116E"/>
    <w:rsid w:val="00571192"/>
    <w:rsid w:val="00571304"/>
    <w:rsid w:val="00571481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5BD"/>
    <w:rsid w:val="005727AF"/>
    <w:rsid w:val="0057281E"/>
    <w:rsid w:val="00572856"/>
    <w:rsid w:val="00572998"/>
    <w:rsid w:val="00572ADD"/>
    <w:rsid w:val="00572B19"/>
    <w:rsid w:val="00572C14"/>
    <w:rsid w:val="00572D6F"/>
    <w:rsid w:val="00572DEB"/>
    <w:rsid w:val="005730A6"/>
    <w:rsid w:val="0057322B"/>
    <w:rsid w:val="005732E6"/>
    <w:rsid w:val="005733FF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22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07A4"/>
    <w:rsid w:val="00580B8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40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BA3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26E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175"/>
    <w:rsid w:val="005A3363"/>
    <w:rsid w:val="005A368C"/>
    <w:rsid w:val="005A380D"/>
    <w:rsid w:val="005A3972"/>
    <w:rsid w:val="005A3DBE"/>
    <w:rsid w:val="005A3EC9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A7EDF"/>
    <w:rsid w:val="005B015F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3E3"/>
    <w:rsid w:val="005B36A4"/>
    <w:rsid w:val="005B373D"/>
    <w:rsid w:val="005B398E"/>
    <w:rsid w:val="005B39B4"/>
    <w:rsid w:val="005B3BB0"/>
    <w:rsid w:val="005B40EE"/>
    <w:rsid w:val="005B41D0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961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22C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C79E2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050"/>
    <w:rsid w:val="005D218D"/>
    <w:rsid w:val="005D247F"/>
    <w:rsid w:val="005D2611"/>
    <w:rsid w:val="005D294E"/>
    <w:rsid w:val="005D2969"/>
    <w:rsid w:val="005D2D75"/>
    <w:rsid w:val="005D2F2A"/>
    <w:rsid w:val="005D2FA2"/>
    <w:rsid w:val="005D2FE7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83D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3C8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86"/>
    <w:rsid w:val="005E53AF"/>
    <w:rsid w:val="005E578E"/>
    <w:rsid w:val="005E5845"/>
    <w:rsid w:val="005E58E1"/>
    <w:rsid w:val="005E5981"/>
    <w:rsid w:val="005E5A53"/>
    <w:rsid w:val="005E5B93"/>
    <w:rsid w:val="005E5EC9"/>
    <w:rsid w:val="005E5F82"/>
    <w:rsid w:val="005E6043"/>
    <w:rsid w:val="005E6083"/>
    <w:rsid w:val="005E6143"/>
    <w:rsid w:val="005E658B"/>
    <w:rsid w:val="005E665F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662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7C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36F"/>
    <w:rsid w:val="005F7425"/>
    <w:rsid w:val="005F7759"/>
    <w:rsid w:val="005F79DA"/>
    <w:rsid w:val="005F7BA3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73B"/>
    <w:rsid w:val="00601982"/>
    <w:rsid w:val="006019D1"/>
    <w:rsid w:val="00601E2A"/>
    <w:rsid w:val="00601ED1"/>
    <w:rsid w:val="00601FC4"/>
    <w:rsid w:val="00602464"/>
    <w:rsid w:val="00602D97"/>
    <w:rsid w:val="00602F6A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BF9"/>
    <w:rsid w:val="00606DED"/>
    <w:rsid w:val="00606FFA"/>
    <w:rsid w:val="00607107"/>
    <w:rsid w:val="00607652"/>
    <w:rsid w:val="00607699"/>
    <w:rsid w:val="006076BA"/>
    <w:rsid w:val="00607D12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ACC"/>
    <w:rsid w:val="00612B23"/>
    <w:rsid w:val="00613442"/>
    <w:rsid w:val="0061350B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242"/>
    <w:rsid w:val="00616303"/>
    <w:rsid w:val="0061688A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3A2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4C3"/>
    <w:rsid w:val="006257F8"/>
    <w:rsid w:val="00625B5F"/>
    <w:rsid w:val="00625C6F"/>
    <w:rsid w:val="00625DA2"/>
    <w:rsid w:val="00625EB1"/>
    <w:rsid w:val="00625F95"/>
    <w:rsid w:val="00626088"/>
    <w:rsid w:val="00626749"/>
    <w:rsid w:val="006267C9"/>
    <w:rsid w:val="00626818"/>
    <w:rsid w:val="00626901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18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1028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725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534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563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BD9"/>
    <w:rsid w:val="00652C4F"/>
    <w:rsid w:val="00652CB8"/>
    <w:rsid w:val="00652D89"/>
    <w:rsid w:val="00652EDE"/>
    <w:rsid w:val="00652F93"/>
    <w:rsid w:val="0065318D"/>
    <w:rsid w:val="006535F8"/>
    <w:rsid w:val="00653618"/>
    <w:rsid w:val="00653712"/>
    <w:rsid w:val="00653771"/>
    <w:rsid w:val="006538BF"/>
    <w:rsid w:val="0065394C"/>
    <w:rsid w:val="00653F5F"/>
    <w:rsid w:val="00654297"/>
    <w:rsid w:val="006544FD"/>
    <w:rsid w:val="006547F5"/>
    <w:rsid w:val="00654926"/>
    <w:rsid w:val="00654CEA"/>
    <w:rsid w:val="00654DE1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9F7"/>
    <w:rsid w:val="00657DCB"/>
    <w:rsid w:val="00657FC4"/>
    <w:rsid w:val="0066011D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0B5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0A"/>
    <w:rsid w:val="00672D3E"/>
    <w:rsid w:val="00673141"/>
    <w:rsid w:val="00673418"/>
    <w:rsid w:val="00673556"/>
    <w:rsid w:val="00673AAB"/>
    <w:rsid w:val="00673C50"/>
    <w:rsid w:val="00673F36"/>
    <w:rsid w:val="00674105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695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C4C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4C"/>
    <w:rsid w:val="006824D6"/>
    <w:rsid w:val="00682A66"/>
    <w:rsid w:val="00683070"/>
    <w:rsid w:val="006834ED"/>
    <w:rsid w:val="00683570"/>
    <w:rsid w:val="00683607"/>
    <w:rsid w:val="00684208"/>
    <w:rsid w:val="0068443F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5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5D4"/>
    <w:rsid w:val="00690C25"/>
    <w:rsid w:val="00690D60"/>
    <w:rsid w:val="00691361"/>
    <w:rsid w:val="006915F7"/>
    <w:rsid w:val="00691655"/>
    <w:rsid w:val="00691ACC"/>
    <w:rsid w:val="00691C40"/>
    <w:rsid w:val="0069209C"/>
    <w:rsid w:val="00692749"/>
    <w:rsid w:val="006929AA"/>
    <w:rsid w:val="00692A62"/>
    <w:rsid w:val="00692AE5"/>
    <w:rsid w:val="00692B26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AD4"/>
    <w:rsid w:val="00694D40"/>
    <w:rsid w:val="00694F99"/>
    <w:rsid w:val="00695087"/>
    <w:rsid w:val="00695418"/>
    <w:rsid w:val="0069627A"/>
    <w:rsid w:val="0069629C"/>
    <w:rsid w:val="0069648E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426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4A"/>
    <w:rsid w:val="006A62CE"/>
    <w:rsid w:val="006A6403"/>
    <w:rsid w:val="006A6C4D"/>
    <w:rsid w:val="006A6E2B"/>
    <w:rsid w:val="006A719A"/>
    <w:rsid w:val="006A7223"/>
    <w:rsid w:val="006A7455"/>
    <w:rsid w:val="006A748D"/>
    <w:rsid w:val="006A7D89"/>
    <w:rsid w:val="006A7D93"/>
    <w:rsid w:val="006B0150"/>
    <w:rsid w:val="006B0197"/>
    <w:rsid w:val="006B042A"/>
    <w:rsid w:val="006B0788"/>
    <w:rsid w:val="006B0C80"/>
    <w:rsid w:val="006B0E00"/>
    <w:rsid w:val="006B11BF"/>
    <w:rsid w:val="006B1323"/>
    <w:rsid w:val="006B13FF"/>
    <w:rsid w:val="006B1605"/>
    <w:rsid w:val="006B16ED"/>
    <w:rsid w:val="006B188D"/>
    <w:rsid w:val="006B1ACA"/>
    <w:rsid w:val="006B1B4A"/>
    <w:rsid w:val="006B1D80"/>
    <w:rsid w:val="006B1D8A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7D0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5EF4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481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43E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3FE"/>
    <w:rsid w:val="006C65ED"/>
    <w:rsid w:val="006C6658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8E"/>
    <w:rsid w:val="006C7EA2"/>
    <w:rsid w:val="006D031D"/>
    <w:rsid w:val="006D057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B9C"/>
    <w:rsid w:val="006D1D3A"/>
    <w:rsid w:val="006D1D6A"/>
    <w:rsid w:val="006D2164"/>
    <w:rsid w:val="006D23C0"/>
    <w:rsid w:val="006D2419"/>
    <w:rsid w:val="006D243D"/>
    <w:rsid w:val="006D258B"/>
    <w:rsid w:val="006D2814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3A6"/>
    <w:rsid w:val="006D64C6"/>
    <w:rsid w:val="006D65D7"/>
    <w:rsid w:val="006D666E"/>
    <w:rsid w:val="006D6895"/>
    <w:rsid w:val="006D68B1"/>
    <w:rsid w:val="006D6A11"/>
    <w:rsid w:val="006D6ADC"/>
    <w:rsid w:val="006D6BD1"/>
    <w:rsid w:val="006D6C4A"/>
    <w:rsid w:val="006D70EE"/>
    <w:rsid w:val="006D73B4"/>
    <w:rsid w:val="006D74CA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B52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D2"/>
    <w:rsid w:val="006E50FE"/>
    <w:rsid w:val="006E567B"/>
    <w:rsid w:val="006E5979"/>
    <w:rsid w:val="006E5C07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44D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0C"/>
    <w:rsid w:val="006F0B87"/>
    <w:rsid w:val="006F0B89"/>
    <w:rsid w:val="006F0C25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133"/>
    <w:rsid w:val="006F321B"/>
    <w:rsid w:val="006F34BB"/>
    <w:rsid w:val="006F353A"/>
    <w:rsid w:val="006F35CE"/>
    <w:rsid w:val="006F376B"/>
    <w:rsid w:val="006F3D5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5DBE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68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65"/>
    <w:rsid w:val="00702E7C"/>
    <w:rsid w:val="00702EE1"/>
    <w:rsid w:val="00702F5E"/>
    <w:rsid w:val="00703998"/>
    <w:rsid w:val="00703AC2"/>
    <w:rsid w:val="00703BF8"/>
    <w:rsid w:val="00704071"/>
    <w:rsid w:val="007041A9"/>
    <w:rsid w:val="007041B3"/>
    <w:rsid w:val="00704211"/>
    <w:rsid w:val="0070429A"/>
    <w:rsid w:val="007044B1"/>
    <w:rsid w:val="00704840"/>
    <w:rsid w:val="00704A5D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CEE"/>
    <w:rsid w:val="00706D07"/>
    <w:rsid w:val="0070701A"/>
    <w:rsid w:val="00707205"/>
    <w:rsid w:val="0070734E"/>
    <w:rsid w:val="00707393"/>
    <w:rsid w:val="0070754B"/>
    <w:rsid w:val="007079C1"/>
    <w:rsid w:val="00707AAE"/>
    <w:rsid w:val="00707C19"/>
    <w:rsid w:val="007100EF"/>
    <w:rsid w:val="0071048E"/>
    <w:rsid w:val="0071065F"/>
    <w:rsid w:val="007107F8"/>
    <w:rsid w:val="00710C22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15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91E"/>
    <w:rsid w:val="00720A77"/>
    <w:rsid w:val="00720CA3"/>
    <w:rsid w:val="00720DD4"/>
    <w:rsid w:val="00720EDE"/>
    <w:rsid w:val="00721052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48F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A83"/>
    <w:rsid w:val="00723D00"/>
    <w:rsid w:val="0072439A"/>
    <w:rsid w:val="0072448C"/>
    <w:rsid w:val="007245BD"/>
    <w:rsid w:val="00724672"/>
    <w:rsid w:val="00724678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251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55"/>
    <w:rsid w:val="0073188A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5E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0F74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6D9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CA4"/>
    <w:rsid w:val="00745D11"/>
    <w:rsid w:val="007460B0"/>
    <w:rsid w:val="007460BE"/>
    <w:rsid w:val="007460D9"/>
    <w:rsid w:val="0074616C"/>
    <w:rsid w:val="00746320"/>
    <w:rsid w:val="00746619"/>
    <w:rsid w:val="00746A26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584"/>
    <w:rsid w:val="007516D9"/>
    <w:rsid w:val="007518D5"/>
    <w:rsid w:val="00751951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1F3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1F9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894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3E5E"/>
    <w:rsid w:val="007641DE"/>
    <w:rsid w:val="007642FD"/>
    <w:rsid w:val="00764559"/>
    <w:rsid w:val="007647A9"/>
    <w:rsid w:val="007647C7"/>
    <w:rsid w:val="0076485F"/>
    <w:rsid w:val="0076488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912"/>
    <w:rsid w:val="00773B6B"/>
    <w:rsid w:val="00773F74"/>
    <w:rsid w:val="00773F77"/>
    <w:rsid w:val="007741A5"/>
    <w:rsid w:val="007741EF"/>
    <w:rsid w:val="00774408"/>
    <w:rsid w:val="00774732"/>
    <w:rsid w:val="00774867"/>
    <w:rsid w:val="00774885"/>
    <w:rsid w:val="00774E07"/>
    <w:rsid w:val="00775066"/>
    <w:rsid w:val="0077541C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3D"/>
    <w:rsid w:val="007820D4"/>
    <w:rsid w:val="0078213A"/>
    <w:rsid w:val="007823AB"/>
    <w:rsid w:val="007823DF"/>
    <w:rsid w:val="007824FE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0E"/>
    <w:rsid w:val="00790060"/>
    <w:rsid w:val="00790622"/>
    <w:rsid w:val="00790CBA"/>
    <w:rsid w:val="007910A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C28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6F27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C4"/>
    <w:rsid w:val="007A10D7"/>
    <w:rsid w:val="007A1313"/>
    <w:rsid w:val="007A169D"/>
    <w:rsid w:val="007A1ABF"/>
    <w:rsid w:val="007A1BF8"/>
    <w:rsid w:val="007A1F48"/>
    <w:rsid w:val="007A2196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2FDA"/>
    <w:rsid w:val="007A3062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8BF"/>
    <w:rsid w:val="007A5F8A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00"/>
    <w:rsid w:val="007B6671"/>
    <w:rsid w:val="007B6E41"/>
    <w:rsid w:val="007B6E5C"/>
    <w:rsid w:val="007B70D5"/>
    <w:rsid w:val="007B7106"/>
    <w:rsid w:val="007B7560"/>
    <w:rsid w:val="007B7706"/>
    <w:rsid w:val="007B772A"/>
    <w:rsid w:val="007B77E9"/>
    <w:rsid w:val="007B7BCA"/>
    <w:rsid w:val="007B7F02"/>
    <w:rsid w:val="007C019E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51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A83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11D"/>
    <w:rsid w:val="007D0150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155"/>
    <w:rsid w:val="007D1236"/>
    <w:rsid w:val="007D144C"/>
    <w:rsid w:val="007D16B9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6F"/>
    <w:rsid w:val="007D2AB8"/>
    <w:rsid w:val="007D301B"/>
    <w:rsid w:val="007D30B1"/>
    <w:rsid w:val="007D32E7"/>
    <w:rsid w:val="007D32F3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5D5"/>
    <w:rsid w:val="007D671B"/>
    <w:rsid w:val="007D676B"/>
    <w:rsid w:val="007D71F1"/>
    <w:rsid w:val="007D7316"/>
    <w:rsid w:val="007D77C6"/>
    <w:rsid w:val="007D7D9A"/>
    <w:rsid w:val="007E02A2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957"/>
    <w:rsid w:val="007E2B1F"/>
    <w:rsid w:val="007E2CB6"/>
    <w:rsid w:val="007E2CFD"/>
    <w:rsid w:val="007E2E01"/>
    <w:rsid w:val="007E354E"/>
    <w:rsid w:val="007E3550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4CC"/>
    <w:rsid w:val="007E59F4"/>
    <w:rsid w:val="007E5A5D"/>
    <w:rsid w:val="007E5B95"/>
    <w:rsid w:val="007E5C3C"/>
    <w:rsid w:val="007E5EDA"/>
    <w:rsid w:val="007E5F57"/>
    <w:rsid w:val="007E5F6A"/>
    <w:rsid w:val="007E5F71"/>
    <w:rsid w:val="007E609A"/>
    <w:rsid w:val="007E6397"/>
    <w:rsid w:val="007E67EA"/>
    <w:rsid w:val="007E6B8B"/>
    <w:rsid w:val="007E6E31"/>
    <w:rsid w:val="007E6F4E"/>
    <w:rsid w:val="007E72FE"/>
    <w:rsid w:val="007E7633"/>
    <w:rsid w:val="007E7717"/>
    <w:rsid w:val="007E77C5"/>
    <w:rsid w:val="007E78BF"/>
    <w:rsid w:val="007E7904"/>
    <w:rsid w:val="007E792D"/>
    <w:rsid w:val="007E7A1E"/>
    <w:rsid w:val="007E7B0B"/>
    <w:rsid w:val="007E7C43"/>
    <w:rsid w:val="007E7C67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1"/>
    <w:rsid w:val="007F3CA5"/>
    <w:rsid w:val="007F3CBB"/>
    <w:rsid w:val="007F3EA0"/>
    <w:rsid w:val="007F437F"/>
    <w:rsid w:val="007F4395"/>
    <w:rsid w:val="007F4416"/>
    <w:rsid w:val="007F4485"/>
    <w:rsid w:val="007F4611"/>
    <w:rsid w:val="007F46BB"/>
    <w:rsid w:val="007F46FF"/>
    <w:rsid w:val="007F4C3A"/>
    <w:rsid w:val="007F4C83"/>
    <w:rsid w:val="007F4EA8"/>
    <w:rsid w:val="007F4F80"/>
    <w:rsid w:val="007F50E0"/>
    <w:rsid w:val="007F524B"/>
    <w:rsid w:val="007F5271"/>
    <w:rsid w:val="007F535D"/>
    <w:rsid w:val="007F5A97"/>
    <w:rsid w:val="007F5BB3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DEF"/>
    <w:rsid w:val="00800FA2"/>
    <w:rsid w:val="0080143C"/>
    <w:rsid w:val="008014F3"/>
    <w:rsid w:val="00801808"/>
    <w:rsid w:val="00801862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475"/>
    <w:rsid w:val="0080492C"/>
    <w:rsid w:val="00804C38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F06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396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67C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5DF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B50"/>
    <w:rsid w:val="00817C30"/>
    <w:rsid w:val="00817CBB"/>
    <w:rsid w:val="00817D85"/>
    <w:rsid w:val="0082005F"/>
    <w:rsid w:val="00820292"/>
    <w:rsid w:val="0082048D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D23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60E"/>
    <w:rsid w:val="00824970"/>
    <w:rsid w:val="00824A4F"/>
    <w:rsid w:val="00824AC7"/>
    <w:rsid w:val="00824F1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98"/>
    <w:rsid w:val="008260E7"/>
    <w:rsid w:val="0082620B"/>
    <w:rsid w:val="00826A99"/>
    <w:rsid w:val="00826ACB"/>
    <w:rsid w:val="0082747D"/>
    <w:rsid w:val="008276EB"/>
    <w:rsid w:val="00827E1B"/>
    <w:rsid w:val="00827F82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4B6"/>
    <w:rsid w:val="00836973"/>
    <w:rsid w:val="00836A66"/>
    <w:rsid w:val="00836A77"/>
    <w:rsid w:val="00836B59"/>
    <w:rsid w:val="00836CCE"/>
    <w:rsid w:val="00836F3E"/>
    <w:rsid w:val="008370BC"/>
    <w:rsid w:val="00837129"/>
    <w:rsid w:val="00837207"/>
    <w:rsid w:val="00837741"/>
    <w:rsid w:val="0083788B"/>
    <w:rsid w:val="00837B55"/>
    <w:rsid w:val="00837D10"/>
    <w:rsid w:val="00837EA0"/>
    <w:rsid w:val="008402F7"/>
    <w:rsid w:val="008404DE"/>
    <w:rsid w:val="008407A6"/>
    <w:rsid w:val="00840977"/>
    <w:rsid w:val="00840B87"/>
    <w:rsid w:val="00840DBE"/>
    <w:rsid w:val="00840FB7"/>
    <w:rsid w:val="00840FFF"/>
    <w:rsid w:val="0084125B"/>
    <w:rsid w:val="00841427"/>
    <w:rsid w:val="00841516"/>
    <w:rsid w:val="00841BA7"/>
    <w:rsid w:val="00841D5D"/>
    <w:rsid w:val="00842115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AEE"/>
    <w:rsid w:val="00843F3F"/>
    <w:rsid w:val="00844194"/>
    <w:rsid w:val="008444E9"/>
    <w:rsid w:val="0084453B"/>
    <w:rsid w:val="008446ED"/>
    <w:rsid w:val="00844719"/>
    <w:rsid w:val="008449EC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7E2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6DB5"/>
    <w:rsid w:val="00847022"/>
    <w:rsid w:val="0084753D"/>
    <w:rsid w:val="0084763A"/>
    <w:rsid w:val="00847B70"/>
    <w:rsid w:val="00847CBF"/>
    <w:rsid w:val="00847D7F"/>
    <w:rsid w:val="00847E3E"/>
    <w:rsid w:val="00847F16"/>
    <w:rsid w:val="008500FE"/>
    <w:rsid w:val="0085018E"/>
    <w:rsid w:val="008502B1"/>
    <w:rsid w:val="0085038C"/>
    <w:rsid w:val="008504AC"/>
    <w:rsid w:val="00850591"/>
    <w:rsid w:val="008506F3"/>
    <w:rsid w:val="008509E2"/>
    <w:rsid w:val="008509FB"/>
    <w:rsid w:val="00850B9A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B8F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2F6F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043"/>
    <w:rsid w:val="0085417D"/>
    <w:rsid w:val="008542F1"/>
    <w:rsid w:val="008546B6"/>
    <w:rsid w:val="00854740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614"/>
    <w:rsid w:val="00856ADC"/>
    <w:rsid w:val="00856BAD"/>
    <w:rsid w:val="00856D6F"/>
    <w:rsid w:val="00856ED4"/>
    <w:rsid w:val="00856F02"/>
    <w:rsid w:val="00856FB8"/>
    <w:rsid w:val="00857104"/>
    <w:rsid w:val="008571A8"/>
    <w:rsid w:val="00857503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4EB"/>
    <w:rsid w:val="0086557D"/>
    <w:rsid w:val="00865D27"/>
    <w:rsid w:val="00865DA3"/>
    <w:rsid w:val="008660A9"/>
    <w:rsid w:val="00866206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4"/>
    <w:rsid w:val="00870787"/>
    <w:rsid w:val="00870C11"/>
    <w:rsid w:val="00870EC4"/>
    <w:rsid w:val="00870FDF"/>
    <w:rsid w:val="00871036"/>
    <w:rsid w:val="00871A2E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B57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16"/>
    <w:rsid w:val="00880024"/>
    <w:rsid w:val="008806A3"/>
    <w:rsid w:val="0088070B"/>
    <w:rsid w:val="008808ED"/>
    <w:rsid w:val="00880AFE"/>
    <w:rsid w:val="00880E86"/>
    <w:rsid w:val="00880ED5"/>
    <w:rsid w:val="008810B5"/>
    <w:rsid w:val="0088114B"/>
    <w:rsid w:val="0088142C"/>
    <w:rsid w:val="008815F0"/>
    <w:rsid w:val="0088179C"/>
    <w:rsid w:val="008817E9"/>
    <w:rsid w:val="008818C1"/>
    <w:rsid w:val="008819AF"/>
    <w:rsid w:val="00881AE8"/>
    <w:rsid w:val="00881DC3"/>
    <w:rsid w:val="00881E2E"/>
    <w:rsid w:val="008821A2"/>
    <w:rsid w:val="008828CD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05"/>
    <w:rsid w:val="00885AF5"/>
    <w:rsid w:val="00885B3E"/>
    <w:rsid w:val="00885F36"/>
    <w:rsid w:val="00886021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A8A"/>
    <w:rsid w:val="00887C3F"/>
    <w:rsid w:val="0089004B"/>
    <w:rsid w:val="00890200"/>
    <w:rsid w:val="008905CB"/>
    <w:rsid w:val="008905E2"/>
    <w:rsid w:val="00890723"/>
    <w:rsid w:val="008908E2"/>
    <w:rsid w:val="008909A3"/>
    <w:rsid w:val="00890EF6"/>
    <w:rsid w:val="008910FA"/>
    <w:rsid w:val="008915A3"/>
    <w:rsid w:val="008916AB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73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042"/>
    <w:rsid w:val="0089535E"/>
    <w:rsid w:val="008955FC"/>
    <w:rsid w:val="00895B49"/>
    <w:rsid w:val="00895F71"/>
    <w:rsid w:val="00896385"/>
    <w:rsid w:val="00896387"/>
    <w:rsid w:val="00896480"/>
    <w:rsid w:val="008965C6"/>
    <w:rsid w:val="00896683"/>
    <w:rsid w:val="00896708"/>
    <w:rsid w:val="0089678A"/>
    <w:rsid w:val="008969E6"/>
    <w:rsid w:val="00896BF4"/>
    <w:rsid w:val="00897108"/>
    <w:rsid w:val="0089746E"/>
    <w:rsid w:val="00897588"/>
    <w:rsid w:val="0089768D"/>
    <w:rsid w:val="00897889"/>
    <w:rsid w:val="0089797B"/>
    <w:rsid w:val="00897DE5"/>
    <w:rsid w:val="00897ECF"/>
    <w:rsid w:val="008A003C"/>
    <w:rsid w:val="008A02A9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58C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A7F19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25A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077"/>
    <w:rsid w:val="008B31C0"/>
    <w:rsid w:val="008B352F"/>
    <w:rsid w:val="008B35BC"/>
    <w:rsid w:val="008B36C9"/>
    <w:rsid w:val="008B371F"/>
    <w:rsid w:val="008B3913"/>
    <w:rsid w:val="008B3960"/>
    <w:rsid w:val="008B3B5B"/>
    <w:rsid w:val="008B3D29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C6A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881"/>
    <w:rsid w:val="008C3AC7"/>
    <w:rsid w:val="008C3BB8"/>
    <w:rsid w:val="008C3C1A"/>
    <w:rsid w:val="008C3CC5"/>
    <w:rsid w:val="008C4642"/>
    <w:rsid w:val="008C4863"/>
    <w:rsid w:val="008C4937"/>
    <w:rsid w:val="008C4B1C"/>
    <w:rsid w:val="008C4B53"/>
    <w:rsid w:val="008C4B5E"/>
    <w:rsid w:val="008C4E64"/>
    <w:rsid w:val="008C4F30"/>
    <w:rsid w:val="008C4F8B"/>
    <w:rsid w:val="008C5871"/>
    <w:rsid w:val="008C5A2B"/>
    <w:rsid w:val="008C5A67"/>
    <w:rsid w:val="008C5C45"/>
    <w:rsid w:val="008C5EB7"/>
    <w:rsid w:val="008C5F10"/>
    <w:rsid w:val="008C61B9"/>
    <w:rsid w:val="008C6419"/>
    <w:rsid w:val="008C6594"/>
    <w:rsid w:val="008C67D6"/>
    <w:rsid w:val="008C6B44"/>
    <w:rsid w:val="008C6ECF"/>
    <w:rsid w:val="008C7022"/>
    <w:rsid w:val="008C7418"/>
    <w:rsid w:val="008C75C4"/>
    <w:rsid w:val="008C7B09"/>
    <w:rsid w:val="008C7CF1"/>
    <w:rsid w:val="008D01CC"/>
    <w:rsid w:val="008D05E3"/>
    <w:rsid w:val="008D06BE"/>
    <w:rsid w:val="008D071D"/>
    <w:rsid w:val="008D0A95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03"/>
    <w:rsid w:val="008D2F1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692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19"/>
    <w:rsid w:val="008D624B"/>
    <w:rsid w:val="008D6271"/>
    <w:rsid w:val="008D62C8"/>
    <w:rsid w:val="008D6597"/>
    <w:rsid w:val="008D677B"/>
    <w:rsid w:val="008D67AC"/>
    <w:rsid w:val="008D6923"/>
    <w:rsid w:val="008D69DB"/>
    <w:rsid w:val="008D69FF"/>
    <w:rsid w:val="008D6C22"/>
    <w:rsid w:val="008D6D28"/>
    <w:rsid w:val="008D6D83"/>
    <w:rsid w:val="008D777B"/>
    <w:rsid w:val="008D78FE"/>
    <w:rsid w:val="008D797E"/>
    <w:rsid w:val="008D7C5E"/>
    <w:rsid w:val="008E0034"/>
    <w:rsid w:val="008E00AB"/>
    <w:rsid w:val="008E0152"/>
    <w:rsid w:val="008E0277"/>
    <w:rsid w:val="008E03A4"/>
    <w:rsid w:val="008E05F7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056"/>
    <w:rsid w:val="008E233A"/>
    <w:rsid w:val="008E243C"/>
    <w:rsid w:val="008E276A"/>
    <w:rsid w:val="008E2977"/>
    <w:rsid w:val="008E2AD6"/>
    <w:rsid w:val="008E2C86"/>
    <w:rsid w:val="008E2DCC"/>
    <w:rsid w:val="008E2E41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A1A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6D21"/>
    <w:rsid w:val="008E706F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34A"/>
    <w:rsid w:val="008F64B9"/>
    <w:rsid w:val="008F652A"/>
    <w:rsid w:val="008F661E"/>
    <w:rsid w:val="008F6758"/>
    <w:rsid w:val="008F6778"/>
    <w:rsid w:val="008F730D"/>
    <w:rsid w:val="008F7329"/>
    <w:rsid w:val="008F743D"/>
    <w:rsid w:val="008F745C"/>
    <w:rsid w:val="008F7563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465"/>
    <w:rsid w:val="0090156F"/>
    <w:rsid w:val="00901AA7"/>
    <w:rsid w:val="00901C1C"/>
    <w:rsid w:val="00901F4C"/>
    <w:rsid w:val="00902883"/>
    <w:rsid w:val="00902941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083"/>
    <w:rsid w:val="00910166"/>
    <w:rsid w:val="00910358"/>
    <w:rsid w:val="00910433"/>
    <w:rsid w:val="0091056C"/>
    <w:rsid w:val="00910575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AFF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43A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059"/>
    <w:rsid w:val="00931266"/>
    <w:rsid w:val="009315D3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4FC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A2"/>
    <w:rsid w:val="009367D2"/>
    <w:rsid w:val="009369CC"/>
    <w:rsid w:val="00936B1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38"/>
    <w:rsid w:val="009415A7"/>
    <w:rsid w:val="009415C8"/>
    <w:rsid w:val="009417B8"/>
    <w:rsid w:val="00941888"/>
    <w:rsid w:val="00941A18"/>
    <w:rsid w:val="00941B8E"/>
    <w:rsid w:val="00941BF6"/>
    <w:rsid w:val="00941C56"/>
    <w:rsid w:val="00941D78"/>
    <w:rsid w:val="00941D8B"/>
    <w:rsid w:val="00941F19"/>
    <w:rsid w:val="00941FAE"/>
    <w:rsid w:val="009421C4"/>
    <w:rsid w:val="0094220B"/>
    <w:rsid w:val="0094221E"/>
    <w:rsid w:val="0094227D"/>
    <w:rsid w:val="00942569"/>
    <w:rsid w:val="009429A1"/>
    <w:rsid w:val="00942AAC"/>
    <w:rsid w:val="00942AF8"/>
    <w:rsid w:val="00942F36"/>
    <w:rsid w:val="00942FF5"/>
    <w:rsid w:val="00943065"/>
    <w:rsid w:val="009430BE"/>
    <w:rsid w:val="00943D7F"/>
    <w:rsid w:val="00943DBE"/>
    <w:rsid w:val="00943FE8"/>
    <w:rsid w:val="0094412D"/>
    <w:rsid w:val="00944150"/>
    <w:rsid w:val="009442AC"/>
    <w:rsid w:val="00944384"/>
    <w:rsid w:val="00944427"/>
    <w:rsid w:val="00944694"/>
    <w:rsid w:val="009446C7"/>
    <w:rsid w:val="009446F2"/>
    <w:rsid w:val="009447DC"/>
    <w:rsid w:val="00944B9B"/>
    <w:rsid w:val="00944C2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4E9"/>
    <w:rsid w:val="00947976"/>
    <w:rsid w:val="00947AC1"/>
    <w:rsid w:val="00947AE0"/>
    <w:rsid w:val="00947AF5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27B"/>
    <w:rsid w:val="009513BA"/>
    <w:rsid w:val="00951512"/>
    <w:rsid w:val="00951613"/>
    <w:rsid w:val="009516CC"/>
    <w:rsid w:val="009519CD"/>
    <w:rsid w:val="00951A31"/>
    <w:rsid w:val="00951CB8"/>
    <w:rsid w:val="00951E13"/>
    <w:rsid w:val="009521C1"/>
    <w:rsid w:val="00952292"/>
    <w:rsid w:val="009523F4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0FBF"/>
    <w:rsid w:val="0096129D"/>
    <w:rsid w:val="0096167C"/>
    <w:rsid w:val="00961779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1B"/>
    <w:rsid w:val="00964487"/>
    <w:rsid w:val="0096478A"/>
    <w:rsid w:val="00964A70"/>
    <w:rsid w:val="00964C2E"/>
    <w:rsid w:val="00964D72"/>
    <w:rsid w:val="00964DA8"/>
    <w:rsid w:val="00964E34"/>
    <w:rsid w:val="009650F1"/>
    <w:rsid w:val="00965166"/>
    <w:rsid w:val="0096550E"/>
    <w:rsid w:val="00965558"/>
    <w:rsid w:val="00965BC3"/>
    <w:rsid w:val="00965C85"/>
    <w:rsid w:val="00965D88"/>
    <w:rsid w:val="00965DC8"/>
    <w:rsid w:val="00965E0B"/>
    <w:rsid w:val="009663C7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60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C90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26"/>
    <w:rsid w:val="009778C8"/>
    <w:rsid w:val="00977BB2"/>
    <w:rsid w:val="00977BF7"/>
    <w:rsid w:val="00977FE7"/>
    <w:rsid w:val="0098009E"/>
    <w:rsid w:val="009801A9"/>
    <w:rsid w:val="00980507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EDE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391"/>
    <w:rsid w:val="00984841"/>
    <w:rsid w:val="00984B6E"/>
    <w:rsid w:val="00984CA1"/>
    <w:rsid w:val="00984E81"/>
    <w:rsid w:val="00985068"/>
    <w:rsid w:val="00985319"/>
    <w:rsid w:val="00985389"/>
    <w:rsid w:val="00985607"/>
    <w:rsid w:val="00985999"/>
    <w:rsid w:val="00985AF3"/>
    <w:rsid w:val="00985F70"/>
    <w:rsid w:val="009860FA"/>
    <w:rsid w:val="00986A07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517"/>
    <w:rsid w:val="009906F9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1DA1"/>
    <w:rsid w:val="0099254F"/>
    <w:rsid w:val="00992701"/>
    <w:rsid w:val="009927F4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789"/>
    <w:rsid w:val="009938E7"/>
    <w:rsid w:val="009939E6"/>
    <w:rsid w:val="00993B9F"/>
    <w:rsid w:val="00993BC1"/>
    <w:rsid w:val="00993CFC"/>
    <w:rsid w:val="00993DD6"/>
    <w:rsid w:val="00994796"/>
    <w:rsid w:val="00994905"/>
    <w:rsid w:val="00994A51"/>
    <w:rsid w:val="00994A92"/>
    <w:rsid w:val="00994B4E"/>
    <w:rsid w:val="00994C8F"/>
    <w:rsid w:val="00994CCC"/>
    <w:rsid w:val="00994DCC"/>
    <w:rsid w:val="00995217"/>
    <w:rsid w:val="00995335"/>
    <w:rsid w:val="0099536D"/>
    <w:rsid w:val="009956A0"/>
    <w:rsid w:val="00995754"/>
    <w:rsid w:val="009957CE"/>
    <w:rsid w:val="00995961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DEE"/>
    <w:rsid w:val="00997E15"/>
    <w:rsid w:val="009A0092"/>
    <w:rsid w:val="009A0361"/>
    <w:rsid w:val="009A05AA"/>
    <w:rsid w:val="009A08B9"/>
    <w:rsid w:val="009A0BF8"/>
    <w:rsid w:val="009A0C64"/>
    <w:rsid w:val="009A0DD8"/>
    <w:rsid w:val="009A0F95"/>
    <w:rsid w:val="009A103C"/>
    <w:rsid w:val="009A1183"/>
    <w:rsid w:val="009A11E9"/>
    <w:rsid w:val="009A1293"/>
    <w:rsid w:val="009A12FE"/>
    <w:rsid w:val="009A162E"/>
    <w:rsid w:val="009A1717"/>
    <w:rsid w:val="009A1C42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4DE5"/>
    <w:rsid w:val="009A5172"/>
    <w:rsid w:val="009A56CB"/>
    <w:rsid w:val="009A5873"/>
    <w:rsid w:val="009A5947"/>
    <w:rsid w:val="009A5D00"/>
    <w:rsid w:val="009A5EDF"/>
    <w:rsid w:val="009A5F91"/>
    <w:rsid w:val="009A63DA"/>
    <w:rsid w:val="009A6C95"/>
    <w:rsid w:val="009A6DC0"/>
    <w:rsid w:val="009A6E5C"/>
    <w:rsid w:val="009A6EFE"/>
    <w:rsid w:val="009A7282"/>
    <w:rsid w:val="009A7355"/>
    <w:rsid w:val="009A7471"/>
    <w:rsid w:val="009A7664"/>
    <w:rsid w:val="009A76EC"/>
    <w:rsid w:val="009A7A5A"/>
    <w:rsid w:val="009A7D65"/>
    <w:rsid w:val="009A7EE9"/>
    <w:rsid w:val="009A7F9F"/>
    <w:rsid w:val="009B0540"/>
    <w:rsid w:val="009B05FA"/>
    <w:rsid w:val="009B0672"/>
    <w:rsid w:val="009B08E2"/>
    <w:rsid w:val="009B0993"/>
    <w:rsid w:val="009B0995"/>
    <w:rsid w:val="009B0BAA"/>
    <w:rsid w:val="009B0C75"/>
    <w:rsid w:val="009B0CE1"/>
    <w:rsid w:val="009B0E10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494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6E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B57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1E6"/>
    <w:rsid w:val="009C5AFF"/>
    <w:rsid w:val="009C5BD5"/>
    <w:rsid w:val="009C5BEA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7B8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5CB"/>
    <w:rsid w:val="009D48FB"/>
    <w:rsid w:val="009D4A63"/>
    <w:rsid w:val="009D4F44"/>
    <w:rsid w:val="009D5093"/>
    <w:rsid w:val="009D55A3"/>
    <w:rsid w:val="009D58BD"/>
    <w:rsid w:val="009D596C"/>
    <w:rsid w:val="009D5AC6"/>
    <w:rsid w:val="009D5EC3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D39"/>
    <w:rsid w:val="009E0E3A"/>
    <w:rsid w:val="009E0FB1"/>
    <w:rsid w:val="009E10FB"/>
    <w:rsid w:val="009E13A3"/>
    <w:rsid w:val="009E14B7"/>
    <w:rsid w:val="009E1870"/>
    <w:rsid w:val="009E199F"/>
    <w:rsid w:val="009E1AF0"/>
    <w:rsid w:val="009E1BCB"/>
    <w:rsid w:val="009E22F5"/>
    <w:rsid w:val="009E2576"/>
    <w:rsid w:val="009E25D4"/>
    <w:rsid w:val="009E2E2E"/>
    <w:rsid w:val="009E3080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3F79"/>
    <w:rsid w:val="009E4098"/>
    <w:rsid w:val="009E4297"/>
    <w:rsid w:val="009E42BA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76B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0CFE"/>
    <w:rsid w:val="009F10F2"/>
    <w:rsid w:val="009F1138"/>
    <w:rsid w:val="009F142A"/>
    <w:rsid w:val="009F1441"/>
    <w:rsid w:val="009F1446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A3A"/>
    <w:rsid w:val="009F3B1E"/>
    <w:rsid w:val="009F4250"/>
    <w:rsid w:val="009F43C4"/>
    <w:rsid w:val="009F43E4"/>
    <w:rsid w:val="009F449E"/>
    <w:rsid w:val="009F46CD"/>
    <w:rsid w:val="009F4746"/>
    <w:rsid w:val="009F47BE"/>
    <w:rsid w:val="009F4B51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9F7E0B"/>
    <w:rsid w:val="00A00042"/>
    <w:rsid w:val="00A00274"/>
    <w:rsid w:val="00A00590"/>
    <w:rsid w:val="00A00A46"/>
    <w:rsid w:val="00A00B17"/>
    <w:rsid w:val="00A00BA8"/>
    <w:rsid w:val="00A00BB7"/>
    <w:rsid w:val="00A00DDD"/>
    <w:rsid w:val="00A0129D"/>
    <w:rsid w:val="00A013C2"/>
    <w:rsid w:val="00A0168D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10"/>
    <w:rsid w:val="00A0618C"/>
    <w:rsid w:val="00A064EA"/>
    <w:rsid w:val="00A06757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8BA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1C31"/>
    <w:rsid w:val="00A12374"/>
    <w:rsid w:val="00A1255C"/>
    <w:rsid w:val="00A12868"/>
    <w:rsid w:val="00A128AC"/>
    <w:rsid w:val="00A12D56"/>
    <w:rsid w:val="00A13990"/>
    <w:rsid w:val="00A13A84"/>
    <w:rsid w:val="00A13AE5"/>
    <w:rsid w:val="00A13AFA"/>
    <w:rsid w:val="00A1407E"/>
    <w:rsid w:val="00A14113"/>
    <w:rsid w:val="00A1419A"/>
    <w:rsid w:val="00A14688"/>
    <w:rsid w:val="00A14885"/>
    <w:rsid w:val="00A14EA7"/>
    <w:rsid w:val="00A15321"/>
    <w:rsid w:val="00A153F5"/>
    <w:rsid w:val="00A154DD"/>
    <w:rsid w:val="00A155DE"/>
    <w:rsid w:val="00A156DA"/>
    <w:rsid w:val="00A15A7F"/>
    <w:rsid w:val="00A15B09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67A"/>
    <w:rsid w:val="00A17A1C"/>
    <w:rsid w:val="00A17D24"/>
    <w:rsid w:val="00A17E3A"/>
    <w:rsid w:val="00A20020"/>
    <w:rsid w:val="00A200D0"/>
    <w:rsid w:val="00A2029D"/>
    <w:rsid w:val="00A20441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7CD"/>
    <w:rsid w:val="00A2197A"/>
    <w:rsid w:val="00A21A4A"/>
    <w:rsid w:val="00A21AB8"/>
    <w:rsid w:val="00A21F74"/>
    <w:rsid w:val="00A220AB"/>
    <w:rsid w:val="00A220EC"/>
    <w:rsid w:val="00A221CC"/>
    <w:rsid w:val="00A223EA"/>
    <w:rsid w:val="00A22546"/>
    <w:rsid w:val="00A22678"/>
    <w:rsid w:val="00A22C05"/>
    <w:rsid w:val="00A22C67"/>
    <w:rsid w:val="00A22DB2"/>
    <w:rsid w:val="00A23164"/>
    <w:rsid w:val="00A23331"/>
    <w:rsid w:val="00A2333F"/>
    <w:rsid w:val="00A23585"/>
    <w:rsid w:val="00A235D2"/>
    <w:rsid w:val="00A23AB9"/>
    <w:rsid w:val="00A23C66"/>
    <w:rsid w:val="00A23CA5"/>
    <w:rsid w:val="00A241A5"/>
    <w:rsid w:val="00A24346"/>
    <w:rsid w:val="00A246A6"/>
    <w:rsid w:val="00A2492F"/>
    <w:rsid w:val="00A24A50"/>
    <w:rsid w:val="00A24CA0"/>
    <w:rsid w:val="00A24FFF"/>
    <w:rsid w:val="00A252E7"/>
    <w:rsid w:val="00A25804"/>
    <w:rsid w:val="00A25A86"/>
    <w:rsid w:val="00A25AE3"/>
    <w:rsid w:val="00A25B8B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92C"/>
    <w:rsid w:val="00A27A7B"/>
    <w:rsid w:val="00A27ADF"/>
    <w:rsid w:val="00A27B00"/>
    <w:rsid w:val="00A27ECD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860"/>
    <w:rsid w:val="00A31A0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581"/>
    <w:rsid w:val="00A3371B"/>
    <w:rsid w:val="00A3398D"/>
    <w:rsid w:val="00A33998"/>
    <w:rsid w:val="00A33A0B"/>
    <w:rsid w:val="00A33CD4"/>
    <w:rsid w:val="00A33E81"/>
    <w:rsid w:val="00A34014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DCB"/>
    <w:rsid w:val="00A36E2F"/>
    <w:rsid w:val="00A36FFA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7A"/>
    <w:rsid w:val="00A4388C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4DA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FDF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87"/>
    <w:rsid w:val="00A524FB"/>
    <w:rsid w:val="00A52C19"/>
    <w:rsid w:val="00A52CBC"/>
    <w:rsid w:val="00A53158"/>
    <w:rsid w:val="00A53451"/>
    <w:rsid w:val="00A534D4"/>
    <w:rsid w:val="00A54356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0E"/>
    <w:rsid w:val="00A605D7"/>
    <w:rsid w:val="00A605EE"/>
    <w:rsid w:val="00A608DC"/>
    <w:rsid w:val="00A60906"/>
    <w:rsid w:val="00A60AD1"/>
    <w:rsid w:val="00A60D62"/>
    <w:rsid w:val="00A60DFB"/>
    <w:rsid w:val="00A60E3E"/>
    <w:rsid w:val="00A60E92"/>
    <w:rsid w:val="00A60F40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C08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E91"/>
    <w:rsid w:val="00A63FCE"/>
    <w:rsid w:val="00A64438"/>
    <w:rsid w:val="00A6449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475"/>
    <w:rsid w:val="00A65502"/>
    <w:rsid w:val="00A6554C"/>
    <w:rsid w:val="00A6583A"/>
    <w:rsid w:val="00A65857"/>
    <w:rsid w:val="00A65B6D"/>
    <w:rsid w:val="00A65C65"/>
    <w:rsid w:val="00A65CC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265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93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271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7E0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A71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2B2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34"/>
    <w:rsid w:val="00A94BD2"/>
    <w:rsid w:val="00A94CF9"/>
    <w:rsid w:val="00A951C5"/>
    <w:rsid w:val="00A95425"/>
    <w:rsid w:val="00A95992"/>
    <w:rsid w:val="00A95A3D"/>
    <w:rsid w:val="00A95B4C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3F"/>
    <w:rsid w:val="00A96D8D"/>
    <w:rsid w:val="00A96FD7"/>
    <w:rsid w:val="00A9733B"/>
    <w:rsid w:val="00A977EE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61A"/>
    <w:rsid w:val="00AA1807"/>
    <w:rsid w:val="00AA19EC"/>
    <w:rsid w:val="00AA1A6F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476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0"/>
    <w:rsid w:val="00AA5EB8"/>
    <w:rsid w:val="00AA5FC7"/>
    <w:rsid w:val="00AA608B"/>
    <w:rsid w:val="00AA6324"/>
    <w:rsid w:val="00AA6AF1"/>
    <w:rsid w:val="00AA6C06"/>
    <w:rsid w:val="00AA6D7B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58C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3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DB"/>
    <w:rsid w:val="00AB307E"/>
    <w:rsid w:val="00AB356B"/>
    <w:rsid w:val="00AB357C"/>
    <w:rsid w:val="00AB358D"/>
    <w:rsid w:val="00AB35DC"/>
    <w:rsid w:val="00AB369D"/>
    <w:rsid w:val="00AB3798"/>
    <w:rsid w:val="00AB37CE"/>
    <w:rsid w:val="00AB3ADA"/>
    <w:rsid w:val="00AB3C80"/>
    <w:rsid w:val="00AB402E"/>
    <w:rsid w:val="00AB40A2"/>
    <w:rsid w:val="00AB4304"/>
    <w:rsid w:val="00AB4733"/>
    <w:rsid w:val="00AB49A9"/>
    <w:rsid w:val="00AB4A28"/>
    <w:rsid w:val="00AB4F1A"/>
    <w:rsid w:val="00AB5104"/>
    <w:rsid w:val="00AB51BA"/>
    <w:rsid w:val="00AB58B7"/>
    <w:rsid w:val="00AB5F17"/>
    <w:rsid w:val="00AB5F5C"/>
    <w:rsid w:val="00AB60FF"/>
    <w:rsid w:val="00AB612C"/>
    <w:rsid w:val="00AB62F6"/>
    <w:rsid w:val="00AB64F6"/>
    <w:rsid w:val="00AB6562"/>
    <w:rsid w:val="00AB6E25"/>
    <w:rsid w:val="00AB6F58"/>
    <w:rsid w:val="00AB6FB1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B86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474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711"/>
    <w:rsid w:val="00AC78E4"/>
    <w:rsid w:val="00AC7A21"/>
    <w:rsid w:val="00AC7A22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1D"/>
    <w:rsid w:val="00AD07C2"/>
    <w:rsid w:val="00AD0A30"/>
    <w:rsid w:val="00AD0AC9"/>
    <w:rsid w:val="00AD0B1C"/>
    <w:rsid w:val="00AD0C96"/>
    <w:rsid w:val="00AD10E0"/>
    <w:rsid w:val="00AD1108"/>
    <w:rsid w:val="00AD1395"/>
    <w:rsid w:val="00AD1479"/>
    <w:rsid w:val="00AD156C"/>
    <w:rsid w:val="00AD1953"/>
    <w:rsid w:val="00AD1A49"/>
    <w:rsid w:val="00AD1B30"/>
    <w:rsid w:val="00AD1E44"/>
    <w:rsid w:val="00AD1FAC"/>
    <w:rsid w:val="00AD2308"/>
    <w:rsid w:val="00AD235D"/>
    <w:rsid w:val="00AD283E"/>
    <w:rsid w:val="00AD2D67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8A6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2ED"/>
    <w:rsid w:val="00AD64D4"/>
    <w:rsid w:val="00AD6560"/>
    <w:rsid w:val="00AD67F3"/>
    <w:rsid w:val="00AD687D"/>
    <w:rsid w:val="00AD6884"/>
    <w:rsid w:val="00AD6903"/>
    <w:rsid w:val="00AD6A0A"/>
    <w:rsid w:val="00AD6B8B"/>
    <w:rsid w:val="00AD6D2E"/>
    <w:rsid w:val="00AD6D42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CC0"/>
    <w:rsid w:val="00AE0D60"/>
    <w:rsid w:val="00AE0F32"/>
    <w:rsid w:val="00AE0F4F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E45"/>
    <w:rsid w:val="00AE2FCD"/>
    <w:rsid w:val="00AE32FC"/>
    <w:rsid w:val="00AE3538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716"/>
    <w:rsid w:val="00AE69A4"/>
    <w:rsid w:val="00AE69BC"/>
    <w:rsid w:val="00AE6DB6"/>
    <w:rsid w:val="00AE710A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28B"/>
    <w:rsid w:val="00AF15C2"/>
    <w:rsid w:val="00AF1709"/>
    <w:rsid w:val="00AF17AD"/>
    <w:rsid w:val="00AF1963"/>
    <w:rsid w:val="00AF1CD4"/>
    <w:rsid w:val="00AF1EA0"/>
    <w:rsid w:val="00AF1F97"/>
    <w:rsid w:val="00AF2434"/>
    <w:rsid w:val="00AF2553"/>
    <w:rsid w:val="00AF2814"/>
    <w:rsid w:val="00AF2B47"/>
    <w:rsid w:val="00AF2B90"/>
    <w:rsid w:val="00AF2FF3"/>
    <w:rsid w:val="00AF306A"/>
    <w:rsid w:val="00AF30C1"/>
    <w:rsid w:val="00AF313D"/>
    <w:rsid w:val="00AF318C"/>
    <w:rsid w:val="00AF32AF"/>
    <w:rsid w:val="00AF3372"/>
    <w:rsid w:val="00AF3481"/>
    <w:rsid w:val="00AF349E"/>
    <w:rsid w:val="00AF34CF"/>
    <w:rsid w:val="00AF34D2"/>
    <w:rsid w:val="00AF3500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07D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B7E"/>
    <w:rsid w:val="00AF5C6D"/>
    <w:rsid w:val="00AF5C89"/>
    <w:rsid w:val="00AF5DF8"/>
    <w:rsid w:val="00AF6463"/>
    <w:rsid w:val="00AF66F1"/>
    <w:rsid w:val="00AF688A"/>
    <w:rsid w:val="00AF68F6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0FCC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7C3"/>
    <w:rsid w:val="00B027ED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620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8F"/>
    <w:rsid w:val="00B115F8"/>
    <w:rsid w:val="00B11881"/>
    <w:rsid w:val="00B11A98"/>
    <w:rsid w:val="00B11C66"/>
    <w:rsid w:val="00B11E17"/>
    <w:rsid w:val="00B12092"/>
    <w:rsid w:val="00B120EB"/>
    <w:rsid w:val="00B121EB"/>
    <w:rsid w:val="00B1226C"/>
    <w:rsid w:val="00B12278"/>
    <w:rsid w:val="00B1229F"/>
    <w:rsid w:val="00B12511"/>
    <w:rsid w:val="00B125C2"/>
    <w:rsid w:val="00B125FE"/>
    <w:rsid w:val="00B12797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67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0F78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36"/>
    <w:rsid w:val="00B316C6"/>
    <w:rsid w:val="00B318B1"/>
    <w:rsid w:val="00B319A0"/>
    <w:rsid w:val="00B31A1E"/>
    <w:rsid w:val="00B31A4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14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19E"/>
    <w:rsid w:val="00B3635B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37E60"/>
    <w:rsid w:val="00B4062D"/>
    <w:rsid w:val="00B406BB"/>
    <w:rsid w:val="00B409D9"/>
    <w:rsid w:val="00B40AD4"/>
    <w:rsid w:val="00B40F2E"/>
    <w:rsid w:val="00B410EA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2FC8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048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9A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9B"/>
    <w:rsid w:val="00B54BB7"/>
    <w:rsid w:val="00B54BC0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1F0F"/>
    <w:rsid w:val="00B624DC"/>
    <w:rsid w:val="00B62B74"/>
    <w:rsid w:val="00B63837"/>
    <w:rsid w:val="00B63896"/>
    <w:rsid w:val="00B63935"/>
    <w:rsid w:val="00B639F7"/>
    <w:rsid w:val="00B63C5C"/>
    <w:rsid w:val="00B63EA7"/>
    <w:rsid w:val="00B63EC0"/>
    <w:rsid w:val="00B6403C"/>
    <w:rsid w:val="00B64238"/>
    <w:rsid w:val="00B64769"/>
    <w:rsid w:val="00B6477B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99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C7D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485"/>
    <w:rsid w:val="00B72615"/>
    <w:rsid w:val="00B7277D"/>
    <w:rsid w:val="00B728B5"/>
    <w:rsid w:val="00B729E7"/>
    <w:rsid w:val="00B72C68"/>
    <w:rsid w:val="00B73161"/>
    <w:rsid w:val="00B73215"/>
    <w:rsid w:val="00B735BA"/>
    <w:rsid w:val="00B73611"/>
    <w:rsid w:val="00B736C3"/>
    <w:rsid w:val="00B738EE"/>
    <w:rsid w:val="00B73A5D"/>
    <w:rsid w:val="00B73D7B"/>
    <w:rsid w:val="00B73D85"/>
    <w:rsid w:val="00B73E6E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1EF"/>
    <w:rsid w:val="00B825FE"/>
    <w:rsid w:val="00B82709"/>
    <w:rsid w:val="00B8279D"/>
    <w:rsid w:val="00B8294F"/>
    <w:rsid w:val="00B829B4"/>
    <w:rsid w:val="00B82DAD"/>
    <w:rsid w:val="00B82DF3"/>
    <w:rsid w:val="00B82F9C"/>
    <w:rsid w:val="00B83174"/>
    <w:rsid w:val="00B831A3"/>
    <w:rsid w:val="00B833AA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831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8FD"/>
    <w:rsid w:val="00B87A51"/>
    <w:rsid w:val="00B87A63"/>
    <w:rsid w:val="00B87C3E"/>
    <w:rsid w:val="00B87CF4"/>
    <w:rsid w:val="00B87E4C"/>
    <w:rsid w:val="00B87EA8"/>
    <w:rsid w:val="00B9027A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4BB"/>
    <w:rsid w:val="00B9658F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405"/>
    <w:rsid w:val="00BA0559"/>
    <w:rsid w:val="00BA080E"/>
    <w:rsid w:val="00BA0A17"/>
    <w:rsid w:val="00BA0CD0"/>
    <w:rsid w:val="00BA0D1A"/>
    <w:rsid w:val="00BA0EFA"/>
    <w:rsid w:val="00BA1027"/>
    <w:rsid w:val="00BA1368"/>
    <w:rsid w:val="00BA13E8"/>
    <w:rsid w:val="00BA14A0"/>
    <w:rsid w:val="00BA1516"/>
    <w:rsid w:val="00BA1571"/>
    <w:rsid w:val="00BA1854"/>
    <w:rsid w:val="00BA189C"/>
    <w:rsid w:val="00BA1B13"/>
    <w:rsid w:val="00BA1B2E"/>
    <w:rsid w:val="00BA1D0B"/>
    <w:rsid w:val="00BA1E67"/>
    <w:rsid w:val="00BA1F6F"/>
    <w:rsid w:val="00BA22AC"/>
    <w:rsid w:val="00BA234F"/>
    <w:rsid w:val="00BA28F1"/>
    <w:rsid w:val="00BA2AB4"/>
    <w:rsid w:val="00BA3304"/>
    <w:rsid w:val="00BA336C"/>
    <w:rsid w:val="00BA339D"/>
    <w:rsid w:val="00BA378E"/>
    <w:rsid w:val="00BA37EA"/>
    <w:rsid w:val="00BA3925"/>
    <w:rsid w:val="00BA397E"/>
    <w:rsid w:val="00BA3B72"/>
    <w:rsid w:val="00BA3CFB"/>
    <w:rsid w:val="00BA42FE"/>
    <w:rsid w:val="00BA4783"/>
    <w:rsid w:val="00BA48DF"/>
    <w:rsid w:val="00BA4A7A"/>
    <w:rsid w:val="00BA4AF4"/>
    <w:rsid w:val="00BA4BE6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3DF"/>
    <w:rsid w:val="00BB050B"/>
    <w:rsid w:val="00BB0517"/>
    <w:rsid w:val="00BB0699"/>
    <w:rsid w:val="00BB0AB0"/>
    <w:rsid w:val="00BB0E69"/>
    <w:rsid w:val="00BB0F43"/>
    <w:rsid w:val="00BB11BB"/>
    <w:rsid w:val="00BB13EA"/>
    <w:rsid w:val="00BB148C"/>
    <w:rsid w:val="00BB165E"/>
    <w:rsid w:val="00BB16C8"/>
    <w:rsid w:val="00BB179B"/>
    <w:rsid w:val="00BB1978"/>
    <w:rsid w:val="00BB19CC"/>
    <w:rsid w:val="00BB1ADA"/>
    <w:rsid w:val="00BB1B41"/>
    <w:rsid w:val="00BB1B78"/>
    <w:rsid w:val="00BB1D20"/>
    <w:rsid w:val="00BB1D2E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190"/>
    <w:rsid w:val="00BB3272"/>
    <w:rsid w:val="00BB3516"/>
    <w:rsid w:val="00BB354D"/>
    <w:rsid w:val="00BB3553"/>
    <w:rsid w:val="00BB35D3"/>
    <w:rsid w:val="00BB3A79"/>
    <w:rsid w:val="00BB3A7F"/>
    <w:rsid w:val="00BB4080"/>
    <w:rsid w:val="00BB4143"/>
    <w:rsid w:val="00BB49BF"/>
    <w:rsid w:val="00BB4B07"/>
    <w:rsid w:val="00BB4C20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24"/>
    <w:rsid w:val="00BC46A0"/>
    <w:rsid w:val="00BC4A07"/>
    <w:rsid w:val="00BC4A86"/>
    <w:rsid w:val="00BC4CB2"/>
    <w:rsid w:val="00BC4F97"/>
    <w:rsid w:val="00BC4F99"/>
    <w:rsid w:val="00BC4FC4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0B7"/>
    <w:rsid w:val="00BD042D"/>
    <w:rsid w:val="00BD0CFF"/>
    <w:rsid w:val="00BD0D22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4E7"/>
    <w:rsid w:val="00BD2B43"/>
    <w:rsid w:val="00BD2C42"/>
    <w:rsid w:val="00BD31D4"/>
    <w:rsid w:val="00BD336D"/>
    <w:rsid w:val="00BD352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1F2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0FE7"/>
    <w:rsid w:val="00BE10D4"/>
    <w:rsid w:val="00BE1231"/>
    <w:rsid w:val="00BE12E3"/>
    <w:rsid w:val="00BE1581"/>
    <w:rsid w:val="00BE1738"/>
    <w:rsid w:val="00BE1864"/>
    <w:rsid w:val="00BE1F9E"/>
    <w:rsid w:val="00BE2031"/>
    <w:rsid w:val="00BE2047"/>
    <w:rsid w:val="00BE2075"/>
    <w:rsid w:val="00BE2135"/>
    <w:rsid w:val="00BE23A3"/>
    <w:rsid w:val="00BE2460"/>
    <w:rsid w:val="00BE2579"/>
    <w:rsid w:val="00BE27FA"/>
    <w:rsid w:val="00BE27FC"/>
    <w:rsid w:val="00BE295E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D7A"/>
    <w:rsid w:val="00BE7F78"/>
    <w:rsid w:val="00BF0044"/>
    <w:rsid w:val="00BF057B"/>
    <w:rsid w:val="00BF06C3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8B1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28D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20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998"/>
    <w:rsid w:val="00C05AF5"/>
    <w:rsid w:val="00C05F87"/>
    <w:rsid w:val="00C06044"/>
    <w:rsid w:val="00C0632D"/>
    <w:rsid w:val="00C06580"/>
    <w:rsid w:val="00C06708"/>
    <w:rsid w:val="00C06781"/>
    <w:rsid w:val="00C06C48"/>
    <w:rsid w:val="00C06DAD"/>
    <w:rsid w:val="00C0703C"/>
    <w:rsid w:val="00C0706E"/>
    <w:rsid w:val="00C0725B"/>
    <w:rsid w:val="00C075CE"/>
    <w:rsid w:val="00C0773C"/>
    <w:rsid w:val="00C07805"/>
    <w:rsid w:val="00C07ECB"/>
    <w:rsid w:val="00C07FBD"/>
    <w:rsid w:val="00C10422"/>
    <w:rsid w:val="00C10427"/>
    <w:rsid w:val="00C10547"/>
    <w:rsid w:val="00C1061E"/>
    <w:rsid w:val="00C10C7A"/>
    <w:rsid w:val="00C10D27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0CA"/>
    <w:rsid w:val="00C130D8"/>
    <w:rsid w:val="00C133D9"/>
    <w:rsid w:val="00C13AD8"/>
    <w:rsid w:val="00C13D41"/>
    <w:rsid w:val="00C142DA"/>
    <w:rsid w:val="00C1434E"/>
    <w:rsid w:val="00C14783"/>
    <w:rsid w:val="00C14880"/>
    <w:rsid w:val="00C1488F"/>
    <w:rsid w:val="00C149B7"/>
    <w:rsid w:val="00C14A0A"/>
    <w:rsid w:val="00C14D2A"/>
    <w:rsid w:val="00C14EE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117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30"/>
    <w:rsid w:val="00C25876"/>
    <w:rsid w:val="00C25A33"/>
    <w:rsid w:val="00C25FC9"/>
    <w:rsid w:val="00C2660B"/>
    <w:rsid w:val="00C26BF6"/>
    <w:rsid w:val="00C26BFC"/>
    <w:rsid w:val="00C26C78"/>
    <w:rsid w:val="00C272B6"/>
    <w:rsid w:val="00C272C1"/>
    <w:rsid w:val="00C2730E"/>
    <w:rsid w:val="00C27439"/>
    <w:rsid w:val="00C27559"/>
    <w:rsid w:val="00C27888"/>
    <w:rsid w:val="00C27B46"/>
    <w:rsid w:val="00C27E3C"/>
    <w:rsid w:val="00C27F1F"/>
    <w:rsid w:val="00C3059D"/>
    <w:rsid w:val="00C3080D"/>
    <w:rsid w:val="00C30B7E"/>
    <w:rsid w:val="00C30E8B"/>
    <w:rsid w:val="00C31013"/>
    <w:rsid w:val="00C31403"/>
    <w:rsid w:val="00C318BB"/>
    <w:rsid w:val="00C31FC9"/>
    <w:rsid w:val="00C322B8"/>
    <w:rsid w:val="00C32AA8"/>
    <w:rsid w:val="00C32ED9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5AA"/>
    <w:rsid w:val="00C367CD"/>
    <w:rsid w:val="00C367FA"/>
    <w:rsid w:val="00C36B5F"/>
    <w:rsid w:val="00C370A4"/>
    <w:rsid w:val="00C37333"/>
    <w:rsid w:val="00C37520"/>
    <w:rsid w:val="00C3791C"/>
    <w:rsid w:val="00C3798A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2CA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A1E"/>
    <w:rsid w:val="00C44C93"/>
    <w:rsid w:val="00C44D37"/>
    <w:rsid w:val="00C44E4B"/>
    <w:rsid w:val="00C450E6"/>
    <w:rsid w:val="00C4559B"/>
    <w:rsid w:val="00C456B4"/>
    <w:rsid w:val="00C4592A"/>
    <w:rsid w:val="00C45ADB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4F0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3B"/>
    <w:rsid w:val="00C50B57"/>
    <w:rsid w:val="00C50B5A"/>
    <w:rsid w:val="00C511AA"/>
    <w:rsid w:val="00C51287"/>
    <w:rsid w:val="00C5171F"/>
    <w:rsid w:val="00C5174E"/>
    <w:rsid w:val="00C5175C"/>
    <w:rsid w:val="00C519E7"/>
    <w:rsid w:val="00C51A17"/>
    <w:rsid w:val="00C51A67"/>
    <w:rsid w:val="00C51C10"/>
    <w:rsid w:val="00C52998"/>
    <w:rsid w:val="00C52DD8"/>
    <w:rsid w:val="00C52F0C"/>
    <w:rsid w:val="00C530D1"/>
    <w:rsid w:val="00C53276"/>
    <w:rsid w:val="00C536F2"/>
    <w:rsid w:val="00C5378A"/>
    <w:rsid w:val="00C537A2"/>
    <w:rsid w:val="00C53BFF"/>
    <w:rsid w:val="00C5426D"/>
    <w:rsid w:val="00C5450A"/>
    <w:rsid w:val="00C5463C"/>
    <w:rsid w:val="00C54A48"/>
    <w:rsid w:val="00C54CCB"/>
    <w:rsid w:val="00C54E66"/>
    <w:rsid w:val="00C5515B"/>
    <w:rsid w:val="00C55233"/>
    <w:rsid w:val="00C5537D"/>
    <w:rsid w:val="00C55D63"/>
    <w:rsid w:val="00C55E65"/>
    <w:rsid w:val="00C56159"/>
    <w:rsid w:val="00C561BD"/>
    <w:rsid w:val="00C562FA"/>
    <w:rsid w:val="00C563C1"/>
    <w:rsid w:val="00C563E7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6C8"/>
    <w:rsid w:val="00C607A3"/>
    <w:rsid w:val="00C6084F"/>
    <w:rsid w:val="00C60C4B"/>
    <w:rsid w:val="00C60DFC"/>
    <w:rsid w:val="00C60FBF"/>
    <w:rsid w:val="00C618AD"/>
    <w:rsid w:val="00C618DD"/>
    <w:rsid w:val="00C619B0"/>
    <w:rsid w:val="00C61EF8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3FE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A81"/>
    <w:rsid w:val="00C65DD4"/>
    <w:rsid w:val="00C65DD7"/>
    <w:rsid w:val="00C65EA1"/>
    <w:rsid w:val="00C6603A"/>
    <w:rsid w:val="00C66050"/>
    <w:rsid w:val="00C66083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3FF0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DDA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C31"/>
    <w:rsid w:val="00C80F53"/>
    <w:rsid w:val="00C81223"/>
    <w:rsid w:val="00C8123A"/>
    <w:rsid w:val="00C812CE"/>
    <w:rsid w:val="00C812D2"/>
    <w:rsid w:val="00C81315"/>
    <w:rsid w:val="00C815D0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35A"/>
    <w:rsid w:val="00C845A4"/>
    <w:rsid w:val="00C84996"/>
    <w:rsid w:val="00C84DE0"/>
    <w:rsid w:val="00C84E57"/>
    <w:rsid w:val="00C84EB7"/>
    <w:rsid w:val="00C84F79"/>
    <w:rsid w:val="00C85260"/>
    <w:rsid w:val="00C85BE2"/>
    <w:rsid w:val="00C860CE"/>
    <w:rsid w:val="00C86123"/>
    <w:rsid w:val="00C86A16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0CA6"/>
    <w:rsid w:val="00C90F56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845"/>
    <w:rsid w:val="00C95925"/>
    <w:rsid w:val="00C959BA"/>
    <w:rsid w:val="00C95A92"/>
    <w:rsid w:val="00C95EC0"/>
    <w:rsid w:val="00C95EF1"/>
    <w:rsid w:val="00C962C3"/>
    <w:rsid w:val="00C96716"/>
    <w:rsid w:val="00C96D2B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08E4"/>
    <w:rsid w:val="00CA0B0E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BEC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B57"/>
    <w:rsid w:val="00CA7D2F"/>
    <w:rsid w:val="00CA7FDE"/>
    <w:rsid w:val="00CB0119"/>
    <w:rsid w:val="00CB07C9"/>
    <w:rsid w:val="00CB09BD"/>
    <w:rsid w:val="00CB0B02"/>
    <w:rsid w:val="00CB1389"/>
    <w:rsid w:val="00CB14FB"/>
    <w:rsid w:val="00CB15B0"/>
    <w:rsid w:val="00CB1602"/>
    <w:rsid w:val="00CB167F"/>
    <w:rsid w:val="00CB16B9"/>
    <w:rsid w:val="00CB175F"/>
    <w:rsid w:val="00CB17D4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AD7"/>
    <w:rsid w:val="00CB4D9B"/>
    <w:rsid w:val="00CB4EE4"/>
    <w:rsid w:val="00CB4F15"/>
    <w:rsid w:val="00CB4F79"/>
    <w:rsid w:val="00CB5265"/>
    <w:rsid w:val="00CB526A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AEF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37C"/>
    <w:rsid w:val="00CC5566"/>
    <w:rsid w:val="00CC5587"/>
    <w:rsid w:val="00CC55D9"/>
    <w:rsid w:val="00CC56CA"/>
    <w:rsid w:val="00CC59DE"/>
    <w:rsid w:val="00CC5A1F"/>
    <w:rsid w:val="00CC5A9C"/>
    <w:rsid w:val="00CC5A9D"/>
    <w:rsid w:val="00CC5B98"/>
    <w:rsid w:val="00CC5D17"/>
    <w:rsid w:val="00CC5D6D"/>
    <w:rsid w:val="00CC5F7D"/>
    <w:rsid w:val="00CC5FFA"/>
    <w:rsid w:val="00CC6130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8AD"/>
    <w:rsid w:val="00CC7CAE"/>
    <w:rsid w:val="00CC7CB3"/>
    <w:rsid w:val="00CD005A"/>
    <w:rsid w:val="00CD0228"/>
    <w:rsid w:val="00CD02AA"/>
    <w:rsid w:val="00CD02D7"/>
    <w:rsid w:val="00CD0580"/>
    <w:rsid w:val="00CD0CE9"/>
    <w:rsid w:val="00CD0F7F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6E2"/>
    <w:rsid w:val="00CD39A7"/>
    <w:rsid w:val="00CD3A2F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A3B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0A43"/>
    <w:rsid w:val="00CE0BE0"/>
    <w:rsid w:val="00CE13F5"/>
    <w:rsid w:val="00CE1626"/>
    <w:rsid w:val="00CE164E"/>
    <w:rsid w:val="00CE16E3"/>
    <w:rsid w:val="00CE1BFA"/>
    <w:rsid w:val="00CE26BF"/>
    <w:rsid w:val="00CE2706"/>
    <w:rsid w:val="00CE2835"/>
    <w:rsid w:val="00CE2B6F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705"/>
    <w:rsid w:val="00CE580D"/>
    <w:rsid w:val="00CE58AD"/>
    <w:rsid w:val="00CE5954"/>
    <w:rsid w:val="00CE598C"/>
    <w:rsid w:val="00CE59B2"/>
    <w:rsid w:val="00CE5A80"/>
    <w:rsid w:val="00CE5B51"/>
    <w:rsid w:val="00CE6059"/>
    <w:rsid w:val="00CE60AF"/>
    <w:rsid w:val="00CE621A"/>
    <w:rsid w:val="00CE64FE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532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CF7EC4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712"/>
    <w:rsid w:val="00D05908"/>
    <w:rsid w:val="00D059E6"/>
    <w:rsid w:val="00D059EE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011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3A8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5B"/>
    <w:rsid w:val="00D2108A"/>
    <w:rsid w:val="00D2111B"/>
    <w:rsid w:val="00D2138B"/>
    <w:rsid w:val="00D213EE"/>
    <w:rsid w:val="00D21720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DF0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4E62"/>
    <w:rsid w:val="00D2500E"/>
    <w:rsid w:val="00D25231"/>
    <w:rsid w:val="00D25877"/>
    <w:rsid w:val="00D25A51"/>
    <w:rsid w:val="00D25BD0"/>
    <w:rsid w:val="00D25CD3"/>
    <w:rsid w:val="00D25CFA"/>
    <w:rsid w:val="00D25EFE"/>
    <w:rsid w:val="00D26048"/>
    <w:rsid w:val="00D265EA"/>
    <w:rsid w:val="00D2662F"/>
    <w:rsid w:val="00D2671D"/>
    <w:rsid w:val="00D26AA5"/>
    <w:rsid w:val="00D26B17"/>
    <w:rsid w:val="00D26D39"/>
    <w:rsid w:val="00D26DAC"/>
    <w:rsid w:val="00D271BB"/>
    <w:rsid w:val="00D27243"/>
    <w:rsid w:val="00D272FA"/>
    <w:rsid w:val="00D278C6"/>
    <w:rsid w:val="00D27EE6"/>
    <w:rsid w:val="00D303E8"/>
    <w:rsid w:val="00D30412"/>
    <w:rsid w:val="00D30437"/>
    <w:rsid w:val="00D305BA"/>
    <w:rsid w:val="00D306FF"/>
    <w:rsid w:val="00D307AE"/>
    <w:rsid w:val="00D307D2"/>
    <w:rsid w:val="00D30FF1"/>
    <w:rsid w:val="00D30FF9"/>
    <w:rsid w:val="00D31426"/>
    <w:rsid w:val="00D316B5"/>
    <w:rsid w:val="00D316C6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13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B96"/>
    <w:rsid w:val="00D36CD9"/>
    <w:rsid w:val="00D37064"/>
    <w:rsid w:val="00D37206"/>
    <w:rsid w:val="00D37587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0A"/>
    <w:rsid w:val="00D40C45"/>
    <w:rsid w:val="00D40D50"/>
    <w:rsid w:val="00D40D9E"/>
    <w:rsid w:val="00D40F0B"/>
    <w:rsid w:val="00D414AB"/>
    <w:rsid w:val="00D416AE"/>
    <w:rsid w:val="00D4170D"/>
    <w:rsid w:val="00D41767"/>
    <w:rsid w:val="00D417A5"/>
    <w:rsid w:val="00D418FF"/>
    <w:rsid w:val="00D41A23"/>
    <w:rsid w:val="00D41C8D"/>
    <w:rsid w:val="00D41CF1"/>
    <w:rsid w:val="00D41F86"/>
    <w:rsid w:val="00D42191"/>
    <w:rsid w:val="00D4225C"/>
    <w:rsid w:val="00D4234B"/>
    <w:rsid w:val="00D4258B"/>
    <w:rsid w:val="00D426CD"/>
    <w:rsid w:val="00D4297B"/>
    <w:rsid w:val="00D42CC1"/>
    <w:rsid w:val="00D42CE8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5B"/>
    <w:rsid w:val="00D44DE0"/>
    <w:rsid w:val="00D45D7A"/>
    <w:rsid w:val="00D45E92"/>
    <w:rsid w:val="00D45ECC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DDB"/>
    <w:rsid w:val="00D47E50"/>
    <w:rsid w:val="00D501A6"/>
    <w:rsid w:val="00D501C0"/>
    <w:rsid w:val="00D50267"/>
    <w:rsid w:val="00D506DA"/>
    <w:rsid w:val="00D5091A"/>
    <w:rsid w:val="00D50B97"/>
    <w:rsid w:val="00D50DC8"/>
    <w:rsid w:val="00D50E30"/>
    <w:rsid w:val="00D50ECE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1E2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57EE0"/>
    <w:rsid w:val="00D60132"/>
    <w:rsid w:val="00D60258"/>
    <w:rsid w:val="00D606C2"/>
    <w:rsid w:val="00D6092B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2D0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E36"/>
    <w:rsid w:val="00D67F06"/>
    <w:rsid w:val="00D70122"/>
    <w:rsid w:val="00D702BE"/>
    <w:rsid w:val="00D70445"/>
    <w:rsid w:val="00D70999"/>
    <w:rsid w:val="00D70A09"/>
    <w:rsid w:val="00D70EE7"/>
    <w:rsid w:val="00D70FDA"/>
    <w:rsid w:val="00D7153C"/>
    <w:rsid w:val="00D7167A"/>
    <w:rsid w:val="00D718A3"/>
    <w:rsid w:val="00D71BB2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63"/>
    <w:rsid w:val="00D73497"/>
    <w:rsid w:val="00D734E9"/>
    <w:rsid w:val="00D738C1"/>
    <w:rsid w:val="00D739E9"/>
    <w:rsid w:val="00D739F4"/>
    <w:rsid w:val="00D73AD4"/>
    <w:rsid w:val="00D73F5C"/>
    <w:rsid w:val="00D740A7"/>
    <w:rsid w:val="00D74101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5F7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812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8E1"/>
    <w:rsid w:val="00D82C66"/>
    <w:rsid w:val="00D82E99"/>
    <w:rsid w:val="00D830D3"/>
    <w:rsid w:val="00D83422"/>
    <w:rsid w:val="00D835F5"/>
    <w:rsid w:val="00D83914"/>
    <w:rsid w:val="00D839A8"/>
    <w:rsid w:val="00D83B34"/>
    <w:rsid w:val="00D83B7C"/>
    <w:rsid w:val="00D83C03"/>
    <w:rsid w:val="00D83E93"/>
    <w:rsid w:val="00D84097"/>
    <w:rsid w:val="00D84241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8769E"/>
    <w:rsid w:val="00D87F4B"/>
    <w:rsid w:val="00D90490"/>
    <w:rsid w:val="00D9051B"/>
    <w:rsid w:val="00D90E25"/>
    <w:rsid w:val="00D90F7F"/>
    <w:rsid w:val="00D91159"/>
    <w:rsid w:val="00D91179"/>
    <w:rsid w:val="00D91184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57"/>
    <w:rsid w:val="00D97CA7"/>
    <w:rsid w:val="00DA00E8"/>
    <w:rsid w:val="00DA0166"/>
    <w:rsid w:val="00DA03E4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87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798"/>
    <w:rsid w:val="00DA4836"/>
    <w:rsid w:val="00DA4C58"/>
    <w:rsid w:val="00DA4CB2"/>
    <w:rsid w:val="00DA5357"/>
    <w:rsid w:val="00DA53B1"/>
    <w:rsid w:val="00DA5A68"/>
    <w:rsid w:val="00DA5A82"/>
    <w:rsid w:val="00DA5B7C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249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578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2FA5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D12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B64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B8D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AF6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7D6"/>
    <w:rsid w:val="00DC6A4E"/>
    <w:rsid w:val="00DC6F5A"/>
    <w:rsid w:val="00DC7EA3"/>
    <w:rsid w:val="00DD0053"/>
    <w:rsid w:val="00DD028C"/>
    <w:rsid w:val="00DD02CF"/>
    <w:rsid w:val="00DD0388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21"/>
    <w:rsid w:val="00DD3056"/>
    <w:rsid w:val="00DD306C"/>
    <w:rsid w:val="00DD327A"/>
    <w:rsid w:val="00DD32ED"/>
    <w:rsid w:val="00DD3CDB"/>
    <w:rsid w:val="00DD3CE2"/>
    <w:rsid w:val="00DD3F37"/>
    <w:rsid w:val="00DD4385"/>
    <w:rsid w:val="00DD47D2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D75CB"/>
    <w:rsid w:val="00DE00F6"/>
    <w:rsid w:val="00DE01F8"/>
    <w:rsid w:val="00DE045D"/>
    <w:rsid w:val="00DE047C"/>
    <w:rsid w:val="00DE099C"/>
    <w:rsid w:val="00DE0D85"/>
    <w:rsid w:val="00DE0DC9"/>
    <w:rsid w:val="00DE0E61"/>
    <w:rsid w:val="00DE0EF2"/>
    <w:rsid w:val="00DE0F82"/>
    <w:rsid w:val="00DE1329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34F"/>
    <w:rsid w:val="00DE553D"/>
    <w:rsid w:val="00DE55A7"/>
    <w:rsid w:val="00DE5785"/>
    <w:rsid w:val="00DE5C92"/>
    <w:rsid w:val="00DE5CAF"/>
    <w:rsid w:val="00DE5E4B"/>
    <w:rsid w:val="00DE615A"/>
    <w:rsid w:val="00DE6167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15"/>
    <w:rsid w:val="00DF174E"/>
    <w:rsid w:val="00DF1958"/>
    <w:rsid w:val="00DF19FE"/>
    <w:rsid w:val="00DF1BD0"/>
    <w:rsid w:val="00DF24CD"/>
    <w:rsid w:val="00DF2BCA"/>
    <w:rsid w:val="00DF2C0D"/>
    <w:rsid w:val="00DF2CF7"/>
    <w:rsid w:val="00DF2E04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A57"/>
    <w:rsid w:val="00DF3BDD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E13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02E"/>
    <w:rsid w:val="00E071B8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12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3DE2"/>
    <w:rsid w:val="00E1406E"/>
    <w:rsid w:val="00E141D6"/>
    <w:rsid w:val="00E142C4"/>
    <w:rsid w:val="00E149DC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99A"/>
    <w:rsid w:val="00E15C37"/>
    <w:rsid w:val="00E15EFB"/>
    <w:rsid w:val="00E16143"/>
    <w:rsid w:val="00E16502"/>
    <w:rsid w:val="00E16806"/>
    <w:rsid w:val="00E169CF"/>
    <w:rsid w:val="00E169DB"/>
    <w:rsid w:val="00E16A87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17F3F"/>
    <w:rsid w:val="00E203B9"/>
    <w:rsid w:val="00E204D5"/>
    <w:rsid w:val="00E20822"/>
    <w:rsid w:val="00E2085C"/>
    <w:rsid w:val="00E20CA4"/>
    <w:rsid w:val="00E20FDC"/>
    <w:rsid w:val="00E2125F"/>
    <w:rsid w:val="00E213D5"/>
    <w:rsid w:val="00E21452"/>
    <w:rsid w:val="00E2157D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D60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3BE"/>
    <w:rsid w:val="00E25462"/>
    <w:rsid w:val="00E2567D"/>
    <w:rsid w:val="00E256E0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1D7"/>
    <w:rsid w:val="00E272D2"/>
    <w:rsid w:val="00E27364"/>
    <w:rsid w:val="00E275B3"/>
    <w:rsid w:val="00E276FF"/>
    <w:rsid w:val="00E277DF"/>
    <w:rsid w:val="00E278E0"/>
    <w:rsid w:val="00E2798E"/>
    <w:rsid w:val="00E27F25"/>
    <w:rsid w:val="00E30355"/>
    <w:rsid w:val="00E303B0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8B9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690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E1"/>
    <w:rsid w:val="00E418FA"/>
    <w:rsid w:val="00E419BA"/>
    <w:rsid w:val="00E419D8"/>
    <w:rsid w:val="00E41C14"/>
    <w:rsid w:val="00E41C38"/>
    <w:rsid w:val="00E41E77"/>
    <w:rsid w:val="00E41FEC"/>
    <w:rsid w:val="00E42972"/>
    <w:rsid w:val="00E42C02"/>
    <w:rsid w:val="00E42CB0"/>
    <w:rsid w:val="00E42EC3"/>
    <w:rsid w:val="00E43006"/>
    <w:rsid w:val="00E43136"/>
    <w:rsid w:val="00E43150"/>
    <w:rsid w:val="00E4357D"/>
    <w:rsid w:val="00E4370E"/>
    <w:rsid w:val="00E438AB"/>
    <w:rsid w:val="00E43B63"/>
    <w:rsid w:val="00E43D98"/>
    <w:rsid w:val="00E43DEA"/>
    <w:rsid w:val="00E43ED6"/>
    <w:rsid w:val="00E440EB"/>
    <w:rsid w:val="00E44215"/>
    <w:rsid w:val="00E44332"/>
    <w:rsid w:val="00E444D3"/>
    <w:rsid w:val="00E44502"/>
    <w:rsid w:val="00E45110"/>
    <w:rsid w:val="00E45155"/>
    <w:rsid w:val="00E4517D"/>
    <w:rsid w:val="00E4522E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47F9B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81B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A29"/>
    <w:rsid w:val="00E55B8E"/>
    <w:rsid w:val="00E55DBF"/>
    <w:rsid w:val="00E55F9E"/>
    <w:rsid w:val="00E5639A"/>
    <w:rsid w:val="00E563FF"/>
    <w:rsid w:val="00E5664A"/>
    <w:rsid w:val="00E56C1D"/>
    <w:rsid w:val="00E56D62"/>
    <w:rsid w:val="00E575A8"/>
    <w:rsid w:val="00E57766"/>
    <w:rsid w:val="00E57B48"/>
    <w:rsid w:val="00E57C26"/>
    <w:rsid w:val="00E602A6"/>
    <w:rsid w:val="00E602D4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79D"/>
    <w:rsid w:val="00E62AEE"/>
    <w:rsid w:val="00E62B54"/>
    <w:rsid w:val="00E62CDC"/>
    <w:rsid w:val="00E62E83"/>
    <w:rsid w:val="00E63204"/>
    <w:rsid w:val="00E634DD"/>
    <w:rsid w:val="00E6362C"/>
    <w:rsid w:val="00E6390F"/>
    <w:rsid w:val="00E63948"/>
    <w:rsid w:val="00E63965"/>
    <w:rsid w:val="00E63A68"/>
    <w:rsid w:val="00E640BC"/>
    <w:rsid w:val="00E641D2"/>
    <w:rsid w:val="00E642F8"/>
    <w:rsid w:val="00E6431C"/>
    <w:rsid w:val="00E64345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67F89"/>
    <w:rsid w:val="00E70107"/>
    <w:rsid w:val="00E70176"/>
    <w:rsid w:val="00E7024D"/>
    <w:rsid w:val="00E70631"/>
    <w:rsid w:val="00E70667"/>
    <w:rsid w:val="00E7074B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2DFE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EE"/>
    <w:rsid w:val="00E74EFE"/>
    <w:rsid w:val="00E74F5C"/>
    <w:rsid w:val="00E75278"/>
    <w:rsid w:val="00E7554B"/>
    <w:rsid w:val="00E75851"/>
    <w:rsid w:val="00E758DE"/>
    <w:rsid w:val="00E75901"/>
    <w:rsid w:val="00E7598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644"/>
    <w:rsid w:val="00E77817"/>
    <w:rsid w:val="00E77905"/>
    <w:rsid w:val="00E77C48"/>
    <w:rsid w:val="00E77D4A"/>
    <w:rsid w:val="00E77ED7"/>
    <w:rsid w:val="00E80036"/>
    <w:rsid w:val="00E800EF"/>
    <w:rsid w:val="00E8011C"/>
    <w:rsid w:val="00E80246"/>
    <w:rsid w:val="00E80732"/>
    <w:rsid w:val="00E807DD"/>
    <w:rsid w:val="00E80939"/>
    <w:rsid w:val="00E81277"/>
    <w:rsid w:val="00E815B4"/>
    <w:rsid w:val="00E81742"/>
    <w:rsid w:val="00E81838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2CC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DED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B9C"/>
    <w:rsid w:val="00E87EF3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98"/>
    <w:rsid w:val="00E90A02"/>
    <w:rsid w:val="00E90D4C"/>
    <w:rsid w:val="00E911A9"/>
    <w:rsid w:val="00E91282"/>
    <w:rsid w:val="00E9173A"/>
    <w:rsid w:val="00E91749"/>
    <w:rsid w:val="00E91C5F"/>
    <w:rsid w:val="00E91D94"/>
    <w:rsid w:val="00E9208C"/>
    <w:rsid w:val="00E921E9"/>
    <w:rsid w:val="00E927CC"/>
    <w:rsid w:val="00E92A5B"/>
    <w:rsid w:val="00E92A98"/>
    <w:rsid w:val="00E92ADB"/>
    <w:rsid w:val="00E92B8E"/>
    <w:rsid w:val="00E92CF8"/>
    <w:rsid w:val="00E93020"/>
    <w:rsid w:val="00E932DA"/>
    <w:rsid w:val="00E9336B"/>
    <w:rsid w:val="00E933AB"/>
    <w:rsid w:val="00E93A7F"/>
    <w:rsid w:val="00E93B2F"/>
    <w:rsid w:val="00E93B8D"/>
    <w:rsid w:val="00E94052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5FA8"/>
    <w:rsid w:val="00E960DB"/>
    <w:rsid w:val="00E9637D"/>
    <w:rsid w:val="00E965FF"/>
    <w:rsid w:val="00E967C4"/>
    <w:rsid w:val="00E96A0E"/>
    <w:rsid w:val="00E96AEB"/>
    <w:rsid w:val="00E96BC7"/>
    <w:rsid w:val="00E96E03"/>
    <w:rsid w:val="00E970D8"/>
    <w:rsid w:val="00E970E3"/>
    <w:rsid w:val="00E971C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40"/>
    <w:rsid w:val="00EA2BC8"/>
    <w:rsid w:val="00EA2DD7"/>
    <w:rsid w:val="00EA2E61"/>
    <w:rsid w:val="00EA31D6"/>
    <w:rsid w:val="00EA320D"/>
    <w:rsid w:val="00EA343A"/>
    <w:rsid w:val="00EA347D"/>
    <w:rsid w:val="00EA3499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742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29D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876"/>
    <w:rsid w:val="00EB3D06"/>
    <w:rsid w:val="00EB3DFC"/>
    <w:rsid w:val="00EB3F29"/>
    <w:rsid w:val="00EB44F2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8F2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1B4B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8F6"/>
    <w:rsid w:val="00EC396F"/>
    <w:rsid w:val="00EC3991"/>
    <w:rsid w:val="00EC39DA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25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2DA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49F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12F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AA4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A46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7DD"/>
    <w:rsid w:val="00EE7AD6"/>
    <w:rsid w:val="00EE7C38"/>
    <w:rsid w:val="00EF0019"/>
    <w:rsid w:val="00EF002A"/>
    <w:rsid w:val="00EF0050"/>
    <w:rsid w:val="00EF0576"/>
    <w:rsid w:val="00EF06E2"/>
    <w:rsid w:val="00EF0780"/>
    <w:rsid w:val="00EF0895"/>
    <w:rsid w:val="00EF08B1"/>
    <w:rsid w:val="00EF094E"/>
    <w:rsid w:val="00EF09E1"/>
    <w:rsid w:val="00EF0B8F"/>
    <w:rsid w:val="00EF0CAB"/>
    <w:rsid w:val="00EF0E79"/>
    <w:rsid w:val="00EF0FB8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BE3"/>
    <w:rsid w:val="00EF4DB5"/>
    <w:rsid w:val="00EF4DC9"/>
    <w:rsid w:val="00EF4E77"/>
    <w:rsid w:val="00EF4F0F"/>
    <w:rsid w:val="00EF5059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462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882"/>
    <w:rsid w:val="00F17FF5"/>
    <w:rsid w:val="00F20041"/>
    <w:rsid w:val="00F2011A"/>
    <w:rsid w:val="00F201F0"/>
    <w:rsid w:val="00F20478"/>
    <w:rsid w:val="00F206F4"/>
    <w:rsid w:val="00F20C95"/>
    <w:rsid w:val="00F20D25"/>
    <w:rsid w:val="00F20E43"/>
    <w:rsid w:val="00F211D6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2F9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45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786"/>
    <w:rsid w:val="00F30962"/>
    <w:rsid w:val="00F3170A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47E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257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DA6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7F3"/>
    <w:rsid w:val="00F4482C"/>
    <w:rsid w:val="00F448A1"/>
    <w:rsid w:val="00F44982"/>
    <w:rsid w:val="00F44B82"/>
    <w:rsid w:val="00F44C47"/>
    <w:rsid w:val="00F44EAF"/>
    <w:rsid w:val="00F44FA4"/>
    <w:rsid w:val="00F45161"/>
    <w:rsid w:val="00F45289"/>
    <w:rsid w:val="00F454F3"/>
    <w:rsid w:val="00F45570"/>
    <w:rsid w:val="00F46058"/>
    <w:rsid w:val="00F46309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47A"/>
    <w:rsid w:val="00F506E8"/>
    <w:rsid w:val="00F5072D"/>
    <w:rsid w:val="00F50B2C"/>
    <w:rsid w:val="00F50EC6"/>
    <w:rsid w:val="00F50F8B"/>
    <w:rsid w:val="00F513FF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C42"/>
    <w:rsid w:val="00F53FBB"/>
    <w:rsid w:val="00F54091"/>
    <w:rsid w:val="00F540B3"/>
    <w:rsid w:val="00F54523"/>
    <w:rsid w:val="00F54982"/>
    <w:rsid w:val="00F54A2B"/>
    <w:rsid w:val="00F54A67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473"/>
    <w:rsid w:val="00F6155A"/>
    <w:rsid w:val="00F618AD"/>
    <w:rsid w:val="00F61ABF"/>
    <w:rsid w:val="00F61BDB"/>
    <w:rsid w:val="00F61E6A"/>
    <w:rsid w:val="00F62042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3F8B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1EE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3A9"/>
    <w:rsid w:val="00F74477"/>
    <w:rsid w:val="00F74AAB"/>
    <w:rsid w:val="00F74F52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053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50D"/>
    <w:rsid w:val="00F8662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72"/>
    <w:rsid w:val="00F93AB1"/>
    <w:rsid w:val="00F93AD5"/>
    <w:rsid w:val="00F93EC2"/>
    <w:rsid w:val="00F9412F"/>
    <w:rsid w:val="00F9418A"/>
    <w:rsid w:val="00F941F9"/>
    <w:rsid w:val="00F94284"/>
    <w:rsid w:val="00F94805"/>
    <w:rsid w:val="00F94CB4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55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ED9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3DD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2FDF"/>
    <w:rsid w:val="00FB31EC"/>
    <w:rsid w:val="00FB335F"/>
    <w:rsid w:val="00FB3420"/>
    <w:rsid w:val="00FB343B"/>
    <w:rsid w:val="00FB3B02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A9"/>
    <w:rsid w:val="00FB4DD1"/>
    <w:rsid w:val="00FB4FB8"/>
    <w:rsid w:val="00FB5002"/>
    <w:rsid w:val="00FB50B3"/>
    <w:rsid w:val="00FB51CF"/>
    <w:rsid w:val="00FB5561"/>
    <w:rsid w:val="00FB5C74"/>
    <w:rsid w:val="00FB5DF7"/>
    <w:rsid w:val="00FB61EA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0F8F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3E1C"/>
    <w:rsid w:val="00FC40C3"/>
    <w:rsid w:val="00FC46CC"/>
    <w:rsid w:val="00FC4B60"/>
    <w:rsid w:val="00FC4BB4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6C6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634"/>
    <w:rsid w:val="00FD0B47"/>
    <w:rsid w:val="00FD0C33"/>
    <w:rsid w:val="00FD127B"/>
    <w:rsid w:val="00FD12CB"/>
    <w:rsid w:val="00FD1424"/>
    <w:rsid w:val="00FD18DA"/>
    <w:rsid w:val="00FD1A4F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4C"/>
    <w:rsid w:val="00FD27DD"/>
    <w:rsid w:val="00FD2854"/>
    <w:rsid w:val="00FD293C"/>
    <w:rsid w:val="00FD29F9"/>
    <w:rsid w:val="00FD2B5B"/>
    <w:rsid w:val="00FD2E92"/>
    <w:rsid w:val="00FD3161"/>
    <w:rsid w:val="00FD36C7"/>
    <w:rsid w:val="00FD384C"/>
    <w:rsid w:val="00FD39A9"/>
    <w:rsid w:val="00FD3B90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530"/>
    <w:rsid w:val="00FD6617"/>
    <w:rsid w:val="00FD6896"/>
    <w:rsid w:val="00FD6C8F"/>
    <w:rsid w:val="00FD6CBF"/>
    <w:rsid w:val="00FD6EBC"/>
    <w:rsid w:val="00FD7184"/>
    <w:rsid w:val="00FD7427"/>
    <w:rsid w:val="00FD7652"/>
    <w:rsid w:val="00FD770A"/>
    <w:rsid w:val="00FD77B6"/>
    <w:rsid w:val="00FD788F"/>
    <w:rsid w:val="00FD7CAD"/>
    <w:rsid w:val="00FD7D6D"/>
    <w:rsid w:val="00FD7FB2"/>
    <w:rsid w:val="00FE0526"/>
    <w:rsid w:val="00FE070F"/>
    <w:rsid w:val="00FE0A66"/>
    <w:rsid w:val="00FE0BB1"/>
    <w:rsid w:val="00FE1122"/>
    <w:rsid w:val="00FE1154"/>
    <w:rsid w:val="00FE1230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56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8B"/>
    <w:rsid w:val="00FE70B8"/>
    <w:rsid w:val="00FE70F5"/>
    <w:rsid w:val="00FE715C"/>
    <w:rsid w:val="00FE73EB"/>
    <w:rsid w:val="00FE7456"/>
    <w:rsid w:val="00FE7503"/>
    <w:rsid w:val="00FE7555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C79"/>
    <w:rsid w:val="00FF0FE2"/>
    <w:rsid w:val="00FF11DC"/>
    <w:rsid w:val="00FF122B"/>
    <w:rsid w:val="00FF12CF"/>
    <w:rsid w:val="00FF13CE"/>
    <w:rsid w:val="00FF146D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20E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BF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05A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DE1"/>
    <w:rsid w:val="00FF7E0B"/>
    <w:rsid w:val="00FF7F26"/>
    <w:rsid w:val="04CAE955"/>
    <w:rsid w:val="09B653E5"/>
    <w:rsid w:val="0A54E19D"/>
    <w:rsid w:val="0EC4D633"/>
    <w:rsid w:val="1119585C"/>
    <w:rsid w:val="12B528BD"/>
    <w:rsid w:val="1FAC6F2A"/>
    <w:rsid w:val="2EAE145E"/>
    <w:rsid w:val="3B1F0F5E"/>
    <w:rsid w:val="3B3FFBC8"/>
    <w:rsid w:val="3D34FE4A"/>
    <w:rsid w:val="4A453973"/>
    <w:rsid w:val="62116C4C"/>
    <w:rsid w:val="6EB28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FF10EEEB-A7A9-4AA3-816B-8D58B342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DFA"/>
    <w:rPr>
      <w:szCs w:val="22"/>
    </w:rPr>
  </w:style>
  <w:style w:type="paragraph" w:styleId="BodyTextIndent3">
    <w:name w:val="Body Text Indent 3"/>
    <w:basedOn w:val="Normal"/>
    <w:link w:val="BodyTextIndent3Char"/>
    <w:rsid w:val="00526DF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26DFA"/>
    <w:rPr>
      <w:rFonts w:ascii="Arial" w:hAnsi="Arial"/>
      <w:sz w:val="16"/>
    </w:rPr>
  </w:style>
  <w:style w:type="paragraph" w:styleId="Closing">
    <w:name w:val="Closing"/>
    <w:basedOn w:val="Normal"/>
    <w:link w:val="ClosingChar"/>
    <w:rsid w:val="00526DFA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rsid w:val="00526DFA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6DFA"/>
    <w:rPr>
      <w:szCs w:val="22"/>
    </w:rPr>
  </w:style>
  <w:style w:type="character" w:customStyle="1" w:styleId="DateChar">
    <w:name w:val="Date Char"/>
    <w:basedOn w:val="DefaultParagraphFont"/>
    <w:link w:val="Date"/>
    <w:rsid w:val="00526DFA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rsid w:val="00526DFA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526DFA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26DFA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26DFA"/>
    <w:rPr>
      <w:rFonts w:ascii="Arial" w:hAnsi="Arial"/>
      <w:szCs w:val="25"/>
    </w:rPr>
  </w:style>
  <w:style w:type="paragraph" w:styleId="EnvelopeAddress">
    <w:name w:val="envelope address"/>
    <w:basedOn w:val="Normal"/>
    <w:rsid w:val="00526DF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526DFA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526DFA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rsid w:val="00526DFA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6DFA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DFA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526DFA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DF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DFA"/>
    <w:rPr>
      <w:rFonts w:ascii="Arial" w:hAnsi="Arial"/>
      <w:i/>
      <w:iCs/>
      <w:color w:val="5B9BD5" w:themeColor="accent1"/>
      <w:sz w:val="18"/>
      <w:szCs w:val="22"/>
    </w:rPr>
  </w:style>
  <w:style w:type="paragraph" w:styleId="List">
    <w:name w:val="List"/>
    <w:basedOn w:val="Normal"/>
    <w:rsid w:val="00526DFA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rsid w:val="00526DFA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rsid w:val="00526DFA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6DFA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6DFA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rsid w:val="00526DFA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rsid w:val="00526DFA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rsid w:val="00526DFA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rsid w:val="00526DFA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rsid w:val="00526DFA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rsid w:val="00526D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526DF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526DFA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rsid w:val="00526DFA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6DFA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6DFA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6DFA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6DFA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6D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6D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6DF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6DF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526DF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DFA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7834D-4A01-4542-831D-820AE76FD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169518-C74A-4BD1-91D1-2E771FD76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6421</TotalTime>
  <Pages>51</Pages>
  <Words>8598</Words>
  <Characters>49012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Thanetpol, Boonkerdsukcharoen</cp:lastModifiedBy>
  <cp:revision>662</cp:revision>
  <cp:lastPrinted>2024-02-20T07:03:00Z</cp:lastPrinted>
  <dcterms:created xsi:type="dcterms:W3CDTF">2023-08-22T08:40:00Z</dcterms:created>
  <dcterms:modified xsi:type="dcterms:W3CDTF">2024-02-22T15:42:00Z</dcterms:modified>
</cp:coreProperties>
</file>