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765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3054FD" w14:paraId="60ED1EA3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87ACC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BC165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71F0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3054FD" w14:paraId="75F78C14" w14:textId="77777777" w:rsidTr="00DC186E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D32AD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DDA1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348AB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3054FD" w14:paraId="2880AE9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5D1CE" w14:textId="77777777" w:rsidR="001079D5" w:rsidRPr="003054FD" w:rsidRDefault="00CD43C2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E8D1A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7D9F0" w14:textId="77777777" w:rsidR="001079D5" w:rsidRPr="003054FD" w:rsidRDefault="001079D5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3054FD" w14:paraId="542B7359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5DD7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3AE8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6A8E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3054FD" w14:paraId="263CAE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502B6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D0B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5CD94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3054FD" w14:paraId="0B55BA3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065C99" w14:textId="77777777" w:rsidR="004C1E59" w:rsidRPr="003054FD" w:rsidRDefault="00FC6B0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1812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7571C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3054FD" w14:paraId="222E1B7C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4CEA7" w14:textId="77777777" w:rsidR="004C1E59" w:rsidRPr="003054FD" w:rsidRDefault="00053DF4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C93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D0AA5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C1E59" w:rsidRPr="003054FD" w14:paraId="2F954AB0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7FC76" w14:textId="153B9100" w:rsidR="004C1E59" w:rsidRPr="003054FD" w:rsidRDefault="005B2B8E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D28C9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92C4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1E59" w:rsidRPr="003054FD" w14:paraId="1A1F4752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F017B" w14:textId="267BF5DB" w:rsidR="004C1E59" w:rsidRPr="003054FD" w:rsidRDefault="005B2B8E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8805D" w14:textId="77777777" w:rsidR="004C1E59" w:rsidRPr="003054FD" w:rsidRDefault="004C1E59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1177E" w14:textId="77777777" w:rsidR="004C1E59" w:rsidRPr="003054FD" w:rsidRDefault="00F66128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54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F6BE3" w:rsidRPr="003054FD" w14:paraId="0EDEBA58" w14:textId="77777777" w:rsidTr="00DC186E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BA4A3" w14:textId="017D89AA" w:rsidR="007F6BE3" w:rsidRDefault="0015456F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801CA" w14:textId="77777777" w:rsidR="007F6BE3" w:rsidRPr="003054FD" w:rsidRDefault="007F6BE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996E5" w14:textId="12CEC0F9" w:rsidR="007F6BE3" w:rsidRPr="003054FD" w:rsidRDefault="007F6BE3" w:rsidP="00DC1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6BE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เหตุการณ์ภายหลังรอบระยะเวลางาน</w:t>
            </w:r>
          </w:p>
        </w:tc>
      </w:tr>
    </w:tbl>
    <w:p w14:paraId="58F05EA0" w14:textId="7BF6375D" w:rsidR="00D412D0" w:rsidRDefault="00DC186E" w:rsidP="00D412D0">
      <w:pPr>
        <w:rPr>
          <w:rFonts w:ascii="Angsana New" w:hAnsi="Angsana New"/>
          <w:sz w:val="30"/>
          <w:szCs w:val="30"/>
        </w:rPr>
        <w:sectPr w:rsidR="00D412D0" w:rsidSect="001C7EEB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216" w:gutter="0"/>
          <w:pgNumType w:start="10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br w:type="textWrapping" w:clear="all"/>
      </w:r>
    </w:p>
    <w:p w14:paraId="20052D90" w14:textId="25461D63" w:rsidR="00CD7C3F" w:rsidRPr="003054FD" w:rsidRDefault="00CD7C3F" w:rsidP="003209E8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3054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054FD">
        <w:rPr>
          <w:rFonts w:ascii="Angsana New" w:hAnsi="Angsana New"/>
          <w:sz w:val="30"/>
          <w:szCs w:val="30"/>
          <w:cs/>
        </w:rPr>
        <w:t>นี้</w:t>
      </w:r>
    </w:p>
    <w:p w14:paraId="01B1B03A" w14:textId="77777777" w:rsidR="00FD541D" w:rsidRPr="003054FD" w:rsidRDefault="00FD541D" w:rsidP="003209E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8C25C6B" w14:textId="20BB70BC" w:rsidR="001F41B2" w:rsidRPr="003054FD" w:rsidRDefault="00CD7C3F" w:rsidP="00DA484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8E7D7D" w:rsidRPr="003054FD">
        <w:rPr>
          <w:rFonts w:ascii="Angsana New" w:hAnsi="Angsana New"/>
          <w:sz w:val="30"/>
          <w:szCs w:val="30"/>
          <w:cs/>
        </w:rPr>
        <w:t>เมื่อวันที</w:t>
      </w:r>
      <w:r w:rsidR="008E7D7D" w:rsidRPr="003054FD">
        <w:rPr>
          <w:rFonts w:ascii="Angsana New" w:hAnsi="Angsana New" w:hint="cs"/>
          <w:sz w:val="30"/>
          <w:szCs w:val="30"/>
          <w:cs/>
        </w:rPr>
        <w:t>่</w:t>
      </w:r>
      <w:r w:rsidR="003445CA">
        <w:rPr>
          <w:rFonts w:ascii="Angsana New" w:hAnsi="Angsana New"/>
          <w:sz w:val="30"/>
          <w:szCs w:val="30"/>
        </w:rPr>
        <w:t xml:space="preserve"> 9</w:t>
      </w:r>
      <w:r w:rsidR="003B1432" w:rsidRPr="003054FD">
        <w:rPr>
          <w:rFonts w:ascii="Angsana New" w:hAnsi="Angsana New"/>
          <w:sz w:val="30"/>
          <w:szCs w:val="30"/>
        </w:rPr>
        <w:t xml:space="preserve"> </w:t>
      </w:r>
      <w:r w:rsidR="00CC6866">
        <w:rPr>
          <w:rFonts w:ascii="Angsana New" w:hAnsi="Angsana New" w:hint="cs"/>
          <w:sz w:val="30"/>
          <w:szCs w:val="30"/>
          <w:cs/>
        </w:rPr>
        <w:t>กุมภาพันธ์</w:t>
      </w:r>
      <w:r w:rsidR="003B1432" w:rsidRPr="003054FD">
        <w:rPr>
          <w:rFonts w:ascii="Angsana New" w:hAnsi="Angsana New"/>
          <w:sz w:val="30"/>
          <w:szCs w:val="30"/>
          <w:cs/>
        </w:rPr>
        <w:t xml:space="preserve"> </w:t>
      </w:r>
      <w:r w:rsidR="003B1432" w:rsidRPr="003054FD">
        <w:rPr>
          <w:rFonts w:ascii="Angsana New" w:hAnsi="Angsana New"/>
          <w:sz w:val="30"/>
          <w:szCs w:val="30"/>
        </w:rPr>
        <w:t>256</w:t>
      </w:r>
      <w:r w:rsidR="00FD472F">
        <w:rPr>
          <w:rFonts w:ascii="Angsana New" w:hAnsi="Angsana New"/>
          <w:sz w:val="30"/>
          <w:szCs w:val="30"/>
        </w:rPr>
        <w:t>7</w:t>
      </w:r>
    </w:p>
    <w:p w14:paraId="736022F4" w14:textId="77777777" w:rsidR="00142CD2" w:rsidRPr="003054FD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A29D051" w14:textId="77777777" w:rsidR="00253213" w:rsidRPr="003054FD" w:rsidRDefault="00DA4847" w:rsidP="0032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</w:rPr>
        <w:t>1</w:t>
      </w:r>
      <w:r w:rsidR="00253213" w:rsidRPr="003054FD">
        <w:rPr>
          <w:rFonts w:ascii="Angsana New" w:hAnsi="Angsana New"/>
          <w:b/>
          <w:bCs/>
          <w:sz w:val="30"/>
          <w:szCs w:val="30"/>
        </w:rPr>
        <w:tab/>
      </w:r>
      <w:r w:rsidR="00253213" w:rsidRPr="003054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253213" w:rsidRPr="003054FD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41299FF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4EBDB0A" w14:textId="76566F11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95EDA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เรื่อง 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054FD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47EB6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9A153D">
        <w:rPr>
          <w:rFonts w:ascii="Angsana New" w:hAnsi="Angsana New"/>
          <w:sz w:val="30"/>
          <w:szCs w:val="30"/>
        </w:rPr>
        <w:t>6</w:t>
      </w:r>
    </w:p>
    <w:p w14:paraId="173F13EF" w14:textId="77777777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EC70B1" w14:textId="4A6791D4" w:rsidR="00DA4847" w:rsidRPr="003054FD" w:rsidRDefault="00DA4847" w:rsidP="00DA4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>กันยายน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256</w:t>
      </w:r>
      <w:r w:rsidR="009A153D">
        <w:rPr>
          <w:rFonts w:ascii="Angsana New" w:hAnsi="Angsana New"/>
          <w:sz w:val="30"/>
          <w:szCs w:val="30"/>
        </w:rPr>
        <w:t>6</w:t>
      </w:r>
      <w:r w:rsidR="009B78AD" w:rsidRPr="003054FD">
        <w:rPr>
          <w:rFonts w:ascii="Angsana New" w:hAnsi="Angsana New"/>
          <w:sz w:val="30"/>
          <w:szCs w:val="30"/>
        </w:rPr>
        <w:t xml:space="preserve"> </w:t>
      </w:r>
    </w:p>
    <w:p w14:paraId="2EAC3156" w14:textId="77777777" w:rsidR="007960FC" w:rsidRPr="003054FD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58D0AB5" w14:textId="4288FFF6" w:rsidR="00EC4950" w:rsidRDefault="00191973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FC0366" w:rsidRPr="003054FD">
        <w:rPr>
          <w:rFonts w:ascii="Angsana New" w:hAnsi="Angsana New"/>
          <w:b/>
          <w:bCs/>
          <w:sz w:val="30"/>
          <w:szCs w:val="30"/>
        </w:rPr>
        <w:tab/>
      </w:r>
      <w:r w:rsidR="00FC0366" w:rsidRPr="003054FD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A6398C" w14:textId="77777777" w:rsidR="00FC0366" w:rsidRPr="00FC0366" w:rsidRDefault="00FC0366" w:rsidP="00FC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E07621" w14:textId="2AA21D51" w:rsidR="004D3141" w:rsidRPr="003054FD" w:rsidRDefault="00B50A49" w:rsidP="00A9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 w:rsidR="00B90078"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ผู้บริหารสำคัญและบุคคลหรือ</w:t>
      </w:r>
      <w:r w:rsidRPr="003054FD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กิจการที่เกี่ยวข้องกันอื่นไม่มีการเปลี่ยนแปลงอย่างมีสาระสำคัญจากงบการเงินสำหรั</w:t>
      </w:r>
      <w:r w:rsidR="00A94F8E" w:rsidRPr="003054F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3054FD">
        <w:rPr>
          <w:rFonts w:ascii="Angsana New" w:hAnsi="Angsana New"/>
          <w:spacing w:val="-6"/>
          <w:sz w:val="30"/>
          <w:szCs w:val="30"/>
          <w:cs/>
        </w:rPr>
        <w:t>ปี</w:t>
      </w:r>
      <w:r w:rsidRPr="003054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748B0" w:rsidRPr="003054FD">
        <w:rPr>
          <w:rFonts w:ascii="Angsana New" w:hAnsi="Angsana New"/>
          <w:sz w:val="30"/>
          <w:szCs w:val="30"/>
        </w:rPr>
        <w:t>30</w:t>
      </w:r>
      <w:r w:rsidRPr="003054FD">
        <w:rPr>
          <w:rFonts w:ascii="Angsana New" w:hAnsi="Angsana New"/>
          <w:sz w:val="30"/>
          <w:szCs w:val="30"/>
          <w:cs/>
        </w:rPr>
        <w:t> กันยายน</w:t>
      </w:r>
      <w:r w:rsidR="00E16865" w:rsidRPr="003054FD">
        <w:rPr>
          <w:rFonts w:ascii="Angsana New" w:hAnsi="Angsana New"/>
          <w:sz w:val="30"/>
          <w:szCs w:val="30"/>
        </w:rPr>
        <w:t xml:space="preserve"> 256</w:t>
      </w:r>
      <w:r w:rsidR="009A153D">
        <w:rPr>
          <w:rFonts w:ascii="Angsana New" w:hAnsi="Angsana New"/>
          <w:sz w:val="30"/>
          <w:szCs w:val="30"/>
        </w:rPr>
        <w:t>6</w:t>
      </w:r>
    </w:p>
    <w:p w14:paraId="6420A88D" w14:textId="77777777" w:rsidR="004D3141" w:rsidRPr="003054FD" w:rsidRDefault="00FB19A8" w:rsidP="00A5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054FD">
        <w:rPr>
          <w:rFonts w:ascii="Angsana New" w:hAnsi="Angsana New"/>
          <w:sz w:val="30"/>
          <w:szCs w:val="30"/>
        </w:rPr>
        <w:tab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BA5D8D" w:rsidRPr="003054FD" w14:paraId="7F9E6CDC" w14:textId="77777777" w:rsidTr="00F125FC">
        <w:trPr>
          <w:tblHeader/>
        </w:trPr>
        <w:tc>
          <w:tcPr>
            <w:tcW w:w="4320" w:type="dxa"/>
          </w:tcPr>
          <w:p w14:paraId="53EF1DE3" w14:textId="77777777" w:rsidR="00BA5D8D" w:rsidRPr="003054FD" w:rsidRDefault="006136EC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75A6030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28D94C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724F381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D8D" w:rsidRPr="003054FD" w14:paraId="731CCE0C" w14:textId="77777777" w:rsidTr="00F125FC">
        <w:trPr>
          <w:tblHeader/>
        </w:trPr>
        <w:tc>
          <w:tcPr>
            <w:tcW w:w="4320" w:type="dxa"/>
          </w:tcPr>
          <w:p w14:paraId="7BC326D2" w14:textId="7B3FA686" w:rsidR="00BA5D8D" w:rsidRPr="003054FD" w:rsidRDefault="00BA5D8D" w:rsidP="003B1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A6240"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6F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402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F105A6"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402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8B5484B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F932FF" w:rsidRPr="003054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A31E6B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2B90C" w14:textId="77777777" w:rsidR="00BA5D8D" w:rsidRPr="003054FD" w:rsidRDefault="00284C16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F932FF" w:rsidRPr="003054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11FAD1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D00EA0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F932FF" w:rsidRPr="003054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4CDDCC7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B912A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F932FF" w:rsidRPr="003054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5D8D" w:rsidRPr="003054FD" w14:paraId="3E62F324" w14:textId="77777777" w:rsidTr="00F125FC">
        <w:trPr>
          <w:tblHeader/>
        </w:trPr>
        <w:tc>
          <w:tcPr>
            <w:tcW w:w="4320" w:type="dxa"/>
          </w:tcPr>
          <w:p w14:paraId="3319A1BD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95EA167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D8D" w:rsidRPr="003054FD" w14:paraId="7DDA5CC7" w14:textId="77777777" w:rsidTr="00F125FC">
        <w:tc>
          <w:tcPr>
            <w:tcW w:w="4320" w:type="dxa"/>
          </w:tcPr>
          <w:p w14:paraId="75167654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9C674F1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812847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306D4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E773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13179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3AAD3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D3F82" w14:textId="77777777" w:rsidR="00BA5D8D" w:rsidRPr="003054FD" w:rsidRDefault="00BA5D8D" w:rsidP="00545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24C" w:rsidRPr="003054FD" w14:paraId="7E2B610D" w14:textId="77777777" w:rsidTr="00F125FC">
        <w:tc>
          <w:tcPr>
            <w:tcW w:w="4320" w:type="dxa"/>
          </w:tcPr>
          <w:p w14:paraId="3D26368E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E07AD97" w14:textId="5B818432" w:rsidR="0004024C" w:rsidRPr="003054FD" w:rsidRDefault="00AE0FA3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669,107</w:t>
            </w:r>
          </w:p>
        </w:tc>
        <w:tc>
          <w:tcPr>
            <w:tcW w:w="270" w:type="dxa"/>
          </w:tcPr>
          <w:p w14:paraId="079B690E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9E07A" w14:textId="54D6A706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496,273</w:t>
            </w:r>
          </w:p>
        </w:tc>
        <w:tc>
          <w:tcPr>
            <w:tcW w:w="270" w:type="dxa"/>
          </w:tcPr>
          <w:p w14:paraId="2BC59079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43804" w14:textId="02C4720E" w:rsidR="0004024C" w:rsidRPr="003054FD" w:rsidRDefault="00AE0FA3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669,104</w:t>
            </w:r>
          </w:p>
        </w:tc>
        <w:tc>
          <w:tcPr>
            <w:tcW w:w="270" w:type="dxa"/>
          </w:tcPr>
          <w:p w14:paraId="3525C4ED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078EA" w14:textId="293806CA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496,273</w:t>
            </w:r>
          </w:p>
        </w:tc>
      </w:tr>
      <w:tr w:rsidR="0004024C" w:rsidRPr="003054FD" w14:paraId="0E591158" w14:textId="77777777" w:rsidTr="00F125FC">
        <w:tc>
          <w:tcPr>
            <w:tcW w:w="4320" w:type="dxa"/>
          </w:tcPr>
          <w:p w14:paraId="61372AD4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และที่ดิน อาคารและอุปกรณ์</w:t>
            </w:r>
          </w:p>
        </w:tc>
        <w:tc>
          <w:tcPr>
            <w:tcW w:w="1080" w:type="dxa"/>
          </w:tcPr>
          <w:p w14:paraId="1C72F1A4" w14:textId="13FFE1DB" w:rsidR="0004024C" w:rsidRPr="003054FD" w:rsidRDefault="0052274E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8,250</w:t>
            </w:r>
          </w:p>
        </w:tc>
        <w:tc>
          <w:tcPr>
            <w:tcW w:w="270" w:type="dxa"/>
          </w:tcPr>
          <w:p w14:paraId="00ACE644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A6F56" w14:textId="65694A99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9,778</w:t>
            </w:r>
          </w:p>
        </w:tc>
        <w:tc>
          <w:tcPr>
            <w:tcW w:w="270" w:type="dxa"/>
          </w:tcPr>
          <w:p w14:paraId="1F5DE54D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27CA4" w14:textId="4F1AB8A5" w:rsidR="0004024C" w:rsidRPr="003054FD" w:rsidRDefault="005B2B8E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6,121</w:t>
            </w:r>
          </w:p>
        </w:tc>
        <w:tc>
          <w:tcPr>
            <w:tcW w:w="270" w:type="dxa"/>
          </w:tcPr>
          <w:p w14:paraId="5BE48CEF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FF9DE4" w14:textId="5A6BC974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8,355</w:t>
            </w:r>
          </w:p>
        </w:tc>
      </w:tr>
      <w:tr w:rsidR="0004024C" w:rsidRPr="003054FD" w14:paraId="5D39EBCE" w14:textId="77777777" w:rsidTr="00F125FC">
        <w:tc>
          <w:tcPr>
            <w:tcW w:w="4320" w:type="dxa"/>
          </w:tcPr>
          <w:p w14:paraId="09FB0476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7DE6CBC6" w14:textId="122B2496" w:rsidR="0004024C" w:rsidRPr="003054FD" w:rsidRDefault="00AE0FA3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64,109</w:t>
            </w:r>
          </w:p>
        </w:tc>
        <w:tc>
          <w:tcPr>
            <w:tcW w:w="270" w:type="dxa"/>
          </w:tcPr>
          <w:p w14:paraId="1A2471E1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17D77" w14:textId="741C4E9D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83,123</w:t>
            </w:r>
          </w:p>
        </w:tc>
        <w:tc>
          <w:tcPr>
            <w:tcW w:w="270" w:type="dxa"/>
          </w:tcPr>
          <w:p w14:paraId="1CA6DE9A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67F68" w14:textId="585F81E4" w:rsidR="0004024C" w:rsidRPr="003054FD" w:rsidRDefault="00AE0FA3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63,421</w:t>
            </w:r>
          </w:p>
        </w:tc>
        <w:tc>
          <w:tcPr>
            <w:tcW w:w="270" w:type="dxa"/>
          </w:tcPr>
          <w:p w14:paraId="1C4291E0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2F0BA" w14:textId="2451290D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82,285</w:t>
            </w:r>
          </w:p>
        </w:tc>
      </w:tr>
      <w:tr w:rsidR="0004024C" w:rsidRPr="003054FD" w14:paraId="08B8342A" w14:textId="77777777" w:rsidTr="00F125FC">
        <w:tc>
          <w:tcPr>
            <w:tcW w:w="4320" w:type="dxa"/>
          </w:tcPr>
          <w:p w14:paraId="12182EAE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44C391D1" w14:textId="4AC63C2E" w:rsidR="0004024C" w:rsidRPr="003054FD" w:rsidRDefault="00AE0FA3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1DBDD924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0083B" w14:textId="58A09D7B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1,966</w:t>
            </w:r>
          </w:p>
        </w:tc>
        <w:tc>
          <w:tcPr>
            <w:tcW w:w="270" w:type="dxa"/>
          </w:tcPr>
          <w:p w14:paraId="0E888439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452872" w14:textId="30D4C7E5" w:rsidR="0004024C" w:rsidRPr="003054FD" w:rsidRDefault="00AE0FA3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462D578F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4E0FD" w14:textId="67D06C3D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1,966</w:t>
            </w:r>
          </w:p>
        </w:tc>
      </w:tr>
      <w:tr w:rsidR="0004024C" w:rsidRPr="003054FD" w14:paraId="0B89C3EE" w14:textId="77777777" w:rsidTr="00F125FC">
        <w:tc>
          <w:tcPr>
            <w:tcW w:w="4320" w:type="dxa"/>
          </w:tcPr>
          <w:p w14:paraId="1DB5D21A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349F4AD" w14:textId="0A99BB6C" w:rsidR="0004024C" w:rsidRPr="003054FD" w:rsidRDefault="00AE0FA3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273C8AC2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A3FC42" w14:textId="41D53D12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26114A44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AE7D3" w14:textId="5F32693F" w:rsidR="0004024C" w:rsidRPr="003054FD" w:rsidRDefault="00AE0FA3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3A7C4A51" w14:textId="77777777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BD5E6" w14:textId="61580C64" w:rsidR="0004024C" w:rsidRPr="003054FD" w:rsidRDefault="0004024C" w:rsidP="00040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</w:tbl>
    <w:p w14:paraId="1504E126" w14:textId="77777777" w:rsidR="00DC186E" w:rsidRDefault="00DC186E" w:rsidP="0004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" w:right="-14"/>
        <w:jc w:val="both"/>
        <w:rPr>
          <w:rFonts w:ascii="Angsana New" w:hAnsi="Angsana New"/>
          <w:b/>
          <w:bCs/>
          <w:sz w:val="30"/>
          <w:szCs w:val="30"/>
          <w:cs/>
        </w:rPr>
        <w:sectPr w:rsidR="00DC186E" w:rsidSect="00DC186E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216" w:gutter="0"/>
          <w:pgNumType w:start="12"/>
          <w:cols w:space="720"/>
          <w:docGrid w:linePitch="245"/>
        </w:sect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52274E" w:rsidRPr="003054FD" w14:paraId="23052F67" w14:textId="77777777" w:rsidTr="0052274E">
        <w:tc>
          <w:tcPr>
            <w:tcW w:w="4320" w:type="dxa"/>
          </w:tcPr>
          <w:p w14:paraId="29C5E276" w14:textId="73FCA83E" w:rsid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0B6EF37" w14:textId="22A03468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03CEA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B51577" w14:textId="5FDC15CE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74E" w:rsidRPr="003054FD" w14:paraId="3E4FAD1E" w14:textId="77777777" w:rsidTr="00F125FC">
        <w:tc>
          <w:tcPr>
            <w:tcW w:w="4320" w:type="dxa"/>
          </w:tcPr>
          <w:p w14:paraId="092B4FE7" w14:textId="64C43886" w:rsid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DA4F81B" w14:textId="61DF90EE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CCEFD93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E2BB1B" w14:textId="33951435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430D851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78FA3" w14:textId="7935172F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E7E55D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06CED" w14:textId="1D00DCB6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29D8" w:rsidRPr="003054FD" w14:paraId="7C8C0D58" w14:textId="77777777" w:rsidTr="00B1486E">
        <w:tc>
          <w:tcPr>
            <w:tcW w:w="4320" w:type="dxa"/>
          </w:tcPr>
          <w:p w14:paraId="477A444C" w14:textId="77777777" w:rsidR="006529D8" w:rsidRDefault="006529D8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D58A3AD" w14:textId="1D9A19BD" w:rsidR="006529D8" w:rsidRPr="003054FD" w:rsidRDefault="006529D8" w:rsidP="00652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274E" w:rsidRPr="003054FD" w14:paraId="058B4B4A" w14:textId="77777777" w:rsidTr="00F125FC">
        <w:tc>
          <w:tcPr>
            <w:tcW w:w="4320" w:type="dxa"/>
          </w:tcPr>
          <w:p w14:paraId="6C5DF996" w14:textId="1B5AC25A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CEF05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A72A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D306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DBFB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EF4DD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04A377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FFC9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74E" w:rsidRPr="003054FD" w14:paraId="19AF1C4F" w14:textId="77777777" w:rsidTr="00F125FC">
        <w:tc>
          <w:tcPr>
            <w:tcW w:w="4320" w:type="dxa"/>
          </w:tcPr>
          <w:p w14:paraId="4BD3FC1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E7B16FD" w14:textId="5AB1C1CA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2D9B75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1D682" w14:textId="36688EA2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F0E92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ECC9B" w14:textId="78E69F08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CDC40C8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E16D8" w14:textId="5146A48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274E" w:rsidRPr="003054FD" w14:paraId="163C7434" w14:textId="77777777" w:rsidTr="008F1722">
        <w:tc>
          <w:tcPr>
            <w:tcW w:w="4320" w:type="dxa"/>
          </w:tcPr>
          <w:p w14:paraId="6DDDD33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vAlign w:val="center"/>
          </w:tcPr>
          <w:p w14:paraId="71FDFBD7" w14:textId="70644596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B34CE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749B40F7" w14:textId="1E22C236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184343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4D91ACF" w14:textId="74685FE4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435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26,531</w:t>
            </w:r>
          </w:p>
        </w:tc>
        <w:tc>
          <w:tcPr>
            <w:tcW w:w="270" w:type="dxa"/>
          </w:tcPr>
          <w:p w14:paraId="27E65D41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94603A" w14:textId="194FCF5E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38,734</w:t>
            </w:r>
          </w:p>
        </w:tc>
      </w:tr>
      <w:tr w:rsidR="0052274E" w:rsidRPr="003054FD" w14:paraId="5F706A64" w14:textId="77777777" w:rsidTr="00C420CC">
        <w:trPr>
          <w:trHeight w:val="272"/>
        </w:trPr>
        <w:tc>
          <w:tcPr>
            <w:tcW w:w="4320" w:type="dxa"/>
          </w:tcPr>
          <w:p w14:paraId="0A1ED6CA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C22B7A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D862C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411868" w14:textId="77777777" w:rsid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22020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A75D5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5AECC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FA52B" w14:textId="77777777" w:rsid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74E" w:rsidRPr="003054FD" w14:paraId="32FB6D22" w14:textId="77777777" w:rsidTr="008F1722">
        <w:tc>
          <w:tcPr>
            <w:tcW w:w="4320" w:type="dxa"/>
          </w:tcPr>
          <w:p w14:paraId="6861FAD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11E13505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BC0A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DABD94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7BAB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B30A85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77CC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C1201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7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74E" w:rsidRPr="003054FD" w14:paraId="3A2E87C3" w14:textId="77777777" w:rsidTr="00F125FC">
        <w:trPr>
          <w:trHeight w:val="452"/>
        </w:trPr>
        <w:tc>
          <w:tcPr>
            <w:tcW w:w="4320" w:type="dxa"/>
          </w:tcPr>
          <w:p w14:paraId="729670BD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06FF621" w14:textId="0CD00D55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14,771</w:t>
            </w:r>
          </w:p>
        </w:tc>
        <w:tc>
          <w:tcPr>
            <w:tcW w:w="270" w:type="dxa"/>
          </w:tcPr>
          <w:p w14:paraId="32420005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0783DA" w14:textId="7A092920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11,270</w:t>
            </w:r>
          </w:p>
        </w:tc>
        <w:tc>
          <w:tcPr>
            <w:tcW w:w="270" w:type="dxa"/>
          </w:tcPr>
          <w:p w14:paraId="205A1957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8ADB99" w14:textId="1389465A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14,771</w:t>
            </w:r>
          </w:p>
        </w:tc>
        <w:tc>
          <w:tcPr>
            <w:tcW w:w="270" w:type="dxa"/>
          </w:tcPr>
          <w:p w14:paraId="591750E0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868879" w14:textId="4C7BB4A6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11,270</w:t>
            </w:r>
          </w:p>
        </w:tc>
      </w:tr>
      <w:tr w:rsidR="0052274E" w:rsidRPr="003054FD" w14:paraId="4DB27BED" w14:textId="77777777" w:rsidTr="00F125FC">
        <w:trPr>
          <w:trHeight w:val="344"/>
        </w:trPr>
        <w:tc>
          <w:tcPr>
            <w:tcW w:w="4320" w:type="dxa"/>
          </w:tcPr>
          <w:p w14:paraId="261B1CC8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2BEF6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D59C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AFDA4" w14:textId="2D1A575E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15332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17E1A" w14:textId="3B9B53D0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72"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4F9C9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70B20" w14:textId="6A147005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74E" w:rsidRPr="003054FD" w14:paraId="51DD2D95" w14:textId="77777777" w:rsidTr="00F125FC">
        <w:trPr>
          <w:trHeight w:val="407"/>
        </w:trPr>
        <w:tc>
          <w:tcPr>
            <w:tcW w:w="4320" w:type="dxa"/>
          </w:tcPr>
          <w:p w14:paraId="534920D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77EC27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6EC3B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D1523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4C36C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DEB44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610"/>
                <w:tab w:val="left" w:pos="792"/>
              </w:tabs>
              <w:ind w:left="-108" w:right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B7F4C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35FAA4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274E" w:rsidRPr="003054FD" w14:paraId="4736FA00" w14:textId="77777777" w:rsidTr="00F125FC">
        <w:tc>
          <w:tcPr>
            <w:tcW w:w="4320" w:type="dxa"/>
          </w:tcPr>
          <w:p w14:paraId="2D2A9C53" w14:textId="77777777" w:rsidR="0052274E" w:rsidRPr="003054FD" w:rsidRDefault="0052274E" w:rsidP="0052274E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6BBE4E8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98070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0E83B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A0B56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1907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left" w:pos="610"/>
              </w:tabs>
              <w:spacing w:line="240" w:lineRule="auto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04E91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2FDFF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74E" w:rsidRPr="003054FD" w14:paraId="14237CDB" w14:textId="77777777" w:rsidTr="00362104">
        <w:tc>
          <w:tcPr>
            <w:tcW w:w="4320" w:type="dxa"/>
          </w:tcPr>
          <w:p w14:paraId="2321AE17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5E2064E5" w14:textId="210B5AED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16,377</w:t>
            </w:r>
          </w:p>
        </w:tc>
        <w:tc>
          <w:tcPr>
            <w:tcW w:w="270" w:type="dxa"/>
          </w:tcPr>
          <w:p w14:paraId="1BCB9C68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BF4E1" w14:textId="5148E8B8" w:rsidR="0052274E" w:rsidRP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52274E">
              <w:rPr>
                <w:rFonts w:ascii="Angsana New" w:hAnsi="Angsana New"/>
                <w:sz w:val="30"/>
                <w:szCs w:val="30"/>
              </w:rPr>
              <w:t>15,912</w:t>
            </w:r>
          </w:p>
        </w:tc>
        <w:tc>
          <w:tcPr>
            <w:tcW w:w="270" w:type="dxa"/>
          </w:tcPr>
          <w:p w14:paraId="302E574C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D7C650" w14:textId="3F82A04E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4,298</w:t>
            </w:r>
          </w:p>
        </w:tc>
        <w:tc>
          <w:tcPr>
            <w:tcW w:w="270" w:type="dxa"/>
          </w:tcPr>
          <w:p w14:paraId="7CDFE4B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74CA1" w14:textId="360E3320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4,324</w:t>
            </w:r>
          </w:p>
        </w:tc>
      </w:tr>
      <w:tr w:rsidR="0052274E" w:rsidRPr="003054FD" w14:paraId="509EB534" w14:textId="77777777" w:rsidTr="00F125FC">
        <w:trPr>
          <w:trHeight w:val="380"/>
        </w:trPr>
        <w:tc>
          <w:tcPr>
            <w:tcW w:w="4320" w:type="dxa"/>
          </w:tcPr>
          <w:p w14:paraId="3079922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E8F600" w14:textId="4BAC0140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2464C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FCBD1" w14:textId="59CC348E" w:rsidR="0052274E" w:rsidRP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52274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DFAF4A7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9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88A1CE" w14:textId="114CB9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42E7B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680BF0" w14:textId="1974FD80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74E" w:rsidRPr="003054FD" w14:paraId="316FDE0D" w14:textId="77777777" w:rsidTr="00F125FC">
        <w:trPr>
          <w:trHeight w:val="380"/>
        </w:trPr>
        <w:tc>
          <w:tcPr>
            <w:tcW w:w="4320" w:type="dxa"/>
          </w:tcPr>
          <w:p w14:paraId="739A5C83" w14:textId="77777777" w:rsidR="0052274E" w:rsidRPr="008A59AF" w:rsidRDefault="0052274E" w:rsidP="0052274E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59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DBF884" w14:textId="28607869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16,377</w:t>
            </w:r>
          </w:p>
        </w:tc>
        <w:tc>
          <w:tcPr>
            <w:tcW w:w="270" w:type="dxa"/>
          </w:tcPr>
          <w:p w14:paraId="28D99B39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24A72F" w14:textId="382DE7D3" w:rsidR="0052274E" w:rsidRPr="0052274E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74E">
              <w:rPr>
                <w:rFonts w:ascii="Angsana New" w:hAnsi="Angsana New"/>
                <w:b/>
                <w:bCs/>
                <w:sz w:val="30"/>
                <w:szCs w:val="30"/>
              </w:rPr>
              <w:t>15,923</w:t>
            </w:r>
          </w:p>
        </w:tc>
        <w:tc>
          <w:tcPr>
            <w:tcW w:w="270" w:type="dxa"/>
          </w:tcPr>
          <w:p w14:paraId="7C2E88DE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45A1D7" w14:textId="7761DD93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61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4,298</w:t>
            </w:r>
          </w:p>
        </w:tc>
        <w:tc>
          <w:tcPr>
            <w:tcW w:w="270" w:type="dxa"/>
          </w:tcPr>
          <w:p w14:paraId="2A5E6BE1" w14:textId="77777777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5D681D" w14:textId="6B0EBD11" w:rsidR="0052274E" w:rsidRPr="003054FD" w:rsidRDefault="0052274E" w:rsidP="0052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4,324</w:t>
            </w:r>
          </w:p>
        </w:tc>
      </w:tr>
    </w:tbl>
    <w:p w14:paraId="70F52939" w14:textId="77777777" w:rsidR="00191973" w:rsidRPr="00191973" w:rsidRDefault="00191973" w:rsidP="0019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5963BDC" w14:textId="4BEA275E" w:rsidR="004A1A0B" w:rsidRPr="003054FD" w:rsidRDefault="0076466F" w:rsidP="00695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</w:rPr>
        <w:tab/>
      </w:r>
      <w:r w:rsidR="00253213" w:rsidRPr="003054FD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253213" w:rsidRPr="003054FD">
        <w:rPr>
          <w:rFonts w:ascii="Angsana New" w:hAnsi="Angsana New"/>
          <w:sz w:val="30"/>
          <w:szCs w:val="30"/>
        </w:rPr>
        <w:t xml:space="preserve"> </w:t>
      </w:r>
      <w:r w:rsidR="00C420CC">
        <w:rPr>
          <w:rFonts w:ascii="Angsana New" w:hAnsi="Angsana New"/>
          <w:sz w:val="30"/>
          <w:szCs w:val="30"/>
        </w:rPr>
        <w:t>31</w:t>
      </w:r>
      <w:r w:rsidR="00C420C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420CC">
        <w:rPr>
          <w:rFonts w:ascii="Angsana New" w:hAnsi="Angsana New"/>
          <w:sz w:val="30"/>
          <w:szCs w:val="30"/>
        </w:rPr>
        <w:t>2566</w:t>
      </w:r>
      <w:r w:rsidR="00C420CC" w:rsidRPr="00F0328A">
        <w:rPr>
          <w:rFonts w:ascii="Angsana New" w:hAnsi="Angsana New"/>
          <w:sz w:val="30"/>
          <w:szCs w:val="30"/>
        </w:rPr>
        <w:t xml:space="preserve"> </w:t>
      </w:r>
      <w:r w:rsidR="00C420CC" w:rsidRPr="00F0328A">
        <w:rPr>
          <w:rFonts w:ascii="Angsana New" w:hAnsi="Angsana New"/>
          <w:sz w:val="30"/>
          <w:szCs w:val="30"/>
          <w:cs/>
        </w:rPr>
        <w:t xml:space="preserve">และ </w:t>
      </w:r>
      <w:r w:rsidR="00C420CC">
        <w:rPr>
          <w:rFonts w:ascii="Angsana New" w:hAnsi="Angsana New"/>
          <w:sz w:val="30"/>
          <w:szCs w:val="30"/>
        </w:rPr>
        <w:t>30</w:t>
      </w:r>
      <w:r w:rsidR="00C420CC" w:rsidRPr="00F0328A">
        <w:rPr>
          <w:rFonts w:ascii="Angsana New" w:hAnsi="Angsana New"/>
          <w:sz w:val="30"/>
          <w:szCs w:val="30"/>
        </w:rPr>
        <w:t xml:space="preserve"> </w:t>
      </w:r>
      <w:r w:rsidR="00C420CC" w:rsidRPr="00F0328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420CC">
        <w:rPr>
          <w:rFonts w:ascii="Angsana New" w:hAnsi="Angsana New"/>
          <w:sz w:val="30"/>
          <w:szCs w:val="30"/>
        </w:rPr>
        <w:t>256</w:t>
      </w:r>
      <w:r w:rsidR="009A153D">
        <w:rPr>
          <w:rFonts w:ascii="Angsana New" w:hAnsi="Angsana New"/>
          <w:sz w:val="30"/>
          <w:szCs w:val="30"/>
        </w:rPr>
        <w:t>6</w:t>
      </w:r>
      <w:r w:rsidR="00253213" w:rsidRPr="003054FD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 มีดังนี้</w:t>
      </w:r>
    </w:p>
    <w:p w14:paraId="5F8327E2" w14:textId="77777777" w:rsidR="00D12813" w:rsidRPr="00C420CC" w:rsidRDefault="00D1281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414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066"/>
        <w:gridCol w:w="284"/>
        <w:gridCol w:w="1080"/>
        <w:gridCol w:w="270"/>
        <w:gridCol w:w="1080"/>
        <w:gridCol w:w="270"/>
        <w:gridCol w:w="1080"/>
      </w:tblGrid>
      <w:tr w:rsidR="00E74891" w:rsidRPr="003054FD" w14:paraId="505958AB" w14:textId="77777777" w:rsidTr="00F125FC">
        <w:trPr>
          <w:tblHeader/>
        </w:trPr>
        <w:tc>
          <w:tcPr>
            <w:tcW w:w="4284" w:type="dxa"/>
            <w:tcBorders>
              <w:top w:val="nil"/>
              <w:bottom w:val="nil"/>
            </w:tcBorders>
          </w:tcPr>
          <w:p w14:paraId="459DF573" w14:textId="77777777" w:rsidR="00E74891" w:rsidRPr="003054FD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57DE0947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16D416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2D35465" w14:textId="77777777" w:rsidR="00E74891" w:rsidRPr="00122E43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E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0CC" w:rsidRPr="003054FD" w14:paraId="3D35EA2A" w14:textId="77777777" w:rsidTr="00EF67FB">
        <w:trPr>
          <w:tblHeader/>
        </w:trPr>
        <w:tc>
          <w:tcPr>
            <w:tcW w:w="4284" w:type="dxa"/>
            <w:tcBorders>
              <w:top w:val="nil"/>
            </w:tcBorders>
          </w:tcPr>
          <w:p w14:paraId="0EAB77E2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6322D1D2" w14:textId="093C23BC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22E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nil"/>
            </w:tcBorders>
          </w:tcPr>
          <w:p w14:paraId="49D85262" w14:textId="77777777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ADD656D" w14:textId="4D70F87F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A88C8AF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C87C35C" w14:textId="70536255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5E5579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101CD84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420CC" w:rsidRPr="003054FD" w14:paraId="05D65463" w14:textId="77777777" w:rsidTr="00EF67FB">
        <w:trPr>
          <w:tblHeader/>
        </w:trPr>
        <w:tc>
          <w:tcPr>
            <w:tcW w:w="4284" w:type="dxa"/>
            <w:tcBorders>
              <w:top w:val="nil"/>
            </w:tcBorders>
          </w:tcPr>
          <w:p w14:paraId="5865235A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3B0A0DAF" w14:textId="77777777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2E43">
              <w:rPr>
                <w:rFonts w:ascii="Angsana New" w:hAnsi="Angsana New"/>
                <w:sz w:val="30"/>
                <w:szCs w:val="30"/>
              </w:rPr>
              <w:t>25</w:t>
            </w:r>
            <w:r w:rsidRPr="00122E4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122E4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top w:val="nil"/>
            </w:tcBorders>
          </w:tcPr>
          <w:p w14:paraId="0BBBD230" w14:textId="77777777" w:rsidR="00C420CC" w:rsidRPr="00122E43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F7B2639" w14:textId="1AB9EDA2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 w:rsidR="009A153D" w:rsidRPr="00EF67F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27627AE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9DD2949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</w:t>
            </w:r>
            <w:r w:rsidRPr="00EF67F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F67F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4859EB9" w14:textId="77777777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5270ACE" w14:textId="07CEECBC" w:rsidR="00C420CC" w:rsidRPr="00EF67FB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67FB">
              <w:rPr>
                <w:rFonts w:ascii="Angsana New" w:hAnsi="Angsana New"/>
                <w:sz w:val="30"/>
                <w:szCs w:val="30"/>
              </w:rPr>
              <w:t>256</w:t>
            </w:r>
            <w:r w:rsidR="009A153D" w:rsidRPr="00EF67F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20CC" w:rsidRPr="003054FD" w14:paraId="2DC0D7F3" w14:textId="77777777" w:rsidTr="00F125FC">
        <w:trPr>
          <w:tblHeader/>
        </w:trPr>
        <w:tc>
          <w:tcPr>
            <w:tcW w:w="4284" w:type="dxa"/>
          </w:tcPr>
          <w:p w14:paraId="0A6FFB63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50BB8E5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0CC" w:rsidRPr="003054FD" w14:paraId="7C80662A" w14:textId="77777777" w:rsidTr="00F125FC">
        <w:tc>
          <w:tcPr>
            <w:tcW w:w="4284" w:type="dxa"/>
          </w:tcPr>
          <w:p w14:paraId="5A2945F0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262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30" w:type="dxa"/>
            <w:gridSpan w:val="7"/>
          </w:tcPr>
          <w:p w14:paraId="7C6CFF05" w14:textId="77777777" w:rsidR="00C420CC" w:rsidRPr="003054FD" w:rsidRDefault="00C420CC" w:rsidP="00C4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A153D" w:rsidRPr="003054FD" w14:paraId="1B0CC4CF" w14:textId="77777777" w:rsidTr="00726A38">
        <w:tc>
          <w:tcPr>
            <w:tcW w:w="4284" w:type="dxa"/>
            <w:tcBorders>
              <w:bottom w:val="nil"/>
            </w:tcBorders>
          </w:tcPr>
          <w:p w14:paraId="64DC4321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bottom w:val="nil"/>
            </w:tcBorders>
          </w:tcPr>
          <w:p w14:paraId="71083C27" w14:textId="1CD0349F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412,492</w:t>
            </w:r>
          </w:p>
        </w:tc>
        <w:tc>
          <w:tcPr>
            <w:tcW w:w="284" w:type="dxa"/>
            <w:tcBorders>
              <w:bottom w:val="nil"/>
            </w:tcBorders>
          </w:tcPr>
          <w:p w14:paraId="63F884F9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012385F" w14:textId="0631B91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60"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389,850</w:t>
            </w:r>
          </w:p>
        </w:tc>
        <w:tc>
          <w:tcPr>
            <w:tcW w:w="270" w:type="dxa"/>
            <w:tcBorders>
              <w:bottom w:val="nil"/>
            </w:tcBorders>
          </w:tcPr>
          <w:p w14:paraId="66096E46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2D86480" w14:textId="68F1F54D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412,492</w:t>
            </w:r>
          </w:p>
        </w:tc>
        <w:tc>
          <w:tcPr>
            <w:tcW w:w="270" w:type="dxa"/>
            <w:tcBorders>
              <w:bottom w:val="nil"/>
            </w:tcBorders>
          </w:tcPr>
          <w:p w14:paraId="129439A6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B746327" w14:textId="4135A3C5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389,848</w:t>
            </w:r>
          </w:p>
        </w:tc>
      </w:tr>
      <w:tr w:rsidR="009A153D" w:rsidRPr="003054FD" w14:paraId="703F1988" w14:textId="77777777" w:rsidTr="00726A38">
        <w:tc>
          <w:tcPr>
            <w:tcW w:w="4284" w:type="dxa"/>
            <w:tcBorders>
              <w:top w:val="nil"/>
              <w:bottom w:val="nil"/>
            </w:tcBorders>
          </w:tcPr>
          <w:p w14:paraId="5F1BE220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BBED7AA" w14:textId="5EEE737B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3648021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19456FD" w14:textId="214C1BFC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22,417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DA226B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5673C1C" w14:textId="724B317E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79E4D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34C46A6" w14:textId="02F0F7E0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22,417</w:t>
            </w:r>
          </w:p>
        </w:tc>
      </w:tr>
      <w:tr w:rsidR="009A153D" w:rsidRPr="003054FD" w14:paraId="09C4D2F7" w14:textId="77777777" w:rsidTr="00726A38">
        <w:tc>
          <w:tcPr>
            <w:tcW w:w="4284" w:type="dxa"/>
            <w:tcBorders>
              <w:top w:val="nil"/>
              <w:bottom w:val="nil"/>
            </w:tcBorders>
          </w:tcPr>
          <w:p w14:paraId="3FC35E55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4506BA52" w14:textId="0F358C05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424,984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E26B4A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D54D8" w14:textId="593F0D3F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412,267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CA4B5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7D1D" w14:textId="3DC1D5D5" w:rsidR="009A153D" w:rsidRPr="009A153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424,984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76E58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0F146" w14:textId="5EB77122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412,265</w:t>
            </w:r>
          </w:p>
        </w:tc>
      </w:tr>
    </w:tbl>
    <w:p w14:paraId="21B4D323" w14:textId="77777777" w:rsidR="00946535" w:rsidRDefault="00946535">
      <w:pPr>
        <w:sectPr w:rsidR="00946535" w:rsidSect="00DC186E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216" w:gutter="0"/>
          <w:pgNumType w:start="13"/>
          <w:cols w:space="720"/>
          <w:docGrid w:linePitch="245"/>
        </w:sectPr>
      </w:pPr>
    </w:p>
    <w:tbl>
      <w:tblPr>
        <w:tblW w:w="14454" w:type="dxa"/>
        <w:tblInd w:w="36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1170"/>
        <w:gridCol w:w="270"/>
        <w:gridCol w:w="1170"/>
        <w:gridCol w:w="360"/>
        <w:gridCol w:w="1080"/>
        <w:gridCol w:w="270"/>
        <w:gridCol w:w="1080"/>
        <w:gridCol w:w="2430"/>
        <w:gridCol w:w="2430"/>
      </w:tblGrid>
      <w:tr w:rsidR="00A421CC" w:rsidRPr="003054FD" w14:paraId="5EC92123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2707C673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3B750311" w14:textId="43524070" w:rsidR="00A421CC" w:rsidRPr="003054FD" w:rsidRDefault="00A421CC" w:rsidP="00AB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3037B26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532F40C" w14:textId="457ED9D6" w:rsidR="00A421CC" w:rsidRPr="003054FD" w:rsidRDefault="00A421CC" w:rsidP="00AB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1CC" w:rsidRPr="003054FD" w14:paraId="28D1A073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31A5920D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7E0D464" w14:textId="0D402F35" w:rsidR="00A421CC" w:rsidRPr="00AB3237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3237">
              <w:rPr>
                <w:rFonts w:ascii="Angsana New" w:hAnsi="Angsana New"/>
                <w:sz w:val="30"/>
                <w:szCs w:val="30"/>
              </w:rPr>
              <w:t>31</w:t>
            </w:r>
            <w:r w:rsidR="00AB32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B323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740C7BC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B3B551C" w14:textId="26BC4C7C" w:rsidR="00A421CC" w:rsidRPr="003054FD" w:rsidRDefault="00AB3237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tcBorders>
              <w:top w:val="nil"/>
            </w:tcBorders>
          </w:tcPr>
          <w:p w14:paraId="4E3CD688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EFF0490" w14:textId="5D51C8B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685EC407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69337D5" w14:textId="0C2F2060" w:rsidR="00A421CC" w:rsidRPr="003054FD" w:rsidRDefault="00AB3237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421CC" w:rsidRPr="003054FD" w14:paraId="627890C0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5EDDFA9C" w14:textId="014AC643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4E42B4F" w14:textId="529A7ED6" w:rsidR="00A421CC" w:rsidRPr="003054FD" w:rsidRDefault="00A421CC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405E3A1C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9E817CA" w14:textId="5D39D9C4" w:rsidR="00A421CC" w:rsidRPr="003054FD" w:rsidRDefault="00A421CC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B3575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  <w:tcBorders>
              <w:top w:val="nil"/>
            </w:tcBorders>
          </w:tcPr>
          <w:p w14:paraId="57E5957F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DA4FF62" w14:textId="14A61067" w:rsidR="00A421CC" w:rsidRPr="003054FD" w:rsidRDefault="00A421CC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5DE608B3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CE89A69" w14:textId="0EBD53AD" w:rsidR="00A421CC" w:rsidRPr="003054FD" w:rsidRDefault="00A421CC" w:rsidP="00C31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B3575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701E7" w:rsidRPr="003054FD" w14:paraId="02DE3E30" w14:textId="77777777" w:rsidTr="005701E7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344B4004" w14:textId="77777777" w:rsidR="005701E7" w:rsidRPr="003054FD" w:rsidRDefault="005701E7" w:rsidP="0057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top w:val="nil"/>
              <w:bottom w:val="nil"/>
            </w:tcBorders>
          </w:tcPr>
          <w:p w14:paraId="0EF5B2EF" w14:textId="557F9D07" w:rsidR="005701E7" w:rsidRPr="003054FD" w:rsidRDefault="005701E7" w:rsidP="00570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21CC" w:rsidRPr="003054FD" w14:paraId="0AD37D5C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4655F116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6A0EC2F0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3596B3F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2874259B" w14:textId="77777777" w:rsidR="00A421CC" w:rsidRPr="003054FD" w:rsidRDefault="00A421CC" w:rsidP="00A4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53D" w:rsidRPr="003054FD" w14:paraId="036096F2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6E7CE1E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7F42115" w14:textId="4B8F019C" w:rsidR="009A153D" w:rsidRPr="003054FD" w:rsidRDefault="00493514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9472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A5F054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801AE38" w14:textId="6E9AB538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70" w:right="-5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3855CCE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462919" w14:textId="275AE596" w:rsidR="009A153D" w:rsidRPr="003054FD" w:rsidRDefault="00493514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94729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A36AE4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C487940" w14:textId="118894F9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20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9A153D" w:rsidRPr="003054FD" w14:paraId="399A24B7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3E3E860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9637B" w14:textId="4A22C71F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A5FD2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AB1C3" w14:textId="2457821F" w:rsidR="009A153D" w:rsidRPr="00283BA8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BA8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92261B5" w14:textId="77777777" w:rsidR="009A153D" w:rsidRPr="00283BA8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B0465" w14:textId="7AB3729D" w:rsidR="009A153D" w:rsidRPr="00283BA8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B44D8A" w14:textId="77777777" w:rsidR="009A153D" w:rsidRPr="00283BA8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0F7F79" w14:textId="0401120F" w:rsidR="009A153D" w:rsidRPr="00283BA8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3BA8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</w:tr>
      <w:tr w:rsidR="009A3974" w:rsidRPr="003054FD" w14:paraId="71DEED78" w14:textId="569A4B06" w:rsidTr="00516462">
        <w:tc>
          <w:tcPr>
            <w:tcW w:w="4194" w:type="dxa"/>
            <w:tcBorders>
              <w:top w:val="nil"/>
              <w:bottom w:val="nil"/>
            </w:tcBorders>
          </w:tcPr>
          <w:p w14:paraId="697F5F90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56820468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4EFF59A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4ADFD66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vMerge w:val="restart"/>
            <w:tcBorders>
              <w:top w:val="nil"/>
              <w:bottom w:val="nil"/>
            </w:tcBorders>
          </w:tcPr>
          <w:p w14:paraId="783D071C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430" w:type="dxa"/>
            <w:tcBorders>
              <w:top w:val="nil"/>
              <w:bottom w:val="nil"/>
            </w:tcBorders>
          </w:tcPr>
          <w:p w14:paraId="5846A685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9A3974" w:rsidRPr="003054FD" w14:paraId="7B5582E5" w14:textId="296F2525" w:rsidTr="00516462">
        <w:tc>
          <w:tcPr>
            <w:tcW w:w="4194" w:type="dxa"/>
            <w:tcBorders>
              <w:top w:val="nil"/>
              <w:bottom w:val="nil"/>
            </w:tcBorders>
          </w:tcPr>
          <w:p w14:paraId="5EEC0510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1F8B2CC0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94097D8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7E0E07FD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vMerge/>
            <w:tcBorders>
              <w:bottom w:val="nil"/>
            </w:tcBorders>
          </w:tcPr>
          <w:p w14:paraId="27F0B457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2430" w:type="dxa"/>
            <w:tcBorders>
              <w:top w:val="nil"/>
              <w:bottom w:val="nil"/>
            </w:tcBorders>
          </w:tcPr>
          <w:p w14:paraId="58433469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9A153D" w:rsidRPr="003054FD" w14:paraId="3194CBD9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1A8B937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A5E578" w14:textId="79502084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611C3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2851C83" w14:textId="2B097980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 w:rsidRPr="004D53D5">
              <w:rPr>
                <w:rFonts w:ascii="Angsana New" w:hAnsi="Angsana New"/>
                <w:sz w:val="30"/>
                <w:szCs w:val="30"/>
              </w:rPr>
              <w:t>7,299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7A3AAF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CE2128E" w14:textId="2107E67A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EA91A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9DA2A48" w14:textId="2D01EB66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6,839</w:t>
            </w:r>
          </w:p>
        </w:tc>
      </w:tr>
      <w:tr w:rsidR="009A153D" w:rsidRPr="003054FD" w14:paraId="489DF511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345D0672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FCD093F" w14:textId="11FC5F64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E89AD1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88112E" w14:textId="3429C5C2" w:rsidR="009A153D" w:rsidRPr="003054FD" w:rsidRDefault="009A153D" w:rsidP="00605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C07CF99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2B42222" w14:textId="675DC5C0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8E4E70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5640197" w14:textId="12BAFE8B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18,832</w:t>
            </w:r>
          </w:p>
        </w:tc>
      </w:tr>
      <w:tr w:rsidR="009A153D" w:rsidRPr="003054FD" w14:paraId="6B0E311A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6ECF66A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A176C6" w14:textId="4A3ADCB8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5651A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6AD8A" w14:textId="34D89A18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7,299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9BC3A03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A4560" w14:textId="18DA42F8" w:rsidR="009A153D" w:rsidRPr="009A153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46E3B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D5BF06" w14:textId="1AB560F0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25,671</w:t>
            </w:r>
          </w:p>
        </w:tc>
      </w:tr>
      <w:tr w:rsidR="009A3974" w:rsidRPr="003054FD" w14:paraId="2CF1C0DC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1A7EB02D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398066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FF788E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CC0E5EF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F41CF87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AC32F62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FD850F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E69512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3974" w:rsidRPr="003054FD" w14:paraId="0D7EAA8A" w14:textId="77777777" w:rsidTr="00516462">
        <w:trPr>
          <w:gridAfter w:val="2"/>
          <w:wAfter w:w="4860" w:type="dxa"/>
        </w:trPr>
        <w:tc>
          <w:tcPr>
            <w:tcW w:w="4194" w:type="dxa"/>
            <w:tcBorders>
              <w:top w:val="nil"/>
              <w:bottom w:val="nil"/>
            </w:tcBorders>
          </w:tcPr>
          <w:p w14:paraId="51809249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78D69B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CDDB37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5F9DD4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536A77A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CC3EEE0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FF573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67E9BC" w14:textId="77777777" w:rsidR="009A3974" w:rsidRPr="003054FD" w:rsidRDefault="009A3974" w:rsidP="009A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53D" w:rsidRPr="003054FD" w14:paraId="5B7748F6" w14:textId="77777777" w:rsidTr="00516462">
        <w:trPr>
          <w:gridAfter w:val="2"/>
          <w:wAfter w:w="4860" w:type="dxa"/>
          <w:trHeight w:val="400"/>
        </w:trPr>
        <w:tc>
          <w:tcPr>
            <w:tcW w:w="4194" w:type="dxa"/>
            <w:tcBorders>
              <w:top w:val="nil"/>
              <w:bottom w:val="nil"/>
            </w:tcBorders>
          </w:tcPr>
          <w:p w14:paraId="4F61306C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8B733A" w14:textId="51A3BE23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D069AA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4726052" w14:textId="16684271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D1962">
              <w:rPr>
                <w:rFonts w:ascii="Angsana New" w:hAnsi="Angsana New"/>
                <w:sz w:val="30"/>
                <w:szCs w:val="30"/>
              </w:rPr>
              <w:t>74,383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2E6012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CC72D6D" w14:textId="66E3ECD3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269CE4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45DBF0E" w14:textId="7B3C5B8A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72,986</w:t>
            </w:r>
          </w:p>
        </w:tc>
      </w:tr>
      <w:tr w:rsidR="009A153D" w:rsidRPr="003054FD" w14:paraId="27341610" w14:textId="77777777" w:rsidTr="00516462">
        <w:trPr>
          <w:gridAfter w:val="2"/>
          <w:wAfter w:w="4860" w:type="dxa"/>
          <w:trHeight w:val="416"/>
        </w:trPr>
        <w:tc>
          <w:tcPr>
            <w:tcW w:w="4194" w:type="dxa"/>
            <w:tcBorders>
              <w:top w:val="nil"/>
              <w:bottom w:val="nil"/>
            </w:tcBorders>
          </w:tcPr>
          <w:p w14:paraId="0A36ED25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3054F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8346DDE" w14:textId="11C21411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67DE27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1C2456D" w14:textId="2B29F019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4EE367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213" w:right="-108" w:firstLine="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1AC8B8F" w14:textId="51013A56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72D15A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6D652D2" w14:textId="00C30475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A153D" w:rsidRPr="003054FD" w14:paraId="0B1F1D37" w14:textId="77777777" w:rsidTr="00516462">
        <w:trPr>
          <w:gridAfter w:val="2"/>
          <w:wAfter w:w="4860" w:type="dxa"/>
          <w:trHeight w:val="416"/>
        </w:trPr>
        <w:tc>
          <w:tcPr>
            <w:tcW w:w="4194" w:type="dxa"/>
            <w:tcBorders>
              <w:top w:val="nil"/>
              <w:bottom w:val="nil"/>
            </w:tcBorders>
          </w:tcPr>
          <w:p w14:paraId="143F1A2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DA7EA4" w14:textId="59084E7D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77,073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92FD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EC67C1" w14:textId="02F90B3B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74,388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4551024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58D958" w14:textId="3D601499" w:rsidR="009A153D" w:rsidRPr="009A153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75,457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96DB83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56"/>
              </w:tabs>
              <w:ind w:left="-6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70028F" w14:textId="06889178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72,991</w:t>
            </w:r>
          </w:p>
        </w:tc>
      </w:tr>
      <w:tr w:rsidR="009A153D" w:rsidRPr="003054FD" w14:paraId="355F51AE" w14:textId="77777777" w:rsidTr="00516462">
        <w:trPr>
          <w:gridAfter w:val="2"/>
          <w:wAfter w:w="4860" w:type="dxa"/>
          <w:trHeight w:val="416"/>
        </w:trPr>
        <w:tc>
          <w:tcPr>
            <w:tcW w:w="4194" w:type="dxa"/>
            <w:tcBorders>
              <w:top w:val="nil"/>
              <w:bottom w:val="nil"/>
            </w:tcBorders>
          </w:tcPr>
          <w:p w14:paraId="43B084B9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5E07A75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C6BEC1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690F3AA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1E09CD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0EDED60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B84CB9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3642EA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  <w:tab w:val="decimal" w:pos="93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53D" w:rsidRPr="003054FD" w14:paraId="2B068FC1" w14:textId="77777777" w:rsidTr="00516462">
        <w:trPr>
          <w:gridAfter w:val="2"/>
          <w:wAfter w:w="4860" w:type="dxa"/>
          <w:trHeight w:val="416"/>
        </w:trPr>
        <w:tc>
          <w:tcPr>
            <w:tcW w:w="4194" w:type="dxa"/>
            <w:tcBorders>
              <w:top w:val="nil"/>
              <w:bottom w:val="nil"/>
            </w:tcBorders>
          </w:tcPr>
          <w:p w14:paraId="24CD47D8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249F5D1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856A7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D104BC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0AF5F64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EB308E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B29E63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673295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  <w:tab w:val="decimal" w:pos="93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53D" w:rsidRPr="003054FD" w14:paraId="0B3384EF" w14:textId="77777777" w:rsidTr="00516462">
        <w:trPr>
          <w:gridAfter w:val="2"/>
          <w:wAfter w:w="4860" w:type="dxa"/>
          <w:trHeight w:val="416"/>
        </w:trPr>
        <w:tc>
          <w:tcPr>
            <w:tcW w:w="4194" w:type="dxa"/>
            <w:tcBorders>
              <w:top w:val="nil"/>
              <w:bottom w:val="nil"/>
            </w:tcBorders>
          </w:tcPr>
          <w:p w14:paraId="35C5B714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D0D5D8B" w14:textId="3E0401AE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CA9130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30A34B" w14:textId="25E636AE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DD1962">
              <w:rPr>
                <w:rFonts w:ascii="Angsana New" w:hAnsi="Angsana New"/>
                <w:sz w:val="30"/>
                <w:szCs w:val="30"/>
              </w:rPr>
              <w:t>3,251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6F571AD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116D63B" w14:textId="54002101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259437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0B3C259" w14:textId="5191A6F1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 w:rsidRPr="00BC7646">
              <w:rPr>
                <w:rFonts w:ascii="Angsana New" w:hAnsi="Angsana New"/>
                <w:sz w:val="30"/>
                <w:szCs w:val="30"/>
              </w:rPr>
              <w:t>3,251</w:t>
            </w:r>
          </w:p>
        </w:tc>
      </w:tr>
      <w:tr w:rsidR="009A153D" w:rsidRPr="003054FD" w14:paraId="465C5D6F" w14:textId="77777777" w:rsidTr="00516462">
        <w:trPr>
          <w:gridAfter w:val="2"/>
          <w:wAfter w:w="4860" w:type="dxa"/>
          <w:trHeight w:val="416"/>
        </w:trPr>
        <w:tc>
          <w:tcPr>
            <w:tcW w:w="4194" w:type="dxa"/>
            <w:tcBorders>
              <w:top w:val="nil"/>
              <w:bottom w:val="nil"/>
            </w:tcBorders>
          </w:tcPr>
          <w:p w14:paraId="527F8BEE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281D44" w14:textId="2AECA845" w:rsidR="009A153D" w:rsidRPr="003054F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F775CB" w14:textId="77777777" w:rsidR="009A153D" w:rsidRPr="003054F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6EE083" w14:textId="30501E48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3,251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7A7E46B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F2CD1C" w14:textId="23FEF736" w:rsidR="009A153D" w:rsidRPr="009A153D" w:rsidRDefault="00AE0FA3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B3AF45" w14:textId="77777777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57CCE5" w14:textId="600B09B1" w:rsidR="009A153D" w:rsidRPr="009A153D" w:rsidRDefault="009A153D" w:rsidP="009A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233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153D">
              <w:rPr>
                <w:rFonts w:ascii="Angsana New" w:hAnsi="Angsana New"/>
                <w:b/>
                <w:bCs/>
                <w:sz w:val="30"/>
                <w:szCs w:val="30"/>
              </w:rPr>
              <w:t>3,251</w:t>
            </w:r>
          </w:p>
        </w:tc>
      </w:tr>
    </w:tbl>
    <w:p w14:paraId="13328B63" w14:textId="5A2D1D7B" w:rsidR="00C822CB" w:rsidRDefault="00C822CB" w:rsidP="00E241C6">
      <w:pPr>
        <w:rPr>
          <w:rFonts w:asciiTheme="majorBidi" w:hAnsiTheme="majorBidi" w:cstheme="majorBidi"/>
          <w:sz w:val="30"/>
          <w:szCs w:val="30"/>
        </w:rPr>
      </w:pPr>
    </w:p>
    <w:p w14:paraId="151A0F90" w14:textId="77777777" w:rsidR="00C37736" w:rsidRPr="003054FD" w:rsidRDefault="00C37736" w:rsidP="00BE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 w:rsidRPr="003054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3D3BC70" w14:textId="77777777" w:rsidR="00C37736" w:rsidRPr="003054FD" w:rsidRDefault="00C37736" w:rsidP="00C37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0E637" w14:textId="689F3402" w:rsidR="008543E1" w:rsidRPr="003054FD" w:rsidRDefault="00C31DA7" w:rsidP="00854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1686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2A364B">
        <w:rPr>
          <w:rFonts w:ascii="Angsana New" w:hAnsi="Angsana New" w:hint="cs"/>
          <w:sz w:val="30"/>
          <w:szCs w:val="30"/>
          <w:cs/>
        </w:rPr>
        <w:t xml:space="preserve"> บริษัทใหญ่ค้ำ</w:t>
      </w:r>
      <w:r w:rsidRPr="00DC1F24">
        <w:rPr>
          <w:rFonts w:ascii="Angsana New" w:hAnsi="Angsana New" w:hint="cs"/>
          <w:sz w:val="30"/>
          <w:szCs w:val="30"/>
          <w:cs/>
        </w:rPr>
        <w:t>ประกันวงเงินสินเชื่อที่บริษัทได้รับจากธนาคาร</w:t>
      </w:r>
      <w:r w:rsidRPr="00B44225">
        <w:rPr>
          <w:rFonts w:ascii="Angsana New" w:hAnsi="Angsana New" w:hint="cs"/>
          <w:sz w:val="30"/>
          <w:szCs w:val="30"/>
          <w:cs/>
        </w:rPr>
        <w:t>จำนวน</w:t>
      </w:r>
      <w:r w:rsidR="00CB19AC">
        <w:rPr>
          <w:rFonts w:ascii="Angsana New" w:hAnsi="Angsana New"/>
          <w:sz w:val="30"/>
          <w:szCs w:val="30"/>
        </w:rPr>
        <w:t xml:space="preserve"> 6.1</w:t>
      </w:r>
      <w:r w:rsidRPr="00B44225">
        <w:rPr>
          <w:rFonts w:ascii="Angsana New" w:hAnsi="Angsana New"/>
          <w:sz w:val="30"/>
          <w:szCs w:val="30"/>
        </w:rPr>
        <w:t xml:space="preserve"> </w:t>
      </w:r>
      <w:r w:rsidRPr="00B44225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="00CB19AC">
        <w:rPr>
          <w:rFonts w:ascii="Angsana New" w:hAnsi="Angsana New" w:hint="cs"/>
          <w:i/>
          <w:iCs/>
          <w:sz w:val="30"/>
          <w:szCs w:val="30"/>
          <w:cs/>
        </w:rPr>
        <w:t xml:space="preserve">น </w:t>
      </w:r>
      <w:r w:rsidR="00CB19AC">
        <w:rPr>
          <w:rFonts w:ascii="Angsana New" w:hAnsi="Angsana New"/>
          <w:i/>
          <w:iCs/>
          <w:sz w:val="30"/>
          <w:szCs w:val="30"/>
        </w:rPr>
        <w:t>2</w:t>
      </w:r>
      <w:r w:rsidR="008E210A">
        <w:rPr>
          <w:rFonts w:ascii="Angsana New" w:hAnsi="Angsana New"/>
          <w:i/>
          <w:iCs/>
          <w:sz w:val="30"/>
          <w:szCs w:val="30"/>
        </w:rPr>
        <w:t>10</w:t>
      </w:r>
      <w:r w:rsidRPr="00B4422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B4422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B19AC">
        <w:rPr>
          <w:rFonts w:ascii="Angsana New" w:hAnsi="Angsana New"/>
          <w:sz w:val="30"/>
          <w:szCs w:val="30"/>
        </w:rPr>
        <w:t>775</w:t>
      </w:r>
      <w:r w:rsidRPr="00B4422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30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256</w:t>
      </w:r>
      <w:r w:rsidR="009A153D">
        <w:rPr>
          <w:rFonts w:ascii="Angsana New" w:hAnsi="Angsana New"/>
          <w:i/>
          <w:iCs/>
          <w:sz w:val="30"/>
          <w:szCs w:val="30"/>
        </w:rPr>
        <w:t>6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: จำนวน</w:t>
      </w:r>
      <w:r w:rsidR="00E535D9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 xml:space="preserve">6.1 </w:t>
      </w:r>
      <w:r w:rsidR="00B356B2" w:rsidRPr="003054FD">
        <w:rPr>
          <w:rFonts w:ascii="Angsana New" w:hAnsi="Angsana New"/>
          <w:i/>
          <w:iCs/>
          <w:sz w:val="30"/>
          <w:szCs w:val="30"/>
        </w:rPr>
        <w:br/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</w:t>
      </w:r>
      <w:r w:rsidR="0078022A" w:rsidRPr="003054F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76C26" w:rsidRPr="003054FD">
        <w:rPr>
          <w:rFonts w:ascii="Angsana New" w:hAnsi="Angsana New"/>
          <w:i/>
          <w:iCs/>
          <w:sz w:val="30"/>
          <w:szCs w:val="30"/>
        </w:rPr>
        <w:t>2</w:t>
      </w:r>
      <w:r w:rsidR="009A153D">
        <w:rPr>
          <w:rFonts w:ascii="Angsana New" w:hAnsi="Angsana New"/>
          <w:i/>
          <w:iCs/>
          <w:sz w:val="30"/>
          <w:szCs w:val="30"/>
        </w:rPr>
        <w:t>24</w:t>
      </w:r>
      <w:r w:rsidR="00576C26" w:rsidRPr="003054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C73033" w:rsidRPr="003054F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C73033" w:rsidRPr="002D30E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73033">
        <w:rPr>
          <w:rFonts w:ascii="Angsana New" w:hAnsi="Angsana New" w:hint="cs"/>
          <w:sz w:val="30"/>
          <w:szCs w:val="30"/>
          <w:cs/>
        </w:rPr>
        <w:t xml:space="preserve"> </w:t>
      </w:r>
      <w:r w:rsidR="00E535D9" w:rsidRPr="003054FD">
        <w:rPr>
          <w:rFonts w:ascii="Angsana New" w:hAnsi="Angsana New"/>
          <w:i/>
          <w:iCs/>
          <w:sz w:val="30"/>
          <w:szCs w:val="30"/>
        </w:rPr>
        <w:t>775</w:t>
      </w:r>
      <w:r w:rsidR="002A364B" w:rsidRPr="003054F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3054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3773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C17887" w:rsidRPr="003054FD">
        <w:rPr>
          <w:rFonts w:ascii="Angsana New" w:hAnsi="Angsana New" w:hint="cs"/>
          <w:sz w:val="30"/>
          <w:szCs w:val="30"/>
        </w:rPr>
        <w:tab/>
      </w:r>
    </w:p>
    <w:p w14:paraId="10BC7113" w14:textId="77777777" w:rsidR="00CD43C2" w:rsidRPr="003054FD" w:rsidRDefault="006724F7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54F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5B4984FF" w14:textId="77777777" w:rsidR="00946535" w:rsidRDefault="00946535" w:rsidP="002C6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46535" w:rsidSect="00DC186E">
          <w:footerReference w:type="default" r:id="rId17"/>
          <w:pgSz w:w="11909" w:h="16834" w:code="9"/>
          <w:pgMar w:top="691" w:right="1152" w:bottom="576" w:left="1152" w:header="720" w:footer="216" w:gutter="0"/>
          <w:pgNumType w:start="13"/>
          <w:cols w:space="720"/>
          <w:docGrid w:linePitch="245"/>
        </w:sectPr>
      </w:pPr>
    </w:p>
    <w:p w14:paraId="386E9C07" w14:textId="4D188406" w:rsidR="006D0F81" w:rsidRPr="003054FD" w:rsidRDefault="006D0F8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066484E6" w14:textId="77777777" w:rsidR="006D0F81" w:rsidRPr="003054FD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58"/>
        <w:gridCol w:w="17"/>
        <w:gridCol w:w="1095"/>
        <w:gridCol w:w="274"/>
        <w:gridCol w:w="1068"/>
        <w:gridCol w:w="27"/>
        <w:gridCol w:w="246"/>
        <w:gridCol w:w="24"/>
        <w:gridCol w:w="1080"/>
        <w:gridCol w:w="180"/>
        <w:gridCol w:w="1116"/>
      </w:tblGrid>
      <w:tr w:rsidR="006D0F81" w:rsidRPr="003054FD" w14:paraId="1CAC66A6" w14:textId="77777777" w:rsidTr="00E07C14">
        <w:trPr>
          <w:cantSplit/>
          <w:trHeight w:val="428"/>
          <w:tblHeader/>
        </w:trPr>
        <w:tc>
          <w:tcPr>
            <w:tcW w:w="4158" w:type="dxa"/>
            <w:vAlign w:val="bottom"/>
            <w:hideMark/>
          </w:tcPr>
          <w:p w14:paraId="594B228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4" w:type="dxa"/>
            <w:gridSpan w:val="4"/>
            <w:vAlign w:val="bottom"/>
          </w:tcPr>
          <w:p w14:paraId="32796180" w14:textId="77777777" w:rsidR="006D0F81" w:rsidRPr="003054FD" w:rsidRDefault="006D0F81" w:rsidP="0004138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3" w:type="dxa"/>
            <w:gridSpan w:val="2"/>
          </w:tcPr>
          <w:p w14:paraId="759E4303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4"/>
            <w:vAlign w:val="bottom"/>
          </w:tcPr>
          <w:p w14:paraId="537DD049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0214" w:rsidRPr="003054FD" w14:paraId="2650E8F0" w14:textId="77777777" w:rsidTr="00046760">
        <w:trPr>
          <w:cantSplit/>
          <w:trHeight w:val="825"/>
          <w:tblHeader/>
        </w:trPr>
        <w:tc>
          <w:tcPr>
            <w:tcW w:w="4175" w:type="dxa"/>
            <w:gridSpan w:val="2"/>
            <w:vAlign w:val="bottom"/>
          </w:tcPr>
          <w:p w14:paraId="1CEAB7E3" w14:textId="77777777" w:rsidR="006D0F81" w:rsidRPr="003054FD" w:rsidRDefault="006D0F81" w:rsidP="006D0F8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39D412D" w14:textId="552D6E07" w:rsidR="006D0F81" w:rsidRPr="003054FD" w:rsidRDefault="009A3974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6D0F81" w:rsidRPr="003054FD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76466F" w:rsidRPr="003054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4" w:type="dxa"/>
            <w:vAlign w:val="bottom"/>
          </w:tcPr>
          <w:p w14:paraId="72DA40A6" w14:textId="77777777" w:rsidR="006D0F81" w:rsidRPr="003054FD" w:rsidRDefault="006D0F81" w:rsidP="006D0F8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39EF1053" w14:textId="61CBD82D" w:rsidR="006D0F81" w:rsidRPr="003054FD" w:rsidRDefault="006D0F81" w:rsidP="006D0F8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9A15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235208E9" w14:textId="77777777" w:rsidR="006D0F81" w:rsidRPr="003054FD" w:rsidRDefault="006D0F81" w:rsidP="006D0F8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2C946F" w14:textId="1BA0F9EE" w:rsidR="006D0F81" w:rsidRPr="003054FD" w:rsidRDefault="009A3974" w:rsidP="006D0F81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413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D0F81" w:rsidRPr="003054FD">
              <w:rPr>
                <w:rFonts w:ascii="Angsana New" w:hAnsi="Angsana New"/>
                <w:sz w:val="30"/>
                <w:szCs w:val="30"/>
              </w:rPr>
              <w:t>256</w:t>
            </w:r>
            <w:r w:rsidR="0076466F" w:rsidRPr="003054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52472C3B" w14:textId="77777777" w:rsidR="006D0F81" w:rsidRPr="003054FD" w:rsidRDefault="006D0F81" w:rsidP="006D0F8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78BF55" w14:textId="493E337F" w:rsidR="006D0F81" w:rsidRPr="003054FD" w:rsidRDefault="006D0F81" w:rsidP="006D0F8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54FD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 w:rsidR="009A153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6D0F81" w:rsidRPr="003054FD" w14:paraId="68BBAEC6" w14:textId="77777777" w:rsidTr="00E07C14">
        <w:trPr>
          <w:cantSplit/>
          <w:trHeight w:val="406"/>
          <w:tblHeader/>
        </w:trPr>
        <w:tc>
          <w:tcPr>
            <w:tcW w:w="4158" w:type="dxa"/>
            <w:vAlign w:val="bottom"/>
            <w:hideMark/>
          </w:tcPr>
          <w:p w14:paraId="0904F67D" w14:textId="77777777" w:rsidR="006D0F81" w:rsidRPr="003054FD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27" w:type="dxa"/>
            <w:gridSpan w:val="10"/>
            <w:vAlign w:val="bottom"/>
            <w:hideMark/>
          </w:tcPr>
          <w:p w14:paraId="1E70CED6" w14:textId="77777777" w:rsidR="006D0F81" w:rsidRPr="003054FD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12AD2" w:rsidRPr="003054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4F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A153D" w:rsidRPr="003054FD" w14:paraId="25041362" w14:textId="77777777" w:rsidTr="00E07C14">
        <w:trPr>
          <w:cantSplit/>
          <w:trHeight w:val="406"/>
        </w:trPr>
        <w:tc>
          <w:tcPr>
            <w:tcW w:w="4175" w:type="dxa"/>
            <w:gridSpan w:val="2"/>
            <w:hideMark/>
          </w:tcPr>
          <w:p w14:paraId="032CC344" w14:textId="77777777" w:rsidR="009A153D" w:rsidRPr="003054FD" w:rsidRDefault="009A153D" w:rsidP="009A15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674BB94E" w14:textId="147AEB69" w:rsidR="009A153D" w:rsidRPr="003054FD" w:rsidRDefault="00C162FB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2,173,242</w:t>
            </w:r>
          </w:p>
        </w:tc>
        <w:tc>
          <w:tcPr>
            <w:tcW w:w="274" w:type="dxa"/>
          </w:tcPr>
          <w:p w14:paraId="5F10C89E" w14:textId="77777777" w:rsidR="009A153D" w:rsidRPr="003054FD" w:rsidRDefault="009A153D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  <w:gridSpan w:val="2"/>
            <w:tcBorders>
              <w:bottom w:val="double" w:sz="4" w:space="0" w:color="auto"/>
            </w:tcBorders>
          </w:tcPr>
          <w:p w14:paraId="21ED39BB" w14:textId="4CD36812" w:rsidR="009A153D" w:rsidRPr="003054FD" w:rsidRDefault="009A153D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6B53">
              <w:rPr>
                <w:rFonts w:ascii="Angsana New" w:hAnsi="Angsana New" w:cs="Angsana New"/>
                <w:sz w:val="30"/>
                <w:szCs w:val="30"/>
              </w:rPr>
              <w:t>2,548,38</w:t>
            </w:r>
            <w:r w:rsidR="0052274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24CC76BA" w14:textId="77777777" w:rsidR="009A153D" w:rsidRPr="003054FD" w:rsidRDefault="009A153D" w:rsidP="009A153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F39576" w14:textId="27C90AD8" w:rsidR="009A153D" w:rsidRPr="003054FD" w:rsidRDefault="00C162FB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1,738,183</w:t>
            </w:r>
          </w:p>
        </w:tc>
        <w:tc>
          <w:tcPr>
            <w:tcW w:w="180" w:type="dxa"/>
          </w:tcPr>
          <w:p w14:paraId="65B9AC2D" w14:textId="77777777" w:rsidR="009A153D" w:rsidRPr="003054FD" w:rsidRDefault="009A153D" w:rsidP="009A153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F0F3229" w14:textId="5EEF871F" w:rsidR="009A153D" w:rsidRPr="003054FD" w:rsidRDefault="009A153D" w:rsidP="009A153D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6B53">
              <w:rPr>
                <w:rFonts w:ascii="Angsana New" w:hAnsi="Angsana New" w:cs="Angsana New"/>
                <w:sz w:val="30"/>
                <w:szCs w:val="30"/>
              </w:rPr>
              <w:t>2,102,577</w:t>
            </w:r>
          </w:p>
        </w:tc>
      </w:tr>
    </w:tbl>
    <w:p w14:paraId="4549DC0D" w14:textId="77777777" w:rsidR="007B7B20" w:rsidRPr="003054FD" w:rsidRDefault="007B7B20" w:rsidP="00F90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8BB4BE" w14:textId="77777777" w:rsidR="008714C1" w:rsidRPr="003054FD" w:rsidRDefault="008714C1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3A1BB96" w14:textId="77777777" w:rsidR="008714C1" w:rsidRPr="003054FD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7"/>
        <w:gridCol w:w="272"/>
        <w:gridCol w:w="1981"/>
      </w:tblGrid>
      <w:tr w:rsidR="0044328F" w:rsidRPr="003054FD" w14:paraId="24BD02B6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5EA625CF" w14:textId="36823C8F" w:rsidR="00134E9E" w:rsidRPr="003445CA" w:rsidRDefault="00134E9E" w:rsidP="00344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pct"/>
            <w:shd w:val="clear" w:color="auto" w:fill="auto"/>
          </w:tcPr>
          <w:p w14:paraId="27055882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2132B2" w14:textId="77777777" w:rsidR="00134E9E" w:rsidRPr="003054FD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</w:tcPr>
          <w:p w14:paraId="7BA2845E" w14:textId="77777777" w:rsidR="00134E9E" w:rsidRPr="003054FD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3054FD" w14:paraId="1C013492" w14:textId="77777777" w:rsidTr="00046760">
        <w:trPr>
          <w:tblHeader/>
        </w:trPr>
        <w:tc>
          <w:tcPr>
            <w:tcW w:w="2696" w:type="pct"/>
            <w:shd w:val="clear" w:color="auto" w:fill="auto"/>
          </w:tcPr>
          <w:p w14:paraId="021DBDA3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pct"/>
            <w:gridSpan w:val="3"/>
            <w:shd w:val="clear" w:color="auto" w:fill="auto"/>
          </w:tcPr>
          <w:p w14:paraId="4A00CE90" w14:textId="77777777" w:rsidR="0044328F" w:rsidRPr="003054FD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34E0" w:rsidRPr="003054FD" w14:paraId="11E29B01" w14:textId="77777777" w:rsidTr="00046760">
        <w:trPr>
          <w:tblHeader/>
        </w:trPr>
        <w:tc>
          <w:tcPr>
            <w:tcW w:w="2696" w:type="pct"/>
          </w:tcPr>
          <w:p w14:paraId="754A8FBD" w14:textId="6B0F3BCB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3054F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3054FD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4709F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77" w:type="pct"/>
          </w:tcPr>
          <w:p w14:paraId="48794989" w14:textId="3B5784ED" w:rsidR="008B34E0" w:rsidRPr="008B34E0" w:rsidRDefault="00433DA2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33DA2">
              <w:rPr>
                <w:rFonts w:ascii="Angsana New" w:hAnsi="Angsana New" w:cs="Angsana New"/>
                <w:sz w:val="28"/>
                <w:szCs w:val="28"/>
              </w:rPr>
              <w:t>2,472,438</w:t>
            </w:r>
          </w:p>
        </w:tc>
        <w:tc>
          <w:tcPr>
            <w:tcW w:w="148" w:type="pct"/>
          </w:tcPr>
          <w:p w14:paraId="7006DA9E" w14:textId="77777777" w:rsidR="008B34E0" w:rsidRPr="003054F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51FDD509" w14:textId="41FEADDF" w:rsidR="008B34E0" w:rsidRPr="008B34E0" w:rsidRDefault="00433DA2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33DA2">
              <w:rPr>
                <w:rFonts w:ascii="Angsana New" w:hAnsi="Angsana New" w:cs="Angsana New"/>
                <w:sz w:val="28"/>
                <w:szCs w:val="28"/>
              </w:rPr>
              <w:t>1,831,348</w:t>
            </w:r>
          </w:p>
        </w:tc>
      </w:tr>
      <w:tr w:rsidR="008B34E0" w:rsidRPr="003054FD" w14:paraId="1CABAE52" w14:textId="77777777" w:rsidTr="00046760">
        <w:trPr>
          <w:tblHeader/>
        </w:trPr>
        <w:tc>
          <w:tcPr>
            <w:tcW w:w="2696" w:type="pct"/>
          </w:tcPr>
          <w:p w14:paraId="3D613BF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pct"/>
          </w:tcPr>
          <w:p w14:paraId="564590CC" w14:textId="71429688" w:rsidR="008B34E0" w:rsidRPr="008B34E0" w:rsidRDefault="008C5B06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46,164</w:t>
            </w:r>
          </w:p>
        </w:tc>
        <w:tc>
          <w:tcPr>
            <w:tcW w:w="148" w:type="pct"/>
          </w:tcPr>
          <w:p w14:paraId="45D0D2CD" w14:textId="77777777" w:rsidR="008B34E0" w:rsidRPr="003054F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7733E380" w14:textId="0698E88C" w:rsidR="008B34E0" w:rsidRPr="008B34E0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29,776</w:t>
            </w:r>
          </w:p>
        </w:tc>
      </w:tr>
      <w:tr w:rsidR="008B34E0" w:rsidRPr="003054FD" w14:paraId="5F3615D6" w14:textId="77777777" w:rsidTr="00046760">
        <w:trPr>
          <w:tblHeader/>
        </w:trPr>
        <w:tc>
          <w:tcPr>
            <w:tcW w:w="2696" w:type="pct"/>
          </w:tcPr>
          <w:p w14:paraId="014B4D58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077" w:type="pct"/>
          </w:tcPr>
          <w:p w14:paraId="40E2DC5F" w14:textId="29153498" w:rsidR="008B34E0" w:rsidRPr="008B34E0" w:rsidRDefault="008C5B06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(2,665)</w:t>
            </w:r>
          </w:p>
        </w:tc>
        <w:tc>
          <w:tcPr>
            <w:tcW w:w="148" w:type="pct"/>
          </w:tcPr>
          <w:p w14:paraId="5A2CF337" w14:textId="77777777" w:rsidR="008B34E0" w:rsidRPr="003054F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97B6DF5" w14:textId="3BC0A6A8" w:rsidR="008B34E0" w:rsidRPr="008B34E0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(2,664)</w:t>
            </w:r>
          </w:p>
        </w:tc>
      </w:tr>
      <w:tr w:rsidR="008B34E0" w:rsidRPr="003054FD" w14:paraId="7525D537" w14:textId="77777777" w:rsidTr="00046760">
        <w:trPr>
          <w:tblHeader/>
        </w:trPr>
        <w:tc>
          <w:tcPr>
            <w:tcW w:w="2696" w:type="pct"/>
          </w:tcPr>
          <w:p w14:paraId="43C987DF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14:paraId="256E5998" w14:textId="06608FF7" w:rsidR="008B34E0" w:rsidRPr="008B34E0" w:rsidRDefault="008C5B06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(105,861)</w:t>
            </w:r>
          </w:p>
        </w:tc>
        <w:tc>
          <w:tcPr>
            <w:tcW w:w="148" w:type="pct"/>
          </w:tcPr>
          <w:p w14:paraId="156FDF0F" w14:textId="77777777" w:rsidR="008B34E0" w:rsidRPr="003054FD" w:rsidRDefault="008B34E0" w:rsidP="008B3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</w:tcPr>
          <w:p w14:paraId="7FCCF6D2" w14:textId="1C082984" w:rsidR="008B34E0" w:rsidRPr="008B34E0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(60,740)</w:t>
            </w:r>
          </w:p>
        </w:tc>
      </w:tr>
      <w:tr w:rsidR="002A364B" w:rsidRPr="003054FD" w14:paraId="24555CED" w14:textId="77777777" w:rsidTr="00046760">
        <w:trPr>
          <w:tblHeader/>
        </w:trPr>
        <w:tc>
          <w:tcPr>
            <w:tcW w:w="2696" w:type="pct"/>
          </w:tcPr>
          <w:p w14:paraId="477193CB" w14:textId="23619318" w:rsidR="002A364B" w:rsidRPr="003054FD" w:rsidRDefault="002A364B" w:rsidP="002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105A6" w:rsidRPr="003054F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709F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105A6"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709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6453DA" w:rsidRPr="003054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6466F" w:rsidRPr="003054FD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77" w:type="pct"/>
            <w:tcBorders>
              <w:top w:val="single" w:sz="4" w:space="0" w:color="auto"/>
              <w:bottom w:val="double" w:sz="4" w:space="0" w:color="auto"/>
            </w:tcBorders>
          </w:tcPr>
          <w:p w14:paraId="6B3FB37A" w14:textId="6C8143E0" w:rsidR="002A364B" w:rsidRPr="003054FD" w:rsidRDefault="008C5B06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DokChampa"/>
                <w:b/>
                <w:bCs/>
                <w:sz w:val="30"/>
                <w:szCs w:val="30"/>
                <w:lang w:bidi="lo-LA"/>
              </w:rPr>
            </w:pPr>
            <w:r>
              <w:rPr>
                <w:rFonts w:ascii="Angsana New" w:hAnsi="Angsana New" w:cs="DokChampa"/>
                <w:b/>
                <w:bCs/>
                <w:sz w:val="30"/>
                <w:szCs w:val="30"/>
                <w:lang w:bidi="lo-LA"/>
              </w:rPr>
              <w:t>2,410,076</w:t>
            </w:r>
          </w:p>
        </w:tc>
        <w:tc>
          <w:tcPr>
            <w:tcW w:w="148" w:type="pct"/>
          </w:tcPr>
          <w:p w14:paraId="05D53C45" w14:textId="77777777" w:rsidR="002A364B" w:rsidRPr="003054FD" w:rsidRDefault="002A364B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075DABD" w14:textId="3303ADBA" w:rsidR="002A364B" w:rsidRPr="008B34E0" w:rsidRDefault="00C162FB" w:rsidP="00986231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1,797,720</w:t>
            </w:r>
          </w:p>
        </w:tc>
      </w:tr>
    </w:tbl>
    <w:p w14:paraId="79DAC8E2" w14:textId="77777777" w:rsidR="004D3141" w:rsidRPr="003054FD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59598FAB" w14:textId="18A1DB6C" w:rsidR="003F3137" w:rsidRPr="003054FD" w:rsidRDefault="003F3137" w:rsidP="0004676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BE97FD7" w14:textId="77777777" w:rsidR="006E1E7F" w:rsidRPr="003054FD" w:rsidRDefault="006E1E7F" w:rsidP="006E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  <w:cs/>
        </w:rPr>
      </w:pPr>
    </w:p>
    <w:p w14:paraId="27DA4A73" w14:textId="77777777" w:rsidR="00CE0514" w:rsidRPr="003054FD" w:rsidRDefault="00CE0514" w:rsidP="0004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 ธุรกิจชิ้นส่วนอิเล็กทรอนิกส์สำหรับอุปกรณ์ยานยนต์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ธุรกิจชิ้นส่วนอ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และธุรกิจ</w:t>
      </w:r>
      <w:r w:rsidRPr="003054FD">
        <w:rPr>
          <w:rFonts w:ascii="Angsana New" w:hAnsi="Angsana New"/>
          <w:sz w:val="30"/>
          <w:szCs w:val="30"/>
          <w:cs/>
        </w:rPr>
        <w:t>ชิ้นส่วนอ</w:t>
      </w:r>
      <w:r w:rsidRPr="003054FD">
        <w:rPr>
          <w:rFonts w:ascii="Angsana New" w:hAnsi="Angsana New" w:hint="cs"/>
          <w:sz w:val="30"/>
          <w:szCs w:val="30"/>
          <w:cs/>
        </w:rPr>
        <w:t>ิ</w:t>
      </w:r>
      <w:r w:rsidRPr="003054FD">
        <w:rPr>
          <w:rFonts w:ascii="Angsana New" w:hAnsi="Angsana New"/>
          <w:sz w:val="30"/>
          <w:szCs w:val="30"/>
          <w:cs/>
        </w:rPr>
        <w:t>เล็</w:t>
      </w:r>
      <w:r w:rsidRPr="003054FD">
        <w:rPr>
          <w:rFonts w:ascii="Angsana New" w:hAnsi="Angsana New" w:hint="cs"/>
          <w:sz w:val="30"/>
          <w:szCs w:val="30"/>
          <w:cs/>
        </w:rPr>
        <w:t>ก</w:t>
      </w:r>
      <w:r w:rsidRPr="003054FD">
        <w:rPr>
          <w:rFonts w:ascii="Angsana New" w:hAnsi="Angsana New"/>
          <w:sz w:val="30"/>
          <w:szCs w:val="30"/>
          <w:cs/>
        </w:rPr>
        <w:t>ทร</w:t>
      </w:r>
      <w:r w:rsidRPr="003054FD">
        <w:rPr>
          <w:rFonts w:ascii="Angsana New" w:hAnsi="Angsana New" w:hint="cs"/>
          <w:sz w:val="30"/>
          <w:szCs w:val="30"/>
          <w:cs/>
        </w:rPr>
        <w:t>อ</w:t>
      </w:r>
      <w:r w:rsidRPr="003054FD">
        <w:rPr>
          <w:rFonts w:ascii="Angsana New" w:hAnsi="Angsana New"/>
          <w:sz w:val="30"/>
          <w:szCs w:val="30"/>
          <w:cs/>
        </w:rPr>
        <w:t>นิกส์</w:t>
      </w:r>
      <w:r w:rsidRPr="003054FD">
        <w:rPr>
          <w:rFonts w:ascii="Angsana New" w:hAnsi="Angsana New" w:hint="cs"/>
          <w:sz w:val="30"/>
          <w:szCs w:val="30"/>
          <w:cs/>
        </w:rPr>
        <w:t>อื่น</w:t>
      </w:r>
      <w:r w:rsidR="006E2DB8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>ๆ</w:t>
      </w:r>
    </w:p>
    <w:p w14:paraId="1E8446DB" w14:textId="77777777" w:rsidR="00DF58DD" w:rsidRDefault="00DF58DD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66F477" w14:textId="6AFD9D31" w:rsidR="00C73033" w:rsidRPr="003054FD" w:rsidRDefault="00C73033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C73033" w:rsidRPr="003054FD" w:rsidSect="00DC186E">
          <w:footerReference w:type="default" r:id="rId18"/>
          <w:pgSz w:w="11909" w:h="16834" w:code="9"/>
          <w:pgMar w:top="691" w:right="1152" w:bottom="576" w:left="1152" w:header="720" w:footer="216" w:gutter="0"/>
          <w:pgNumType w:start="13"/>
          <w:cols w:space="720"/>
          <w:docGrid w:linePitch="245"/>
        </w:sectPr>
      </w:pPr>
    </w:p>
    <w:tbl>
      <w:tblPr>
        <w:tblW w:w="1547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824"/>
        <w:gridCol w:w="239"/>
        <w:gridCol w:w="767"/>
        <w:gridCol w:w="265"/>
        <w:gridCol w:w="725"/>
        <w:gridCol w:w="240"/>
        <w:gridCol w:w="749"/>
        <w:gridCol w:w="15"/>
        <w:gridCol w:w="229"/>
        <w:gridCol w:w="15"/>
        <w:gridCol w:w="688"/>
        <w:gridCol w:w="236"/>
        <w:gridCol w:w="714"/>
        <w:gridCol w:w="270"/>
        <w:gridCol w:w="725"/>
        <w:gridCol w:w="267"/>
        <w:gridCol w:w="812"/>
        <w:gridCol w:w="270"/>
        <w:gridCol w:w="701"/>
        <w:gridCol w:w="236"/>
        <w:gridCol w:w="671"/>
        <w:gridCol w:w="267"/>
        <w:gridCol w:w="732"/>
        <w:gridCol w:w="257"/>
        <w:gridCol w:w="784"/>
        <w:gridCol w:w="14"/>
      </w:tblGrid>
      <w:tr w:rsidR="00CE0514" w:rsidRPr="003054FD" w14:paraId="2A58592C" w14:textId="77777777" w:rsidTr="00015BC6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14:paraId="14BD7F81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26"/>
            <w:shd w:val="clear" w:color="auto" w:fill="auto"/>
            <w:vAlign w:val="bottom"/>
          </w:tcPr>
          <w:p w14:paraId="44D13E8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0514" w:rsidRPr="003054FD" w14:paraId="0ACCAEB0" w14:textId="77777777" w:rsidTr="00015BC6">
        <w:trPr>
          <w:gridAfter w:val="1"/>
          <w:wAfter w:w="14" w:type="dxa"/>
          <w:tblHeader/>
        </w:trPr>
        <w:tc>
          <w:tcPr>
            <w:tcW w:w="3762" w:type="dxa"/>
            <w:shd w:val="clear" w:color="auto" w:fill="auto"/>
            <w:vAlign w:val="bottom"/>
          </w:tcPr>
          <w:p w14:paraId="1A61B33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30" w:type="dxa"/>
            <w:gridSpan w:val="3"/>
            <w:shd w:val="clear" w:color="auto" w:fill="auto"/>
          </w:tcPr>
          <w:p w14:paraId="3124403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6C0103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</w:t>
            </w:r>
          </w:p>
          <w:p w14:paraId="2139E099" w14:textId="77777777" w:rsidR="00CE0514" w:rsidRPr="003054FD" w:rsidRDefault="00CE0514" w:rsidP="0046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สำหรับอุปกรณ์ยา</w:t>
            </w:r>
            <w:r w:rsidR="007834D1"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65" w:type="dxa"/>
            <w:shd w:val="clear" w:color="auto" w:fill="auto"/>
          </w:tcPr>
          <w:p w14:paraId="446A1B4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35A580D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294D3A63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2C59FD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4"/>
            <w:shd w:val="clear" w:color="auto" w:fill="auto"/>
          </w:tcPr>
          <w:p w14:paraId="4292A81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476D2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423308C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="001412A8" w:rsidRPr="003054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3AE44FB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63D3441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E84F6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D3AA723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E2AD49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5C29730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D2F924A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650BEF2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shd w:val="clear" w:color="auto" w:fill="auto"/>
          </w:tcPr>
          <w:p w14:paraId="15E3B0C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5B0249F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1DC69F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FDADFE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CE0514" w:rsidRPr="003054FD" w14:paraId="0EBCF938" w14:textId="77777777" w:rsidTr="00015BC6">
        <w:trPr>
          <w:gridAfter w:val="1"/>
          <w:wAfter w:w="14" w:type="dxa"/>
          <w:tblHeader/>
        </w:trPr>
        <w:tc>
          <w:tcPr>
            <w:tcW w:w="3762" w:type="dxa"/>
            <w:shd w:val="clear" w:color="auto" w:fill="auto"/>
            <w:vAlign w:val="bottom"/>
          </w:tcPr>
          <w:p w14:paraId="6956539A" w14:textId="5240BA84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="00584F92" w:rsidRPr="003054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4709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2726C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</w:t>
            </w:r>
            <w:r w:rsidR="004709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4709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FD2279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45B43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920164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024E6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6874F6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FE689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2DFFC6A5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874749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36A9BE1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E4E2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938E0D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5AA0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3828FBA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4A19BF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0CA6817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7FA9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0D24801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51DB8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7B5F8B3A" w14:textId="77777777" w:rsidR="00CE0514" w:rsidRPr="003054FD" w:rsidRDefault="00CE0514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1B6D3153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  <w:vAlign w:val="bottom"/>
          </w:tcPr>
          <w:p w14:paraId="4709FD5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</w:t>
            </w:r>
            <w:r w:rsidR="006319B1" w:rsidRPr="003054FD">
              <w:rPr>
                <w:rFonts w:ascii="Angsana New" w:hAnsi="Angsana New"/>
                <w:sz w:val="28"/>
                <w:szCs w:val="28"/>
              </w:rPr>
              <w:t>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549CC2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5B2AA9B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</w:t>
            </w:r>
            <w:r w:rsidR="00584F92" w:rsidRPr="003054F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E0514" w:rsidRPr="003054FD" w14:paraId="3ABAF23B" w14:textId="77777777" w:rsidTr="00015BC6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14:paraId="02B18DDF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26"/>
            <w:shd w:val="clear" w:color="auto" w:fill="auto"/>
            <w:vAlign w:val="bottom"/>
          </w:tcPr>
          <w:p w14:paraId="709C6426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E0514" w:rsidRPr="003054FD" w14:paraId="3C8A789A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30EB858B" w14:textId="77777777" w:rsidR="00CE0514" w:rsidRPr="003054FD" w:rsidRDefault="00CE0514" w:rsidP="00925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66F039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EA308A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6255192A" w14:textId="77777777" w:rsidR="00CE0514" w:rsidRPr="0091184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5B343F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794411AE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67393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  <w:vAlign w:val="bottom"/>
          </w:tcPr>
          <w:p w14:paraId="6A0B00A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43258C78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28AA41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C61804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9942F7D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EEA6C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427FF38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1ADA150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D1240CC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4C9792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155F7E2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76736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5A36468F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F3DCFE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315E52F9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0AA1E3D1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7FAD75BB" w14:textId="77777777" w:rsidR="00CE0514" w:rsidRPr="003054FD" w:rsidRDefault="00CE0514" w:rsidP="0000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4DC" w:rsidRPr="003054FD" w14:paraId="26A7B5CE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2741748D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24" w:type="dxa"/>
            <w:shd w:val="clear" w:color="auto" w:fill="auto"/>
          </w:tcPr>
          <w:p w14:paraId="15211F70" w14:textId="36240990" w:rsidR="001224DC" w:rsidRPr="003054FD" w:rsidRDefault="009B019D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</w:t>
            </w:r>
            <w:r w:rsidR="0004151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32BFD9D7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514D1E5" w14:textId="14E91108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265" w:type="dxa"/>
            <w:shd w:val="clear" w:color="auto" w:fill="auto"/>
          </w:tcPr>
          <w:p w14:paraId="0AC4E7EE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3F024F9B" w14:textId="30E0704E" w:rsidR="001224DC" w:rsidRPr="003054FD" w:rsidRDefault="00FB351D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  <w:tc>
          <w:tcPr>
            <w:tcW w:w="240" w:type="dxa"/>
          </w:tcPr>
          <w:p w14:paraId="56B4C559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7003D194" w14:textId="2E106329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4,489</w:t>
            </w:r>
          </w:p>
        </w:tc>
        <w:tc>
          <w:tcPr>
            <w:tcW w:w="244" w:type="dxa"/>
            <w:gridSpan w:val="2"/>
          </w:tcPr>
          <w:p w14:paraId="5D8C0A55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60754A8D" w14:textId="41F7976A" w:rsidR="001224DC" w:rsidRPr="003054FD" w:rsidRDefault="00FB351D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0EB9DDBD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B7C5F53" w14:textId="5EE116B5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3D61A774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6661DEBC" w14:textId="28ACA8ED" w:rsidR="001224DC" w:rsidRPr="003054FD" w:rsidRDefault="00206ACE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4,571</w:t>
            </w:r>
          </w:p>
        </w:tc>
        <w:tc>
          <w:tcPr>
            <w:tcW w:w="267" w:type="dxa"/>
          </w:tcPr>
          <w:p w14:paraId="53AACB15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A3DB6F9" w14:textId="7F3DE0E0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5,511</w:t>
            </w:r>
          </w:p>
        </w:tc>
        <w:tc>
          <w:tcPr>
            <w:tcW w:w="270" w:type="dxa"/>
          </w:tcPr>
          <w:p w14:paraId="0CA16034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25F45407" w14:textId="649B4920" w:rsidR="001224DC" w:rsidRPr="003054FD" w:rsidRDefault="00095673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485FAB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588AF5C4" w14:textId="185B89C8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6034774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26D91285" w14:textId="2C604C1F" w:rsidR="001224DC" w:rsidRPr="003054FD" w:rsidRDefault="00154CA9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4,571</w:t>
            </w:r>
          </w:p>
        </w:tc>
        <w:tc>
          <w:tcPr>
            <w:tcW w:w="257" w:type="dxa"/>
          </w:tcPr>
          <w:p w14:paraId="70A848F0" w14:textId="77777777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03030A1D" w14:textId="321FF211" w:rsidR="001224DC" w:rsidRPr="003054FD" w:rsidRDefault="001224D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5,511</w:t>
            </w:r>
          </w:p>
        </w:tc>
      </w:tr>
      <w:tr w:rsidR="004709FC" w:rsidRPr="003054FD" w14:paraId="18527EEC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0AF66D5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2ACC7FDD" w14:textId="43ED5060" w:rsidR="004709FC" w:rsidRPr="003054FD" w:rsidRDefault="009B019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0252070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1FE50EF5" w14:textId="0E963472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317B9E4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E74E3E2" w14:textId="3856798F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40" w:type="dxa"/>
          </w:tcPr>
          <w:p w14:paraId="1557553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</w:tcPr>
          <w:p w14:paraId="526D8349" w14:textId="04B01C41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44" w:type="dxa"/>
            <w:gridSpan w:val="2"/>
          </w:tcPr>
          <w:p w14:paraId="4E5272F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4C1159B4" w14:textId="527894F3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AB1E6A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4FBAA20C" w14:textId="5E87A62C" w:rsidR="004709FC" w:rsidRPr="003054FD" w:rsidRDefault="004709F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E7828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D871230" w14:textId="67DB08DC" w:rsidR="004709FC" w:rsidRPr="003054FD" w:rsidRDefault="00206ACE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67" w:type="dxa"/>
          </w:tcPr>
          <w:p w14:paraId="21D1AE8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4214AE3" w14:textId="0DC6BFAC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0C4291C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0DF3251" w14:textId="170E489F" w:rsidR="004709FC" w:rsidRPr="003054FD" w:rsidRDefault="00095673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236" w:type="dxa"/>
          </w:tcPr>
          <w:p w14:paraId="3D9A420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61E35F34" w14:textId="393C718B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267" w:type="dxa"/>
          </w:tcPr>
          <w:p w14:paraId="6AC8403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1F54F851" w14:textId="05550FF1" w:rsidR="004709FC" w:rsidRPr="003054FD" w:rsidRDefault="00154CA9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9C7100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04BE6C6F" w14:textId="5334391F" w:rsidR="004709FC" w:rsidRPr="003054FD" w:rsidRDefault="004709FC" w:rsidP="00694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09FC" w:rsidRPr="003054FD" w14:paraId="41D05EF5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2FDBD7B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02363" w14:textId="73AE5D24" w:rsidR="004709FC" w:rsidRPr="003054FD" w:rsidRDefault="00472C88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1,001</w:t>
            </w:r>
          </w:p>
        </w:tc>
        <w:tc>
          <w:tcPr>
            <w:tcW w:w="239" w:type="dxa"/>
            <w:shd w:val="clear" w:color="auto" w:fill="auto"/>
          </w:tcPr>
          <w:p w14:paraId="5A8A498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2D114" w14:textId="15804B55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65" w:type="dxa"/>
            <w:shd w:val="clear" w:color="auto" w:fill="auto"/>
          </w:tcPr>
          <w:p w14:paraId="668B9F5D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DAE58" w14:textId="2B16AA88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3,406</w:t>
            </w:r>
          </w:p>
        </w:tc>
        <w:tc>
          <w:tcPr>
            <w:tcW w:w="240" w:type="dxa"/>
          </w:tcPr>
          <w:p w14:paraId="2BC62D9A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D0394B" w14:textId="489EE165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4,524</w:t>
            </w:r>
          </w:p>
        </w:tc>
        <w:tc>
          <w:tcPr>
            <w:tcW w:w="244" w:type="dxa"/>
            <w:gridSpan w:val="2"/>
          </w:tcPr>
          <w:p w14:paraId="0B32F5F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3D131185" w14:textId="2996B1ED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1F9400C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0BEE5D29" w14:textId="49FCFA2F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5278AE5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AC4D4CF" w14:textId="7AAE3004" w:rsidR="004709FC" w:rsidRPr="003054FD" w:rsidRDefault="00206ACE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4,598</w:t>
            </w:r>
          </w:p>
        </w:tc>
        <w:tc>
          <w:tcPr>
            <w:tcW w:w="267" w:type="dxa"/>
          </w:tcPr>
          <w:p w14:paraId="6C24F28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6079CDAF" w14:textId="479C3EDE" w:rsidR="004709FC" w:rsidRPr="003054FD" w:rsidRDefault="004709FC" w:rsidP="0028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5,550</w:t>
            </w:r>
          </w:p>
        </w:tc>
        <w:tc>
          <w:tcPr>
            <w:tcW w:w="270" w:type="dxa"/>
          </w:tcPr>
          <w:p w14:paraId="3BD490E9" w14:textId="77777777" w:rsidR="004709FC" w:rsidRPr="003054FD" w:rsidRDefault="004709FC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64C8086B" w14:textId="69F5F674" w:rsidR="004709FC" w:rsidRPr="00443246" w:rsidRDefault="00154CA9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246">
              <w:rPr>
                <w:rFonts w:ascii="Angsana New" w:hAnsi="Angsana New"/>
                <w:b/>
                <w:bCs/>
                <w:sz w:val="28"/>
                <w:szCs w:val="28"/>
              </w:rPr>
              <w:t>(27)</w:t>
            </w:r>
          </w:p>
        </w:tc>
        <w:tc>
          <w:tcPr>
            <w:tcW w:w="236" w:type="dxa"/>
          </w:tcPr>
          <w:p w14:paraId="68F7DF8A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084795D7" w14:textId="2B900103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(39)</w:t>
            </w:r>
          </w:p>
        </w:tc>
        <w:tc>
          <w:tcPr>
            <w:tcW w:w="267" w:type="dxa"/>
          </w:tcPr>
          <w:p w14:paraId="3D4C116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2A437987" w14:textId="1428C700" w:rsidR="004709FC" w:rsidRPr="003054FD" w:rsidRDefault="00154CA9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  <w:tc>
          <w:tcPr>
            <w:tcW w:w="257" w:type="dxa"/>
          </w:tcPr>
          <w:p w14:paraId="7999E7DD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2060EF7D" w14:textId="285ACC54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5,511</w:t>
            </w:r>
          </w:p>
        </w:tc>
      </w:tr>
      <w:tr w:rsidR="004709FC" w:rsidRPr="003054FD" w14:paraId="3FE699EE" w14:textId="77777777" w:rsidTr="00015BC6">
        <w:trPr>
          <w:gridAfter w:val="1"/>
          <w:wAfter w:w="14" w:type="dxa"/>
          <w:trHeight w:val="20"/>
        </w:trPr>
        <w:tc>
          <w:tcPr>
            <w:tcW w:w="3762" w:type="dxa"/>
            <w:shd w:val="clear" w:color="auto" w:fill="auto"/>
          </w:tcPr>
          <w:p w14:paraId="71D7C0F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125CA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47A6BC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85B92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01C599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A6DD6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89DFC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A5A200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E8B340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</w:tcPr>
          <w:p w14:paraId="1D581D6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6CD3F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</w:tcPr>
          <w:p w14:paraId="620D1CA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1E02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</w:tcPr>
          <w:p w14:paraId="44D21B8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B77DE1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508F16F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70743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  <w:tcBorders>
              <w:top w:val="double" w:sz="4" w:space="0" w:color="auto"/>
            </w:tcBorders>
            <w:shd w:val="clear" w:color="auto" w:fill="auto"/>
          </w:tcPr>
          <w:p w14:paraId="2128540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2D554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shd w:val="clear" w:color="auto" w:fill="auto"/>
          </w:tcPr>
          <w:p w14:paraId="1D2D8DD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7A72D0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shd w:val="clear" w:color="auto" w:fill="auto"/>
          </w:tcPr>
          <w:p w14:paraId="63780B2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0F52049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shd w:val="clear" w:color="auto" w:fill="auto"/>
          </w:tcPr>
          <w:p w14:paraId="5886A14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9FC" w:rsidRPr="003054FD" w14:paraId="4E276459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0CAC179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111539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0C1BFD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3E9AD7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6AF9813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3969EA7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F53CD3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3CF47A7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A0C008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097C085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58C34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648542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D25D5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2454FE9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BB7FB70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0C35D8F3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08D1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43C06DC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40A31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72BD98D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E9DA17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3048039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5BF461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25F1F3E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09FC" w:rsidRPr="003054FD" w14:paraId="772BE97C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58418C5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5B1AF8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CA8E580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6795690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7FA9DE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14:paraId="0488FE6A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694EB4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shd w:val="clear" w:color="auto" w:fill="auto"/>
          </w:tcPr>
          <w:p w14:paraId="6A1289D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43EB36D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547650E3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09EAB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97DFE3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8E635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shd w:val="clear" w:color="auto" w:fill="auto"/>
          </w:tcPr>
          <w:p w14:paraId="4E86C96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23E8DCA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37665B2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C472A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shd w:val="clear" w:color="auto" w:fill="auto"/>
          </w:tcPr>
          <w:p w14:paraId="476FA8C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AA4C4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1D3D414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FDC91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shd w:val="clear" w:color="auto" w:fill="auto"/>
          </w:tcPr>
          <w:p w14:paraId="1019173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D9D070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7C23742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09FC" w:rsidRPr="003054FD" w14:paraId="779AB5E7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6AA93AD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24" w:type="dxa"/>
            <w:shd w:val="clear" w:color="auto" w:fill="auto"/>
          </w:tcPr>
          <w:p w14:paraId="794379F6" w14:textId="342670BE" w:rsidR="004709FC" w:rsidRPr="003054FD" w:rsidRDefault="00472C88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AA367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2CAAB81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C664A84" w14:textId="3E5D8743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265" w:type="dxa"/>
            <w:shd w:val="clear" w:color="auto" w:fill="auto"/>
          </w:tcPr>
          <w:p w14:paraId="6B4567D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0ADA4A8" w14:textId="295B731D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2,772</w:t>
            </w:r>
          </w:p>
        </w:tc>
        <w:tc>
          <w:tcPr>
            <w:tcW w:w="240" w:type="dxa"/>
          </w:tcPr>
          <w:p w14:paraId="00929D1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13A26ACF" w14:textId="1217CEC3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  <w:tc>
          <w:tcPr>
            <w:tcW w:w="244" w:type="dxa"/>
            <w:gridSpan w:val="2"/>
          </w:tcPr>
          <w:p w14:paraId="58E831A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EC6EB8A" w14:textId="6A0098BD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1046F0F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C95FEEF" w14:textId="2C534CE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7161BED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4DE2F16E" w14:textId="7F16C5F4" w:rsidR="004709FC" w:rsidRPr="003054FD" w:rsidRDefault="00095673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3,140</w:t>
            </w:r>
          </w:p>
        </w:tc>
        <w:tc>
          <w:tcPr>
            <w:tcW w:w="267" w:type="dxa"/>
          </w:tcPr>
          <w:p w14:paraId="1654F323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40047F3" w14:textId="02C3A2A2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4,337</w:t>
            </w:r>
          </w:p>
        </w:tc>
        <w:tc>
          <w:tcPr>
            <w:tcW w:w="270" w:type="dxa"/>
          </w:tcPr>
          <w:p w14:paraId="29D524F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70F91DCE" w14:textId="1BFCC06C" w:rsidR="004709FC" w:rsidRPr="003054FD" w:rsidRDefault="00154CA9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F9598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3BEB7278" w14:textId="6D42C767" w:rsidR="004709FC" w:rsidRPr="003054FD" w:rsidRDefault="004709F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2933FC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7603B659" w14:textId="29A8D846" w:rsidR="004709FC" w:rsidRPr="003054FD" w:rsidRDefault="00154CA9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3,140</w:t>
            </w:r>
          </w:p>
        </w:tc>
        <w:tc>
          <w:tcPr>
            <w:tcW w:w="257" w:type="dxa"/>
          </w:tcPr>
          <w:p w14:paraId="07775F7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0996C1EF" w14:textId="3A13111E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4,337</w:t>
            </w:r>
          </w:p>
        </w:tc>
      </w:tr>
      <w:tr w:rsidR="004709FC" w:rsidRPr="003054FD" w14:paraId="5A2A1184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0541551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24" w:type="dxa"/>
            <w:shd w:val="clear" w:color="auto" w:fill="auto"/>
          </w:tcPr>
          <w:p w14:paraId="3669CB57" w14:textId="7BF60414" w:rsidR="004709FC" w:rsidRPr="003054FD" w:rsidRDefault="00472C88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="00AA36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13AA91BD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11A5BDEE" w14:textId="0884703D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265" w:type="dxa"/>
            <w:shd w:val="clear" w:color="auto" w:fill="auto"/>
          </w:tcPr>
          <w:p w14:paraId="1E7404C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63E79A9C" w14:textId="4437AB56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40" w:type="dxa"/>
          </w:tcPr>
          <w:p w14:paraId="4723307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</w:tcPr>
          <w:p w14:paraId="2C07C869" w14:textId="34B060A6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44" w:type="dxa"/>
            <w:gridSpan w:val="2"/>
          </w:tcPr>
          <w:p w14:paraId="41A022E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37690CE8" w14:textId="0354263A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36" w:type="dxa"/>
          </w:tcPr>
          <w:p w14:paraId="5420F13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ED23854" w14:textId="46231619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270" w:type="dxa"/>
          </w:tcPr>
          <w:p w14:paraId="31C7993A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514E0E13" w14:textId="377BC2CB" w:rsidR="004709FC" w:rsidRPr="003054FD" w:rsidRDefault="00095673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1,381</w:t>
            </w:r>
          </w:p>
        </w:tc>
        <w:tc>
          <w:tcPr>
            <w:tcW w:w="267" w:type="dxa"/>
          </w:tcPr>
          <w:p w14:paraId="3A7EDE1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301B2DD7" w14:textId="485B3B60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270" w:type="dxa"/>
          </w:tcPr>
          <w:p w14:paraId="1DBA52E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0AE11A" w14:textId="4A6EA183" w:rsidR="004709FC" w:rsidRPr="003054FD" w:rsidRDefault="00154CA9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6A67F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6923D13D" w14:textId="2BC9B850" w:rsidR="004709FC" w:rsidRPr="003054FD" w:rsidRDefault="004709F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E1EEED3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23BCCA14" w14:textId="769537CF" w:rsidR="004709FC" w:rsidRPr="003054FD" w:rsidRDefault="00154CA9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1,381</w:t>
            </w:r>
          </w:p>
        </w:tc>
        <w:tc>
          <w:tcPr>
            <w:tcW w:w="257" w:type="dxa"/>
          </w:tcPr>
          <w:p w14:paraId="1CA1284D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6D93CCF0" w14:textId="3697C398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</w:tr>
      <w:tr w:rsidR="004709FC" w:rsidRPr="003054FD" w14:paraId="7EB74360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1AEED863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824" w:type="dxa"/>
            <w:shd w:val="clear" w:color="auto" w:fill="auto"/>
          </w:tcPr>
          <w:p w14:paraId="57F002DD" w14:textId="07BBAFBA" w:rsidR="004709FC" w:rsidRPr="003054FD" w:rsidRDefault="00472C88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14:paraId="2DAABB4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09DEF786" w14:textId="773774C2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49CA7EA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7869EEF6" w14:textId="26B4D185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3013DD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bottom"/>
          </w:tcPr>
          <w:p w14:paraId="31AE3F4B" w14:textId="39F92A1A" w:rsidR="004709FC" w:rsidRPr="003054FD" w:rsidRDefault="00CA3834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04BEE01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29A77C8B" w14:textId="4E4B26C8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619E1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0FA97AB" w14:textId="70332B7D" w:rsidR="004709FC" w:rsidRPr="003054FD" w:rsidRDefault="004709F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99679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7028F2D6" w14:textId="0E62B581" w:rsidR="004709FC" w:rsidRPr="003054FD" w:rsidRDefault="00095673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67" w:type="dxa"/>
          </w:tcPr>
          <w:p w14:paraId="6DF8DEC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7F88170A" w14:textId="1B4599A8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2E8E03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</w:tcPr>
          <w:p w14:paraId="5AEF0C2D" w14:textId="1136F3DD" w:rsidR="004709FC" w:rsidRPr="003054FD" w:rsidRDefault="00154CA9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B304E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31CFAA45" w14:textId="09A5CEF0" w:rsidR="004709FC" w:rsidRPr="003054FD" w:rsidRDefault="004709F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6C3F42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</w:tcPr>
          <w:p w14:paraId="267B5DC2" w14:textId="4C6B117A" w:rsidR="004709FC" w:rsidRPr="003054FD" w:rsidRDefault="00154CA9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57" w:type="dxa"/>
          </w:tcPr>
          <w:p w14:paraId="65C8952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</w:tcPr>
          <w:p w14:paraId="5B0F8D94" w14:textId="62749584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709FC" w:rsidRPr="003054FD" w14:paraId="4D60DB58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57A0A732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493B039A" w14:textId="343B745E" w:rsidR="004709FC" w:rsidRPr="003054FD" w:rsidRDefault="00472C88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39" w:type="dxa"/>
            <w:shd w:val="clear" w:color="auto" w:fill="auto"/>
          </w:tcPr>
          <w:p w14:paraId="78060DF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1B53F4C9" w14:textId="2D98D0E1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65" w:type="dxa"/>
            <w:shd w:val="clear" w:color="auto" w:fill="auto"/>
          </w:tcPr>
          <w:p w14:paraId="7EE29450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560C456" w14:textId="01D6958A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7C58FA12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</w:tcPr>
          <w:p w14:paraId="7C7E74C7" w14:textId="1A612816" w:rsidR="004709FC" w:rsidRPr="003054FD" w:rsidRDefault="00CA3834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gridSpan w:val="2"/>
          </w:tcPr>
          <w:p w14:paraId="1A52FA6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7C5CB128" w14:textId="341BAAD7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053BC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62D2F8AA" w14:textId="75692CCC" w:rsidR="004709FC" w:rsidRPr="003054FD" w:rsidRDefault="004709F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9A7483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A74AEDE" w14:textId="6D727BC0" w:rsidR="004709FC" w:rsidRPr="003054FD" w:rsidRDefault="00095673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67" w:type="dxa"/>
          </w:tcPr>
          <w:p w14:paraId="396535F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AD525B7" w14:textId="18B71B43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5E14D284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5FDD07AA" w14:textId="04360D87" w:rsidR="004709FC" w:rsidRPr="003054FD" w:rsidRDefault="00154CA9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7BEC4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6256D96" w14:textId="0DD123DE" w:rsidR="004709FC" w:rsidRPr="003054FD" w:rsidRDefault="004709FC" w:rsidP="00122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4E9F9F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4F2871B2" w14:textId="5175ADC3" w:rsidR="004709FC" w:rsidRPr="003054FD" w:rsidRDefault="00154CA9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57" w:type="dxa"/>
          </w:tcPr>
          <w:p w14:paraId="5D9E8D3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</w:tcPr>
          <w:p w14:paraId="269C1866" w14:textId="2DB0ECFE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4709FC" w:rsidRPr="003054FD" w14:paraId="7AD232E0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17CB941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CF704" w14:textId="48BADBAF" w:rsidR="004709FC" w:rsidRPr="003054FD" w:rsidRDefault="00472C88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239" w:type="dxa"/>
            <w:shd w:val="clear" w:color="auto" w:fill="auto"/>
          </w:tcPr>
          <w:p w14:paraId="3E9D4B4A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E3305" w14:textId="77809926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835</w:t>
            </w:r>
          </w:p>
        </w:tc>
        <w:tc>
          <w:tcPr>
            <w:tcW w:w="265" w:type="dxa"/>
            <w:shd w:val="clear" w:color="auto" w:fill="auto"/>
          </w:tcPr>
          <w:p w14:paraId="3FD81830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4CD51" w14:textId="6D3C9CD2" w:rsidR="004709FC" w:rsidRPr="003054FD" w:rsidRDefault="00FB351D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3,380</w:t>
            </w:r>
          </w:p>
        </w:tc>
        <w:tc>
          <w:tcPr>
            <w:tcW w:w="240" w:type="dxa"/>
          </w:tcPr>
          <w:p w14:paraId="7EE57B22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1B7F8" w14:textId="1F87D3A3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4,489</w:t>
            </w:r>
          </w:p>
        </w:tc>
        <w:tc>
          <w:tcPr>
            <w:tcW w:w="244" w:type="dxa"/>
            <w:gridSpan w:val="2"/>
          </w:tcPr>
          <w:p w14:paraId="70EB7F3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157CE7FB" w14:textId="71D5AD1E" w:rsidR="004709FC" w:rsidRPr="003054FD" w:rsidRDefault="0060449A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73DC513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66256ED2" w14:textId="70E6766D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1">
              <w:rPr>
                <w:rFonts w:ascii="Angsana New" w:hAnsi="Angsana New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45194A3A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6416809" w14:textId="03A4CEB9" w:rsidR="004709FC" w:rsidRPr="003054FD" w:rsidRDefault="00095673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  <w:tc>
          <w:tcPr>
            <w:tcW w:w="267" w:type="dxa"/>
          </w:tcPr>
          <w:p w14:paraId="464120B9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B9131FF" w14:textId="2106CDE1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5,511</w:t>
            </w:r>
          </w:p>
        </w:tc>
        <w:tc>
          <w:tcPr>
            <w:tcW w:w="270" w:type="dxa"/>
          </w:tcPr>
          <w:p w14:paraId="1C37E6D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279FB2D4" w14:textId="28B195EA" w:rsidR="004709FC" w:rsidRPr="00443246" w:rsidRDefault="00154CA9" w:rsidP="00443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24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9C37FF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681D0854" w14:textId="460AFD93" w:rsidR="004709FC" w:rsidRPr="003054FD" w:rsidRDefault="004709FC" w:rsidP="00A7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CD55E6D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60944241" w14:textId="36607489" w:rsidR="004709FC" w:rsidRPr="003054FD" w:rsidRDefault="00154CA9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  <w:tc>
          <w:tcPr>
            <w:tcW w:w="257" w:type="dxa"/>
          </w:tcPr>
          <w:p w14:paraId="32BE9C7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55856DCD" w14:textId="02386235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5,511</w:t>
            </w:r>
          </w:p>
        </w:tc>
      </w:tr>
      <w:tr w:rsidR="004709FC" w:rsidRPr="003054FD" w14:paraId="5780E4CD" w14:textId="77777777" w:rsidTr="00015BC6">
        <w:trPr>
          <w:gridAfter w:val="1"/>
          <w:wAfter w:w="14" w:type="dxa"/>
        </w:trPr>
        <w:tc>
          <w:tcPr>
            <w:tcW w:w="3762" w:type="dxa"/>
            <w:shd w:val="clear" w:color="auto" w:fill="auto"/>
          </w:tcPr>
          <w:p w14:paraId="6CF6C0A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65B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E2D1897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1D0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C07EDB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47373A3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CC1BE7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B52E61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4C113D6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</w:tcPr>
          <w:p w14:paraId="7E22AEFD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A00D3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7E286ADE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98D010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5472FB1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A184068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6F6BAA73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76E15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3BB0495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FA2395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</w:tcPr>
          <w:p w14:paraId="3B3405F0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5D496F0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57AF4B5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AEAB78C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19907FBB" w14:textId="77777777" w:rsidR="004709FC" w:rsidRPr="003054FD" w:rsidRDefault="004709FC" w:rsidP="00470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68D19E0" w14:textId="77777777" w:rsidR="00527A96" w:rsidRDefault="00527A96" w:rsidP="0047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527A96" w:rsidSect="000F4D41">
          <w:footerReference w:type="default" r:id="rId19"/>
          <w:pgSz w:w="16834" w:h="11909" w:orient="landscape" w:code="9"/>
          <w:pgMar w:top="1152" w:right="691" w:bottom="1152" w:left="576" w:header="720" w:footer="216" w:gutter="0"/>
          <w:pgNumType w:start="16"/>
          <w:cols w:space="720"/>
          <w:docGrid w:linePitch="245"/>
        </w:sectPr>
      </w:pPr>
    </w:p>
    <w:tbl>
      <w:tblPr>
        <w:tblW w:w="1547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823"/>
        <w:gridCol w:w="239"/>
        <w:gridCol w:w="767"/>
        <w:gridCol w:w="265"/>
        <w:gridCol w:w="763"/>
        <w:gridCol w:w="240"/>
        <w:gridCol w:w="711"/>
        <w:gridCol w:w="9"/>
        <w:gridCol w:w="235"/>
        <w:gridCol w:w="9"/>
        <w:gridCol w:w="688"/>
        <w:gridCol w:w="236"/>
        <w:gridCol w:w="714"/>
        <w:gridCol w:w="6"/>
        <w:gridCol w:w="264"/>
        <w:gridCol w:w="6"/>
        <w:gridCol w:w="719"/>
        <w:gridCol w:w="267"/>
        <w:gridCol w:w="812"/>
        <w:gridCol w:w="6"/>
        <w:gridCol w:w="264"/>
        <w:gridCol w:w="6"/>
        <w:gridCol w:w="695"/>
        <w:gridCol w:w="236"/>
        <w:gridCol w:w="671"/>
        <w:gridCol w:w="6"/>
        <w:gridCol w:w="261"/>
        <w:gridCol w:w="6"/>
        <w:gridCol w:w="726"/>
        <w:gridCol w:w="257"/>
        <w:gridCol w:w="784"/>
        <w:gridCol w:w="6"/>
        <w:gridCol w:w="15"/>
      </w:tblGrid>
      <w:tr w:rsidR="004E4A43" w:rsidRPr="003054FD" w14:paraId="051D7D70" w14:textId="77777777" w:rsidTr="008C3C6A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14:paraId="67184F7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33"/>
            <w:shd w:val="clear" w:color="auto" w:fill="auto"/>
            <w:vAlign w:val="bottom"/>
          </w:tcPr>
          <w:p w14:paraId="2AAE8B29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A43" w:rsidRPr="003054FD" w14:paraId="1EAB6C60" w14:textId="77777777" w:rsidTr="008C3C6A">
        <w:trPr>
          <w:gridAfter w:val="1"/>
          <w:wAfter w:w="15" w:type="dxa"/>
          <w:tblHeader/>
        </w:trPr>
        <w:tc>
          <w:tcPr>
            <w:tcW w:w="3762" w:type="dxa"/>
            <w:shd w:val="clear" w:color="auto" w:fill="auto"/>
            <w:vAlign w:val="bottom"/>
          </w:tcPr>
          <w:p w14:paraId="5761E77C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829" w:type="dxa"/>
            <w:gridSpan w:val="3"/>
            <w:shd w:val="clear" w:color="auto" w:fill="auto"/>
          </w:tcPr>
          <w:p w14:paraId="61FA69E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5EBE4F76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</w:t>
            </w:r>
          </w:p>
          <w:p w14:paraId="45FB3BB5" w14:textId="77777777" w:rsidR="004E4A43" w:rsidRPr="003054FD" w:rsidRDefault="004E4A43" w:rsidP="008C3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 w:firstLine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สำหรับอุปกรณ์ยา</w:t>
            </w: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ยนต์</w:t>
            </w:r>
          </w:p>
        </w:tc>
        <w:tc>
          <w:tcPr>
            <w:tcW w:w="265" w:type="dxa"/>
            <w:shd w:val="clear" w:color="auto" w:fill="auto"/>
          </w:tcPr>
          <w:p w14:paraId="522E606D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shd w:val="clear" w:color="auto" w:fill="auto"/>
          </w:tcPr>
          <w:p w14:paraId="58360EFC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2CE9CE2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095E078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gridSpan w:val="5"/>
            <w:shd w:val="clear" w:color="auto" w:fill="auto"/>
          </w:tcPr>
          <w:p w14:paraId="30D1279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2E7ECE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ชิ้นส่วน</w:t>
            </w:r>
          </w:p>
          <w:p w14:paraId="7678EE40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อิเล็กทรอนิกส์อื่น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59094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4"/>
            <w:shd w:val="clear" w:color="auto" w:fill="auto"/>
          </w:tcPr>
          <w:p w14:paraId="2AC4F42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D676F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E9DFD67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0F29F1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gridSpan w:val="4"/>
            <w:shd w:val="clear" w:color="auto" w:fill="auto"/>
          </w:tcPr>
          <w:p w14:paraId="16C8CE0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093D2D5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  <w:p w14:paraId="320C006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17782A0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3" w:type="dxa"/>
            <w:gridSpan w:val="4"/>
            <w:shd w:val="clear" w:color="auto" w:fill="auto"/>
          </w:tcPr>
          <w:p w14:paraId="30DAF17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6F3F8B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E5B05A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4E4A43" w:rsidRPr="003054FD" w14:paraId="064D03F9" w14:textId="77777777" w:rsidTr="008C3C6A">
        <w:trPr>
          <w:gridAfter w:val="2"/>
          <w:wAfter w:w="21" w:type="dxa"/>
          <w:tblHeader/>
        </w:trPr>
        <w:tc>
          <w:tcPr>
            <w:tcW w:w="3762" w:type="dxa"/>
            <w:shd w:val="clear" w:color="auto" w:fill="auto"/>
            <w:vAlign w:val="bottom"/>
          </w:tcPr>
          <w:p w14:paraId="3169662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37FF63A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15DAAC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1472DCE4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90D998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0F8499F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2D5BD1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7280890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05DD5987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17C05069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D980B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E2CE67D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B93581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  <w:vAlign w:val="bottom"/>
          </w:tcPr>
          <w:p w14:paraId="7EA6A4BE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A0B170A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67FCAF3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99B0D5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bottom"/>
          </w:tcPr>
          <w:p w14:paraId="6621AC39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90689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4DC8AF8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BCBED5D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bottom"/>
          </w:tcPr>
          <w:p w14:paraId="795DD522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C67D14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1CB92855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E4A43" w:rsidRPr="003054FD" w14:paraId="0DEABCCF" w14:textId="77777777" w:rsidTr="008C3C6A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14:paraId="539E18AF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2" w:type="dxa"/>
            <w:gridSpan w:val="33"/>
            <w:shd w:val="clear" w:color="auto" w:fill="auto"/>
            <w:vAlign w:val="bottom"/>
          </w:tcPr>
          <w:p w14:paraId="7325D85F" w14:textId="77777777" w:rsidR="004E4A43" w:rsidRPr="003054FD" w:rsidRDefault="004E4A43" w:rsidP="00881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4E4A43" w:rsidRPr="003054FD" w14:paraId="158DE3B1" w14:textId="77777777" w:rsidTr="008C3C6A">
        <w:trPr>
          <w:gridAfter w:val="1"/>
          <w:wAfter w:w="15" w:type="dxa"/>
        </w:trPr>
        <w:tc>
          <w:tcPr>
            <w:tcW w:w="3762" w:type="dxa"/>
            <w:shd w:val="clear" w:color="auto" w:fill="auto"/>
          </w:tcPr>
          <w:p w14:paraId="0D794EA0" w14:textId="5C2D744E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br w:type="page"/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23" w:type="dxa"/>
            <w:shd w:val="clear" w:color="auto" w:fill="auto"/>
          </w:tcPr>
          <w:p w14:paraId="01C9FD9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D1306F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1DFEFB8A" w14:textId="1E57BF8C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A04A46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7F23603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B2E767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084A441" w14:textId="05516336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4B9E1B58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B8BCE9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82607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5DBB5945" w14:textId="611532F9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75C9410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35A92E8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66A257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212B2F54" w14:textId="6647870F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0C363B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32D6024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3507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00D2AED0" w14:textId="71E12B5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2D89234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</w:tcPr>
          <w:p w14:paraId="011B19B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7B7167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14:paraId="15E53779" w14:textId="27408954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A43" w:rsidRPr="003054FD" w14:paraId="7B283A23" w14:textId="77777777" w:rsidTr="008C3C6A">
        <w:trPr>
          <w:gridAfter w:val="1"/>
          <w:wAfter w:w="15" w:type="dxa"/>
        </w:trPr>
        <w:tc>
          <w:tcPr>
            <w:tcW w:w="3762" w:type="dxa"/>
            <w:shd w:val="clear" w:color="auto" w:fill="auto"/>
            <w:vAlign w:val="bottom"/>
          </w:tcPr>
          <w:p w14:paraId="7F64C2C1" w14:textId="56D3AA81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579074ED" w14:textId="71C68BF7" w:rsidR="004E4A43" w:rsidRPr="003054FD" w:rsidRDefault="00845581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9" w:type="dxa"/>
            <w:shd w:val="clear" w:color="auto" w:fill="auto"/>
          </w:tcPr>
          <w:p w14:paraId="5BE28A0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14:paraId="1CD617E5" w14:textId="5D90CD4C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265" w:type="dxa"/>
            <w:shd w:val="clear" w:color="auto" w:fill="auto"/>
          </w:tcPr>
          <w:p w14:paraId="5C5F6E80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14:paraId="541F1B2F" w14:textId="38D300F3" w:rsidR="004E4A43" w:rsidRPr="003054FD" w:rsidRDefault="00BD2FE9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  <w:tc>
          <w:tcPr>
            <w:tcW w:w="240" w:type="dxa"/>
          </w:tcPr>
          <w:p w14:paraId="4862CF7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11BEBA17" w14:textId="5EFE14B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5361">
              <w:rPr>
                <w:rFonts w:ascii="Angsana New" w:hAnsi="Angsana New"/>
                <w:sz w:val="28"/>
                <w:szCs w:val="28"/>
              </w:rPr>
              <w:t>4,489</w:t>
            </w:r>
          </w:p>
        </w:tc>
        <w:tc>
          <w:tcPr>
            <w:tcW w:w="244" w:type="dxa"/>
            <w:gridSpan w:val="2"/>
          </w:tcPr>
          <w:p w14:paraId="5CF5C95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C3AD9C9" w14:textId="443FF81D" w:rsidR="004E4A43" w:rsidRPr="003054FD" w:rsidRDefault="00BD2FE9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58C1EE8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22E88A36" w14:textId="619AC788" w:rsidR="004E4A43" w:rsidRPr="003054FD" w:rsidRDefault="004E4A43" w:rsidP="003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5361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270" w:type="dxa"/>
            <w:gridSpan w:val="2"/>
          </w:tcPr>
          <w:p w14:paraId="4E0AF2F0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14:paraId="1516B94E" w14:textId="560B564A" w:rsidR="004E4A43" w:rsidRPr="003054FD" w:rsidRDefault="00BD2FE9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4,571</w:t>
            </w:r>
          </w:p>
        </w:tc>
        <w:tc>
          <w:tcPr>
            <w:tcW w:w="267" w:type="dxa"/>
          </w:tcPr>
          <w:p w14:paraId="23CFB03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1A70CE2" w14:textId="48195101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5361">
              <w:rPr>
                <w:rFonts w:ascii="Angsana New" w:hAnsi="Angsana New"/>
                <w:sz w:val="28"/>
                <w:szCs w:val="28"/>
              </w:rPr>
              <w:t>5,511</w:t>
            </w:r>
          </w:p>
        </w:tc>
        <w:tc>
          <w:tcPr>
            <w:tcW w:w="270" w:type="dxa"/>
            <w:gridSpan w:val="2"/>
          </w:tcPr>
          <w:p w14:paraId="30A6261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</w:tcPr>
          <w:p w14:paraId="710F76FF" w14:textId="5512BBA0" w:rsidR="004E4A43" w:rsidRPr="003054FD" w:rsidRDefault="00C37495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551B8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10D2244" w14:textId="1733844F" w:rsidR="004E4A43" w:rsidRPr="003054FD" w:rsidRDefault="004E4A43" w:rsidP="00CF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7FE8750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</w:tcPr>
          <w:p w14:paraId="13DE5DB8" w14:textId="3D91C06C" w:rsidR="004E4A43" w:rsidRPr="003054FD" w:rsidRDefault="00C37495" w:rsidP="00CE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4,571</w:t>
            </w:r>
          </w:p>
        </w:tc>
        <w:tc>
          <w:tcPr>
            <w:tcW w:w="257" w:type="dxa"/>
          </w:tcPr>
          <w:p w14:paraId="54BE1D1B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bottom w:val="single" w:sz="4" w:space="0" w:color="auto"/>
            </w:tcBorders>
          </w:tcPr>
          <w:p w14:paraId="1C6F76AB" w14:textId="54B94680" w:rsidR="004E4A43" w:rsidRPr="003054FD" w:rsidRDefault="004E4A43" w:rsidP="0076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5,511</w:t>
            </w:r>
          </w:p>
        </w:tc>
      </w:tr>
      <w:tr w:rsidR="004E4A43" w:rsidRPr="003054FD" w14:paraId="7604D2C7" w14:textId="77777777" w:rsidTr="008C3C6A">
        <w:trPr>
          <w:gridAfter w:val="1"/>
          <w:wAfter w:w="15" w:type="dxa"/>
        </w:trPr>
        <w:tc>
          <w:tcPr>
            <w:tcW w:w="3762" w:type="dxa"/>
            <w:shd w:val="clear" w:color="auto" w:fill="auto"/>
          </w:tcPr>
          <w:p w14:paraId="514B3D8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39A8A" w14:textId="06CF6BB8" w:rsidR="004E4A43" w:rsidRPr="003054FD" w:rsidRDefault="00845581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239" w:type="dxa"/>
            <w:shd w:val="clear" w:color="auto" w:fill="auto"/>
          </w:tcPr>
          <w:p w14:paraId="29CC72B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943AD" w14:textId="3FA272D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835</w:t>
            </w:r>
          </w:p>
        </w:tc>
        <w:tc>
          <w:tcPr>
            <w:tcW w:w="265" w:type="dxa"/>
            <w:shd w:val="clear" w:color="auto" w:fill="auto"/>
          </w:tcPr>
          <w:p w14:paraId="328606F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6C1CB" w14:textId="07C2BF76" w:rsidR="004E4A43" w:rsidRPr="003054FD" w:rsidRDefault="00BD2FE9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3,380</w:t>
            </w:r>
          </w:p>
        </w:tc>
        <w:tc>
          <w:tcPr>
            <w:tcW w:w="240" w:type="dxa"/>
          </w:tcPr>
          <w:p w14:paraId="1605773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BA6299" w14:textId="735A2D6F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1">
              <w:rPr>
                <w:rFonts w:ascii="Angsana New" w:hAnsi="Angsana New"/>
                <w:b/>
                <w:bCs/>
                <w:sz w:val="28"/>
                <w:szCs w:val="28"/>
              </w:rPr>
              <w:t>4,489</w:t>
            </w:r>
          </w:p>
        </w:tc>
        <w:tc>
          <w:tcPr>
            <w:tcW w:w="244" w:type="dxa"/>
            <w:gridSpan w:val="2"/>
          </w:tcPr>
          <w:p w14:paraId="0B65729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4DE9804A" w14:textId="191572E6" w:rsidR="004E4A43" w:rsidRPr="003054FD" w:rsidRDefault="00BD2FE9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11EB7FA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128C4125" w14:textId="133678F3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1">
              <w:rPr>
                <w:rFonts w:ascii="Angsana New" w:hAnsi="Angsana New"/>
                <w:b/>
                <w:bCs/>
                <w:sz w:val="28"/>
                <w:szCs w:val="28"/>
              </w:rPr>
              <w:t>187</w:t>
            </w:r>
          </w:p>
        </w:tc>
        <w:tc>
          <w:tcPr>
            <w:tcW w:w="270" w:type="dxa"/>
            <w:gridSpan w:val="2"/>
          </w:tcPr>
          <w:p w14:paraId="29ABF35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44F90" w14:textId="6546F666" w:rsidR="004E4A43" w:rsidRPr="003054FD" w:rsidRDefault="00BD2FE9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  <w:tc>
          <w:tcPr>
            <w:tcW w:w="267" w:type="dxa"/>
          </w:tcPr>
          <w:p w14:paraId="6E8D2F29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9572EA8" w14:textId="198EEB9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1">
              <w:rPr>
                <w:rFonts w:ascii="Angsana New" w:hAnsi="Angsana New"/>
                <w:b/>
                <w:bCs/>
                <w:sz w:val="28"/>
                <w:szCs w:val="28"/>
              </w:rPr>
              <w:t>5,511</w:t>
            </w:r>
          </w:p>
        </w:tc>
        <w:tc>
          <w:tcPr>
            <w:tcW w:w="270" w:type="dxa"/>
            <w:gridSpan w:val="2"/>
          </w:tcPr>
          <w:p w14:paraId="60A5B91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BBCF26" w14:textId="4AB4C25D" w:rsidR="004E4A43" w:rsidRPr="003054FD" w:rsidRDefault="00C37495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06CC6E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2FDD79D2" w14:textId="22B18C4C" w:rsidR="004E4A43" w:rsidRPr="00CF54C4" w:rsidRDefault="004E4A43" w:rsidP="00CF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54C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5E97294E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188221" w14:textId="57D69AAC" w:rsidR="004E4A43" w:rsidRPr="003054FD" w:rsidRDefault="00C37495" w:rsidP="00CE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4,571</w:t>
            </w:r>
          </w:p>
        </w:tc>
        <w:tc>
          <w:tcPr>
            <w:tcW w:w="257" w:type="dxa"/>
          </w:tcPr>
          <w:p w14:paraId="0F45224E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41B68B" w14:textId="502214F1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5,511</w:t>
            </w:r>
          </w:p>
        </w:tc>
      </w:tr>
      <w:tr w:rsidR="004E4A43" w:rsidRPr="003054FD" w14:paraId="53BC3350" w14:textId="77777777" w:rsidTr="008C3C6A">
        <w:trPr>
          <w:gridAfter w:val="1"/>
          <w:wAfter w:w="15" w:type="dxa"/>
          <w:trHeight w:val="20"/>
        </w:trPr>
        <w:tc>
          <w:tcPr>
            <w:tcW w:w="3762" w:type="dxa"/>
            <w:shd w:val="clear" w:color="auto" w:fill="auto"/>
          </w:tcPr>
          <w:p w14:paraId="321705CB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460CF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26D5AB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3E14A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0AAC2A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FA49C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9EDFBBE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9DF595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872B2E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</w:tcPr>
          <w:p w14:paraId="1346E58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E0EF39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  <w:shd w:val="clear" w:color="auto" w:fill="auto"/>
          </w:tcPr>
          <w:p w14:paraId="4D461C7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C01639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521334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5B89822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75B147C9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1BD86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0493D3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BEF68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  <w:shd w:val="clear" w:color="auto" w:fill="auto"/>
          </w:tcPr>
          <w:p w14:paraId="1D043059" w14:textId="77777777" w:rsidR="004E4A43" w:rsidRPr="00E95711" w:rsidRDefault="004E4A43" w:rsidP="00E9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44BF8C9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3824B6A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3893D5F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A83F78A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4A43" w:rsidRPr="003054FD" w14:paraId="2C2D9920" w14:textId="77777777" w:rsidTr="008C3C6A">
        <w:trPr>
          <w:gridAfter w:val="1"/>
          <w:wAfter w:w="15" w:type="dxa"/>
        </w:trPr>
        <w:tc>
          <w:tcPr>
            <w:tcW w:w="3762" w:type="dxa"/>
            <w:shd w:val="clear" w:color="auto" w:fill="auto"/>
          </w:tcPr>
          <w:p w14:paraId="76095728" w14:textId="20AEA5D5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054FD">
              <w:rPr>
                <w:rFonts w:ascii="Angsana New" w:hAnsi="Angsana New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F61843A" w14:textId="329A6064" w:rsidR="004E4A43" w:rsidRPr="003054FD" w:rsidRDefault="00B32939" w:rsidP="0066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1A981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64956DE" w14:textId="671CA056" w:rsidR="004E4A43" w:rsidRPr="003054FD" w:rsidRDefault="004E4A43" w:rsidP="0076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4696321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</w:tcPr>
          <w:p w14:paraId="0B0C0249" w14:textId="51205A61" w:rsidR="004E4A43" w:rsidRPr="003054FD" w:rsidRDefault="00B32939" w:rsidP="003E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40" w:type="dxa"/>
            <w:shd w:val="clear" w:color="auto" w:fill="auto"/>
          </w:tcPr>
          <w:p w14:paraId="66C055E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BAC5F46" w14:textId="503FF9C7" w:rsidR="004E4A43" w:rsidRPr="003054FD" w:rsidRDefault="004E4A43" w:rsidP="00FB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160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ECFF0E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2A5973C2" w14:textId="344523E0" w:rsidR="004E4A43" w:rsidRPr="003054FD" w:rsidRDefault="00B32939" w:rsidP="003E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7" w:firstLine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4BAA8E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47EE6E13" w14:textId="415E2EC5" w:rsidR="004E4A43" w:rsidRPr="003054FD" w:rsidRDefault="004E4A43" w:rsidP="003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01A5A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14:paraId="573D77FF" w14:textId="11A96B42" w:rsidR="004E4A43" w:rsidRPr="003054FD" w:rsidRDefault="00B32939" w:rsidP="00F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267" w:type="dxa"/>
            <w:shd w:val="clear" w:color="auto" w:fill="auto"/>
          </w:tcPr>
          <w:p w14:paraId="6C315A89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3C6B1F00" w14:textId="55350F7C" w:rsidR="004E4A43" w:rsidRPr="003054FD" w:rsidRDefault="004E4A43" w:rsidP="00FB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9105C2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7A96DD9B" w14:textId="56DC6C52" w:rsidR="004E4A43" w:rsidRPr="003054FD" w:rsidRDefault="00E56641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C0868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5CF5052A" w14:textId="6F9FF2AB" w:rsidR="004E4A43" w:rsidRPr="003054FD" w:rsidRDefault="004E4A43" w:rsidP="00F5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ED3F13A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63DA1728" w14:textId="75759C74" w:rsidR="004E4A43" w:rsidRPr="003054FD" w:rsidRDefault="00E56641" w:rsidP="00CE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257" w:type="dxa"/>
            <w:shd w:val="clear" w:color="auto" w:fill="auto"/>
          </w:tcPr>
          <w:p w14:paraId="40B7589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54CF34E8" w14:textId="662D762A" w:rsidR="004E4A43" w:rsidRPr="003054FD" w:rsidRDefault="004E4A43" w:rsidP="0076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4E4A43" w:rsidRPr="003054FD" w14:paraId="0E0B949E" w14:textId="77777777" w:rsidTr="008C3C6A">
        <w:trPr>
          <w:gridAfter w:val="1"/>
          <w:wAfter w:w="15" w:type="dxa"/>
        </w:trPr>
        <w:tc>
          <w:tcPr>
            <w:tcW w:w="3762" w:type="dxa"/>
            <w:shd w:val="clear" w:color="auto" w:fill="auto"/>
          </w:tcPr>
          <w:p w14:paraId="6C58293A" w14:textId="791B26C2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0D3296A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68CA2C7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F18494A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1C06BFB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DFB5CB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F1FCA58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51A255DA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BC47BC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1BCCD370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D8433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14:paraId="52981C94" w14:textId="77777777" w:rsidR="004E4A43" w:rsidRPr="003054FD" w:rsidRDefault="004E4A43" w:rsidP="00347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8D340E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14:paraId="3412D23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16FBEB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79CB36D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03D97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shd w:val="clear" w:color="auto" w:fill="auto"/>
          </w:tcPr>
          <w:p w14:paraId="22BA210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91632E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3996B58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65BFB3E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14:paraId="0665319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32BEF5A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778A41C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A43" w:rsidRPr="003054FD" w14:paraId="0DAA6A32" w14:textId="77777777" w:rsidTr="008C3C6A">
        <w:trPr>
          <w:gridAfter w:val="1"/>
          <w:wAfter w:w="15" w:type="dxa"/>
        </w:trPr>
        <w:tc>
          <w:tcPr>
            <w:tcW w:w="3762" w:type="dxa"/>
            <w:shd w:val="clear" w:color="auto" w:fill="auto"/>
            <w:vAlign w:val="bottom"/>
          </w:tcPr>
          <w:p w14:paraId="71D82D2D" w14:textId="77777777" w:rsidR="004E4A43" w:rsidRPr="00090B4F" w:rsidRDefault="004E4A43" w:rsidP="004E4A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79" w:hanging="72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 ณ วันที่</w:t>
            </w:r>
            <w:r w:rsidRPr="00090B4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90B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90B4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  <w:p w14:paraId="6D5132F5" w14:textId="0D4A0DF6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090B4F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090B4F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090B4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F1CDEBB" w14:textId="7294989D" w:rsidR="004E4A43" w:rsidRPr="003054FD" w:rsidRDefault="00B32939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99A45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2E4299D7" w14:textId="365DABF1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B64BB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1486E0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A871AF0" w14:textId="01485C2C" w:rsidR="004E4A43" w:rsidRPr="003054FD" w:rsidRDefault="00B32939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3,146</w:t>
            </w:r>
          </w:p>
        </w:tc>
        <w:tc>
          <w:tcPr>
            <w:tcW w:w="240" w:type="dxa"/>
          </w:tcPr>
          <w:p w14:paraId="3C2141AE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2E1778A" w14:textId="403447B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B64BBA"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4" w:type="dxa"/>
            <w:gridSpan w:val="2"/>
          </w:tcPr>
          <w:p w14:paraId="7EB3E65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56985F16" w14:textId="174CCACD" w:rsidR="004E4A43" w:rsidRPr="003054FD" w:rsidRDefault="00B32939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1,177</w:t>
            </w:r>
          </w:p>
        </w:tc>
        <w:tc>
          <w:tcPr>
            <w:tcW w:w="236" w:type="dxa"/>
          </w:tcPr>
          <w:p w14:paraId="2E84B3EC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33F731E9" w14:textId="0FC60BCF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032131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270" w:type="dxa"/>
            <w:gridSpan w:val="2"/>
          </w:tcPr>
          <w:p w14:paraId="2D4294E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6E584DC4" w14:textId="6D28254F" w:rsidR="004E4A43" w:rsidRPr="003054FD" w:rsidRDefault="00E56641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5,416</w:t>
            </w:r>
          </w:p>
        </w:tc>
        <w:tc>
          <w:tcPr>
            <w:tcW w:w="267" w:type="dxa"/>
          </w:tcPr>
          <w:p w14:paraId="4CAC5A3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0B0D5C6E" w14:textId="2C2F4F48" w:rsidR="004E4A43" w:rsidRPr="003054FD" w:rsidRDefault="00032131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E4A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270" w:type="dxa"/>
            <w:gridSpan w:val="2"/>
          </w:tcPr>
          <w:p w14:paraId="1A9F8BC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75C22463" w14:textId="6415BEF6" w:rsidR="004E4A43" w:rsidRPr="003054FD" w:rsidRDefault="00E56641" w:rsidP="00F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236" w:type="dxa"/>
          </w:tcPr>
          <w:p w14:paraId="33FAD4AA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38BD4A69" w14:textId="25B4D59F" w:rsidR="004E4A43" w:rsidRPr="003054FD" w:rsidRDefault="004E4A43" w:rsidP="00F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03213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7" w:type="dxa"/>
            <w:gridSpan w:val="2"/>
          </w:tcPr>
          <w:p w14:paraId="50DC710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14:paraId="33E87C3F" w14:textId="37906C4C" w:rsidR="004E4A43" w:rsidRPr="003054FD" w:rsidRDefault="00E56641" w:rsidP="00CE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5,396</w:t>
            </w:r>
          </w:p>
        </w:tc>
        <w:tc>
          <w:tcPr>
            <w:tcW w:w="257" w:type="dxa"/>
          </w:tcPr>
          <w:p w14:paraId="78F355E6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A3350AB" w14:textId="3F90E083" w:rsidR="004E4A43" w:rsidRPr="003054FD" w:rsidRDefault="00032131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E4A4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976</w:t>
            </w:r>
          </w:p>
        </w:tc>
      </w:tr>
      <w:tr w:rsidR="004E4A43" w:rsidRPr="003054FD" w14:paraId="786D645C" w14:textId="77777777" w:rsidTr="008C3C6A">
        <w:trPr>
          <w:gridAfter w:val="1"/>
          <w:wAfter w:w="15" w:type="dxa"/>
        </w:trPr>
        <w:tc>
          <w:tcPr>
            <w:tcW w:w="3762" w:type="dxa"/>
            <w:shd w:val="clear" w:color="auto" w:fill="auto"/>
            <w:vAlign w:val="bottom"/>
          </w:tcPr>
          <w:p w14:paraId="5DB8AADF" w14:textId="6E5824CA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10801B62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A7476F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56C3615" w14:textId="375FB965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363856B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6C021FC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8A013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15C7DDB" w14:textId="4B1D1FF4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64551838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2F8EF822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1F763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040C4BF0" w14:textId="627F5CEF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6C9E7CA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6ACE13A9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ED52E1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5355C6DA" w14:textId="76B3959B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CBA705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37747699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F69FE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55603B7A" w14:textId="22C83C0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67D68EC2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14:paraId="2D2FA7B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8418E9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60712EA" w14:textId="403A9739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A43" w:rsidRPr="003054FD" w14:paraId="03A8E7ED" w14:textId="77777777" w:rsidTr="008C3C6A">
        <w:trPr>
          <w:gridAfter w:val="1"/>
          <w:wAfter w:w="15" w:type="dxa"/>
        </w:trPr>
        <w:tc>
          <w:tcPr>
            <w:tcW w:w="3762" w:type="dxa"/>
            <w:shd w:val="clear" w:color="auto" w:fill="auto"/>
            <w:vAlign w:val="bottom"/>
          </w:tcPr>
          <w:p w14:paraId="2A4B7794" w14:textId="77777777" w:rsidR="004E4A43" w:rsidRPr="00240B43" w:rsidRDefault="004E4A43" w:rsidP="004E4A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240B43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240B4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40B4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40B43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17B016F5" w14:textId="2C37429B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  <w:r w:rsidRPr="00240B43">
              <w:rPr>
                <w:rFonts w:ascii="Angsana New" w:hAnsi="Angsana New"/>
                <w:sz w:val="28"/>
                <w:szCs w:val="28"/>
              </w:rPr>
              <w:t xml:space="preserve">   /30</w:t>
            </w:r>
            <w:r w:rsidRPr="00240B43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Pr="00240B43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596D8075" w14:textId="6868E20E" w:rsidR="004E4A43" w:rsidRPr="003054FD" w:rsidRDefault="00B32939" w:rsidP="0061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3"/>
              </w:tabs>
              <w:ind w:right="-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E5DEF8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5A7C177" w14:textId="76357008" w:rsidR="004E4A43" w:rsidRPr="003054FD" w:rsidRDefault="004E4A43" w:rsidP="0061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0B43">
              <w:rPr>
                <w:rFonts w:ascii="Angsana New" w:hAnsi="Angsana New"/>
                <w:sz w:val="28"/>
                <w:szCs w:val="28"/>
              </w:rPr>
              <w:t>(</w:t>
            </w:r>
            <w:r w:rsidR="00B64BBA">
              <w:rPr>
                <w:rFonts w:ascii="Angsana New" w:hAnsi="Angsana New"/>
                <w:sz w:val="28"/>
                <w:szCs w:val="28"/>
              </w:rPr>
              <w:t>422</w:t>
            </w:r>
            <w:r w:rsidRPr="00240B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B59EE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459D4E32" w14:textId="0825FC1A" w:rsidR="004E4A43" w:rsidRPr="003054FD" w:rsidRDefault="00B32939" w:rsidP="0061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(1,376)</w:t>
            </w:r>
          </w:p>
        </w:tc>
        <w:tc>
          <w:tcPr>
            <w:tcW w:w="240" w:type="dxa"/>
          </w:tcPr>
          <w:p w14:paraId="3ECDA4F0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23D5DAE" w14:textId="365A5AD8" w:rsidR="004E4A43" w:rsidRPr="003054FD" w:rsidRDefault="004E4A43" w:rsidP="0061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0B43">
              <w:rPr>
                <w:rFonts w:ascii="Angsana New" w:hAnsi="Angsana New"/>
                <w:sz w:val="28"/>
                <w:szCs w:val="28"/>
              </w:rPr>
              <w:t>(1,</w:t>
            </w:r>
            <w:r w:rsidR="00B64BBA">
              <w:rPr>
                <w:rFonts w:ascii="Angsana New" w:hAnsi="Angsana New"/>
                <w:sz w:val="28"/>
                <w:szCs w:val="28"/>
              </w:rPr>
              <w:t>486</w:t>
            </w:r>
            <w:r w:rsidRPr="00240B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gridSpan w:val="2"/>
          </w:tcPr>
          <w:p w14:paraId="373FDBE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vAlign w:val="bottom"/>
          </w:tcPr>
          <w:p w14:paraId="27E38116" w14:textId="1EF20D00" w:rsidR="004E4A43" w:rsidRPr="003054FD" w:rsidRDefault="00B32939" w:rsidP="006C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236" w:type="dxa"/>
          </w:tcPr>
          <w:p w14:paraId="5DDBF8DD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14:paraId="5AE72840" w14:textId="09A31CE9" w:rsidR="004E4A43" w:rsidRPr="003054FD" w:rsidRDefault="004E4A43" w:rsidP="006C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0B43">
              <w:rPr>
                <w:rFonts w:ascii="Angsana New" w:hAnsi="Angsana New"/>
                <w:sz w:val="28"/>
                <w:szCs w:val="28"/>
              </w:rPr>
              <w:t>(</w:t>
            </w:r>
            <w:r w:rsidR="00032131">
              <w:rPr>
                <w:rFonts w:ascii="Angsana New" w:hAnsi="Angsana New"/>
                <w:sz w:val="28"/>
                <w:szCs w:val="28"/>
              </w:rPr>
              <w:t>85</w:t>
            </w:r>
            <w:r w:rsidRPr="00240B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10003A7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289906CB" w14:textId="289AD4A4" w:rsidR="004E4A43" w:rsidRPr="003054FD" w:rsidRDefault="00E56641" w:rsidP="00F76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(1,863)</w:t>
            </w:r>
          </w:p>
        </w:tc>
        <w:tc>
          <w:tcPr>
            <w:tcW w:w="267" w:type="dxa"/>
          </w:tcPr>
          <w:p w14:paraId="11A66D98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38C71D83" w14:textId="0F8245F5" w:rsidR="004E4A43" w:rsidRPr="003054FD" w:rsidRDefault="004E4A43" w:rsidP="006C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0B43">
              <w:rPr>
                <w:rFonts w:ascii="Angsana New" w:hAnsi="Angsana New"/>
                <w:sz w:val="28"/>
                <w:szCs w:val="28"/>
              </w:rPr>
              <w:t>(</w:t>
            </w:r>
            <w:r w:rsidR="00032131">
              <w:rPr>
                <w:rFonts w:ascii="Angsana New" w:hAnsi="Angsana New"/>
                <w:sz w:val="28"/>
                <w:szCs w:val="28"/>
              </w:rPr>
              <w:t>1</w:t>
            </w:r>
            <w:r w:rsidRPr="00240B43">
              <w:rPr>
                <w:rFonts w:ascii="Angsana New" w:hAnsi="Angsana New"/>
                <w:sz w:val="28"/>
                <w:szCs w:val="28"/>
              </w:rPr>
              <w:t>,</w:t>
            </w:r>
            <w:r w:rsidR="00032131">
              <w:rPr>
                <w:rFonts w:ascii="Angsana New" w:hAnsi="Angsana New"/>
                <w:sz w:val="28"/>
                <w:szCs w:val="28"/>
              </w:rPr>
              <w:t>993</w:t>
            </w:r>
            <w:r w:rsidRPr="00240B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9C3F465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14:paraId="7D839D4E" w14:textId="279ABC75" w:rsidR="004E4A43" w:rsidRPr="003054FD" w:rsidRDefault="00E56641" w:rsidP="006E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3D36B8A4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vAlign w:val="bottom"/>
          </w:tcPr>
          <w:p w14:paraId="7756366E" w14:textId="1D0A83D3" w:rsidR="004E4A43" w:rsidRPr="003054FD" w:rsidRDefault="00032131" w:rsidP="00F5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67" w:type="dxa"/>
            <w:gridSpan w:val="2"/>
          </w:tcPr>
          <w:p w14:paraId="41730569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14:paraId="74A352E6" w14:textId="3A819BEE" w:rsidR="004E4A43" w:rsidRPr="003054FD" w:rsidRDefault="00E56641" w:rsidP="00F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(1,844)</w:t>
            </w:r>
          </w:p>
        </w:tc>
        <w:tc>
          <w:tcPr>
            <w:tcW w:w="257" w:type="dxa"/>
          </w:tcPr>
          <w:p w14:paraId="38B045E1" w14:textId="77777777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D759A2F" w14:textId="53C99BA7" w:rsidR="004E4A43" w:rsidRPr="003054FD" w:rsidRDefault="004E4A43" w:rsidP="0062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0B43">
              <w:rPr>
                <w:rFonts w:ascii="Angsana New" w:hAnsi="Angsana New"/>
                <w:sz w:val="28"/>
                <w:szCs w:val="28"/>
              </w:rPr>
              <w:t>(</w:t>
            </w:r>
            <w:r w:rsidR="00032131">
              <w:rPr>
                <w:rFonts w:ascii="Angsana New" w:hAnsi="Angsana New"/>
                <w:sz w:val="28"/>
                <w:szCs w:val="28"/>
              </w:rPr>
              <w:t>1</w:t>
            </w:r>
            <w:r w:rsidRPr="00240B43">
              <w:rPr>
                <w:rFonts w:ascii="Angsana New" w:hAnsi="Angsana New"/>
                <w:sz w:val="28"/>
                <w:szCs w:val="28"/>
              </w:rPr>
              <w:t>,</w:t>
            </w:r>
            <w:r w:rsidR="00032131">
              <w:rPr>
                <w:rFonts w:ascii="Angsana New" w:hAnsi="Angsana New"/>
                <w:sz w:val="28"/>
                <w:szCs w:val="28"/>
              </w:rPr>
              <w:t>974</w:t>
            </w:r>
            <w:r w:rsidRPr="00240B4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4A43" w:rsidRPr="003054FD" w14:paraId="15D475C8" w14:textId="77777777" w:rsidTr="008C3C6A">
        <w:trPr>
          <w:gridAfter w:val="1"/>
          <w:wAfter w:w="15" w:type="dxa"/>
        </w:trPr>
        <w:tc>
          <w:tcPr>
            <w:tcW w:w="3762" w:type="dxa"/>
            <w:shd w:val="clear" w:color="auto" w:fill="auto"/>
          </w:tcPr>
          <w:p w14:paraId="01D62354" w14:textId="785F9710" w:rsidR="004E4A43" w:rsidRPr="003054FD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0F15F1C9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7E95C33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7" w:type="dxa"/>
            <w:shd w:val="clear" w:color="auto" w:fill="auto"/>
          </w:tcPr>
          <w:p w14:paraId="2E82F981" w14:textId="7D0D0AAD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1AA8FB2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3" w:type="dxa"/>
            <w:vAlign w:val="bottom"/>
          </w:tcPr>
          <w:p w14:paraId="37578498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868879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4B2E47D9" w14:textId="41B2A266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gridSpan w:val="2"/>
          </w:tcPr>
          <w:p w14:paraId="49872B05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618A3AD4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FFB2F5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14:paraId="02810F9D" w14:textId="7C7C255F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C40ACC3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14:paraId="48308D8F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09B373D4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446F4D6E" w14:textId="5D4007E8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CFA3E63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1" w:type="dxa"/>
            <w:gridSpan w:val="2"/>
          </w:tcPr>
          <w:p w14:paraId="27385C78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402EDA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1523112" w14:textId="245B4A59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7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19314B25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dxa"/>
            <w:gridSpan w:val="2"/>
          </w:tcPr>
          <w:p w14:paraId="131C887C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8ACBFCF" w14:textId="77777777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14:paraId="26473BF9" w14:textId="4EDD8C46" w:rsidR="004E4A43" w:rsidRPr="004E4A43" w:rsidRDefault="004E4A43" w:rsidP="004E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2FE2FFE" w14:textId="76252CD6" w:rsidR="00ED6169" w:rsidRDefault="00ED6169" w:rsidP="0043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  <w:sectPr w:rsidR="00ED6169" w:rsidSect="000F4D41">
          <w:footerReference w:type="default" r:id="rId20"/>
          <w:pgSz w:w="16834" w:h="11909" w:orient="landscape" w:code="9"/>
          <w:pgMar w:top="1152" w:right="691" w:bottom="1152" w:left="576" w:header="720" w:footer="216" w:gutter="0"/>
          <w:pgNumType w:start="16"/>
          <w:cols w:space="720"/>
          <w:docGrid w:linePitch="245"/>
        </w:sectPr>
      </w:pPr>
    </w:p>
    <w:p w14:paraId="155260B1" w14:textId="77777777" w:rsid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ab/>
      </w:r>
    </w:p>
    <w:tbl>
      <w:tblPr>
        <w:tblpPr w:leftFromText="180" w:rightFromText="180" w:vertAnchor="text" w:horzAnchor="margin" w:tblpX="416" w:tblpY="-149"/>
        <w:tblW w:w="152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2"/>
        <w:gridCol w:w="1243"/>
        <w:gridCol w:w="243"/>
        <w:gridCol w:w="1250"/>
        <w:gridCol w:w="246"/>
        <w:gridCol w:w="26"/>
        <w:gridCol w:w="1106"/>
        <w:gridCol w:w="246"/>
        <w:gridCol w:w="1249"/>
        <w:gridCol w:w="246"/>
        <w:gridCol w:w="1129"/>
        <w:gridCol w:w="246"/>
        <w:gridCol w:w="1137"/>
        <w:gridCol w:w="246"/>
        <w:gridCol w:w="1243"/>
        <w:gridCol w:w="246"/>
        <w:gridCol w:w="1224"/>
        <w:gridCol w:w="18"/>
      </w:tblGrid>
      <w:tr w:rsidR="00ED6169" w:rsidRPr="003054FD" w14:paraId="5DEA88E6" w14:textId="77777777" w:rsidTr="007B56DC">
        <w:trPr>
          <w:cantSplit/>
          <w:trHeight w:val="182"/>
          <w:tblHeader/>
        </w:trPr>
        <w:tc>
          <w:tcPr>
            <w:tcW w:w="3872" w:type="dxa"/>
            <w:vAlign w:val="center"/>
          </w:tcPr>
          <w:p w14:paraId="145419EE" w14:textId="77777777" w:rsidR="00ED6169" w:rsidRPr="003054FD" w:rsidRDefault="00ED6169" w:rsidP="007B56DC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11344" w:type="dxa"/>
            <w:gridSpan w:val="17"/>
            <w:vAlign w:val="center"/>
          </w:tcPr>
          <w:p w14:paraId="797378B4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ED6169" w:rsidRPr="003054FD" w14:paraId="6FA893E4" w14:textId="77777777" w:rsidTr="007B56DC">
        <w:trPr>
          <w:gridAfter w:val="1"/>
          <w:wAfter w:w="18" w:type="dxa"/>
          <w:cantSplit/>
          <w:trHeight w:val="389"/>
          <w:tblHeader/>
        </w:trPr>
        <w:tc>
          <w:tcPr>
            <w:tcW w:w="3872" w:type="dxa"/>
          </w:tcPr>
          <w:p w14:paraId="0992D4F9" w14:textId="77777777" w:rsidR="00ED6169" w:rsidRPr="003054FD" w:rsidRDefault="00ED6169" w:rsidP="007B56DC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6100F9C5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7D7AE5EF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สำหรับอุปกรณ์ยานยนต์</w:t>
            </w:r>
          </w:p>
        </w:tc>
        <w:tc>
          <w:tcPr>
            <w:tcW w:w="246" w:type="dxa"/>
          </w:tcPr>
          <w:p w14:paraId="6ED40D30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580AE4F2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ชิ้นส่วนอิเล็กโทรนิกส์</w:t>
            </w:r>
          </w:p>
          <w:p w14:paraId="34FDF128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สำหรับอุปกรณ์สำนักงาน</w:t>
            </w:r>
          </w:p>
        </w:tc>
        <w:tc>
          <w:tcPr>
            <w:tcW w:w="246" w:type="dxa"/>
          </w:tcPr>
          <w:p w14:paraId="0D194BD3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512" w:type="dxa"/>
            <w:gridSpan w:val="3"/>
          </w:tcPr>
          <w:p w14:paraId="1E7E8B49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ชิ้นส่วน</w:t>
            </w:r>
          </w:p>
          <w:p w14:paraId="77B23ABF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อิเล็กโทรนิกส์อื่น ๆ</w:t>
            </w:r>
          </w:p>
        </w:tc>
        <w:tc>
          <w:tcPr>
            <w:tcW w:w="246" w:type="dxa"/>
          </w:tcPr>
          <w:p w14:paraId="0B849951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13" w:type="dxa"/>
            <w:gridSpan w:val="3"/>
          </w:tcPr>
          <w:p w14:paraId="78FA6980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  <w:p w14:paraId="39AE52BB" w14:textId="77777777" w:rsidR="00ED6169" w:rsidRPr="003054FD" w:rsidRDefault="00ED6169" w:rsidP="007B56DC">
            <w:pPr>
              <w:shd w:val="clear" w:color="auto" w:fill="FFFFFF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D6169" w:rsidRPr="003054FD" w14:paraId="1F626585" w14:textId="77777777" w:rsidTr="007B56DC">
        <w:trPr>
          <w:gridAfter w:val="1"/>
          <w:wAfter w:w="18" w:type="dxa"/>
          <w:cantSplit/>
          <w:trHeight w:val="92"/>
          <w:tblHeader/>
        </w:trPr>
        <w:tc>
          <w:tcPr>
            <w:tcW w:w="3872" w:type="dxa"/>
            <w:vAlign w:val="center"/>
          </w:tcPr>
          <w:p w14:paraId="313E885E" w14:textId="3BDFE5D5" w:rsidR="00ED6169" w:rsidRPr="003054FD" w:rsidRDefault="00ED6169" w:rsidP="007B56DC">
            <w:pPr>
              <w:shd w:val="clear" w:color="auto" w:fill="FFFFFF"/>
              <w:tabs>
                <w:tab w:val="left" w:pos="180"/>
                <w:tab w:val="decimal" w:pos="765"/>
              </w:tabs>
              <w:ind w:left="270" w:right="-79" w:hanging="270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  <w:lang w:val="en-GB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1951C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7023F69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3" w:type="dxa"/>
            <w:vAlign w:val="center"/>
          </w:tcPr>
          <w:p w14:paraId="3C478100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center"/>
          </w:tcPr>
          <w:p w14:paraId="1E2CBF62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5</w:t>
            </w:r>
          </w:p>
        </w:tc>
        <w:tc>
          <w:tcPr>
            <w:tcW w:w="246" w:type="dxa"/>
            <w:vAlign w:val="center"/>
          </w:tcPr>
          <w:p w14:paraId="35B6D909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42B0FE38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1B157CEB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center"/>
          </w:tcPr>
          <w:p w14:paraId="2265FD4B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5</w:t>
            </w:r>
          </w:p>
        </w:tc>
        <w:tc>
          <w:tcPr>
            <w:tcW w:w="246" w:type="dxa"/>
            <w:vAlign w:val="center"/>
          </w:tcPr>
          <w:p w14:paraId="3DB2E962" w14:textId="77777777" w:rsidR="00ED6169" w:rsidRPr="003054FD" w:rsidRDefault="00ED6169" w:rsidP="007B56DC">
            <w:pPr>
              <w:shd w:val="clear" w:color="auto" w:fill="FFFFFF"/>
              <w:tabs>
                <w:tab w:val="decimal" w:pos="374"/>
              </w:tabs>
              <w:ind w:left="-79" w:right="-79"/>
              <w:jc w:val="center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center"/>
          </w:tcPr>
          <w:p w14:paraId="13B024DA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67828746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center"/>
          </w:tcPr>
          <w:p w14:paraId="158C7E98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5</w:t>
            </w:r>
          </w:p>
        </w:tc>
        <w:tc>
          <w:tcPr>
            <w:tcW w:w="246" w:type="dxa"/>
            <w:vAlign w:val="center"/>
          </w:tcPr>
          <w:p w14:paraId="49E151DA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center"/>
          </w:tcPr>
          <w:p w14:paraId="640E00B8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6</w:t>
            </w:r>
          </w:p>
        </w:tc>
        <w:tc>
          <w:tcPr>
            <w:tcW w:w="246" w:type="dxa"/>
            <w:vAlign w:val="center"/>
          </w:tcPr>
          <w:p w14:paraId="083E7B99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center"/>
          </w:tcPr>
          <w:p w14:paraId="60184D82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lang w:bidi="ar-SA"/>
              </w:rPr>
              <w:t>256</w:t>
            </w:r>
            <w:r w:rsidRPr="003054FD">
              <w:rPr>
                <w:rFonts w:ascii="Angsana New" w:hAnsi="Angsana New"/>
                <w:sz w:val="28"/>
                <w:szCs w:val="28"/>
                <w:lang w:bidi="ar-SA"/>
              </w:rPr>
              <w:t>5</w:t>
            </w:r>
          </w:p>
        </w:tc>
      </w:tr>
      <w:tr w:rsidR="00ED6169" w:rsidRPr="003054FD" w14:paraId="6C671965" w14:textId="77777777" w:rsidTr="007B56DC">
        <w:trPr>
          <w:gridAfter w:val="1"/>
          <w:wAfter w:w="18" w:type="dxa"/>
          <w:cantSplit/>
          <w:trHeight w:val="119"/>
          <w:tblHeader/>
        </w:trPr>
        <w:tc>
          <w:tcPr>
            <w:tcW w:w="3872" w:type="dxa"/>
          </w:tcPr>
          <w:p w14:paraId="1CDD6B5F" w14:textId="77777777" w:rsidR="00ED6169" w:rsidRPr="003054FD" w:rsidRDefault="00ED6169" w:rsidP="007B56DC">
            <w:pPr>
              <w:shd w:val="clear" w:color="auto" w:fill="FFFFFF"/>
              <w:tabs>
                <w:tab w:val="left" w:pos="180"/>
                <w:tab w:val="decimal" w:pos="765"/>
              </w:tabs>
              <w:ind w:left="270" w:right="-79" w:hanging="270"/>
              <w:jc w:val="center"/>
              <w:rPr>
                <w:rFonts w:ascii="Angsana New" w:hAnsi="Angsana New"/>
                <w:i/>
                <w:i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26" w:type="dxa"/>
            <w:gridSpan w:val="16"/>
            <w:shd w:val="clear" w:color="auto" w:fill="auto"/>
          </w:tcPr>
          <w:p w14:paraId="756CDCFF" w14:textId="77777777" w:rsidR="00ED6169" w:rsidRPr="003054FD" w:rsidRDefault="00ED6169" w:rsidP="007B56DC">
            <w:pPr>
              <w:jc w:val="center"/>
              <w:rPr>
                <w:rFonts w:ascii="Angsana New" w:hAnsi="Angsana New"/>
                <w:b/>
                <w:smallCaps/>
                <w:sz w:val="28"/>
                <w:szCs w:val="28"/>
                <w:lang w:val="en-GB" w:bidi="ar-SA"/>
              </w:rPr>
            </w:pP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054FD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D6169" w:rsidRPr="003054FD" w14:paraId="50B4C8A5" w14:textId="77777777" w:rsidTr="007B56DC">
        <w:trPr>
          <w:gridAfter w:val="1"/>
          <w:wAfter w:w="18" w:type="dxa"/>
          <w:cantSplit/>
          <w:trHeight w:val="146"/>
        </w:trPr>
        <w:tc>
          <w:tcPr>
            <w:tcW w:w="3872" w:type="dxa"/>
          </w:tcPr>
          <w:p w14:paraId="4A463426" w14:textId="77777777" w:rsidR="00ED6169" w:rsidRPr="003054FD" w:rsidRDefault="00ED6169" w:rsidP="007B56DC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i/>
                <w:iCs/>
                <w:smallCaps/>
                <w:sz w:val="28"/>
                <w:szCs w:val="28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การจำแนกรายได้</w:t>
            </w:r>
          </w:p>
        </w:tc>
        <w:tc>
          <w:tcPr>
            <w:tcW w:w="1243" w:type="dxa"/>
            <w:vAlign w:val="bottom"/>
          </w:tcPr>
          <w:p w14:paraId="024B6469" w14:textId="77777777" w:rsidR="00ED6169" w:rsidRPr="003054FD" w:rsidRDefault="00ED6169" w:rsidP="007B56DC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2157B204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3C54FAD4" w14:textId="77777777" w:rsidR="00ED6169" w:rsidRPr="003054FD" w:rsidRDefault="00ED6169" w:rsidP="007B56DC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3276A6A" w14:textId="77777777" w:rsidR="00ED6169" w:rsidRPr="003054FD" w:rsidRDefault="00ED6169" w:rsidP="007B56DC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3A2A1E5A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CDB4539" w14:textId="77777777" w:rsidR="00ED6169" w:rsidRPr="003054FD" w:rsidRDefault="00ED6169" w:rsidP="007B56DC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02FB9672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08C734E9" w14:textId="77777777" w:rsidR="00ED6169" w:rsidRPr="003054FD" w:rsidRDefault="00ED6169" w:rsidP="007B56DC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D45898A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FBA5B20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B46A9AD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0E81D87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43" w:type="dxa"/>
            <w:vAlign w:val="bottom"/>
          </w:tcPr>
          <w:p w14:paraId="03C1890E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32B39CBA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F905FB7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/>
              </w:rPr>
            </w:pPr>
          </w:p>
        </w:tc>
      </w:tr>
      <w:tr w:rsidR="00ED6169" w:rsidRPr="003054FD" w14:paraId="4D14B6F0" w14:textId="77777777" w:rsidTr="007B56DC">
        <w:trPr>
          <w:gridAfter w:val="1"/>
          <w:wAfter w:w="18" w:type="dxa"/>
          <w:cantSplit/>
          <w:trHeight w:val="56"/>
        </w:trPr>
        <w:tc>
          <w:tcPr>
            <w:tcW w:w="3872" w:type="dxa"/>
          </w:tcPr>
          <w:p w14:paraId="428241A0" w14:textId="77777777" w:rsidR="00ED6169" w:rsidRPr="003054FD" w:rsidRDefault="00ED6169" w:rsidP="007B56DC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3054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243" w:type="dxa"/>
            <w:vAlign w:val="bottom"/>
          </w:tcPr>
          <w:p w14:paraId="1A1C6F3E" w14:textId="77777777" w:rsidR="00ED6169" w:rsidRPr="003054FD" w:rsidRDefault="00ED6169" w:rsidP="007B56DC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4FE46860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8851653" w14:textId="77777777" w:rsidR="00ED6169" w:rsidRPr="003054FD" w:rsidRDefault="00ED6169" w:rsidP="007B56DC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4B633C2" w14:textId="77777777" w:rsidR="00ED6169" w:rsidRPr="003054FD" w:rsidRDefault="00ED6169" w:rsidP="007B56DC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0CEC8FDE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6A57EAD2" w14:textId="77777777" w:rsidR="00ED6169" w:rsidRPr="003054FD" w:rsidRDefault="00ED6169" w:rsidP="007B56DC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49D87CD0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1392170" w14:textId="77777777" w:rsidR="00ED6169" w:rsidRPr="003054FD" w:rsidRDefault="00ED6169" w:rsidP="007B56DC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57C4926A" w14:textId="77777777" w:rsidR="00ED6169" w:rsidRPr="003054FD" w:rsidRDefault="00ED6169" w:rsidP="007B56DC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2B31C659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2F931601" w14:textId="77777777" w:rsidR="00ED6169" w:rsidRPr="003054FD" w:rsidRDefault="00ED6169" w:rsidP="007B56DC">
            <w:pPr>
              <w:shd w:val="clear" w:color="auto" w:fill="FFFFFF"/>
              <w:tabs>
                <w:tab w:val="clear" w:pos="454"/>
                <w:tab w:val="decimal" w:pos="462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8BFFDC1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3876A357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3A650C5C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197F166" w14:textId="77777777" w:rsidR="00ED6169" w:rsidRPr="003054FD" w:rsidRDefault="00ED6169" w:rsidP="007B56DC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</w:tr>
      <w:tr w:rsidR="00ED6169" w:rsidRPr="003054FD" w14:paraId="150AB5ED" w14:textId="77777777" w:rsidTr="007B56DC">
        <w:trPr>
          <w:gridAfter w:val="1"/>
          <w:wAfter w:w="18" w:type="dxa"/>
          <w:cantSplit/>
          <w:trHeight w:val="56"/>
        </w:trPr>
        <w:tc>
          <w:tcPr>
            <w:tcW w:w="3872" w:type="dxa"/>
          </w:tcPr>
          <w:p w14:paraId="2EBAE9B5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ไทย</w:t>
            </w:r>
          </w:p>
        </w:tc>
        <w:tc>
          <w:tcPr>
            <w:tcW w:w="1243" w:type="dxa"/>
            <w:vAlign w:val="bottom"/>
          </w:tcPr>
          <w:p w14:paraId="53A49A65" w14:textId="105F2FA8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243" w:type="dxa"/>
            <w:vAlign w:val="bottom"/>
          </w:tcPr>
          <w:p w14:paraId="6CC40621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372C2057" w14:textId="08D92D7F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272" w:type="dxa"/>
            <w:gridSpan w:val="2"/>
            <w:vAlign w:val="bottom"/>
          </w:tcPr>
          <w:p w14:paraId="32E1894A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115CB400" w14:textId="439586E6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2,772</w:t>
            </w:r>
          </w:p>
        </w:tc>
        <w:tc>
          <w:tcPr>
            <w:tcW w:w="246" w:type="dxa"/>
            <w:vAlign w:val="bottom"/>
          </w:tcPr>
          <w:p w14:paraId="2C722EDB" w14:textId="77777777" w:rsidR="00ED6169" w:rsidRPr="003054FD" w:rsidRDefault="00ED6169" w:rsidP="00ED6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37C4CA5" w14:textId="2927C4FF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  <w:tc>
          <w:tcPr>
            <w:tcW w:w="246" w:type="dxa"/>
            <w:vAlign w:val="bottom"/>
          </w:tcPr>
          <w:p w14:paraId="42951B8D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6D4EC03E" w14:textId="74286955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46" w:type="dxa"/>
            <w:vAlign w:val="bottom"/>
          </w:tcPr>
          <w:p w14:paraId="01320A6E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77C6D3D5" w14:textId="6659F57A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46" w:type="dxa"/>
            <w:vAlign w:val="bottom"/>
          </w:tcPr>
          <w:p w14:paraId="21B98339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64EBF5D9" w14:textId="2CE24336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3,104</w:t>
            </w:r>
          </w:p>
        </w:tc>
        <w:tc>
          <w:tcPr>
            <w:tcW w:w="246" w:type="dxa"/>
            <w:vAlign w:val="bottom"/>
          </w:tcPr>
          <w:p w14:paraId="4B43855C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785FFA1A" w14:textId="16E92749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4,293</w:t>
            </w:r>
          </w:p>
        </w:tc>
      </w:tr>
      <w:tr w:rsidR="00ED6169" w:rsidRPr="003054FD" w14:paraId="0AD0E2A6" w14:textId="77777777" w:rsidTr="007B56DC">
        <w:trPr>
          <w:gridAfter w:val="1"/>
          <w:wAfter w:w="18" w:type="dxa"/>
          <w:cantSplit/>
          <w:trHeight w:val="56"/>
        </w:trPr>
        <w:tc>
          <w:tcPr>
            <w:tcW w:w="3872" w:type="dxa"/>
          </w:tcPr>
          <w:p w14:paraId="56F20FF3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ญี่ปุ่น</w:t>
            </w:r>
          </w:p>
        </w:tc>
        <w:tc>
          <w:tcPr>
            <w:tcW w:w="1243" w:type="dxa"/>
            <w:vAlign w:val="bottom"/>
          </w:tcPr>
          <w:p w14:paraId="1F5AC8BA" w14:textId="3F19A908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="00AA36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  <w:vAlign w:val="bottom"/>
          </w:tcPr>
          <w:p w14:paraId="78D34D2D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D44ADBC" w14:textId="06E2BFF2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272" w:type="dxa"/>
            <w:gridSpan w:val="2"/>
            <w:vAlign w:val="bottom"/>
          </w:tcPr>
          <w:p w14:paraId="2EC9DED6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117693E8" w14:textId="37D5C96C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6" w:type="dxa"/>
            <w:vAlign w:val="bottom"/>
          </w:tcPr>
          <w:p w14:paraId="0D14EECC" w14:textId="77777777" w:rsidR="00ED6169" w:rsidRPr="003054FD" w:rsidRDefault="00ED6169" w:rsidP="00ED6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7719AE78" w14:textId="73F9A78A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6" w:type="dxa"/>
            <w:vAlign w:val="bottom"/>
          </w:tcPr>
          <w:p w14:paraId="2F4731CC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594E30DB" w14:textId="1D761001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AA367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  <w:vAlign w:val="bottom"/>
          </w:tcPr>
          <w:p w14:paraId="27B521EB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6AE2FE79" w14:textId="2BB62B18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46" w:type="dxa"/>
            <w:vAlign w:val="bottom"/>
          </w:tcPr>
          <w:p w14:paraId="21495A73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161FB63C" w14:textId="7C5C5302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246" w:type="dxa"/>
            <w:vAlign w:val="bottom"/>
          </w:tcPr>
          <w:p w14:paraId="599EE813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039F74C" w14:textId="2ED1377C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</w:t>
            </w:r>
          </w:p>
        </w:tc>
      </w:tr>
      <w:tr w:rsidR="00ED6169" w:rsidRPr="003054FD" w14:paraId="1EDB2686" w14:textId="77777777" w:rsidTr="007B56DC">
        <w:trPr>
          <w:gridAfter w:val="1"/>
          <w:wAfter w:w="18" w:type="dxa"/>
          <w:cantSplit/>
          <w:trHeight w:val="56"/>
        </w:trPr>
        <w:tc>
          <w:tcPr>
            <w:tcW w:w="3872" w:type="dxa"/>
          </w:tcPr>
          <w:p w14:paraId="0A93AB16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สหรัฐอเมริกา</w:t>
            </w:r>
          </w:p>
        </w:tc>
        <w:tc>
          <w:tcPr>
            <w:tcW w:w="1243" w:type="dxa"/>
            <w:vAlign w:val="bottom"/>
          </w:tcPr>
          <w:p w14:paraId="5E1727FB" w14:textId="6BB59B2D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3" w:type="dxa"/>
            <w:vAlign w:val="bottom"/>
          </w:tcPr>
          <w:p w14:paraId="3965C2D8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0FF09936" w14:textId="0EBA759A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2" w:type="dxa"/>
            <w:gridSpan w:val="2"/>
            <w:vAlign w:val="bottom"/>
          </w:tcPr>
          <w:p w14:paraId="1C325DB3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53414E87" w14:textId="1F9D16EB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B6E7B38" w14:textId="77777777" w:rsidR="00ED6169" w:rsidRPr="003054FD" w:rsidRDefault="00ED6169" w:rsidP="00ED6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2879D595" w14:textId="6D4857B2" w:rsidR="00ED6169" w:rsidRPr="003054FD" w:rsidRDefault="00ED6169" w:rsidP="0058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5037E7B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52182E37" w14:textId="0EE9FE0E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4B1E5A7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37C3D9D6" w14:textId="4480FB9F" w:rsidR="00ED6169" w:rsidRPr="003054FD" w:rsidRDefault="00ED6169" w:rsidP="00EE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F88B9FC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6B53F12E" w14:textId="12FF613A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6" w:type="dxa"/>
            <w:vAlign w:val="bottom"/>
          </w:tcPr>
          <w:p w14:paraId="0E585CA3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EE6947B" w14:textId="5E16CA5E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D6169" w:rsidRPr="003054FD" w14:paraId="4CBA55B6" w14:textId="77777777" w:rsidTr="007B56DC">
        <w:trPr>
          <w:gridAfter w:val="1"/>
          <w:wAfter w:w="18" w:type="dxa"/>
          <w:cantSplit/>
          <w:trHeight w:val="56"/>
        </w:trPr>
        <w:tc>
          <w:tcPr>
            <w:tcW w:w="3872" w:type="dxa"/>
          </w:tcPr>
          <w:p w14:paraId="5861B5A0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  <w:cs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อื่น</w:t>
            </w:r>
            <w:r w:rsidRPr="003054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378197E3" w14:textId="29F2071C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43" w:type="dxa"/>
            <w:vAlign w:val="bottom"/>
          </w:tcPr>
          <w:p w14:paraId="01ACB45D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98FFF8B" w14:textId="4A02CDB1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2" w:type="dxa"/>
            <w:gridSpan w:val="2"/>
            <w:vAlign w:val="bottom"/>
          </w:tcPr>
          <w:p w14:paraId="044B5457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58EF33BE" w14:textId="6884F150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6BA0EB52" w14:textId="77777777" w:rsidR="00ED6169" w:rsidRPr="003054FD" w:rsidRDefault="00ED6169" w:rsidP="00ED6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77086D4" w14:textId="789A5EAD" w:rsidR="00ED6169" w:rsidRPr="003054FD" w:rsidRDefault="00ED6169" w:rsidP="0058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52F124FE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08250409" w14:textId="41C419E8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0F1885FE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AD92802" w14:textId="334DF3E0" w:rsidR="00ED6169" w:rsidRPr="003054FD" w:rsidRDefault="00ED6169" w:rsidP="00EE7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vAlign w:val="bottom"/>
          </w:tcPr>
          <w:p w14:paraId="37E09A30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3E87E586" w14:textId="73130733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46" w:type="dxa"/>
            <w:vAlign w:val="bottom"/>
          </w:tcPr>
          <w:p w14:paraId="7E7D2775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5FB548" w14:textId="5EF5FC0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ED6169" w:rsidRPr="003054FD" w14:paraId="4E542638" w14:textId="77777777" w:rsidTr="007B56DC">
        <w:trPr>
          <w:gridAfter w:val="1"/>
          <w:wAfter w:w="18" w:type="dxa"/>
          <w:cantSplit/>
          <w:trHeight w:val="46"/>
        </w:trPr>
        <w:tc>
          <w:tcPr>
            <w:tcW w:w="3872" w:type="dxa"/>
          </w:tcPr>
          <w:p w14:paraId="2376F6B1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2BA65" w14:textId="1B048665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AA367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06158338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7BC9C" w14:textId="70F56E34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5361">
              <w:rPr>
                <w:rFonts w:ascii="Angsana New" w:hAnsi="Angsana New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72" w:type="dxa"/>
            <w:gridSpan w:val="2"/>
            <w:vAlign w:val="bottom"/>
          </w:tcPr>
          <w:p w14:paraId="7AEB6829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7F5A4" w14:textId="0D086A55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2,774</w:t>
            </w:r>
          </w:p>
        </w:tc>
        <w:tc>
          <w:tcPr>
            <w:tcW w:w="246" w:type="dxa"/>
            <w:vAlign w:val="bottom"/>
          </w:tcPr>
          <w:p w14:paraId="30677204" w14:textId="77777777" w:rsidR="00ED6169" w:rsidRPr="003054FD" w:rsidRDefault="00ED6169" w:rsidP="00ED6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CA57" w14:textId="065FF510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3,939</w:t>
            </w:r>
          </w:p>
        </w:tc>
        <w:tc>
          <w:tcPr>
            <w:tcW w:w="246" w:type="dxa"/>
            <w:vAlign w:val="bottom"/>
          </w:tcPr>
          <w:p w14:paraId="599818A3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6056C" w14:textId="151171F1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AA367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6" w:type="dxa"/>
            <w:vAlign w:val="bottom"/>
          </w:tcPr>
          <w:p w14:paraId="0B3AE2C5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A4D92" w14:textId="7C4CE93E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46" w:type="dxa"/>
            <w:vAlign w:val="bottom"/>
          </w:tcPr>
          <w:p w14:paraId="251EC81C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FAD92" w14:textId="224BA6B3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3,900</w:t>
            </w:r>
          </w:p>
        </w:tc>
        <w:tc>
          <w:tcPr>
            <w:tcW w:w="246" w:type="dxa"/>
            <w:vAlign w:val="bottom"/>
          </w:tcPr>
          <w:p w14:paraId="0DE273E3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487A2" w14:textId="2EB15D4F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4,897</w:t>
            </w:r>
          </w:p>
        </w:tc>
      </w:tr>
      <w:tr w:rsidR="00ED6169" w:rsidRPr="003054FD" w14:paraId="3DD6AE7A" w14:textId="77777777" w:rsidTr="007B56DC">
        <w:trPr>
          <w:gridAfter w:val="1"/>
          <w:wAfter w:w="18" w:type="dxa"/>
          <w:cantSplit/>
          <w:trHeight w:val="149"/>
        </w:trPr>
        <w:tc>
          <w:tcPr>
            <w:tcW w:w="3872" w:type="dxa"/>
          </w:tcPr>
          <w:p w14:paraId="0D4B206B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Cs/>
                <w:smallCap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62755D5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E147F40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7362C743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F834FD9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5B9B1112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6EAC630" w14:textId="77777777" w:rsidR="00ED6169" w:rsidRPr="003054FD" w:rsidRDefault="00ED6169" w:rsidP="00ED6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57C219CB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C647256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4483352B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89B89FC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020980D0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19F4D35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761B317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A2032C1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6047CED5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169" w:rsidRPr="003054FD" w14:paraId="49186155" w14:textId="77777777" w:rsidTr="007B56DC">
        <w:trPr>
          <w:gridAfter w:val="1"/>
          <w:wAfter w:w="18" w:type="dxa"/>
          <w:cantSplit/>
          <w:trHeight w:val="56"/>
        </w:trPr>
        <w:tc>
          <w:tcPr>
            <w:tcW w:w="3872" w:type="dxa"/>
          </w:tcPr>
          <w:p w14:paraId="6FF043C7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Cs/>
                <w:i/>
                <w:iCs/>
                <w:smallCaps/>
                <w:color w:val="0070C0"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   จังหวะเวลาในการรับรู้รายได้</w:t>
            </w:r>
          </w:p>
        </w:tc>
        <w:tc>
          <w:tcPr>
            <w:tcW w:w="1243" w:type="dxa"/>
            <w:vAlign w:val="bottom"/>
          </w:tcPr>
          <w:p w14:paraId="6F6511BE" w14:textId="77777777" w:rsidR="00ED6169" w:rsidRPr="003054FD" w:rsidRDefault="00ED6169" w:rsidP="00ED6169">
            <w:pPr>
              <w:shd w:val="clear" w:color="auto" w:fill="FFFFFF"/>
              <w:tabs>
                <w:tab w:val="decimal" w:pos="840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136687F5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5F7A8510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A4FA674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vAlign w:val="bottom"/>
          </w:tcPr>
          <w:p w14:paraId="5CB1A2B4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5BBC941" w14:textId="77777777" w:rsidR="00ED6169" w:rsidRPr="003054FD" w:rsidRDefault="00ED6169" w:rsidP="00ED6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302491BD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5F7D24F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vAlign w:val="bottom"/>
          </w:tcPr>
          <w:p w14:paraId="0F4BE197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6D1A1CDE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vAlign w:val="bottom"/>
          </w:tcPr>
          <w:p w14:paraId="1DD267A3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BDE9CC7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vAlign w:val="bottom"/>
          </w:tcPr>
          <w:p w14:paraId="1631397D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97736EA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D82AC49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169" w:rsidRPr="003054FD" w14:paraId="59A8258F" w14:textId="77777777" w:rsidTr="007B56DC">
        <w:trPr>
          <w:gridAfter w:val="1"/>
          <w:wAfter w:w="18" w:type="dxa"/>
          <w:cantSplit/>
          <w:trHeight w:val="56"/>
        </w:trPr>
        <w:tc>
          <w:tcPr>
            <w:tcW w:w="3872" w:type="dxa"/>
          </w:tcPr>
          <w:p w14:paraId="475ADA9C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   ณ</w:t>
            </w:r>
            <w:r w:rsidRPr="003054F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>เวลาใดเวลาหนึ่ง</w:t>
            </w:r>
          </w:p>
        </w:tc>
        <w:tc>
          <w:tcPr>
            <w:tcW w:w="1243" w:type="dxa"/>
            <w:vAlign w:val="bottom"/>
          </w:tcPr>
          <w:p w14:paraId="03817F9F" w14:textId="1F550170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  <w:r w:rsidR="00AA367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1A09AE49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006FF0DA" w14:textId="7CD4A599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272" w:type="dxa"/>
            <w:gridSpan w:val="2"/>
            <w:vAlign w:val="bottom"/>
          </w:tcPr>
          <w:p w14:paraId="617795DD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3BD21BE" w14:textId="1EEC7135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2,774</w:t>
            </w:r>
          </w:p>
        </w:tc>
        <w:tc>
          <w:tcPr>
            <w:tcW w:w="246" w:type="dxa"/>
            <w:vAlign w:val="bottom"/>
          </w:tcPr>
          <w:p w14:paraId="49C44EE3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0B1344A4" w14:textId="508E058C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3,939</w:t>
            </w:r>
          </w:p>
        </w:tc>
        <w:tc>
          <w:tcPr>
            <w:tcW w:w="246" w:type="dxa"/>
            <w:vAlign w:val="bottom"/>
          </w:tcPr>
          <w:p w14:paraId="7D3D09D0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3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9AE6048" w14:textId="751F6203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AA367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6" w:type="dxa"/>
          </w:tcPr>
          <w:p w14:paraId="21B07D67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AC7AAB1" w14:textId="75E26421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246" w:type="dxa"/>
            <w:vAlign w:val="bottom"/>
          </w:tcPr>
          <w:p w14:paraId="28EC0CB6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14:paraId="02B075BE" w14:textId="15E1E165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  <w:tc>
          <w:tcPr>
            <w:tcW w:w="246" w:type="dxa"/>
            <w:vAlign w:val="bottom"/>
          </w:tcPr>
          <w:p w14:paraId="46A1A269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1E06C51" w14:textId="179DDD6A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4,897</w:t>
            </w:r>
          </w:p>
        </w:tc>
      </w:tr>
      <w:tr w:rsidR="00ED6169" w:rsidRPr="003054FD" w14:paraId="1DE67731" w14:textId="77777777" w:rsidTr="007B56DC">
        <w:trPr>
          <w:gridAfter w:val="1"/>
          <w:wAfter w:w="18" w:type="dxa"/>
          <w:cantSplit/>
          <w:trHeight w:val="46"/>
        </w:trPr>
        <w:tc>
          <w:tcPr>
            <w:tcW w:w="3872" w:type="dxa"/>
          </w:tcPr>
          <w:p w14:paraId="22B5B964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270" w:right="-79" w:hanging="270"/>
              <w:rPr>
                <w:rFonts w:ascii="Angsana New" w:hAnsi="Angsana New"/>
                <w:b/>
                <w:bCs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รวมรายได้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5EE05" w14:textId="74775AB4" w:rsidR="00ED6169" w:rsidRPr="003054FD" w:rsidRDefault="002B3BFC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AA367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vAlign w:val="bottom"/>
          </w:tcPr>
          <w:p w14:paraId="02D9149B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8292B" w14:textId="66AE480A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2EE8">
              <w:rPr>
                <w:rFonts w:ascii="Angsana New" w:hAnsi="Angsana New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72" w:type="dxa"/>
            <w:gridSpan w:val="2"/>
            <w:vAlign w:val="bottom"/>
          </w:tcPr>
          <w:p w14:paraId="37502C91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A8E45" w14:textId="54B17C72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2,774</w:t>
            </w:r>
          </w:p>
        </w:tc>
        <w:tc>
          <w:tcPr>
            <w:tcW w:w="246" w:type="dxa"/>
            <w:vAlign w:val="bottom"/>
          </w:tcPr>
          <w:p w14:paraId="0AC0AD82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D0FCC" w14:textId="50CBEDCF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3,939</w:t>
            </w:r>
          </w:p>
        </w:tc>
        <w:tc>
          <w:tcPr>
            <w:tcW w:w="246" w:type="dxa"/>
            <w:vAlign w:val="bottom"/>
          </w:tcPr>
          <w:p w14:paraId="01E3C819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3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02965" w14:textId="2DF95D56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 w:rsidR="00AA367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6" w:type="dxa"/>
          </w:tcPr>
          <w:p w14:paraId="41C0D804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BF782" w14:textId="66C6923E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46" w:type="dxa"/>
            <w:vAlign w:val="bottom"/>
          </w:tcPr>
          <w:p w14:paraId="17C2F8D7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115F1" w14:textId="354D9DA8" w:rsidR="00ED6169" w:rsidRPr="003054FD" w:rsidRDefault="00C30C7D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3,900</w:t>
            </w:r>
          </w:p>
        </w:tc>
        <w:tc>
          <w:tcPr>
            <w:tcW w:w="246" w:type="dxa"/>
            <w:vAlign w:val="bottom"/>
          </w:tcPr>
          <w:p w14:paraId="49437D1E" w14:textId="77777777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3B513" w14:textId="30F00BA1" w:rsidR="00ED6169" w:rsidRPr="003054FD" w:rsidRDefault="00ED6169" w:rsidP="00ED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4,897</w:t>
            </w:r>
          </w:p>
        </w:tc>
      </w:tr>
      <w:tr w:rsidR="00ED6169" w:rsidRPr="003054FD" w14:paraId="7829FDB5" w14:textId="77777777" w:rsidTr="007B56DC">
        <w:trPr>
          <w:gridAfter w:val="1"/>
          <w:wAfter w:w="18" w:type="dxa"/>
          <w:cantSplit/>
          <w:trHeight w:val="149"/>
        </w:trPr>
        <w:tc>
          <w:tcPr>
            <w:tcW w:w="3872" w:type="dxa"/>
          </w:tcPr>
          <w:p w14:paraId="2D774BBF" w14:textId="77777777" w:rsidR="00ED6169" w:rsidRPr="003054FD" w:rsidRDefault="00ED6169" w:rsidP="00ED6169">
            <w:pPr>
              <w:shd w:val="clear" w:color="auto" w:fill="FFFFFF"/>
              <w:tabs>
                <w:tab w:val="left" w:pos="180"/>
              </w:tabs>
              <w:ind w:left="180" w:right="-79" w:hanging="180"/>
              <w:rPr>
                <w:rFonts w:ascii="Angsana New" w:hAnsi="Angsana New"/>
                <w:smallCaps/>
                <w:sz w:val="28"/>
                <w:szCs w:val="28"/>
              </w:rPr>
            </w:pPr>
            <w:r w:rsidRPr="003054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54A1BA06" w14:textId="77777777" w:rsidR="00ED6169" w:rsidRPr="003054FD" w:rsidRDefault="00ED6169" w:rsidP="00ED6169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5B6A57A3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19B0F1CB" w14:textId="77777777" w:rsidR="00ED6169" w:rsidRPr="003054FD" w:rsidRDefault="00ED6169" w:rsidP="00ED6169">
            <w:pPr>
              <w:shd w:val="clear" w:color="auto" w:fill="FFFFFF"/>
              <w:tabs>
                <w:tab w:val="decimal" w:pos="712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3438A99A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7CCF3CE7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5606075" w14:textId="77777777" w:rsidR="00ED6169" w:rsidRPr="003054FD" w:rsidRDefault="00ED6169" w:rsidP="00ED6169">
            <w:pPr>
              <w:shd w:val="clear" w:color="auto" w:fill="FFFFFF"/>
              <w:tabs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vAlign w:val="bottom"/>
          </w:tcPr>
          <w:p w14:paraId="4D6129C4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38C2610" w14:textId="77777777" w:rsidR="00ED6169" w:rsidRPr="003054FD" w:rsidRDefault="00ED6169" w:rsidP="00ED6169">
            <w:pPr>
              <w:shd w:val="clear" w:color="auto" w:fill="FFFFFF"/>
              <w:tabs>
                <w:tab w:val="decimal" w:pos="641"/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vAlign w:val="bottom"/>
          </w:tcPr>
          <w:p w14:paraId="529CEFD4" w14:textId="77777777" w:rsidR="00ED6169" w:rsidRPr="003054FD" w:rsidRDefault="00ED6169" w:rsidP="00ED6169">
            <w:pPr>
              <w:shd w:val="clear" w:color="auto" w:fill="FFFFFF"/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</w:tcPr>
          <w:p w14:paraId="69A984CF" w14:textId="77777777" w:rsidR="00ED6169" w:rsidRPr="003054FD" w:rsidRDefault="00ED6169" w:rsidP="00ED6169">
            <w:pPr>
              <w:rPr>
                <w:rFonts w:ascii="Angsana New" w:hAnsi="Angsana New"/>
                <w:smallCap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bottom"/>
          </w:tcPr>
          <w:p w14:paraId="2758EF83" w14:textId="77777777" w:rsidR="00ED6169" w:rsidRPr="003054FD" w:rsidRDefault="00ED6169" w:rsidP="00ED6169">
            <w:pPr>
              <w:shd w:val="clear" w:color="auto" w:fill="FFFFFF"/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19E9472A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255BD02E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14:paraId="4E4E37D9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29C15015" w14:textId="77777777" w:rsidR="00ED6169" w:rsidRPr="003054FD" w:rsidRDefault="00ED6169" w:rsidP="00ED6169">
            <w:pPr>
              <w:shd w:val="clear" w:color="auto" w:fill="FFFFFF"/>
              <w:tabs>
                <w:tab w:val="decimal" w:pos="731"/>
              </w:tabs>
              <w:ind w:left="-79" w:right="-79"/>
              <w:rPr>
                <w:rFonts w:ascii="Angsana New" w:hAnsi="Angsana New"/>
                <w:smallCaps/>
                <w:sz w:val="28"/>
                <w:szCs w:val="28"/>
                <w:lang w:val="en-GB" w:bidi="ar-SA"/>
              </w:rPr>
            </w:pPr>
          </w:p>
        </w:tc>
      </w:tr>
    </w:tbl>
    <w:p w14:paraId="3D283494" w14:textId="28DBDA4C" w:rsid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72"/>
        </w:tabs>
        <w:rPr>
          <w:rFonts w:ascii="Angsana New" w:hAnsi="Angsana New"/>
          <w:b/>
          <w:bCs/>
          <w:sz w:val="28"/>
          <w:szCs w:val="28"/>
        </w:rPr>
      </w:pPr>
    </w:p>
    <w:p w14:paraId="5622A2B7" w14:textId="1D8E63EE" w:rsidR="00ED6169" w:rsidRPr="00ED6169" w:rsidRDefault="00ED6169" w:rsidP="00ED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ED6169" w:rsidRPr="00ED6169" w:rsidSect="004D78A3">
          <w:footerReference w:type="default" r:id="rId21"/>
          <w:pgSz w:w="16834" w:h="11909" w:orient="landscape" w:code="9"/>
          <w:pgMar w:top="1152" w:right="691" w:bottom="1152" w:left="576" w:header="720" w:footer="216" w:gutter="0"/>
          <w:cols w:space="720"/>
          <w:docGrid w:linePitch="245"/>
        </w:sectPr>
      </w:pPr>
    </w:p>
    <w:tbl>
      <w:tblPr>
        <w:tblpPr w:leftFromText="180" w:rightFromText="180" w:vertAnchor="text" w:tblpX="450" w:tblpY="1"/>
        <w:tblOverlap w:val="never"/>
        <w:tblW w:w="8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2"/>
        <w:gridCol w:w="1506"/>
        <w:gridCol w:w="352"/>
        <w:gridCol w:w="1664"/>
      </w:tblGrid>
      <w:tr w:rsidR="00663E1E" w:rsidRPr="003054FD" w14:paraId="4576411A" w14:textId="77777777" w:rsidTr="002D6AD9">
        <w:trPr>
          <w:trHeight w:val="397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4EA13E11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</w:t>
            </w: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สินทรัพย์หรือหนี้สินของ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D7020C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01F7F074" w14:textId="77777777" w:rsidTr="002D6AD9">
        <w:trPr>
          <w:trHeight w:hRule="exact" w:val="288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4AC6BDE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3134B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663E1E" w:rsidRPr="003054FD" w14:paraId="3A677421" w14:textId="77777777" w:rsidTr="002D6AD9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1FD03B34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C020D" w14:textId="77777777" w:rsidR="00663E1E" w:rsidRPr="003054FD" w:rsidRDefault="00663E1E" w:rsidP="002D6AD9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3054F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3E1E" w:rsidRPr="003054FD" w14:paraId="69A0FD55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2DDEF3CD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5D3BC2D5" w14:textId="28E1FF38" w:rsidR="00663E1E" w:rsidRPr="003054FD" w:rsidRDefault="00F105A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>3</w:t>
            </w:r>
            <w:r w:rsidR="000B7D42">
              <w:rPr>
                <w:rFonts w:ascii="Angsana New" w:hAnsi="Angsana New"/>
                <w:sz w:val="30"/>
                <w:szCs w:val="30"/>
              </w:rPr>
              <w:t>1</w:t>
            </w:r>
            <w:r w:rsidRPr="003054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7D4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AE4A88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16E257D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63E1E" w:rsidRPr="003054FD" w14:paraId="3FFCA463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023864F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7C22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914619" w:rsidRPr="003054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7B12B8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A0C09" w14:textId="302209B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054FD">
              <w:rPr>
                <w:rFonts w:ascii="Angsana New" w:hAnsi="Angsana New"/>
                <w:sz w:val="30"/>
                <w:szCs w:val="30"/>
              </w:rPr>
              <w:t>6</w:t>
            </w:r>
            <w:r w:rsidR="000B7D4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63E1E" w:rsidRPr="003054FD" w14:paraId="40ED4AA0" w14:textId="77777777" w:rsidTr="002D6AD9">
        <w:trPr>
          <w:trHeight w:hRule="exact" w:val="374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5A3B5230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CEEAE" w14:textId="77777777" w:rsidR="00663E1E" w:rsidRPr="003054FD" w:rsidRDefault="00663E1E" w:rsidP="002D6AD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54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054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63E1E" w:rsidRPr="003054FD" w14:paraId="3B7B008A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4A58D" w14:textId="77777777" w:rsidR="00663E1E" w:rsidRPr="003054FD" w:rsidRDefault="00663E1E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C6012B9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CBB30C1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44A2505" w14:textId="77777777" w:rsidR="00663E1E" w:rsidRPr="003054FD" w:rsidRDefault="00663E1E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D42" w:rsidRPr="003054FD" w14:paraId="5EEA9DD1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09229" w14:textId="77777777" w:rsidR="000B7D42" w:rsidRPr="003054FD" w:rsidRDefault="000B7D42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4841B8A" w14:textId="176EF7A4" w:rsidR="000B7D42" w:rsidRPr="003054FD" w:rsidRDefault="0073245A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5,396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2165A9" w14:textId="77777777" w:rsidR="000B7D42" w:rsidRPr="003054FD" w:rsidRDefault="000B7D42" w:rsidP="002D6AD9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B45C6DC" w14:textId="5E9961C0" w:rsidR="000B7D42" w:rsidRDefault="000B7D42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5,976</w:t>
            </w:r>
          </w:p>
        </w:tc>
      </w:tr>
      <w:tr w:rsidR="003E1AE6" w:rsidRPr="003054FD" w14:paraId="5E184C10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4818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BB382" w14:textId="2C40B80A" w:rsidR="003E1AE6" w:rsidRPr="003054FD" w:rsidRDefault="0073245A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3,896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242668E" w14:textId="77777777" w:rsidR="003E1AE6" w:rsidRPr="003054FD" w:rsidRDefault="003E1AE6" w:rsidP="002D6AD9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537BD" w14:textId="0F4A681C" w:rsidR="003E1AE6" w:rsidRPr="003054FD" w:rsidRDefault="003E1AE6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3,225</w:t>
            </w:r>
          </w:p>
        </w:tc>
      </w:tr>
      <w:tr w:rsidR="003E1AE6" w:rsidRPr="003054FD" w14:paraId="194AE838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AEC22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1CAE4" w14:textId="416E26FF" w:rsidR="003E1AE6" w:rsidRPr="000B7D42" w:rsidRDefault="0073245A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9,292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C14DF1" w14:textId="77777777" w:rsidR="003E1AE6" w:rsidRPr="000B7D42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D7EA78" w14:textId="099B7662" w:rsidR="003E1AE6" w:rsidRPr="000B7D42" w:rsidRDefault="003E1AE6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7D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9,201</w:t>
            </w:r>
          </w:p>
        </w:tc>
      </w:tr>
      <w:tr w:rsidR="003E1AE6" w:rsidRPr="003054FD" w14:paraId="3A684D2E" w14:textId="77777777" w:rsidTr="00C14E6D">
        <w:trPr>
          <w:trHeight w:hRule="exact" w:val="288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9BB721A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152D68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7BC014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49C2D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1AE6" w:rsidRPr="003054FD" w14:paraId="7A85B249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4E65A797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71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ED1A8DE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3E29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1AE6" w:rsidRPr="003054FD" w14:paraId="374C5FA1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7615A369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72AEDF4" w14:textId="1B2E88AB" w:rsidR="003E1AE6" w:rsidRPr="003054FD" w:rsidRDefault="0073245A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1,844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F77865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4D26A7F" w14:textId="38B75E24" w:rsidR="003E1AE6" w:rsidRPr="003054FD" w:rsidRDefault="003E1AE6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C57">
              <w:rPr>
                <w:rFonts w:ascii="Angsana New" w:hAnsi="Angsana New" w:cs="Angsana New"/>
                <w:sz w:val="30"/>
                <w:szCs w:val="30"/>
              </w:rPr>
              <w:t>1,974</w:t>
            </w:r>
          </w:p>
        </w:tc>
      </w:tr>
      <w:tr w:rsidR="003E1AE6" w:rsidRPr="003054FD" w14:paraId="2F40F2F4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07FD86FF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sz w:val="30"/>
                <w:szCs w:val="30"/>
              </w:rPr>
            </w:pPr>
            <w:r w:rsidRPr="003054F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0A082" w14:textId="56C07DE0" w:rsidR="003E1AE6" w:rsidRDefault="0073245A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 w:cs="Cordi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Cordia New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88A53B8" w14:textId="77777777" w:rsidR="003E1AE6" w:rsidRPr="003054FD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AB865" w14:textId="6332BFAA" w:rsidR="003E1AE6" w:rsidRPr="003054FD" w:rsidRDefault="006414AE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</w:tr>
      <w:tr w:rsidR="003E1AE6" w:rsidRPr="003054FD" w14:paraId="0DB38A4C" w14:textId="77777777" w:rsidTr="00C14E6D">
        <w:trPr>
          <w:trHeight w:hRule="exact" w:val="403"/>
        </w:trPr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</w:tcPr>
          <w:p w14:paraId="69B542A5" w14:textId="77777777" w:rsidR="003E1AE6" w:rsidRPr="003054FD" w:rsidRDefault="003E1AE6" w:rsidP="002D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12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AA322" w14:textId="7FE76091" w:rsidR="003E1AE6" w:rsidRPr="000B7D42" w:rsidRDefault="0073245A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2,791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E13E79" w14:textId="77777777" w:rsidR="003E1AE6" w:rsidRPr="000B7D42" w:rsidRDefault="003E1AE6" w:rsidP="002D6AD9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669BE" w14:textId="2C612B37" w:rsidR="003E1AE6" w:rsidRPr="000B7D42" w:rsidRDefault="003E1AE6" w:rsidP="002D6AD9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7D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2,926</w:t>
            </w:r>
          </w:p>
        </w:tc>
      </w:tr>
    </w:tbl>
    <w:p w14:paraId="00028397" w14:textId="77777777" w:rsidR="009D0C22" w:rsidRPr="009C762B" w:rsidRDefault="009D0C22" w:rsidP="009C7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0C0CD4" w14:textId="77777777" w:rsidR="000A5454" w:rsidRPr="003054FD" w:rsidRDefault="000A5454" w:rsidP="002D6A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95500EC" w14:textId="77777777" w:rsidR="00243EE8" w:rsidRPr="009C762B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5D114AC1" w14:textId="77777777" w:rsidR="00C822CB" w:rsidRPr="003054FD" w:rsidRDefault="00C822CB" w:rsidP="002D6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 w:rsidRPr="003054FD">
        <w:rPr>
          <w:rFonts w:ascii="Angsana New" w:eastAsia="Cordia New" w:hAnsi="Angsana New"/>
          <w:b/>
          <w:bCs/>
          <w:sz w:val="24"/>
          <w:szCs w:val="24"/>
          <w:cs/>
        </w:rPr>
        <w:tab/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3054F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มูลค่ายุติธรรม</w:t>
      </w:r>
    </w:p>
    <w:p w14:paraId="7B6DB2F7" w14:textId="77777777" w:rsidR="00C822CB" w:rsidRPr="009C762B" w:rsidRDefault="00C822CB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3A779A4D" w14:textId="2FB5E9D0" w:rsidR="00D26667" w:rsidRDefault="00C52F1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105A6" w:rsidRPr="003054FD">
        <w:rPr>
          <w:rFonts w:ascii="Angsana New" w:hAnsi="Angsana New"/>
          <w:sz w:val="30"/>
          <w:szCs w:val="30"/>
        </w:rPr>
        <w:t>3</w:t>
      </w:r>
      <w:r w:rsidR="00233F2C">
        <w:rPr>
          <w:rFonts w:ascii="Angsana New" w:hAnsi="Angsana New"/>
          <w:sz w:val="30"/>
          <w:szCs w:val="30"/>
        </w:rPr>
        <w:t>1</w:t>
      </w:r>
      <w:r w:rsidR="00F105A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233F2C">
        <w:rPr>
          <w:rFonts w:ascii="Angsana New" w:hAnsi="Angsana New" w:hint="cs"/>
          <w:sz w:val="30"/>
          <w:szCs w:val="30"/>
          <w:cs/>
        </w:rPr>
        <w:t>ธันวาคม</w:t>
      </w:r>
      <w:r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Pr="003054FD">
        <w:rPr>
          <w:rFonts w:ascii="Angsana New" w:hAnsi="Angsana New" w:hint="cs"/>
          <w:sz w:val="30"/>
          <w:szCs w:val="30"/>
        </w:rPr>
        <w:t>256</w:t>
      </w:r>
      <w:r w:rsidR="00CB52E8" w:rsidRPr="003054FD">
        <w:rPr>
          <w:rFonts w:ascii="Angsana New" w:hAnsi="Angsana New"/>
          <w:sz w:val="30"/>
          <w:szCs w:val="30"/>
        </w:rPr>
        <w:t>6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054FD">
        <w:rPr>
          <w:rFonts w:ascii="Angsana New" w:hAnsi="Angsana New"/>
          <w:sz w:val="30"/>
          <w:szCs w:val="30"/>
        </w:rPr>
        <w:t xml:space="preserve">30 </w:t>
      </w:r>
      <w:r w:rsidRPr="003054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3054FD">
        <w:rPr>
          <w:rFonts w:ascii="Angsana New" w:hAnsi="Angsana New"/>
          <w:sz w:val="30"/>
          <w:szCs w:val="30"/>
        </w:rPr>
        <w:t>256</w:t>
      </w:r>
      <w:r w:rsidR="00233F2C">
        <w:rPr>
          <w:rFonts w:ascii="Angsana New" w:hAnsi="Angsana New"/>
          <w:sz w:val="30"/>
          <w:szCs w:val="30"/>
        </w:rPr>
        <w:t>6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70D7998A" w14:textId="77777777" w:rsidR="000F4D41" w:rsidRDefault="000F4D41" w:rsidP="0066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E1204" w14:textId="77777777" w:rsidR="000F4D41" w:rsidRDefault="000F4D41" w:rsidP="00D2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0F4D41" w:rsidSect="000F4D41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216" w:gutter="0"/>
          <w:pgNumType w:start="17"/>
          <w:cols w:space="720"/>
          <w:docGrid w:linePitch="245"/>
        </w:sectPr>
      </w:pPr>
    </w:p>
    <w:p w14:paraId="2D79110B" w14:textId="77777777" w:rsidR="00F15800" w:rsidRPr="003054FD" w:rsidRDefault="00F15800" w:rsidP="00BD30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AA12E7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หรือกิจการที่ไม่เกี่ยวข้องกัน</w:t>
      </w:r>
    </w:p>
    <w:p w14:paraId="188FAE09" w14:textId="77777777" w:rsidR="0025412C" w:rsidRPr="00BD30D4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270"/>
        <w:gridCol w:w="9"/>
        <w:gridCol w:w="2241"/>
      </w:tblGrid>
      <w:tr w:rsidR="0025412C" w:rsidRPr="003054FD" w14:paraId="73244D9F" w14:textId="77777777" w:rsidTr="00BD30D4">
        <w:trPr>
          <w:trHeight w:hRule="exact" w:val="403"/>
          <w:tblHeader/>
        </w:trPr>
        <w:tc>
          <w:tcPr>
            <w:tcW w:w="4500" w:type="dxa"/>
          </w:tcPr>
          <w:p w14:paraId="5B145D58" w14:textId="02ECCC94" w:rsidR="0025412C" w:rsidRPr="003054FD" w:rsidRDefault="00F15800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105A6"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33F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F105A6"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33F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F105A6"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B52E8" w:rsidRPr="00305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160" w:type="dxa"/>
          </w:tcPr>
          <w:p w14:paraId="374DDD26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4129CF06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1" w:type="dxa"/>
          </w:tcPr>
          <w:p w14:paraId="7BF7F94F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3054FD" w14:paraId="7CFF176D" w14:textId="77777777" w:rsidTr="00BD30D4">
        <w:trPr>
          <w:trHeight w:hRule="exact" w:val="403"/>
          <w:tblHeader/>
        </w:trPr>
        <w:tc>
          <w:tcPr>
            <w:tcW w:w="4500" w:type="dxa"/>
          </w:tcPr>
          <w:p w14:paraId="52C2CBC4" w14:textId="77777777" w:rsidR="0025412C" w:rsidRPr="003054FD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80" w:type="dxa"/>
            <w:gridSpan w:val="4"/>
          </w:tcPr>
          <w:p w14:paraId="160FF38D" w14:textId="77777777" w:rsidR="0025412C" w:rsidRPr="003054FD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3054FD" w14:paraId="19117842" w14:textId="77777777" w:rsidTr="00BD30D4">
        <w:trPr>
          <w:trHeight w:hRule="exact" w:val="403"/>
        </w:trPr>
        <w:tc>
          <w:tcPr>
            <w:tcW w:w="4500" w:type="dxa"/>
          </w:tcPr>
          <w:p w14:paraId="61329B12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D73DFB9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AA26A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D1566B1" w14:textId="77777777" w:rsidR="000909BD" w:rsidRPr="003054F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34E0" w:rsidRPr="003054FD" w14:paraId="0DC98494" w14:textId="77777777" w:rsidTr="00BD13D7">
        <w:trPr>
          <w:trHeight w:hRule="exact" w:val="403"/>
        </w:trPr>
        <w:tc>
          <w:tcPr>
            <w:tcW w:w="4500" w:type="dxa"/>
          </w:tcPr>
          <w:p w14:paraId="4E3F3B4A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160" w:type="dxa"/>
            <w:shd w:val="clear" w:color="auto" w:fill="auto"/>
          </w:tcPr>
          <w:p w14:paraId="6AD27260" w14:textId="2A1AE19A" w:rsidR="008B34E0" w:rsidRPr="00BD13D7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13D7">
              <w:rPr>
                <w:rFonts w:ascii="Angsana New" w:hAnsi="Angsana New" w:cs="Angsana New"/>
                <w:sz w:val="30"/>
                <w:szCs w:val="30"/>
                <w:lang w:val="en-US"/>
              </w:rPr>
              <w:t>12,040</w:t>
            </w:r>
          </w:p>
        </w:tc>
        <w:tc>
          <w:tcPr>
            <w:tcW w:w="270" w:type="dxa"/>
            <w:shd w:val="clear" w:color="auto" w:fill="auto"/>
          </w:tcPr>
          <w:p w14:paraId="267ACDAE" w14:textId="77777777" w:rsidR="008B34E0" w:rsidRPr="00BD13D7" w:rsidRDefault="008B34E0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03148FA" w14:textId="251C47F8" w:rsidR="008B34E0" w:rsidRPr="00BD13D7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13D7">
              <w:rPr>
                <w:rFonts w:ascii="Angsana New" w:hAnsi="Angsana New" w:cs="Angsana New"/>
                <w:sz w:val="30"/>
                <w:szCs w:val="30"/>
                <w:lang w:val="en-US"/>
              </w:rPr>
              <w:t>12,040</w:t>
            </w:r>
          </w:p>
        </w:tc>
      </w:tr>
      <w:tr w:rsidR="008B34E0" w:rsidRPr="003054FD" w14:paraId="78DE53BC" w14:textId="77777777" w:rsidTr="00BD13D7">
        <w:trPr>
          <w:trHeight w:hRule="exact" w:val="403"/>
        </w:trPr>
        <w:tc>
          <w:tcPr>
            <w:tcW w:w="4500" w:type="dxa"/>
          </w:tcPr>
          <w:p w14:paraId="06EFC882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  <w:shd w:val="clear" w:color="auto" w:fill="auto"/>
          </w:tcPr>
          <w:p w14:paraId="37EBD32E" w14:textId="642A509C" w:rsidR="008B34E0" w:rsidRPr="00BD13D7" w:rsidRDefault="00677B6C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0434FF">
              <w:rPr>
                <w:rFonts w:ascii="Angsana New" w:hAnsi="Angsana New" w:cs="Angsana New"/>
                <w:sz w:val="30"/>
                <w:szCs w:val="30"/>
                <w:lang w:val="en-US"/>
              </w:rPr>
              <w:t>2,254</w:t>
            </w:r>
          </w:p>
        </w:tc>
        <w:tc>
          <w:tcPr>
            <w:tcW w:w="270" w:type="dxa"/>
            <w:shd w:val="clear" w:color="auto" w:fill="auto"/>
          </w:tcPr>
          <w:p w14:paraId="6D116F23" w14:textId="77777777" w:rsidR="008B34E0" w:rsidRPr="00BD13D7" w:rsidRDefault="008B34E0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0E19357" w14:textId="6E545294" w:rsidR="008B34E0" w:rsidRPr="00BD13D7" w:rsidRDefault="00677B6C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0434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</w:t>
            </w:r>
            <w:r w:rsidR="000434FF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</w:p>
        </w:tc>
      </w:tr>
      <w:tr w:rsidR="008B34E0" w:rsidRPr="003054FD" w14:paraId="256FA15A" w14:textId="77777777" w:rsidTr="00BD13D7">
        <w:trPr>
          <w:trHeight w:hRule="exact" w:val="403"/>
        </w:trPr>
        <w:tc>
          <w:tcPr>
            <w:tcW w:w="4500" w:type="dxa"/>
          </w:tcPr>
          <w:p w14:paraId="043F390E" w14:textId="77777777" w:rsidR="008B34E0" w:rsidRPr="003054FD" w:rsidRDefault="008B34E0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160" w:type="dxa"/>
            <w:shd w:val="clear" w:color="auto" w:fill="auto"/>
          </w:tcPr>
          <w:p w14:paraId="087C74FA" w14:textId="7FE45DA9" w:rsidR="008B34E0" w:rsidRPr="00BD13D7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D13D7">
              <w:rPr>
                <w:rFonts w:ascii="Angsana New" w:hAnsi="Angsana New" w:cs="Angsana New"/>
                <w:sz w:val="30"/>
                <w:szCs w:val="30"/>
                <w:lang w:val="en-US"/>
              </w:rPr>
              <w:t>3,996</w:t>
            </w:r>
          </w:p>
        </w:tc>
        <w:tc>
          <w:tcPr>
            <w:tcW w:w="270" w:type="dxa"/>
            <w:shd w:val="clear" w:color="auto" w:fill="auto"/>
          </w:tcPr>
          <w:p w14:paraId="29A058B6" w14:textId="77777777" w:rsidR="008B34E0" w:rsidRPr="00BD13D7" w:rsidRDefault="008B34E0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778194F" w14:textId="4447CD26" w:rsidR="008B34E0" w:rsidRPr="00BD13D7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13D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B34E0" w:rsidRPr="003054FD" w14:paraId="4FC2F1F3" w14:textId="77777777" w:rsidTr="00BD13D7">
        <w:trPr>
          <w:trHeight w:hRule="exact" w:val="403"/>
        </w:trPr>
        <w:tc>
          <w:tcPr>
            <w:tcW w:w="4500" w:type="dxa"/>
          </w:tcPr>
          <w:p w14:paraId="468DAF45" w14:textId="77777777" w:rsidR="008B34E0" w:rsidRPr="003054FD" w:rsidRDefault="00D74007" w:rsidP="008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74007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160" w:type="dxa"/>
            <w:shd w:val="clear" w:color="auto" w:fill="auto"/>
          </w:tcPr>
          <w:p w14:paraId="4489BF09" w14:textId="1449F8AF" w:rsidR="008B34E0" w:rsidRPr="00BD13D7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D13D7">
              <w:rPr>
                <w:rFonts w:ascii="Angsana New" w:hAnsi="Angsana New" w:cs="Angsana New"/>
                <w:sz w:val="30"/>
                <w:szCs w:val="30"/>
                <w:lang w:val="en-US"/>
              </w:rPr>
              <w:t>1,318</w:t>
            </w:r>
          </w:p>
        </w:tc>
        <w:tc>
          <w:tcPr>
            <w:tcW w:w="270" w:type="dxa"/>
            <w:shd w:val="clear" w:color="auto" w:fill="auto"/>
          </w:tcPr>
          <w:p w14:paraId="7372955B" w14:textId="77777777" w:rsidR="008B34E0" w:rsidRPr="00BD13D7" w:rsidRDefault="008B34E0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DD8C324" w14:textId="11960E2A" w:rsidR="008B34E0" w:rsidRPr="00BD13D7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D13D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909BD" w:rsidRPr="003054FD" w14:paraId="4A0C6079" w14:textId="77777777" w:rsidTr="00BD13D7">
        <w:trPr>
          <w:trHeight w:hRule="exact" w:val="403"/>
        </w:trPr>
        <w:tc>
          <w:tcPr>
            <w:tcW w:w="4500" w:type="dxa"/>
          </w:tcPr>
          <w:p w14:paraId="04C8E820" w14:textId="77777777" w:rsidR="000909BD" w:rsidRPr="003054FD" w:rsidRDefault="000909BD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54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DB5DE" w14:textId="44A5CF27" w:rsidR="000909BD" w:rsidRPr="00BD13D7" w:rsidRDefault="000434FF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89,608</w:t>
            </w:r>
          </w:p>
        </w:tc>
        <w:tc>
          <w:tcPr>
            <w:tcW w:w="270" w:type="dxa"/>
            <w:shd w:val="clear" w:color="auto" w:fill="auto"/>
          </w:tcPr>
          <w:p w14:paraId="33B6DFDD" w14:textId="77777777" w:rsidR="000909BD" w:rsidRPr="00BD13D7" w:rsidRDefault="000909BD" w:rsidP="00B9382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6EF70" w14:textId="60FA77F6" w:rsidR="000909BD" w:rsidRPr="00BD13D7" w:rsidRDefault="000434FF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75,481</w:t>
            </w:r>
          </w:p>
        </w:tc>
      </w:tr>
      <w:tr w:rsidR="00E130B1" w:rsidRPr="003054FD" w14:paraId="41B95625" w14:textId="77777777" w:rsidTr="00BD30D4">
        <w:trPr>
          <w:trHeight w:val="397"/>
        </w:trPr>
        <w:tc>
          <w:tcPr>
            <w:tcW w:w="4500" w:type="dxa"/>
          </w:tcPr>
          <w:p w14:paraId="57DDD20E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3D04397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BDF643" w14:textId="77777777" w:rsidR="00E130B1" w:rsidRPr="003054FD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6D9D2C4C" w14:textId="77777777" w:rsidR="00E130B1" w:rsidRPr="003054FD" w:rsidRDefault="00E130B1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12C" w:rsidRPr="003054FD" w14:paraId="5D2F046F" w14:textId="77777777" w:rsidTr="00BD30D4">
        <w:trPr>
          <w:cantSplit/>
        </w:trPr>
        <w:tc>
          <w:tcPr>
            <w:tcW w:w="4500" w:type="dxa"/>
          </w:tcPr>
          <w:p w14:paraId="7E2AB110" w14:textId="77777777" w:rsidR="0025412C" w:rsidRPr="003054FD" w:rsidRDefault="0025412C" w:rsidP="00BF364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54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4680" w:type="dxa"/>
            <w:gridSpan w:val="4"/>
          </w:tcPr>
          <w:p w14:paraId="46D7BB08" w14:textId="77777777" w:rsidR="0025412C" w:rsidRPr="003054FD" w:rsidRDefault="0025412C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1F86" w:rsidRPr="003054FD" w14:paraId="7A2A03DD" w14:textId="77777777" w:rsidTr="00BD30D4">
        <w:trPr>
          <w:cantSplit/>
        </w:trPr>
        <w:tc>
          <w:tcPr>
            <w:tcW w:w="4500" w:type="dxa"/>
          </w:tcPr>
          <w:p w14:paraId="6FCA110E" w14:textId="77777777" w:rsidR="00571F86" w:rsidRPr="003054FD" w:rsidRDefault="00571F86" w:rsidP="00571F86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>ภาระผูกพันตามสัญญาเช</w:t>
            </w:r>
            <w:r w:rsidR="005D7CE9" w:rsidRPr="003054FD">
              <w:rPr>
                <w:rFonts w:ascii="Angsana New" w:hAnsi="Angsana New" w:cs="Angsana New" w:hint="cs"/>
                <w:cs/>
              </w:rPr>
              <w:t>่</w:t>
            </w:r>
            <w:r w:rsidRPr="003054FD">
              <w:rPr>
                <w:rFonts w:ascii="Angsana New" w:hAnsi="Angsana New" w:cs="Angsana New" w:hint="cs"/>
                <w:cs/>
              </w:rPr>
              <w:t>าระยะสั้น</w:t>
            </w:r>
          </w:p>
        </w:tc>
        <w:tc>
          <w:tcPr>
            <w:tcW w:w="2160" w:type="dxa"/>
          </w:tcPr>
          <w:p w14:paraId="35FD3428" w14:textId="77777777" w:rsidR="00571F86" w:rsidRPr="003054FD" w:rsidRDefault="00571F86" w:rsidP="00B9382B">
            <w:pPr>
              <w:pStyle w:val="acctfourfigures"/>
              <w:tabs>
                <w:tab w:val="clear" w:pos="765"/>
                <w:tab w:val="decimal" w:pos="1786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C6B5ED" w14:textId="77777777" w:rsidR="00571F86" w:rsidRPr="003054FD" w:rsidRDefault="00571F86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B3E254E" w14:textId="77777777" w:rsidR="00571F86" w:rsidRPr="003054FD" w:rsidRDefault="00571F86" w:rsidP="00B9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F86" w:rsidRPr="003054FD" w14:paraId="45393AF5" w14:textId="77777777" w:rsidTr="00BD30D4">
        <w:trPr>
          <w:cantSplit/>
        </w:trPr>
        <w:tc>
          <w:tcPr>
            <w:tcW w:w="4500" w:type="dxa"/>
          </w:tcPr>
          <w:p w14:paraId="38E33005" w14:textId="77777777" w:rsidR="00571F86" w:rsidRPr="003054FD" w:rsidRDefault="00571F86" w:rsidP="00571F86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7EB5F7AB" w14:textId="45245F9A" w:rsidR="00571F86" w:rsidRPr="008B34E0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7,710</w:t>
            </w:r>
          </w:p>
        </w:tc>
        <w:tc>
          <w:tcPr>
            <w:tcW w:w="270" w:type="dxa"/>
          </w:tcPr>
          <w:p w14:paraId="25EB62BE" w14:textId="77777777" w:rsidR="00571F86" w:rsidRPr="008B34E0" w:rsidRDefault="00571F86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237E42C" w14:textId="6FE0ADFE" w:rsidR="00571F86" w:rsidRPr="008B34E0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5,903</w:t>
            </w:r>
          </w:p>
        </w:tc>
      </w:tr>
      <w:tr w:rsidR="00571F86" w:rsidRPr="003054FD" w14:paraId="0926A7EA" w14:textId="77777777" w:rsidTr="00BD30D4">
        <w:trPr>
          <w:cantSplit/>
        </w:trPr>
        <w:tc>
          <w:tcPr>
            <w:tcW w:w="4500" w:type="dxa"/>
          </w:tcPr>
          <w:p w14:paraId="3F97B414" w14:textId="77777777" w:rsidR="00571F86" w:rsidRPr="003054FD" w:rsidRDefault="00571F86" w:rsidP="00BF364A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3054FD"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39E42C65" w14:textId="151D5BA5" w:rsidR="00571F86" w:rsidRPr="008B34E0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31,002</w:t>
            </w:r>
          </w:p>
        </w:tc>
        <w:tc>
          <w:tcPr>
            <w:tcW w:w="270" w:type="dxa"/>
          </w:tcPr>
          <w:p w14:paraId="01880353" w14:textId="77777777" w:rsidR="00571F86" w:rsidRPr="008B34E0" w:rsidRDefault="00571F86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59F43874" w14:textId="7D1FC7E4" w:rsidR="00571F86" w:rsidRPr="008B34E0" w:rsidRDefault="00C162FB" w:rsidP="008B34E0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31,002</w:t>
            </w:r>
          </w:p>
        </w:tc>
      </w:tr>
    </w:tbl>
    <w:p w14:paraId="2B047EEC" w14:textId="77777777" w:rsidR="009B78AD" w:rsidRPr="003054FD" w:rsidRDefault="009B78AD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85DF13" w14:textId="31CA098C" w:rsidR="00CE0745" w:rsidRPr="003054FD" w:rsidRDefault="00145BB6" w:rsidP="00BD3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 w:hint="cs"/>
          <w:sz w:val="30"/>
          <w:szCs w:val="30"/>
          <w:cs/>
        </w:rPr>
        <w:t xml:space="preserve">ณ </w:t>
      </w:r>
      <w:r w:rsidRPr="003054FD">
        <w:rPr>
          <w:rFonts w:ascii="Angsana New" w:hAnsi="Angsana New"/>
          <w:sz w:val="30"/>
          <w:szCs w:val="30"/>
          <w:cs/>
        </w:rPr>
        <w:t xml:space="preserve">วันที่ </w:t>
      </w:r>
      <w:r w:rsidR="00F105A6" w:rsidRPr="003054FD">
        <w:rPr>
          <w:rFonts w:ascii="Angsana New" w:hAnsi="Angsana New"/>
          <w:sz w:val="30"/>
          <w:szCs w:val="30"/>
        </w:rPr>
        <w:t>3</w:t>
      </w:r>
      <w:r w:rsidR="00233F2C">
        <w:rPr>
          <w:rFonts w:ascii="Angsana New" w:hAnsi="Angsana New"/>
          <w:sz w:val="30"/>
          <w:szCs w:val="30"/>
        </w:rPr>
        <w:t>1</w:t>
      </w:r>
      <w:r w:rsidR="00F105A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233F2C">
        <w:rPr>
          <w:rFonts w:ascii="Angsana New" w:hAnsi="Angsana New" w:hint="cs"/>
          <w:sz w:val="30"/>
          <w:szCs w:val="30"/>
          <w:cs/>
        </w:rPr>
        <w:t>ธันวาคม</w:t>
      </w:r>
      <w:r w:rsidR="003277B6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3277B6" w:rsidRPr="003054FD">
        <w:rPr>
          <w:rFonts w:ascii="Angsana New" w:hAnsi="Angsana New"/>
          <w:sz w:val="30"/>
          <w:szCs w:val="30"/>
        </w:rPr>
        <w:t>256</w:t>
      </w:r>
      <w:r w:rsidR="00CB52E8" w:rsidRPr="003054FD">
        <w:rPr>
          <w:rFonts w:ascii="Angsana New" w:hAnsi="Angsana New"/>
          <w:sz w:val="30"/>
          <w:szCs w:val="30"/>
        </w:rPr>
        <w:t>6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>กลุ่มบริษัทได้ลงนามในสัญญาเช่ายานพาหนะและอุปกรณ์สำนักงานเป็นเวลาที่</w:t>
      </w:r>
      <w:r w:rsidR="007742DF" w:rsidRPr="003054FD">
        <w:rPr>
          <w:rFonts w:ascii="Angsana New" w:hAnsi="Angsana New"/>
          <w:sz w:val="30"/>
          <w:szCs w:val="30"/>
        </w:rPr>
        <w:t xml:space="preserve">     </w:t>
      </w:r>
      <w:r w:rsidR="001C34BE" w:rsidRPr="003054FD">
        <w:rPr>
          <w:rFonts w:ascii="Angsana New" w:hAnsi="Angsana New" w:hint="cs"/>
          <w:sz w:val="30"/>
          <w:szCs w:val="30"/>
          <w:cs/>
        </w:rPr>
        <w:t>แตกต่างกัน</w:t>
      </w:r>
      <w:r w:rsidR="001C34BE" w:rsidRPr="003054FD">
        <w:rPr>
          <w:rFonts w:ascii="Angsana New" w:hAnsi="Angsana New" w:hint="cs"/>
          <w:sz w:val="28"/>
          <w:szCs w:val="28"/>
          <w:cs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3054FD">
        <w:rPr>
          <w:rFonts w:ascii="Angsana New" w:hAnsi="Angsana New"/>
          <w:sz w:val="30"/>
          <w:szCs w:val="30"/>
        </w:rPr>
        <w:t>25</w:t>
      </w:r>
      <w:r w:rsidR="00AC4214" w:rsidRPr="003054FD">
        <w:rPr>
          <w:rFonts w:ascii="Angsana New" w:hAnsi="Angsana New"/>
          <w:sz w:val="30"/>
          <w:szCs w:val="30"/>
        </w:rPr>
        <w:t>6</w:t>
      </w:r>
      <w:r w:rsidR="00C162FB">
        <w:rPr>
          <w:rFonts w:ascii="Angsana New" w:hAnsi="Angsana New"/>
          <w:sz w:val="30"/>
          <w:szCs w:val="30"/>
        </w:rPr>
        <w:t>7</w:t>
      </w:r>
      <w:r w:rsidR="001C34BE" w:rsidRPr="003054FD">
        <w:rPr>
          <w:rFonts w:ascii="Angsana New" w:hAnsi="Angsana New"/>
          <w:sz w:val="30"/>
          <w:szCs w:val="30"/>
        </w:rPr>
        <w:t xml:space="preserve"> </w:t>
      </w:r>
      <w:r w:rsidR="001C34BE" w:rsidRPr="003054FD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3054FD">
        <w:rPr>
          <w:rFonts w:ascii="Angsana New" w:hAnsi="Angsana New"/>
          <w:sz w:val="30"/>
          <w:szCs w:val="30"/>
        </w:rPr>
        <w:t>25</w:t>
      </w:r>
      <w:r w:rsidR="00B9382B" w:rsidRPr="003054FD">
        <w:rPr>
          <w:rFonts w:ascii="Angsana New" w:hAnsi="Angsana New"/>
          <w:sz w:val="30"/>
          <w:szCs w:val="30"/>
        </w:rPr>
        <w:t>7</w:t>
      </w:r>
      <w:r w:rsidR="00C162FB">
        <w:rPr>
          <w:rFonts w:ascii="Angsana New" w:hAnsi="Angsana New"/>
          <w:sz w:val="30"/>
          <w:szCs w:val="30"/>
        </w:rPr>
        <w:t>1</w:t>
      </w:r>
    </w:p>
    <w:p w14:paraId="38CBD6B6" w14:textId="77777777" w:rsidR="00CE0745" w:rsidRPr="003054FD" w:rsidRDefault="00CE0745" w:rsidP="00ED4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8D2CA" w14:textId="77777777" w:rsidR="00F229BF" w:rsidRDefault="00F229BF" w:rsidP="00BD3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บริษัทมีหนังสือค้ำประกันที่ออกโดยสถาบันการเงินหลายแห่งสำหรับการใช้ไฟฟ้าและน้ำมันเชื้อเพลิง</w:t>
      </w:r>
    </w:p>
    <w:p w14:paraId="2ABB84F2" w14:textId="77777777" w:rsidR="00571F86" w:rsidRDefault="00571F86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E8119A" w14:textId="152F10D4" w:rsidR="00FE2000" w:rsidRPr="00BD30D4" w:rsidRDefault="007F6BE3" w:rsidP="00BD30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BD30D4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เหตุการณ์ภายหลังรอบระยะเวลางาน</w:t>
      </w:r>
    </w:p>
    <w:p w14:paraId="7BC03189" w14:textId="18A05CCF" w:rsidR="007F6BE3" w:rsidRPr="00BD30D4" w:rsidRDefault="007F6BE3" w:rsidP="007F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D73A04D" w14:textId="520BB59E" w:rsidR="007F6BE3" w:rsidRPr="00BD13D7" w:rsidRDefault="007F6BE3" w:rsidP="007251DC">
      <w:pPr>
        <w:pStyle w:val="a"/>
        <w:numPr>
          <w:ilvl w:val="0"/>
          <w:numId w:val="35"/>
        </w:numPr>
        <w:tabs>
          <w:tab w:val="left" w:pos="540"/>
          <w:tab w:val="left" w:pos="5490"/>
        </w:tabs>
        <w:ind w:left="990"/>
        <w:jc w:val="both"/>
        <w:rPr>
          <w:rFonts w:ascii="Angsana New" w:hAnsi="Angsana New" w:cs="Angsana New"/>
          <w:lang w:val="en-US"/>
        </w:rPr>
      </w:pPr>
      <w:r w:rsidRPr="00BD13D7">
        <w:rPr>
          <w:rFonts w:ascii="Angsana New" w:hAnsi="Angsana New" w:cs="Angsana New"/>
          <w:cs/>
          <w:lang w:val="en-US"/>
        </w:rPr>
        <w:t>ในการประชุมสามัญประจำปีของผู้ถือหุ้นของบริษัทเมื่อวันที่</w:t>
      </w:r>
      <w:r w:rsidR="006529D8">
        <w:rPr>
          <w:rFonts w:ascii="Angsana New" w:hAnsi="Angsana New" w:cs="Angsana New" w:hint="cs"/>
          <w:cs/>
          <w:lang w:val="en-US"/>
        </w:rPr>
        <w:t xml:space="preserve"> </w:t>
      </w:r>
      <w:r w:rsidR="006529D8">
        <w:rPr>
          <w:rFonts w:ascii="Angsana New" w:hAnsi="Angsana New" w:cs="Angsana New"/>
          <w:lang w:val="en-US"/>
        </w:rPr>
        <w:t>26</w:t>
      </w:r>
      <w:r w:rsidRPr="00BD13D7">
        <w:rPr>
          <w:rFonts w:ascii="Angsana New" w:hAnsi="Angsana New" w:cs="Angsana New"/>
          <w:cs/>
          <w:lang w:val="en-US"/>
        </w:rPr>
        <w:t xml:space="preserve"> มกราคม </w:t>
      </w:r>
      <w:r w:rsidR="006529D8">
        <w:rPr>
          <w:rFonts w:ascii="Angsana New" w:hAnsi="Angsana New" w:cs="Angsana New"/>
          <w:lang w:val="en-US"/>
        </w:rPr>
        <w:t>2567</w:t>
      </w:r>
      <w:r w:rsidRPr="00BD13D7">
        <w:rPr>
          <w:rFonts w:ascii="Angsana New" w:hAnsi="Angsana New" w:cs="Angsana New"/>
          <w:cs/>
          <w:lang w:val="en-US"/>
        </w:rPr>
        <w:t xml:space="preserve"> ผู้ถือหุ้นมีมติอนุมัติการจัดสรรกำไรสะสมที่ยังไม่ได้จัดสรร ณ วันที่</w:t>
      </w:r>
      <w:r w:rsidR="006529D8">
        <w:rPr>
          <w:rFonts w:ascii="Angsana New" w:hAnsi="Angsana New" w:cs="Angsana New"/>
          <w:lang w:val="en-US"/>
        </w:rPr>
        <w:t xml:space="preserve"> 30 </w:t>
      </w:r>
      <w:r w:rsidRPr="00BD13D7">
        <w:rPr>
          <w:rFonts w:ascii="Angsana New" w:hAnsi="Angsana New" w:cs="Angsana New"/>
          <w:cs/>
          <w:lang w:val="en-US"/>
        </w:rPr>
        <w:t>กันยายน</w:t>
      </w:r>
      <w:r w:rsidR="006529D8">
        <w:rPr>
          <w:rFonts w:ascii="Angsana New" w:hAnsi="Angsana New" w:cs="Angsana New"/>
          <w:lang w:val="en-US"/>
        </w:rPr>
        <w:t xml:space="preserve"> 2566</w:t>
      </w:r>
      <w:r w:rsidRPr="00BD13D7">
        <w:rPr>
          <w:rFonts w:ascii="Angsana New" w:hAnsi="Angsana New" w:cs="Angsana New"/>
          <w:cs/>
          <w:lang w:val="en-US"/>
        </w:rPr>
        <w:t xml:space="preserve"> เป็นเงินปันผลในอัตราหุ้นละ</w:t>
      </w:r>
      <w:r w:rsidR="006529D8">
        <w:rPr>
          <w:rFonts w:ascii="Angsana New" w:hAnsi="Angsana New" w:cs="Angsana New"/>
          <w:lang w:val="en-US"/>
        </w:rPr>
        <w:t xml:space="preserve"> 10</w:t>
      </w:r>
      <w:r w:rsidRPr="00BD13D7">
        <w:rPr>
          <w:rFonts w:ascii="Angsana New" w:hAnsi="Angsana New" w:cs="Angsana New"/>
          <w:cs/>
          <w:lang w:val="en-US"/>
        </w:rPr>
        <w:t xml:space="preserve"> บาท เป็นจำนวนเงินทั้งสิ้น</w:t>
      </w:r>
      <w:r w:rsidR="006529D8">
        <w:rPr>
          <w:rFonts w:ascii="Angsana New" w:hAnsi="Angsana New" w:cs="Angsana New"/>
          <w:lang w:val="en-US"/>
        </w:rPr>
        <w:t xml:space="preserve"> 209</w:t>
      </w:r>
      <w:r w:rsidRPr="00BD13D7">
        <w:rPr>
          <w:rFonts w:ascii="Angsana New" w:hAnsi="Angsana New" w:cs="Angsana New"/>
          <w:cs/>
          <w:lang w:val="en-US"/>
        </w:rPr>
        <w:t xml:space="preserve"> ล้านบาท เงินปันผลดังกล่าวจะจ่ายให้แก่ผู้ถือหุ้นในเดือนกุมภาพันธ์</w:t>
      </w:r>
      <w:r w:rsidR="006529D8">
        <w:rPr>
          <w:rFonts w:ascii="Angsana New" w:hAnsi="Angsana New" w:cs="Angsana New"/>
          <w:lang w:val="en-US"/>
        </w:rPr>
        <w:t xml:space="preserve"> 2567</w:t>
      </w:r>
    </w:p>
    <w:p w14:paraId="217413C7" w14:textId="77777777" w:rsidR="007F6BE3" w:rsidRPr="00BD13D7" w:rsidRDefault="007F6BE3" w:rsidP="007F6BE3">
      <w:pPr>
        <w:pStyle w:val="a"/>
        <w:tabs>
          <w:tab w:val="left" w:pos="540"/>
          <w:tab w:val="left" w:pos="5490"/>
        </w:tabs>
        <w:ind w:left="900"/>
        <w:jc w:val="both"/>
        <w:rPr>
          <w:rFonts w:ascii="Angsana New" w:hAnsi="Angsana New" w:cs="Angsana New"/>
          <w:lang w:val="en-US"/>
        </w:rPr>
      </w:pPr>
    </w:p>
    <w:p w14:paraId="5B152CB1" w14:textId="3FEF7C00" w:rsidR="007F6BE3" w:rsidRPr="00BD13D7" w:rsidRDefault="007F6BE3" w:rsidP="007251DC">
      <w:pPr>
        <w:pStyle w:val="a"/>
        <w:numPr>
          <w:ilvl w:val="0"/>
          <w:numId w:val="35"/>
        </w:numPr>
        <w:tabs>
          <w:tab w:val="left" w:pos="540"/>
          <w:tab w:val="left" w:pos="5490"/>
        </w:tabs>
        <w:ind w:left="990"/>
        <w:jc w:val="both"/>
        <w:rPr>
          <w:rFonts w:ascii="Angsana New" w:hAnsi="Angsana New" w:cs="Angsana New"/>
          <w:cs/>
          <w:lang w:val="en-US"/>
        </w:rPr>
      </w:pPr>
      <w:r w:rsidRPr="00BD13D7">
        <w:rPr>
          <w:rFonts w:ascii="Angsana New" w:hAnsi="Angsana New" w:cs="Angsana New"/>
          <w:cs/>
          <w:lang w:val="en-US"/>
        </w:rPr>
        <w:t>ในการประชุมสามัญประจำปีของผู้ถือหุ้นของบริษัทย่อยเมื่อวันที่</w:t>
      </w:r>
      <w:r w:rsidR="006529D8">
        <w:rPr>
          <w:rFonts w:ascii="Angsana New" w:hAnsi="Angsana New" w:cs="Angsana New"/>
          <w:lang w:val="en-US"/>
        </w:rPr>
        <w:t xml:space="preserve"> 22 </w:t>
      </w:r>
      <w:r w:rsidRPr="00BD13D7">
        <w:rPr>
          <w:rFonts w:ascii="Angsana New" w:hAnsi="Angsana New" w:cs="Angsana New"/>
          <w:cs/>
          <w:lang w:val="en-US"/>
        </w:rPr>
        <w:t>มกราคม</w:t>
      </w:r>
      <w:r w:rsidR="006529D8">
        <w:rPr>
          <w:rFonts w:ascii="Angsana New" w:hAnsi="Angsana New" w:cs="Angsana New"/>
          <w:lang w:val="en-US"/>
        </w:rPr>
        <w:t xml:space="preserve"> 2567</w:t>
      </w:r>
      <w:r w:rsidRPr="00BD13D7">
        <w:rPr>
          <w:rFonts w:ascii="Angsana New" w:hAnsi="Angsana New" w:cs="Angsana New"/>
          <w:cs/>
          <w:lang w:val="en-US"/>
        </w:rPr>
        <w:t xml:space="preserve"> ผู้ถือหุ้นมีมติอนุมัติการจัดสรรกำไรสะสมที่ยังไม่ได้จัดสรร ณ วันที่</w:t>
      </w:r>
      <w:r w:rsidR="006529D8">
        <w:rPr>
          <w:rFonts w:ascii="Angsana New" w:hAnsi="Angsana New" w:cs="Angsana New"/>
          <w:lang w:val="en-US"/>
        </w:rPr>
        <w:t xml:space="preserve"> 30</w:t>
      </w:r>
      <w:r w:rsidRPr="00BD13D7">
        <w:rPr>
          <w:rFonts w:ascii="Angsana New" w:hAnsi="Angsana New" w:cs="Angsana New"/>
          <w:cs/>
          <w:lang w:val="en-US"/>
        </w:rPr>
        <w:t xml:space="preserve"> กันยายน</w:t>
      </w:r>
      <w:r w:rsidR="006529D8">
        <w:rPr>
          <w:rFonts w:ascii="Angsana New" w:hAnsi="Angsana New" w:cs="Angsana New"/>
          <w:lang w:val="en-US"/>
        </w:rPr>
        <w:t xml:space="preserve"> 2566 </w:t>
      </w:r>
      <w:r w:rsidRPr="00BD13D7">
        <w:rPr>
          <w:rFonts w:ascii="Angsana New" w:hAnsi="Angsana New" w:cs="Angsana New"/>
          <w:cs/>
          <w:lang w:val="en-US"/>
        </w:rPr>
        <w:t>เป็นเงินปันผลในอัตราหุ้นละ</w:t>
      </w:r>
      <w:r w:rsidR="006529D8">
        <w:rPr>
          <w:rFonts w:ascii="Angsana New" w:hAnsi="Angsana New" w:cs="Angsana New"/>
          <w:lang w:val="en-US"/>
        </w:rPr>
        <w:t xml:space="preserve"> 0.67</w:t>
      </w:r>
      <w:r w:rsidRPr="00BD13D7">
        <w:rPr>
          <w:rFonts w:ascii="Angsana New" w:hAnsi="Angsana New" w:cs="Angsana New"/>
          <w:cs/>
          <w:lang w:val="en-US"/>
        </w:rPr>
        <w:t xml:space="preserve"> บาท </w:t>
      </w:r>
      <w:r w:rsidR="00201936">
        <w:rPr>
          <w:rFonts w:ascii="Angsana New" w:hAnsi="Angsana New" w:cs="Angsana New"/>
          <w:lang w:val="en-US"/>
        </w:rPr>
        <w:t xml:space="preserve">          </w:t>
      </w:r>
      <w:r w:rsidRPr="00BD13D7">
        <w:rPr>
          <w:rFonts w:ascii="Angsana New" w:hAnsi="Angsana New" w:cs="Angsana New"/>
          <w:cs/>
          <w:lang w:val="en-US"/>
        </w:rPr>
        <w:t>เป็นจำนวนเงินทั้งสิ้น</w:t>
      </w:r>
      <w:r w:rsidR="006529D8">
        <w:rPr>
          <w:rFonts w:ascii="Angsana New" w:hAnsi="Angsana New" w:cs="Angsana New"/>
          <w:lang w:val="en-US"/>
        </w:rPr>
        <w:t xml:space="preserve"> 20 </w:t>
      </w:r>
      <w:r w:rsidRPr="00BD13D7">
        <w:rPr>
          <w:rFonts w:ascii="Angsana New" w:hAnsi="Angsana New" w:cs="Angsana New"/>
          <w:cs/>
          <w:lang w:val="en-US"/>
        </w:rPr>
        <w:t>ล้านบาท เงินปันผลดังกล่าวจะจ่ายให้แก่ผู้ถือหุ้นในเดือนกุมภาพันธ์</w:t>
      </w:r>
      <w:r w:rsidR="006529D8">
        <w:rPr>
          <w:rFonts w:ascii="Angsana New" w:hAnsi="Angsana New" w:cs="Angsana New"/>
          <w:lang w:val="en-US"/>
        </w:rPr>
        <w:t xml:space="preserve"> 2567</w:t>
      </w:r>
    </w:p>
    <w:sectPr w:rsidR="007F6BE3" w:rsidRPr="00BD13D7" w:rsidSect="000F4D41">
      <w:footerReference w:type="default" r:id="rId24"/>
      <w:pgSz w:w="11909" w:h="16834" w:code="9"/>
      <w:pgMar w:top="691" w:right="1152" w:bottom="576" w:left="1152" w:header="720" w:footer="216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6000A" w14:textId="77777777" w:rsidR="002525F5" w:rsidRDefault="002525F5">
      <w:r>
        <w:separator/>
      </w:r>
    </w:p>
  </w:endnote>
  <w:endnote w:type="continuationSeparator" w:id="0">
    <w:p w14:paraId="2F9B12A9" w14:textId="77777777" w:rsidR="002525F5" w:rsidRDefault="0025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BD46" w14:textId="2E4FF416" w:rsidR="00946535" w:rsidRPr="00356CCF" w:rsidRDefault="00946535">
    <w:pPr>
      <w:pStyle w:val="Footer"/>
      <w:jc w:val="center"/>
      <w:rPr>
        <w:rFonts w:ascii="Angsana New" w:hAnsi="Angsana New"/>
        <w:sz w:val="30"/>
        <w:szCs w:val="30"/>
      </w:rPr>
    </w:pPr>
    <w:r w:rsidRPr="00356CCF">
      <w:rPr>
        <w:rFonts w:ascii="Angsana New" w:hAnsi="Angsana New"/>
        <w:sz w:val="30"/>
        <w:szCs w:val="30"/>
      </w:rPr>
      <w:fldChar w:fldCharType="begin"/>
    </w:r>
    <w:r w:rsidRPr="00356CCF">
      <w:rPr>
        <w:rFonts w:ascii="Angsana New" w:hAnsi="Angsana New"/>
        <w:sz w:val="30"/>
        <w:szCs w:val="30"/>
      </w:rPr>
      <w:instrText xml:space="preserve"> PAGE   \* MERGEFORMAT </w:instrText>
    </w:r>
    <w:r w:rsidRPr="00356CCF">
      <w:rPr>
        <w:rFonts w:ascii="Angsana New" w:hAnsi="Angsana New"/>
        <w:sz w:val="30"/>
        <w:szCs w:val="30"/>
      </w:rPr>
      <w:fldChar w:fldCharType="separate"/>
    </w:r>
    <w:r w:rsidRPr="00356CCF">
      <w:rPr>
        <w:rFonts w:ascii="Angsana New" w:hAnsi="Angsana New"/>
        <w:sz w:val="30"/>
        <w:szCs w:val="30"/>
      </w:rPr>
      <w:t>2</w:t>
    </w:r>
    <w:r w:rsidRPr="00356CCF">
      <w:rPr>
        <w:rFonts w:ascii="Angsana New" w:hAnsi="Angsana New"/>
        <w:sz w:val="30"/>
        <w:szCs w:val="30"/>
      </w:rPr>
      <w:fldChar w:fldCharType="end"/>
    </w:r>
  </w:p>
  <w:p w14:paraId="1154BF67" w14:textId="77777777" w:rsidR="0049162C" w:rsidRPr="00465B86" w:rsidRDefault="0049162C" w:rsidP="004D78A3">
    <w:pPr>
      <w:pStyle w:val="Footer"/>
      <w:rPr>
        <w:rFonts w:ascii="Angsana New" w:hAnsi="Angsana New"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656AB" w14:textId="6ADB3797" w:rsidR="000F4D41" w:rsidRPr="00314B0D" w:rsidRDefault="000F4D41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sz w:val="30"/>
        <w:szCs w:val="30"/>
      </w:rPr>
      <w:t>19</w:t>
    </w:r>
  </w:p>
  <w:p w14:paraId="3B47CAD8" w14:textId="77777777" w:rsidR="000F4D41" w:rsidRPr="00465B86" w:rsidRDefault="000F4D41" w:rsidP="004D78A3">
    <w:pPr>
      <w:pStyle w:val="Foo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5377D" w14:textId="016E0D0A" w:rsidR="001C7EEB" w:rsidRPr="00314B0D" w:rsidRDefault="00DC186E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</w:t>
    </w:r>
    <w:r w:rsidR="00946535">
      <w:rPr>
        <w:rFonts w:ascii="Angsana New" w:hAnsi="Angsana New"/>
        <w:sz w:val="30"/>
        <w:szCs w:val="30"/>
      </w:rPr>
      <w:t>1</w:t>
    </w:r>
  </w:p>
  <w:p w14:paraId="51EE8935" w14:textId="77777777" w:rsidR="001C7EEB" w:rsidRPr="00465B86" w:rsidRDefault="001C7EEB" w:rsidP="004D78A3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970B4" w14:textId="6B3277E3" w:rsidR="000F4D41" w:rsidRPr="00314B0D" w:rsidRDefault="000F4D4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14:paraId="10656CD4" w14:textId="77777777" w:rsidR="000F4D41" w:rsidRPr="00465B86" w:rsidRDefault="000F4D41" w:rsidP="004D78A3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DC4B8" w14:textId="0F11E152" w:rsidR="000F4D41" w:rsidRPr="00314B0D" w:rsidRDefault="000F4D4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13</w:t>
    </w:r>
  </w:p>
  <w:p w14:paraId="6E407E70" w14:textId="77777777" w:rsidR="000F4D41" w:rsidRPr="00465B86" w:rsidRDefault="000F4D41" w:rsidP="004D78A3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BA1E" w14:textId="0C8959DD" w:rsidR="000F4D41" w:rsidRPr="00314B0D" w:rsidRDefault="000F4D4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14</w:t>
    </w:r>
  </w:p>
  <w:p w14:paraId="7EBDEDCE" w14:textId="77777777" w:rsidR="000F4D41" w:rsidRPr="00465B86" w:rsidRDefault="000F4D41" w:rsidP="004D78A3">
    <w:pPr>
      <w:pStyle w:val="Foo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B58FE" w14:textId="40409A2A" w:rsidR="00527A96" w:rsidRPr="00314B0D" w:rsidRDefault="00527A9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15</w:t>
    </w:r>
  </w:p>
  <w:p w14:paraId="0691D262" w14:textId="77777777" w:rsidR="00527A96" w:rsidRPr="00465B86" w:rsidRDefault="00527A96" w:rsidP="004D78A3">
    <w:pPr>
      <w:pStyle w:val="Footer"/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87145" w14:textId="77777777" w:rsidR="00527A96" w:rsidRPr="00314B0D" w:rsidRDefault="00527A9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  <w:p w14:paraId="6C9E2121" w14:textId="77777777" w:rsidR="00527A96" w:rsidRPr="00465B86" w:rsidRDefault="00527A96" w:rsidP="004D78A3">
    <w:pPr>
      <w:pStyle w:val="Footer"/>
      <w:rPr>
        <w:rFonts w:ascii="Angsana New" w:hAnsi="Angsana New"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4639" w14:textId="54EBB7F2" w:rsidR="000F4D41" w:rsidRPr="00314B0D" w:rsidRDefault="000F4D41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sz w:val="30"/>
        <w:szCs w:val="30"/>
      </w:rPr>
      <w:t>17</w:t>
    </w:r>
  </w:p>
  <w:p w14:paraId="670CF8AF" w14:textId="77777777" w:rsidR="000F4D41" w:rsidRPr="00465B86" w:rsidRDefault="000F4D41" w:rsidP="004D78A3">
    <w:pPr>
      <w:pStyle w:val="Footer"/>
      <w:rPr>
        <w:rFonts w:ascii="Angsana New" w:hAnsi="Angsana New"/>
        <w:sz w:val="30"/>
        <w:szCs w:val="3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7DC3A" w14:textId="04B8FC0E" w:rsidR="000F4D41" w:rsidRPr="00314B0D" w:rsidRDefault="000F4D41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sz w:val="30"/>
        <w:szCs w:val="30"/>
      </w:rPr>
      <w:t>18</w:t>
    </w:r>
  </w:p>
  <w:p w14:paraId="0D689FAC" w14:textId="77777777" w:rsidR="000F4D41" w:rsidRPr="00465B86" w:rsidRDefault="000F4D41" w:rsidP="004D78A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9073" w14:textId="77777777" w:rsidR="002525F5" w:rsidRDefault="002525F5">
      <w:r>
        <w:separator/>
      </w:r>
    </w:p>
  </w:footnote>
  <w:footnote w:type="continuationSeparator" w:id="0">
    <w:p w14:paraId="5DB23655" w14:textId="77777777" w:rsidR="002525F5" w:rsidRDefault="00252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5B20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248DB84A" w14:textId="77777777" w:rsidR="00612146" w:rsidRPr="003B1432" w:rsidRDefault="00612146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6BE3A44E" w14:textId="4DBA369C" w:rsidR="00612146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F105A6" w:rsidRPr="003B1432">
      <w:rPr>
        <w:rFonts w:ascii="Angsana New" w:hAnsi="Angsana New"/>
        <w:b/>
        <w:bCs/>
        <w:sz w:val="32"/>
        <w:szCs w:val="32"/>
      </w:rPr>
      <w:t>3</w:t>
    </w:r>
    <w:r w:rsidR="00CC6866">
      <w:rPr>
        <w:rFonts w:ascii="Angsana New" w:hAnsi="Angsana New"/>
        <w:b/>
        <w:bCs/>
        <w:sz w:val="32"/>
        <w:szCs w:val="32"/>
      </w:rPr>
      <w:t>1</w:t>
    </w:r>
    <w:r w:rsidR="00F105A6" w:rsidRPr="003B1432">
      <w:rPr>
        <w:rFonts w:ascii="Angsana New" w:hAnsi="Angsana New"/>
        <w:b/>
        <w:bCs/>
        <w:sz w:val="32"/>
        <w:szCs w:val="32"/>
      </w:rPr>
      <w:t xml:space="preserve"> </w:t>
    </w:r>
    <w:r w:rsidR="00CC6866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3B1432">
      <w:rPr>
        <w:rFonts w:ascii="Angsana New" w:hAnsi="Angsana New"/>
        <w:b/>
        <w:bCs/>
        <w:sz w:val="32"/>
        <w:szCs w:val="32"/>
      </w:rPr>
      <w:t xml:space="preserve"> </w:t>
    </w:r>
    <w:r w:rsidRPr="003B1432">
      <w:rPr>
        <w:rFonts w:ascii="Angsana New" w:hAnsi="Angsana New"/>
        <w:b/>
        <w:bCs/>
        <w:sz w:val="32"/>
        <w:szCs w:val="32"/>
        <w:cs/>
      </w:rPr>
      <w:t>25</w:t>
    </w:r>
    <w:r w:rsidRPr="003B1432">
      <w:rPr>
        <w:rFonts w:ascii="Angsana New" w:hAnsi="Angsana New" w:hint="cs"/>
        <w:b/>
        <w:bCs/>
        <w:sz w:val="32"/>
        <w:szCs w:val="32"/>
        <w:cs/>
      </w:rPr>
      <w:t>6</w:t>
    </w:r>
    <w:r w:rsidR="008861E2" w:rsidRPr="003B1432">
      <w:rPr>
        <w:rFonts w:ascii="Angsana New" w:hAnsi="Angsana New"/>
        <w:b/>
        <w:bCs/>
        <w:sz w:val="32"/>
        <w:szCs w:val="32"/>
      </w:rPr>
      <w:t>6</w:t>
    </w:r>
    <w:r w:rsidRPr="003B1432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72331BC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6FD9" w14:textId="77777777" w:rsidR="001C7EEB" w:rsidRPr="00C45CE0" w:rsidRDefault="001C7EEB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6F8AADC6" w14:textId="77777777" w:rsidR="001C7EEB" w:rsidRPr="003B1432" w:rsidRDefault="001C7EEB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6396BE2" w14:textId="77777777" w:rsidR="001C7EEB" w:rsidRDefault="001C7EEB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3B143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3B1432">
      <w:rPr>
        <w:rFonts w:ascii="Angsana New" w:hAnsi="Angsana New"/>
        <w:b/>
        <w:bCs/>
        <w:sz w:val="32"/>
        <w:szCs w:val="32"/>
      </w:rPr>
      <w:t xml:space="preserve"> </w:t>
    </w:r>
    <w:r w:rsidRPr="003B1432">
      <w:rPr>
        <w:rFonts w:ascii="Angsana New" w:hAnsi="Angsana New"/>
        <w:b/>
        <w:bCs/>
        <w:sz w:val="32"/>
        <w:szCs w:val="32"/>
        <w:cs/>
      </w:rPr>
      <w:t>25</w:t>
    </w:r>
    <w:r w:rsidRPr="003B1432">
      <w:rPr>
        <w:rFonts w:ascii="Angsana New" w:hAnsi="Angsana New" w:hint="cs"/>
        <w:b/>
        <w:bCs/>
        <w:sz w:val="32"/>
        <w:szCs w:val="32"/>
        <w:cs/>
      </w:rPr>
      <w:t>6</w:t>
    </w:r>
    <w:r w:rsidRPr="003B1432">
      <w:rPr>
        <w:rFonts w:ascii="Angsana New" w:hAnsi="Angsana New"/>
        <w:b/>
        <w:bCs/>
        <w:sz w:val="32"/>
        <w:szCs w:val="32"/>
      </w:rPr>
      <w:t>6</w:t>
    </w:r>
    <w:r w:rsidRPr="003B1432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3EC86C1" w14:textId="77777777" w:rsidR="001C7EEB" w:rsidRPr="00F631FA" w:rsidRDefault="001C7EEB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C13A" w14:textId="77777777" w:rsidR="00DC186E" w:rsidRPr="00C45CE0" w:rsidRDefault="00DC186E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5886B219" w14:textId="77777777" w:rsidR="00DC186E" w:rsidRPr="003B1432" w:rsidRDefault="00DC186E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3B1432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 w:rsidRPr="003B1432"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426B55CE" w14:textId="77777777" w:rsidR="00DC186E" w:rsidRDefault="00DC186E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B1432">
      <w:rPr>
        <w:rFonts w:ascii="Angsana New" w:hAnsi="Angsana New"/>
        <w:b/>
        <w:bCs/>
        <w:sz w:val="32"/>
        <w:szCs w:val="32"/>
        <w:cs/>
      </w:rPr>
      <w:t>สำหรับงวด</w:t>
    </w:r>
    <w:r w:rsidRPr="003B1432">
      <w:rPr>
        <w:rFonts w:ascii="Angsana New" w:hAnsi="Angsana New" w:hint="cs"/>
        <w:b/>
        <w:bCs/>
        <w:sz w:val="32"/>
        <w:szCs w:val="32"/>
        <w:cs/>
      </w:rPr>
      <w:t>สาม</w:t>
    </w:r>
    <w:r w:rsidRPr="003B143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B143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3B143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3B1432">
      <w:rPr>
        <w:rFonts w:ascii="Angsana New" w:hAnsi="Angsana New"/>
        <w:b/>
        <w:bCs/>
        <w:sz w:val="32"/>
        <w:szCs w:val="32"/>
      </w:rPr>
      <w:t xml:space="preserve"> </w:t>
    </w:r>
    <w:r w:rsidRPr="003B1432">
      <w:rPr>
        <w:rFonts w:ascii="Angsana New" w:hAnsi="Angsana New"/>
        <w:b/>
        <w:bCs/>
        <w:sz w:val="32"/>
        <w:szCs w:val="32"/>
        <w:cs/>
      </w:rPr>
      <w:t>25</w:t>
    </w:r>
    <w:r w:rsidRPr="003B1432">
      <w:rPr>
        <w:rFonts w:ascii="Angsana New" w:hAnsi="Angsana New" w:hint="cs"/>
        <w:b/>
        <w:bCs/>
        <w:sz w:val="32"/>
        <w:szCs w:val="32"/>
        <w:cs/>
      </w:rPr>
      <w:t>6</w:t>
    </w:r>
    <w:r w:rsidRPr="003B1432">
      <w:rPr>
        <w:rFonts w:ascii="Angsana New" w:hAnsi="Angsana New"/>
        <w:b/>
        <w:bCs/>
        <w:sz w:val="32"/>
        <w:szCs w:val="32"/>
      </w:rPr>
      <w:t>6</w:t>
    </w:r>
    <w:r w:rsidRPr="003B1432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C788D1" w14:textId="77777777" w:rsidR="00DC186E" w:rsidRPr="00F631FA" w:rsidRDefault="00DC186E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8D94D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5C85495F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005C98A8" w14:textId="45DBA00D" w:rsidR="00612146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6453DA">
      <w:rPr>
        <w:rFonts w:ascii="Angsana New" w:hAnsi="Angsana New"/>
        <w:b/>
        <w:bCs/>
        <w:sz w:val="32"/>
        <w:szCs w:val="32"/>
        <w:cs/>
      </w:rPr>
      <w:t>สำหรับงวด</w:t>
    </w:r>
    <w:r w:rsidRPr="006453DA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6453DA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F105A6" w:rsidRPr="006453DA">
      <w:rPr>
        <w:rFonts w:ascii="Angsana New" w:hAnsi="Angsana New"/>
        <w:b/>
        <w:bCs/>
        <w:sz w:val="32"/>
        <w:szCs w:val="32"/>
      </w:rPr>
      <w:t>3</w:t>
    </w:r>
    <w:r w:rsidR="00433DA2">
      <w:rPr>
        <w:rFonts w:ascii="Angsana New" w:hAnsi="Angsana New"/>
        <w:b/>
        <w:bCs/>
        <w:sz w:val="32"/>
        <w:szCs w:val="32"/>
      </w:rPr>
      <w:t>1</w:t>
    </w:r>
    <w:r w:rsidR="00F105A6" w:rsidRPr="006453DA">
      <w:rPr>
        <w:rFonts w:ascii="Angsana New" w:hAnsi="Angsana New"/>
        <w:b/>
        <w:bCs/>
        <w:sz w:val="32"/>
        <w:szCs w:val="32"/>
      </w:rPr>
      <w:t xml:space="preserve"> </w:t>
    </w:r>
    <w:r w:rsidR="00433DA2">
      <w:rPr>
        <w:rFonts w:ascii="Angsana New" w:hAnsi="Angsana New" w:hint="cs"/>
        <w:b/>
        <w:bCs/>
        <w:sz w:val="32"/>
        <w:szCs w:val="32"/>
        <w:cs/>
      </w:rPr>
      <w:t>ธันวาคม</w:t>
    </w:r>
    <w:r w:rsidR="003277B6" w:rsidRPr="006453D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277B6" w:rsidRPr="006453DA">
      <w:rPr>
        <w:rFonts w:ascii="Angsana New" w:hAnsi="Angsana New"/>
        <w:b/>
        <w:bCs/>
        <w:sz w:val="32"/>
        <w:szCs w:val="32"/>
      </w:rPr>
      <w:t>256</w:t>
    </w:r>
    <w:r w:rsidR="00914619" w:rsidRPr="006453DA">
      <w:rPr>
        <w:rFonts w:ascii="Angsana New" w:hAnsi="Angsana New"/>
        <w:b/>
        <w:bCs/>
        <w:sz w:val="32"/>
        <w:szCs w:val="32"/>
      </w:rPr>
      <w:t>6</w:t>
    </w:r>
    <w:r w:rsidRPr="006453DA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B592205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3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0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1"/>
  </w:num>
  <w:num w:numId="27" w16cid:durableId="1345327873">
    <w:abstractNumId w:val="18"/>
  </w:num>
  <w:num w:numId="28" w16cid:durableId="932132472">
    <w:abstractNumId w:val="32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29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6D8"/>
    <w:rsid w:val="000057C5"/>
    <w:rsid w:val="000057D2"/>
    <w:rsid w:val="000060F3"/>
    <w:rsid w:val="000061FD"/>
    <w:rsid w:val="00006987"/>
    <w:rsid w:val="00007014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3EB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92D"/>
    <w:rsid w:val="000854AB"/>
    <w:rsid w:val="000856ED"/>
    <w:rsid w:val="0008576D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613D"/>
    <w:rsid w:val="001772F3"/>
    <w:rsid w:val="00180004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71D"/>
    <w:rsid w:val="001C79DD"/>
    <w:rsid w:val="001C7EEB"/>
    <w:rsid w:val="001D0098"/>
    <w:rsid w:val="001D09C4"/>
    <w:rsid w:val="001D2137"/>
    <w:rsid w:val="001D318A"/>
    <w:rsid w:val="001D360D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50A"/>
    <w:rsid w:val="002E788C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A0D84"/>
    <w:rsid w:val="003A0F30"/>
    <w:rsid w:val="003A18E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C0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8EE"/>
    <w:rsid w:val="00414906"/>
    <w:rsid w:val="00414C84"/>
    <w:rsid w:val="00414F60"/>
    <w:rsid w:val="004151A9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3C86"/>
    <w:rsid w:val="00433DA2"/>
    <w:rsid w:val="00433FB8"/>
    <w:rsid w:val="004340F9"/>
    <w:rsid w:val="00435022"/>
    <w:rsid w:val="004350C7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315F"/>
    <w:rsid w:val="00463493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3277"/>
    <w:rsid w:val="004833BE"/>
    <w:rsid w:val="00483400"/>
    <w:rsid w:val="0048433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8A1"/>
    <w:rsid w:val="004B2C2C"/>
    <w:rsid w:val="004B3056"/>
    <w:rsid w:val="004B33BA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4404"/>
    <w:rsid w:val="005D4432"/>
    <w:rsid w:val="005D4465"/>
    <w:rsid w:val="005D4572"/>
    <w:rsid w:val="005D46AA"/>
    <w:rsid w:val="005D4B54"/>
    <w:rsid w:val="005D501E"/>
    <w:rsid w:val="005D5667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4193"/>
    <w:rsid w:val="00714ED2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A4"/>
    <w:rsid w:val="00783F3E"/>
    <w:rsid w:val="007841F7"/>
    <w:rsid w:val="007847FE"/>
    <w:rsid w:val="00784DC4"/>
    <w:rsid w:val="0078535B"/>
    <w:rsid w:val="00785866"/>
    <w:rsid w:val="00785B4B"/>
    <w:rsid w:val="00785F47"/>
    <w:rsid w:val="007867FF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CE5"/>
    <w:rsid w:val="007F260A"/>
    <w:rsid w:val="007F368D"/>
    <w:rsid w:val="007F372B"/>
    <w:rsid w:val="007F422E"/>
    <w:rsid w:val="007F47D3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F9D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4249"/>
    <w:rsid w:val="00824459"/>
    <w:rsid w:val="0082488E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D56"/>
    <w:rsid w:val="008B6204"/>
    <w:rsid w:val="008B6ADE"/>
    <w:rsid w:val="008B6DA4"/>
    <w:rsid w:val="008B7345"/>
    <w:rsid w:val="008B7390"/>
    <w:rsid w:val="008B776D"/>
    <w:rsid w:val="008B7A06"/>
    <w:rsid w:val="008B7AC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760A"/>
    <w:rsid w:val="008D01D3"/>
    <w:rsid w:val="008D0268"/>
    <w:rsid w:val="008D06A0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1239"/>
    <w:rsid w:val="00931357"/>
    <w:rsid w:val="00931365"/>
    <w:rsid w:val="00931734"/>
    <w:rsid w:val="00931808"/>
    <w:rsid w:val="009323F7"/>
    <w:rsid w:val="00932483"/>
    <w:rsid w:val="009327CF"/>
    <w:rsid w:val="00934125"/>
    <w:rsid w:val="0093528D"/>
    <w:rsid w:val="00935C5C"/>
    <w:rsid w:val="00935CE1"/>
    <w:rsid w:val="0093667B"/>
    <w:rsid w:val="00937C79"/>
    <w:rsid w:val="009404BB"/>
    <w:rsid w:val="00940F50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E16"/>
    <w:rsid w:val="00A67A0F"/>
    <w:rsid w:val="00A70343"/>
    <w:rsid w:val="00A70380"/>
    <w:rsid w:val="00A70CF0"/>
    <w:rsid w:val="00A70CFB"/>
    <w:rsid w:val="00A70D8C"/>
    <w:rsid w:val="00A711BF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EE4"/>
    <w:rsid w:val="00B70F2E"/>
    <w:rsid w:val="00B71494"/>
    <w:rsid w:val="00B71748"/>
    <w:rsid w:val="00B71DA0"/>
    <w:rsid w:val="00B722A0"/>
    <w:rsid w:val="00B727AA"/>
    <w:rsid w:val="00B72C6D"/>
    <w:rsid w:val="00B72E4F"/>
    <w:rsid w:val="00B73272"/>
    <w:rsid w:val="00B734B3"/>
    <w:rsid w:val="00B735A3"/>
    <w:rsid w:val="00B738D1"/>
    <w:rsid w:val="00B73DE4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456"/>
    <w:rsid w:val="00C86987"/>
    <w:rsid w:val="00C87426"/>
    <w:rsid w:val="00C875C9"/>
    <w:rsid w:val="00C87CE3"/>
    <w:rsid w:val="00C87F40"/>
    <w:rsid w:val="00C905D6"/>
    <w:rsid w:val="00C90C78"/>
    <w:rsid w:val="00C90E7C"/>
    <w:rsid w:val="00C90FF6"/>
    <w:rsid w:val="00C91153"/>
    <w:rsid w:val="00C912A0"/>
    <w:rsid w:val="00C916E5"/>
    <w:rsid w:val="00C91911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19AC"/>
    <w:rsid w:val="00CB1D96"/>
    <w:rsid w:val="00CB1E02"/>
    <w:rsid w:val="00CB2561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607"/>
    <w:rsid w:val="00D65877"/>
    <w:rsid w:val="00D65A03"/>
    <w:rsid w:val="00D66561"/>
    <w:rsid w:val="00D66FA2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F23"/>
    <w:rsid w:val="00DF5F6B"/>
    <w:rsid w:val="00DF6063"/>
    <w:rsid w:val="00DF63E2"/>
    <w:rsid w:val="00DF7780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4197"/>
    <w:rsid w:val="00ED4496"/>
    <w:rsid w:val="00ED4711"/>
    <w:rsid w:val="00ED4B81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DC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83A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21A548-B5FD-41F3-9BAB-A7ABBE5C4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181</TotalTime>
  <Pages>10</Pages>
  <Words>1650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Kornsiri, Chongaksorn</cp:lastModifiedBy>
  <cp:revision>84</cp:revision>
  <cp:lastPrinted>2024-02-07T09:16:00Z</cp:lastPrinted>
  <dcterms:created xsi:type="dcterms:W3CDTF">2024-02-01T10:25:00Z</dcterms:created>
  <dcterms:modified xsi:type="dcterms:W3CDTF">2024-02-09T03:26:00Z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