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DE121" w14:textId="219839C8" w:rsidR="00A92F4E" w:rsidRPr="003447E6" w:rsidRDefault="00A92F4E" w:rsidP="00ED78EB">
      <w:pPr>
        <w:pStyle w:val="Header"/>
        <w:tabs>
          <w:tab w:val="clear" w:pos="8562"/>
          <w:tab w:val="left" w:pos="5328"/>
        </w:tabs>
        <w:spacing w:before="360" w:after="360" w:line="276" w:lineRule="auto"/>
        <w:rPr>
          <w:rFonts w:ascii="Angsana New" w:hAnsi="Angsana New" w:cs="Angsana New"/>
          <w:color w:val="4F2D7F"/>
          <w:sz w:val="28"/>
          <w:szCs w:val="28"/>
          <w:lang w:val="en-US" w:bidi="th-TH"/>
        </w:rPr>
      </w:pPr>
      <w:r w:rsidRPr="003447E6">
        <w:rPr>
          <w:rFonts w:ascii="Angsana New" w:hAnsi="Angsana New" w:cs="Angsana New" w:hint="cs"/>
          <w:b w:val="0"/>
          <w:bCs/>
          <w:color w:val="auto"/>
          <w:sz w:val="28"/>
          <w:szCs w:val="28"/>
          <w:cs/>
          <w:lang w:val="en-US" w:bidi="th-TH"/>
        </w:rPr>
        <w:t>รายงานของ</w:t>
      </w:r>
      <w:r w:rsidRPr="003447E6">
        <w:rPr>
          <w:rFonts w:ascii="Angsana New" w:hAnsi="Angsana New" w:cs="Angsana New" w:hint="cs"/>
          <w:bCs/>
          <w:color w:val="000000" w:themeColor="text1"/>
          <w:sz w:val="28"/>
          <w:szCs w:val="28"/>
          <w:cs/>
          <w:lang w:bidi="th-TH"/>
        </w:rPr>
        <w:t>ผู้สอบบัญชีรับอนุญาต</w:t>
      </w:r>
    </w:p>
    <w:p w14:paraId="3FF76D15" w14:textId="1A4974CB" w:rsidR="00D55512" w:rsidRPr="003447E6" w:rsidRDefault="00D55512" w:rsidP="00B239A4">
      <w:pPr>
        <w:spacing w:before="360" w:after="360" w:line="240" w:lineRule="auto"/>
        <w:rPr>
          <w:rFonts w:ascii="Angsana New" w:hAnsi="Angsana New" w:cs="Angsana New"/>
          <w:b/>
          <w:bCs/>
          <w:sz w:val="28"/>
          <w:szCs w:val="28"/>
          <w:rtl/>
          <w:cs/>
        </w:rPr>
      </w:pPr>
      <w:r w:rsidRPr="003447E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เสนอ ผู้ถือหุ้น</w:t>
      </w:r>
      <w:r w:rsidR="00F22236" w:rsidRPr="003447E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ของ</w:t>
      </w:r>
      <w:r w:rsidRPr="003447E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บริษัท </w:t>
      </w:r>
      <w:r w:rsidR="000849AE" w:rsidRPr="003447E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ซีเฟรชอินดัสตรี</w:t>
      </w:r>
      <w:r w:rsidRPr="003447E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 จำกัด </w:t>
      </w:r>
      <w:r w:rsidRPr="003447E6">
        <w:rPr>
          <w:rFonts w:ascii="Angsana New" w:hAnsi="Angsana New" w:cs="Angsana New" w:hint="cs"/>
          <w:b/>
          <w:bCs/>
          <w:sz w:val="28"/>
          <w:szCs w:val="28"/>
          <w:rtl/>
          <w:cs/>
        </w:rPr>
        <w:t>(</w:t>
      </w:r>
      <w:r w:rsidRPr="003447E6">
        <w:rPr>
          <w:rFonts w:ascii="Angsana New" w:hAnsi="Angsana New" w:cs="Angsana New" w:hint="cs"/>
          <w:b/>
          <w:bCs/>
          <w:sz w:val="28"/>
          <w:szCs w:val="28"/>
          <w:rtl/>
          <w:cs/>
          <w:lang w:bidi="th-TH"/>
        </w:rPr>
        <w:t>มหาชน</w:t>
      </w:r>
      <w:r w:rsidRPr="003447E6">
        <w:rPr>
          <w:rFonts w:ascii="Angsana New" w:hAnsi="Angsana New" w:cs="Angsana New" w:hint="cs"/>
          <w:b/>
          <w:bCs/>
          <w:sz w:val="28"/>
          <w:szCs w:val="28"/>
          <w:rtl/>
          <w:cs/>
        </w:rPr>
        <w:t>)</w:t>
      </w:r>
    </w:p>
    <w:p w14:paraId="2B73EED6" w14:textId="1937A8F0" w:rsidR="00D55512" w:rsidRPr="00913983" w:rsidRDefault="00D55512" w:rsidP="00122F00">
      <w:pPr>
        <w:spacing w:before="360" w:after="36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91398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ความเห็น</w:t>
      </w:r>
    </w:p>
    <w:p w14:paraId="68358F49" w14:textId="6872D05A" w:rsidR="00280186" w:rsidRPr="00D7097E" w:rsidRDefault="005F72DE" w:rsidP="00122F00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r w:rsidR="001D4F00"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และ</w:t>
      </w:r>
      <w:r w:rsidR="001D4F00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เฉพาะของ</w:t>
      </w:r>
      <w:r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 xml:space="preserve">บริษัท </w:t>
      </w:r>
      <w:r w:rsidR="000849AE"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ซีเฟรชอินดัสตรี</w:t>
      </w:r>
      <w:r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 xml:space="preserve"> จำกัด (มหาชน) และบริษัทย่อย</w:t>
      </w:r>
      <w:r w:rsidR="00BC0CFE"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 xml:space="preserve"> </w:t>
      </w:r>
      <w:r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(</w:t>
      </w:r>
      <w:r w:rsidRPr="00D7097E">
        <w:rPr>
          <w:rFonts w:ascii="Angsana New" w:hAnsi="Angsana New" w:cs="Angsana New" w:hint="cs"/>
          <w:spacing w:val="-4"/>
          <w:sz w:val="28"/>
          <w:szCs w:val="28"/>
          <w:lang w:bidi="th-TH"/>
        </w:rPr>
        <w:t>“</w:t>
      </w:r>
      <w:r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กลุ่ม</w:t>
      </w:r>
      <w:r w:rsidR="001D74BB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บริษัท</w:t>
      </w:r>
      <w:r w:rsidRPr="00D7097E">
        <w:rPr>
          <w:rFonts w:ascii="Angsana New" w:hAnsi="Angsana New" w:cs="Angsana New" w:hint="cs"/>
          <w:spacing w:val="-4"/>
          <w:sz w:val="28"/>
          <w:szCs w:val="28"/>
          <w:lang w:bidi="th-TH"/>
        </w:rPr>
        <w:t>”</w:t>
      </w:r>
      <w:r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)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ซึ่งประกอบด้วย</w:t>
      </w:r>
      <w:r w:rsidR="0059431F" w:rsidRPr="00D7097E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งบแสดงฐานะการเงินรวม</w:t>
      </w:r>
      <w:r w:rsidR="005547D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F22236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ณ วันที่ </w:t>
      </w:r>
      <w:r w:rsidRPr="00D7097E">
        <w:rPr>
          <w:rFonts w:ascii="Angsana New" w:hAnsi="Angsana New" w:cs="Angsana New" w:hint="cs"/>
          <w:sz w:val="28"/>
          <w:szCs w:val="28"/>
        </w:rPr>
        <w:t xml:space="preserve">31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ธันวาคม </w:t>
      </w:r>
      <w:r w:rsidRPr="00D7097E">
        <w:rPr>
          <w:rFonts w:ascii="Angsana New" w:hAnsi="Angsana New" w:cs="Angsana New" w:hint="cs"/>
          <w:sz w:val="28"/>
          <w:szCs w:val="28"/>
        </w:rPr>
        <w:t>256</w:t>
      </w:r>
      <w:r w:rsidR="00227C73" w:rsidRPr="00D7097E">
        <w:rPr>
          <w:rFonts w:ascii="Angsana New" w:hAnsi="Angsana New" w:cs="Angsana New" w:hint="cs"/>
          <w:sz w:val="28"/>
          <w:szCs w:val="28"/>
        </w:rPr>
        <w:t>6</w:t>
      </w:r>
      <w:r w:rsidR="005547D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งบกำไรขาดทุน</w:t>
      </w:r>
      <w:r w:rsidR="00924E61">
        <w:rPr>
          <w:rFonts w:ascii="Angsana New" w:hAnsi="Angsana New" w:cs="Angsana New" w:hint="cs"/>
          <w:sz w:val="28"/>
          <w:szCs w:val="28"/>
          <w:cs/>
          <w:lang w:bidi="th-TH"/>
        </w:rPr>
        <w:t>และกำไรขาดทุน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เบ็ดเสร็จรวม</w:t>
      </w:r>
      <w:r w:rsidR="005547D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4E17B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กิจการ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งบแสดงการเปลี่ยนแปลงส่วนของ</w:t>
      </w:r>
      <w:r w:rsidR="000849AE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ผู้ถือหุ้น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รวม</w:t>
      </w:r>
      <w:r w:rsidR="005547D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4E17B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และงบกระแสเงินสดรวม</w:t>
      </w:r>
      <w:r w:rsidR="005547D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4E17B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สำหรับปีสิ้นสุดวันเดียวกัน และหมายเหตุประกอบงบการเงิน</w:t>
      </w:r>
      <w:r w:rsidR="005D2003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รวมและเฉพาะกิจการ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รวมถึงสรุปนโยบายการบัญชีที่สำคัญ</w:t>
      </w:r>
    </w:p>
    <w:p w14:paraId="0DC4C5C3" w14:textId="3D38CA5D" w:rsidR="00D55512" w:rsidRPr="00D7097E" w:rsidRDefault="00D55512" w:rsidP="00122F00">
      <w:pPr>
        <w:spacing w:before="360" w:after="36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ข้าพเจ้าเห็นว่า งบการเงิน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รวมและงบการเงินเฉพาะ</w:t>
      </w:r>
      <w:r w:rsidR="00913B74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ข้างต้น</w:t>
      </w:r>
      <w:r w:rsidR="00CE089F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นี้</w:t>
      </w:r>
      <w:r w:rsidR="00C14F71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แสดงฐานะการเงิน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รวม</w:t>
      </w:r>
      <w:r w:rsidR="002313BB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และเฉพาะของ</w:t>
      </w:r>
      <w:r w:rsidR="00CE0E56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บริษัท ซีเฟรชอินดัสตรี</w:t>
      </w:r>
      <w:r w:rsidR="00991BE1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จำกัด (มหาชน)</w:t>
      </w:r>
      <w:r w:rsidR="005E3C51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และบริษัทย่อย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ณ</w:t>
      </w:r>
      <w:r w:rsidRPr="00D7097E">
        <w:rPr>
          <w:rFonts w:ascii="Angsana New" w:hAnsi="Angsana New" w:cs="Angsana New" w:hint="cs"/>
          <w:sz w:val="28"/>
          <w:szCs w:val="28"/>
        </w:rPr>
        <w:t xml:space="preserve">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วันที่</w:t>
      </w:r>
      <w:r w:rsidRPr="00D7097E">
        <w:rPr>
          <w:rFonts w:ascii="Angsana New" w:hAnsi="Angsana New" w:cs="Angsana New" w:hint="cs"/>
          <w:sz w:val="28"/>
          <w:szCs w:val="28"/>
        </w:rPr>
        <w:t xml:space="preserve"> 31 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ธันวาคม </w:t>
      </w:r>
      <w:r w:rsidRPr="00D7097E">
        <w:rPr>
          <w:rFonts w:ascii="Angsana New" w:hAnsi="Angsana New" w:cs="Angsana New" w:hint="cs"/>
          <w:sz w:val="28"/>
          <w:szCs w:val="28"/>
        </w:rPr>
        <w:t>25</w:t>
      </w:r>
      <w:r w:rsidR="00532476" w:rsidRPr="00D7097E">
        <w:rPr>
          <w:rFonts w:ascii="Angsana New" w:hAnsi="Angsana New" w:cs="Angsana New" w:hint="cs"/>
          <w:sz w:val="28"/>
          <w:szCs w:val="28"/>
        </w:rPr>
        <w:t>6</w:t>
      </w:r>
      <w:r w:rsidR="00227C73" w:rsidRPr="00D7097E">
        <w:rPr>
          <w:rFonts w:ascii="Angsana New" w:hAnsi="Angsana New" w:cs="Angsana New" w:hint="cs"/>
          <w:sz w:val="28"/>
          <w:szCs w:val="28"/>
        </w:rPr>
        <w:t>6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AD60FF">
        <w:rPr>
          <w:rFonts w:ascii="Angsana New" w:hAnsi="Angsana New" w:cs="Angsana New" w:hint="cs"/>
          <w:sz w:val="28"/>
          <w:szCs w:val="28"/>
          <w:cs/>
          <w:lang w:bidi="th-TH"/>
        </w:rPr>
        <w:t>และ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ผลการดำเนินงานรวม</w:t>
      </w:r>
      <w:r w:rsidR="007468E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964AF7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และกระแสเงินสดรวม</w:t>
      </w:r>
      <w:r w:rsidR="007468E5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และเฉพาะ</w:t>
      </w:r>
      <w:r w:rsidR="00CD44FD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สำหรับปีสิ้นสุดวันเดียวกัน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น</w:t>
      </w:r>
    </w:p>
    <w:p w14:paraId="4381D021" w14:textId="2385C449" w:rsidR="00D55512" w:rsidRPr="00913983" w:rsidRDefault="00D55512" w:rsidP="00122F00">
      <w:pPr>
        <w:spacing w:before="360" w:after="36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91398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เกณฑ์ในการแสดงความเห็น</w:t>
      </w:r>
    </w:p>
    <w:p w14:paraId="0A18645A" w14:textId="4AFBA54A" w:rsidR="00783EA2" w:rsidRPr="00D7097E" w:rsidRDefault="00D655CC" w:rsidP="00122F00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4E442D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</w:t>
      </w:r>
      <w:r w:rsidR="00A47250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และเฉพาะกิจการ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</w:t>
      </w:r>
      <w:r w:rsidR="00980439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บริษัท</w:t>
      </w:r>
      <w:r w:rsidR="00B840FA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ตาม</w:t>
      </w:r>
      <w:r w:rsidR="00783EA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783EA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783EA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ที่กำหนดโดยสภาวิชาชีพบัญชี</w:t>
      </w:r>
      <w:r w:rsidR="00783EA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783EA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(ประมวลจรรยาบรรณของผู้ประกอบวิชาชีพบัญชี) ในส่วนที่เกี่ยวข้องกับการตรวจสอบงบการเงินรวมและเฉพาะของบริษัท และข้าพเจ้าได้ปฏิบัติตามความรับผิดชอบด้านจรรยาบรรณอื่น</w:t>
      </w:r>
      <w:r w:rsidR="00783EA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783EA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ๆ ตามประมวลจรรยาบรรณของผู้ประกอบวิชาชีพบัญชี</w:t>
      </w:r>
      <w:r w:rsidR="00783EA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783EA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1D55ABD" w14:textId="237183DA" w:rsidR="007468E5" w:rsidRPr="00D7097E" w:rsidRDefault="007468E5" w:rsidP="00AC48F3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</w:p>
    <w:p w14:paraId="07A9BC26" w14:textId="77777777" w:rsidR="003F712A" w:rsidRPr="00D7097E" w:rsidRDefault="003F712A" w:rsidP="00AC48F3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</w:p>
    <w:p w14:paraId="45B7D31A" w14:textId="77777777" w:rsidR="003F712A" w:rsidRPr="00D7097E" w:rsidRDefault="003F712A" w:rsidP="00AC48F3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</w:p>
    <w:p w14:paraId="4D4C9412" w14:textId="77777777" w:rsidR="003F712A" w:rsidRPr="00D7097E" w:rsidRDefault="003F712A" w:rsidP="00AC48F3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28"/>
          <w:szCs w:val="28"/>
          <w:lang w:bidi="th-TH"/>
        </w:rPr>
      </w:pPr>
    </w:p>
    <w:p w14:paraId="6632DE87" w14:textId="38729032" w:rsidR="00D55512" w:rsidRPr="00913983" w:rsidRDefault="00E80F2E" w:rsidP="00122F00">
      <w:pPr>
        <w:spacing w:before="360" w:after="36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lang w:bidi="th-TH"/>
        </w:rPr>
        <w:lastRenderedPageBreak/>
        <w:br/>
      </w:r>
      <w:r w:rsidR="00D55512" w:rsidRPr="00913983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เรื่องสำคัญในการตรวจสอบ</w:t>
      </w:r>
    </w:p>
    <w:p w14:paraId="52AA0098" w14:textId="66AA4643" w:rsidR="00D55512" w:rsidRDefault="00D55512" w:rsidP="00AF65AF">
      <w:pPr>
        <w:spacing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201DB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8B4EE1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สำหรับ</w:t>
      </w:r>
      <w:r w:rsidR="00AA5A0A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ปี</w:t>
      </w:r>
      <w:r w:rsidRPr="00D7097E">
        <w:rPr>
          <w:rFonts w:ascii="Angsana New" w:eastAsia="Calibri" w:hAnsi="Angsana New" w:cs="Angsana New" w:hint="cs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การตรวจสอบงบการเงิน</w:t>
      </w:r>
      <w:r w:rsidR="00201DB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8B4EE1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โดยรวมและในการแสดงความเห็นของ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ข้าพเจ้า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ทั้งนี้</w:t>
      </w: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ข้าพเจ้า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tbl>
      <w:tblPr>
        <w:tblW w:w="88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709"/>
      </w:tblGrid>
      <w:tr w:rsidR="00D55512" w:rsidRPr="00D7097E" w14:paraId="0899A915" w14:textId="77777777" w:rsidTr="0033169F">
        <w:trPr>
          <w:tblHeader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29805836" w14:textId="77777777" w:rsidR="00D55512" w:rsidRPr="000E0375" w:rsidRDefault="00D55512" w:rsidP="000E037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  <w:rtl/>
                <w:cs/>
              </w:rPr>
            </w:pPr>
            <w:r w:rsidRPr="000E0375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</w:tcPr>
          <w:p w14:paraId="3BC4D12E" w14:textId="77777777" w:rsidR="00D55512" w:rsidRPr="000E0375" w:rsidRDefault="00D55512" w:rsidP="000E037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8"/>
                <w:szCs w:val="28"/>
              </w:rPr>
            </w:pPr>
            <w:r w:rsidRPr="000E0375">
              <w:rPr>
                <w:rFonts w:ascii="Angsana New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D55512" w:rsidRPr="00D7097E" w14:paraId="0C9E52F0" w14:textId="77777777" w:rsidTr="0033169F"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3C399BAD" w14:textId="5C88ED31" w:rsidR="00404B24" w:rsidRPr="00AF65AF" w:rsidRDefault="00561565" w:rsidP="00AF65AF">
            <w:pP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F65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 w:rsidR="00404B24" w:rsidRPr="00AF65A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ของสินค้าคงเหลือ</w:t>
            </w:r>
          </w:p>
          <w:p w14:paraId="08D85183" w14:textId="03F30792" w:rsidR="001E6C2B" w:rsidRDefault="00C771EE" w:rsidP="004A282C">
            <w:pPr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771E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กลุ่มบริษัท</w:t>
            </w:r>
            <w:r w:rsidR="0033169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ผลิต</w:t>
            </w:r>
            <w:r w:rsidR="00851B21" w:rsidRPr="00851B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ผลิตภัณฑ์กุ้งสดแช่แข็ง</w:t>
            </w:r>
            <w:r w:rsidR="00851B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851B21" w:rsidRPr="00851B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กุ้งแปรรูป</w:t>
            </w:r>
            <w:r w:rsidR="00851B21" w:rsidRPr="00851B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851B21" w:rsidRPr="00851B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ผักและผลไม้</w:t>
            </w:r>
            <w:r w:rsidR="00851B21" w:rsidRPr="00851B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851B21" w:rsidRPr="00851B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ผลิตภัณฑ์อาหารทะเลอื่น</w:t>
            </w:r>
            <w:r w:rsidR="00FA5A8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851B21" w:rsidRPr="00851B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ๆ</w:t>
            </w:r>
            <w:r w:rsidR="00851B21" w:rsidRPr="00851B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71270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กลุ่มบริษัท</w:t>
            </w:r>
            <w:r w:rsidRPr="00C771E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ดำเนินธุรกิจอยู่ในตลาดที่มีการแข่งขันสูง</w:t>
            </w:r>
            <w:r w:rsidR="00EC230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EC2305" w:rsidRPr="00EC230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จึงมีความเสี่ยงที่สินค้าคงเหลือบางรายการอาจจะแสดงมูลค่าสูงกว่า</w:t>
            </w:r>
            <w:r w:rsidR="00EC2305" w:rsidRPr="002274F1">
              <w:rPr>
                <w:rFonts w:ascii="Angsana New" w:hAnsi="Angsana New" w:cs="Angsana New" w:hint="cs"/>
                <w:spacing w:val="-6"/>
                <w:sz w:val="28"/>
                <w:szCs w:val="28"/>
                <w:cs/>
                <w:lang w:bidi="th-TH"/>
              </w:rPr>
              <w:t>มูลค่าสุทธิที่คาดว่าจะได้รับและค้างเป็นระยะเวลานาน</w:t>
            </w:r>
            <w:r w:rsidR="00E21BA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55506C06" w14:textId="277AF4DB" w:rsidR="001E6C2B" w:rsidRDefault="00D8305E" w:rsidP="004A282C">
            <w:pPr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8305E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มูลค่าของสินค้าคงเหลือมีสาระสำคัญต่องบการเงิน</w:t>
            </w:r>
            <w:r w:rsidRPr="00D8305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04594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="005D71AB"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ุ่มบริษัทแสดงมูลค่าสินค้าคงเหลือตามราคาทุนหรือมูลค่าสุทธิที่จะได้รับแล้วแต่ราคาใดจะต่ำกว่าตามที่เปิดเผยไว้ในหมายเหตุประกอบงบการเงินรวมข้อ</w:t>
            </w:r>
            <w:r w:rsidR="005D71AB"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E63AC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3.6</w:t>
            </w:r>
            <w:r w:rsidR="005D71AB"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EF421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ข้อ </w:t>
            </w:r>
            <w:r w:rsidR="00EF421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4.4 </w:t>
            </w:r>
            <w:r w:rsidR="005D71AB"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และข้อ</w:t>
            </w:r>
            <w:r w:rsidR="005D71AB"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887C8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9 </w:t>
            </w:r>
          </w:p>
          <w:p w14:paraId="38F1A4D5" w14:textId="7745CB3C" w:rsidR="00404B24" w:rsidRDefault="005D71AB" w:rsidP="00AF65AF">
            <w:pPr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กลุ่มบริษัทมีการทบทวนมูลค่าของสินค้าคงเหลือในระหว่างปี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โดยการเปรียบเทียบราคาทุนของสินค้าคงเหลือกับมูลค่าสุทธิที่จะได้รับแล้วแต่ราคาใดจะต่ำกว่า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ผลขาดทุนจากมูลค่าที่ลดลงของสินค้าคงเหลือได้บันทึกเป็นค่าใช้จ่ายสำหรับปี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กลุ่มบริษัทมีการกำหนดนโยบายการตั้งประมาณการค่าเผื่อการลดมูลค่าสินค้า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สินค้าล้าสมัย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และเคลื่อนไหวช้าจากสภาพของสินค้าและวงจรอายุของสินค้าคงเหลือ</w:t>
            </w:r>
            <w:r w:rsidR="007F59B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แต่ละประเภท</w:t>
            </w:r>
            <w:r w:rsidRPr="005D71A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D71A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ซึ่งจำเป็นต้องอาศัยดุลยพินิจและการประมาณการที่สำคัญของฝ่ายบริหาร</w:t>
            </w:r>
          </w:p>
          <w:p w14:paraId="0B79DA8A" w14:textId="03FC3527" w:rsidR="00074C1E" w:rsidRPr="002274F1" w:rsidRDefault="00966E7B" w:rsidP="002274F1">
            <w:pPr>
              <w:spacing w:after="0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66E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lastRenderedPageBreak/>
              <w:t>ข้าพเจ้าให้ความสำคัญในเรื่องนี้</w:t>
            </w:r>
            <w:r w:rsidRPr="00966E7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966E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เนื่องจาก</w:t>
            </w:r>
            <w:r w:rsidR="00D3569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ค่าเผื่อ</w:t>
            </w:r>
            <w:r w:rsidR="00B3376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การลดมูลค่า</w:t>
            </w:r>
            <w:r w:rsidR="00D3569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ของสินค้าคงเหลือ</w:t>
            </w:r>
            <w:r w:rsidR="00D17F47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ที่</w:t>
            </w:r>
            <w:r w:rsidRPr="00966E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เกิดขึ้นดังกล่าวมีสาระสำคัญและเกี่ยวข้องกับการใช้ดุลยพินิจ</w:t>
            </w:r>
            <w:r w:rsidR="003C12F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และการประมาณการที่สำ</w:t>
            </w:r>
            <w:r w:rsidR="00F618B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คัญ</w:t>
            </w:r>
            <w:r w:rsidRPr="00966E7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ของผู้บริหารของกลุ่มบริษัท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</w:tcPr>
          <w:p w14:paraId="48DC8166" w14:textId="77777777" w:rsidR="004D6D6F" w:rsidRDefault="004D6D6F" w:rsidP="00AF65AF">
            <w:pPr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7644B50" w14:textId="2A70EA62" w:rsidR="00127B02" w:rsidRPr="00D7097E" w:rsidRDefault="00127B02" w:rsidP="00127B02">
            <w:pPr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709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ข้าพเจ้าได้ประเมินความเพียงพอและความเหมาะสมของหลักฐานการสอบบัญชี</w:t>
            </w:r>
            <w:r w:rsidR="00891657" w:rsidRPr="00D709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D7097E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โดย</w:t>
            </w:r>
          </w:p>
          <w:p w14:paraId="01A30BFC" w14:textId="45BF75B2" w:rsidR="005C446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อบถามผู้บริหารเพื่อทำความเข้าใจเกี่ยวกับนโยบายของกลุ่มบริษัทในการพิจารณาประมาณการมูลค่าสุทธิที่จะได้รับของสินค้าคงเหลือ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และพิจารณาการปฏิบัติตามนโยบายของกลุ่มบริษัทดังกล่าว</w:t>
            </w:r>
          </w:p>
          <w:p w14:paraId="670F7618" w14:textId="77777777" w:rsidR="005C446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ทำความเข้าใจการควบคุมภายในที่เกี่ยวข้องกับการประมาณการมูลค่าสุทธิที่จะได้รับจากสินค้าคงเหลือ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เข้าร่วมสังเกตการณ์การตรวจนับสินค้า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และสุ่มทดสอบการตรวจนับสินค้าคงเหลือรวมถึงตรวจสอบสภาพของสินค้าคงเหลือ</w:t>
            </w:r>
          </w:p>
          <w:p w14:paraId="573275B9" w14:textId="77777777" w:rsidR="005C446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สุ่มทดสอบการคํานวณอายุสินค้าคงเหลือจากรายงานอายุสินค้าคงเหลือ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เพื่อพิจารณาว่าสินค้าคงเหลือถูกจัดประเภทไว้ในช่วงอายุที่เหมาะสม</w:t>
            </w:r>
          </w:p>
          <w:p w14:paraId="45DB1AF0" w14:textId="77777777" w:rsidR="005C446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เมินความสมเหตุสมผลของประมาณการมูลค่าสุทธิที่คาดว่าจะได้รับจากสินค้าคงเหลือที่ค้างเป็นระยะเวลานานโดยพิจารณาข้อสมมติที่เกี่ยวข้องและเปรียบเทียบกับข้อมูลจากประสบการณ์ในอดีต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รวมถึงสอบถามผู้บริหาร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ตลอดจนทดสอบการคํานวณ</w:t>
            </w:r>
          </w:p>
          <w:p w14:paraId="01A55623" w14:textId="18A6D77B" w:rsidR="005C446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สุ่มทดสอบการคํานวณมูลค่าของสินค้าคงเหลือ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01CB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เปรียบเทียบต้นทุนของสินค้าคงเหลือกับราคาที่คาดว่าจะ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lastRenderedPageBreak/>
              <w:t>ขายได้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หักด้วยค่าใช้จ่ายที่เกี่ยวข้องกับการขาย</w:t>
            </w:r>
            <w:r w:rsidRPr="005C446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001CB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โดย</w:t>
            </w: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เปรียบเทียบกับเอกสารที่เกี่ยวข้อง</w:t>
            </w:r>
          </w:p>
          <w:p w14:paraId="5CC1A9DC" w14:textId="081DCFF9" w:rsidR="0003783B" w:rsidRPr="005C446B" w:rsidRDefault="005C446B" w:rsidP="0033169F">
            <w:pPr>
              <w:pStyle w:val="ListParagraph"/>
              <w:numPr>
                <w:ilvl w:val="0"/>
                <w:numId w:val="41"/>
              </w:numPr>
              <w:ind w:left="191" w:hanging="19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C446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6A80F4F" w14:textId="197C4CD0" w:rsidR="00C866D9" w:rsidRPr="00913983" w:rsidRDefault="00C866D9" w:rsidP="004E6777">
      <w:pPr>
        <w:snapToGrid w:val="0"/>
        <w:spacing w:before="360" w:after="36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  <w:lang w:bidi="th-TH"/>
        </w:rPr>
      </w:pPr>
      <w:r w:rsidRPr="0091398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lastRenderedPageBreak/>
        <w:t>เรื่องอื่น</w:t>
      </w:r>
    </w:p>
    <w:p w14:paraId="0E35E8E6" w14:textId="74D80CE6" w:rsidR="00C866D9" w:rsidRPr="00D7097E" w:rsidRDefault="00991E37" w:rsidP="004E6777">
      <w:pPr>
        <w:snapToGrid w:val="0"/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cs/>
          <w:lang w:bidi="th-TH"/>
        </w:rPr>
      </w:pP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งบแสดงฐานะการเงินรวมและเฉพาะของ</w:t>
      </w:r>
      <w:r w:rsidR="00FA4318" w:rsidRPr="00D7097E">
        <w:rPr>
          <w:rFonts w:ascii="Angsana New" w:hAnsi="Angsana New" w:cs="Angsana New" w:hint="cs"/>
          <w:spacing w:val="-4"/>
          <w:sz w:val="28"/>
          <w:szCs w:val="28"/>
          <w:cs/>
          <w:lang w:bidi="th-TH"/>
        </w:rPr>
        <w:t>บริษัท ซีเฟรชอินดัสตรี จำกัด (มหาชน) และบริษัทย่อย</w:t>
      </w:r>
      <w:r w:rsidR="00FA4318" w:rsidRPr="00D7097E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="00FA4318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ณ วันที่</w:t>
      </w:r>
      <w:r w:rsidR="001433B2" w:rsidRPr="00D7097E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FA4318" w:rsidRPr="00D7097E">
        <w:rPr>
          <w:rFonts w:ascii="Angsana New" w:hAnsi="Angsana New" w:cs="Angsana New" w:hint="cs"/>
          <w:sz w:val="28"/>
          <w:szCs w:val="28"/>
          <w:lang w:bidi="th-TH"/>
        </w:rPr>
        <w:t xml:space="preserve">31 </w:t>
      </w:r>
      <w:r w:rsidR="00FA4318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ธันวาคม </w:t>
      </w:r>
      <w:r w:rsidR="00FA4318" w:rsidRPr="00D7097E">
        <w:rPr>
          <w:rFonts w:ascii="Angsana New" w:hAnsi="Angsana New" w:cs="Angsana New" w:hint="cs"/>
          <w:sz w:val="28"/>
          <w:szCs w:val="28"/>
          <w:lang w:bidi="th-TH"/>
        </w:rPr>
        <w:t>256</w:t>
      </w:r>
      <w:r w:rsidR="0052295B" w:rsidRPr="00D7097E">
        <w:rPr>
          <w:rFonts w:ascii="Angsana New" w:hAnsi="Angsana New" w:cs="Angsana New" w:hint="cs"/>
          <w:sz w:val="28"/>
          <w:szCs w:val="28"/>
          <w:lang w:val="en-US" w:bidi="th-TH"/>
        </w:rPr>
        <w:t>5</w:t>
      </w:r>
      <w:r w:rsidR="00FA4318" w:rsidRPr="00D7097E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="00FA4318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="00FA4318" w:rsidRPr="00D7097E">
        <w:rPr>
          <w:rFonts w:ascii="Angsana New" w:hAnsi="Angsana New" w:cs="Angsana New" w:hint="cs"/>
          <w:sz w:val="28"/>
          <w:szCs w:val="28"/>
          <w:lang w:bidi="th-TH"/>
        </w:rPr>
        <w:t xml:space="preserve"> </w:t>
      </w:r>
      <w:r w:rsidR="00FA4318"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ตรวจสอบโดยผู้สอบบัญชีอื่น</w:t>
      </w:r>
      <w:r w:rsidR="001433B2" w:rsidRPr="00D7097E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="00FA4318" w:rsidRPr="00D7097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ซึ่งแสดงความเห็นอย่างไม่มีเงื่อนไข ตามรายงานลงวันที่ </w:t>
      </w:r>
      <w:r w:rsidR="003A0EA3" w:rsidRPr="00D7097E">
        <w:rPr>
          <w:rFonts w:ascii="Angsana New" w:hAnsi="Angsana New" w:cs="Angsana New" w:hint="cs"/>
          <w:sz w:val="28"/>
          <w:szCs w:val="28"/>
          <w:lang w:val="en-US" w:bidi="th-TH"/>
        </w:rPr>
        <w:t xml:space="preserve">28 </w:t>
      </w:r>
      <w:r w:rsidR="003A0EA3" w:rsidRPr="00D7097E">
        <w:rPr>
          <w:rFonts w:ascii="Angsana New" w:hAnsi="Angsana New" w:cs="Angsana New" w:hint="cs"/>
          <w:sz w:val="28"/>
          <w:szCs w:val="28"/>
          <w:cs/>
          <w:lang w:val="en-US" w:bidi="th-TH"/>
        </w:rPr>
        <w:t>กุมภาพันธ์</w:t>
      </w:r>
      <w:r w:rsidR="003A0EA3" w:rsidRPr="00D7097E">
        <w:rPr>
          <w:rFonts w:ascii="Angsana New" w:hAnsi="Angsana New" w:cs="Angsana New" w:hint="cs"/>
          <w:sz w:val="28"/>
          <w:szCs w:val="28"/>
          <w:lang w:val="en-US" w:bidi="th-TH"/>
        </w:rPr>
        <w:t xml:space="preserve"> 256</w:t>
      </w:r>
      <w:r w:rsidR="0052295B" w:rsidRPr="00D7097E">
        <w:rPr>
          <w:rFonts w:ascii="Angsana New" w:hAnsi="Angsana New" w:cs="Angsana New" w:hint="cs"/>
          <w:sz w:val="28"/>
          <w:szCs w:val="28"/>
          <w:lang w:val="en-US" w:bidi="th-TH"/>
        </w:rPr>
        <w:t>6</w:t>
      </w:r>
    </w:p>
    <w:p w14:paraId="6B8D0545" w14:textId="23F0828E" w:rsidR="00D55512" w:rsidRPr="00913983" w:rsidRDefault="00D55512" w:rsidP="004E6777">
      <w:pPr>
        <w:snapToGrid w:val="0"/>
        <w:spacing w:before="360" w:after="36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913983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 xml:space="preserve">ข้อมูลอื่น </w:t>
      </w:r>
    </w:p>
    <w:p w14:paraId="2EE65EDB" w14:textId="509729F9" w:rsidR="00CD059F" w:rsidRPr="00D7097E" w:rsidRDefault="00D55512" w:rsidP="004E6777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472808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แต่ไม่รวมถึง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งบการเงิน</w:t>
      </w:r>
      <w:r w:rsidR="00472808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</w:t>
      </w:r>
      <w:r w:rsidR="003E4D77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ได้สอบทาน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</w:p>
    <w:p w14:paraId="7879C2DE" w14:textId="2AF9C19D" w:rsidR="00EA590C" w:rsidRPr="00D7097E" w:rsidRDefault="00D55512" w:rsidP="004E6777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ความเห็นของข้าพเจ้าต่องบการเงิน</w:t>
      </w:r>
      <w:r w:rsidR="00472808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</w:p>
    <w:p w14:paraId="7235B58F" w14:textId="37BBAE3C" w:rsidR="00D55512" w:rsidRPr="00D7097E" w:rsidRDefault="00D55512" w:rsidP="004E6777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="001E2B6E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คือ</w:t>
      </w:r>
      <w:r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947FF9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หรือกับ</w:t>
      </w:r>
      <w:r w:rsidR="009F7B29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ความรู้ที่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ได้รับ</w:t>
      </w:r>
      <w:r w:rsidR="00890E1D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ทราบ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จากการตรวจสอบ</w:t>
      </w:r>
      <w:r w:rsidR="007A34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ของข้าพเจ้า</w:t>
      </w:r>
      <w:r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</w:p>
    <w:p w14:paraId="6954B679" w14:textId="43D72858" w:rsidR="00D55512" w:rsidRPr="00D7097E" w:rsidRDefault="00D55512" w:rsidP="004E6777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 w:rsidR="002C09C9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ทราบ</w:t>
      </w:r>
      <w:r w:rsidR="00A20369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เพื่อให้มีการดำเนินการแก้ไขที่เหมาะสมต่อไป</w:t>
      </w:r>
    </w:p>
    <w:p w14:paraId="1E94C45C" w14:textId="77777777" w:rsidR="00906B52" w:rsidRDefault="00906B52">
      <w:pPr>
        <w:spacing w:after="0" w:line="240" w:lineRule="auto"/>
        <w:rPr>
          <w:rFonts w:ascii="Angsana New" w:eastAsia="Calibri" w:hAnsi="Angsana New" w:cs="Angsana New"/>
          <w:b/>
          <w:bCs/>
          <w:sz w:val="28"/>
          <w:szCs w:val="28"/>
          <w:cs/>
          <w:lang w:bidi="th-TH"/>
        </w:rPr>
      </w:pPr>
      <w:r>
        <w:rPr>
          <w:rFonts w:ascii="Angsana New" w:eastAsia="Calibri" w:hAnsi="Angsana New" w:cs="Angsana New"/>
          <w:b/>
          <w:bCs/>
          <w:sz w:val="28"/>
          <w:szCs w:val="28"/>
          <w:cs/>
          <w:lang w:bidi="th-TH"/>
        </w:rPr>
        <w:br w:type="page"/>
      </w:r>
    </w:p>
    <w:p w14:paraId="71E93D29" w14:textId="205CAE3B" w:rsidR="00D55512" w:rsidRPr="00882E86" w:rsidRDefault="00D55512" w:rsidP="004E6777">
      <w:pPr>
        <w:spacing w:before="360" w:after="360" w:line="240" w:lineRule="auto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882E86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lastRenderedPageBreak/>
        <w:t>ความรับผิดชอบของผู้บริหารและผู้มีหน้าที่ในการกำกับดูแล</w:t>
      </w:r>
      <w:r w:rsidR="000F4DE6" w:rsidRPr="00882E86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ต่อ</w:t>
      </w:r>
      <w:r w:rsidRPr="00882E86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งบการเงิน</w:t>
      </w:r>
      <w:r w:rsidR="000F4DE6" w:rsidRPr="00882E86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รวมและเฉพาะ</w:t>
      </w:r>
      <w:r w:rsidR="00722CFF" w:rsidRPr="00882E86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กิจการ</w:t>
      </w:r>
    </w:p>
    <w:p w14:paraId="6AECA696" w14:textId="7EA2AC05" w:rsidR="00D55512" w:rsidRPr="00D7097E" w:rsidRDefault="00D55512" w:rsidP="004E6777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="00492CEB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เหล่าหนี้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B5168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D9D5C58" w14:textId="01356419" w:rsidR="00D55512" w:rsidRPr="00D7097E" w:rsidRDefault="00D55512" w:rsidP="004E6777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ในการจัดทำงบการเงินรวมและเฉพาะ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ในการดำเนินงานต่อเนื่อง การเปิดเผยเรื่องที่เกี่ยวกับการดำเนินงานต่อเนื่อง</w:t>
      </w:r>
      <w:r w:rsidR="00991AF0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="00991AF0">
        <w:rPr>
          <w:rFonts w:ascii="Angsana New" w:eastAsia="Calibri" w:hAnsi="Angsana New" w:cs="Angsana New"/>
          <w:sz w:val="28"/>
          <w:szCs w:val="28"/>
          <w:lang w:val="en-US" w:bidi="th-TH"/>
        </w:rPr>
        <w:t>(</w:t>
      </w:r>
      <w:r w:rsidR="00991AF0">
        <w:rPr>
          <w:rFonts w:ascii="Angsana New" w:eastAsia="Calibri" w:hAnsi="Angsana New" w:cs="Angsana New" w:hint="cs"/>
          <w:sz w:val="28"/>
          <w:szCs w:val="28"/>
          <w:cs/>
          <w:lang w:val="en-US" w:bidi="th-TH"/>
        </w:rPr>
        <w:t>ตามความเหมาะสม</w:t>
      </w:r>
      <w:r w:rsidR="00991AF0">
        <w:rPr>
          <w:rFonts w:ascii="Angsana New" w:eastAsia="Calibri" w:hAnsi="Angsana New" w:cs="Angsana New"/>
          <w:sz w:val="28"/>
          <w:szCs w:val="28"/>
          <w:lang w:val="en-US" w:bidi="th-TH"/>
        </w:rPr>
        <w:t>)</w:t>
      </w:r>
      <w:r w:rsidR="00991AF0">
        <w:rPr>
          <w:rFonts w:ascii="Angsana New" w:eastAsia="Calibri" w:hAnsi="Angsana New" w:cs="Angsana New" w:hint="cs"/>
          <w:sz w:val="28"/>
          <w:szCs w:val="28"/>
          <w:cs/>
          <w:lang w:val="en-US" w:bidi="th-TH"/>
        </w:rPr>
        <w:t xml:space="preserve"> </w:t>
      </w:r>
      <w:r w:rsidR="0042756A">
        <w:rPr>
          <w:rFonts w:ascii="Angsana New" w:eastAsia="Calibri" w:hAnsi="Angsana New" w:cs="Angsana New" w:hint="cs"/>
          <w:sz w:val="28"/>
          <w:szCs w:val="28"/>
          <w:cs/>
          <w:lang w:val="en-US" w:bidi="th-TH"/>
        </w:rPr>
        <w:t>และ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หรือหยุดดำเนินงานหรือไม่สามารถดำเนินงานต่อเนื่องต่อไปได้</w:t>
      </w:r>
    </w:p>
    <w:p w14:paraId="5F3DE36D" w14:textId="2A8FCFE0" w:rsidR="005D26AB" w:rsidRPr="00D7097E" w:rsidRDefault="00D55512" w:rsidP="004E6777">
      <w:pPr>
        <w:autoSpaceDE w:val="0"/>
        <w:autoSpaceDN w:val="0"/>
        <w:adjustRightInd w:val="0"/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ผู้มีหน้าที่ในการกำกับดูแลมีหน้าที่</w:t>
      </w:r>
      <w:r w:rsidR="00773409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ในการกำกับดูแลกระบวนการในการจัดทำรายงานทางการเงินของ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</w:t>
      </w:r>
      <w:r w:rsidR="003D23E3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บริษัท</w:t>
      </w:r>
    </w:p>
    <w:p w14:paraId="7FABD261" w14:textId="31CA297E" w:rsidR="00D55512" w:rsidRPr="00A56929" w:rsidRDefault="00D55512" w:rsidP="004E6777">
      <w:pPr>
        <w:spacing w:before="360" w:after="360" w:line="240" w:lineRule="auto"/>
        <w:rPr>
          <w:rFonts w:ascii="Angsana New" w:hAnsi="Angsana New" w:cs="Angsana New"/>
          <w:b/>
          <w:bCs/>
          <w:sz w:val="28"/>
          <w:szCs w:val="28"/>
        </w:rPr>
      </w:pPr>
      <w:r w:rsidRPr="00A56929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ความรับผิดชอบของผู้สอบบัญชี</w:t>
      </w:r>
      <w:r w:rsidR="00DC2B59" w:rsidRPr="00A56929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ต่อ</w:t>
      </w:r>
      <w:r w:rsidRPr="00A56929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การตรวจสอบงบการเงิน</w:t>
      </w:r>
      <w:r w:rsidR="005D26AB" w:rsidRPr="00A56929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รวมและเฉพาะ</w:t>
      </w:r>
      <w:r w:rsidR="00722CFF" w:rsidRPr="00A56929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กิจการ</w:t>
      </w:r>
    </w:p>
    <w:p w14:paraId="504F68D5" w14:textId="5FC7217A" w:rsidR="00D55512" w:rsidRPr="00D7097E" w:rsidRDefault="00D55512" w:rsidP="004E6777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rtl/>
          <w:cs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74A4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C8764A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ซึ่งรวม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ความเห็นของข้าพเจ้า</w:t>
      </w:r>
      <w:r w:rsidR="007372A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อยู่ด้วย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124B5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ทาง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เศรษฐกิจขอ</w:t>
      </w:r>
      <w:r w:rsidR="007372A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ง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ผู้ใช้งบการเงินจากการใช้งบการเงิน</w:t>
      </w:r>
      <w:r w:rsidR="007372A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="007372A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เหล่านี้</w:t>
      </w:r>
    </w:p>
    <w:p w14:paraId="65E56CF2" w14:textId="5602ED04" w:rsidR="00D55512" w:rsidRPr="00D7097E" w:rsidRDefault="00D55512" w:rsidP="004E6777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D916418" w14:textId="0EB904F7" w:rsidR="00D55512" w:rsidRPr="00D7097E" w:rsidRDefault="00D55512" w:rsidP="009372C3">
      <w:pPr>
        <w:numPr>
          <w:ilvl w:val="0"/>
          <w:numId w:val="40"/>
        </w:numPr>
        <w:spacing w:before="240" w:after="240" w:line="240" w:lineRule="auto"/>
        <w:ind w:left="567" w:hanging="567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253265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ได้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DB9C0F0" w14:textId="051C459F" w:rsidR="00D55512" w:rsidRPr="00D7097E" w:rsidRDefault="00D55512" w:rsidP="009372C3">
      <w:pPr>
        <w:numPr>
          <w:ilvl w:val="0"/>
          <w:numId w:val="40"/>
        </w:numPr>
        <w:spacing w:before="240" w:after="240" w:line="240" w:lineRule="auto"/>
        <w:ind w:left="567" w:hanging="567"/>
        <w:jc w:val="thaiDistribute"/>
        <w:rPr>
          <w:rFonts w:ascii="Angsana New" w:eastAsia="Calibri" w:hAnsi="Angsana New" w:cs="Angsana New"/>
          <w:sz w:val="28"/>
          <w:szCs w:val="28"/>
          <w:rtl/>
          <w:cs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บริษัท</w:t>
      </w:r>
    </w:p>
    <w:p w14:paraId="1A2B9753" w14:textId="77777777" w:rsidR="00D55512" w:rsidRPr="00D7097E" w:rsidRDefault="00D55512" w:rsidP="009372C3">
      <w:pPr>
        <w:numPr>
          <w:ilvl w:val="0"/>
          <w:numId w:val="40"/>
        </w:numPr>
        <w:spacing w:before="240" w:after="240" w:line="240" w:lineRule="auto"/>
        <w:ind w:left="567" w:hanging="567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1559005B" w14:textId="2557680E" w:rsidR="00D55512" w:rsidRPr="00D7097E" w:rsidRDefault="00D55512" w:rsidP="009372C3">
      <w:pPr>
        <w:numPr>
          <w:ilvl w:val="0"/>
          <w:numId w:val="40"/>
        </w:numPr>
        <w:spacing w:before="240" w:after="240" w:line="240" w:lineRule="auto"/>
        <w:ind w:left="567" w:hanging="567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</w:t>
      </w:r>
      <w:r w:rsidR="00AC0445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รับ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560F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โดยให้ข้อสังเกต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ถึงการเปิดเผยข้อมูล</w:t>
      </w:r>
      <w:r w:rsidR="007560F3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ในงบการเงิน</w:t>
      </w:r>
      <w:r w:rsidR="00C4202D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</w:t>
      </w:r>
      <w:r w:rsidR="00EE73E1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ับ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5423D9C5" w14:textId="6CB60F1B" w:rsidR="00D55512" w:rsidRPr="00D7097E" w:rsidRDefault="00D55512" w:rsidP="009372C3">
      <w:pPr>
        <w:numPr>
          <w:ilvl w:val="0"/>
          <w:numId w:val="40"/>
        </w:numPr>
        <w:spacing w:before="240" w:after="240" w:line="240" w:lineRule="auto"/>
        <w:ind w:left="531" w:hanging="531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ประเมินการนำเสนอ</w:t>
      </w:r>
      <w:r w:rsidR="00572AB5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โครงสร้างและเนื้อหาของงบการเงิน</w:t>
      </w:r>
      <w:r w:rsidR="00572AB5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โดยรวม รวมถึงการเปิดเผยข้อมูลว่างบการเงินรวมและเฉพาะ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568DD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หรือไม่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  </w:t>
      </w:r>
    </w:p>
    <w:p w14:paraId="7E663168" w14:textId="7779B1E0" w:rsidR="00D55512" w:rsidRPr="00D7097E" w:rsidRDefault="004C53D5" w:rsidP="009372C3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before="240" w:after="240" w:line="240" w:lineRule="auto"/>
        <w:ind w:left="540" w:hanging="540"/>
        <w:contextualSpacing w:val="0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ได้รับ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ภายในกลุ่มหรือกิจกรรมทางธุรกิจภายใน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เพื่อแสดงความเห็นต่องบการเงิน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</w:t>
      </w:r>
      <w:r w:rsidR="00E612A0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และเฉพาะกิจการ</w:t>
      </w:r>
      <w:r w:rsidR="00D5551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0578A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กลุ่มบริษัท</w:t>
      </w:r>
      <w:r w:rsidR="00D5551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D55512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</w:p>
    <w:p w14:paraId="6F5BEF0D" w14:textId="5889D247" w:rsidR="00D55512" w:rsidRPr="00D7097E" w:rsidRDefault="00D55512" w:rsidP="009372C3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DE746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ในเรื่องต่าง</w:t>
      </w:r>
      <w:r w:rsidR="00FA5A89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="00DE746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ๆ</w:t>
      </w:r>
      <w:r w:rsidR="004C53D5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="00DE746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ที่สำคัญซึ่งรวมถึง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E746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รวมถึงข้อบกพร่องที่มี</w:t>
      </w:r>
      <w:r w:rsidR="00DE7466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447888B2" w14:textId="1BB5E13A" w:rsidR="004C5AE0" w:rsidRDefault="00D55512" w:rsidP="00FC30A5">
      <w:pPr>
        <w:spacing w:before="360" w:after="36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E33547" w:rsidRPr="00D7097E">
        <w:rPr>
          <w:rFonts w:ascii="Angsana New" w:eastAsia="Calibri" w:hAnsi="Angsana New" w:cs="Angsana New" w:hint="cs"/>
          <w:sz w:val="28"/>
          <w:szCs w:val="28"/>
          <w:lang w:bidi="th-TH"/>
        </w:rPr>
        <w:br/>
      </w:r>
      <w:r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C30A5" w:rsidRPr="00FC30A5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  <w:r w:rsidR="00FC30A5" w:rsidRPr="00FC30A5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(</w:t>
      </w:r>
      <w:r w:rsidR="00FC30A5" w:rsidRPr="00FC30A5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ถ้ามี</w:t>
      </w:r>
      <w:r w:rsidR="00FC30A5" w:rsidRPr="00FC30A5">
        <w:rPr>
          <w:rFonts w:ascii="Angsana New" w:eastAsia="Calibri" w:hAnsi="Angsana New" w:cs="Angsana New"/>
          <w:sz w:val="28"/>
          <w:szCs w:val="28"/>
          <w:cs/>
          <w:lang w:bidi="th-TH"/>
        </w:rPr>
        <w:t>)</w:t>
      </w:r>
    </w:p>
    <w:p w14:paraId="4383390A" w14:textId="1D762583" w:rsidR="004B2413" w:rsidRDefault="00906B52" w:rsidP="00560579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>
        <w:rPr>
          <w:rFonts w:ascii="Angsana New" w:eastAsia="Calibri" w:hAnsi="Angsana New" w:cs="Angsana New"/>
          <w:sz w:val="28"/>
          <w:szCs w:val="28"/>
          <w:cs/>
          <w:lang w:bidi="th-TH"/>
        </w:rPr>
        <w:br w:type="page"/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FA5A89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 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ๆ ที่มีนัยสำคัญที่สุดในการตรวจสอบงบการเงิน</w:t>
      </w:r>
      <w:r w:rsidR="001405A0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รวมและเฉพาะ</w:t>
      </w:r>
      <w:r w:rsidR="00722CFF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กิจการ</w:t>
      </w:r>
      <w:r w:rsidR="00D55512" w:rsidRPr="00D7097E">
        <w:rPr>
          <w:rFonts w:ascii="Angsana New" w:eastAsia="Calibri" w:hAnsi="Angsana New" w:cs="Angsana New" w:hint="cs"/>
          <w:sz w:val="28"/>
          <w:szCs w:val="28"/>
          <w:cs/>
          <w:lang w:bidi="th-TH"/>
        </w:rPr>
        <w:t xml:space="preserve"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E0DC9B1" w14:textId="77777777" w:rsidR="00B668C4" w:rsidRPr="00D7097E" w:rsidRDefault="00B668C4" w:rsidP="004B2413">
      <w:pPr>
        <w:spacing w:after="0" w:line="240" w:lineRule="auto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3B112247" w14:textId="77777777" w:rsidR="007270F8" w:rsidRDefault="007270F8" w:rsidP="004B2413">
      <w:pPr>
        <w:spacing w:after="0" w:line="240" w:lineRule="auto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557B3FFF" w14:textId="77777777" w:rsidR="007270F8" w:rsidRPr="00D7097E" w:rsidRDefault="007270F8" w:rsidP="004B2413">
      <w:pPr>
        <w:spacing w:after="0" w:line="240" w:lineRule="auto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D45F2B6" w14:textId="77777777" w:rsidR="00757034" w:rsidRPr="00D7097E" w:rsidRDefault="00757034" w:rsidP="00757034">
      <w:pPr>
        <w:tabs>
          <w:tab w:val="left" w:pos="0"/>
        </w:tabs>
        <w:rPr>
          <w:rFonts w:ascii="Angsana New" w:hAnsi="Angsana New" w:cs="Angsana New"/>
          <w:b/>
          <w:bCs/>
          <w:snapToGrid w:val="0"/>
          <w:sz w:val="28"/>
          <w:szCs w:val="28"/>
          <w:lang w:eastAsia="th-TH"/>
        </w:rPr>
      </w:pPr>
      <w:r w:rsidRPr="00D7097E">
        <w:rPr>
          <w:rFonts w:ascii="Angsana New" w:hAnsi="Angsana New" w:cs="Angsana New" w:hint="cs"/>
          <w:b/>
          <w:bCs/>
          <w:snapToGrid w:val="0"/>
          <w:sz w:val="28"/>
          <w:szCs w:val="28"/>
          <w:cs/>
          <w:lang w:eastAsia="th-TH" w:bidi="th-TH"/>
        </w:rPr>
        <w:t>วรรณวัฒน์</w:t>
      </w:r>
      <w:r w:rsidRPr="00D7097E">
        <w:rPr>
          <w:rFonts w:ascii="Angsana New" w:hAnsi="Angsana New" w:cs="Angsana New" w:hint="cs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Pr="00D7097E">
        <w:rPr>
          <w:rFonts w:ascii="Angsana New" w:hAnsi="Angsana New" w:cs="Angsana New" w:hint="cs"/>
          <w:b/>
          <w:bCs/>
          <w:snapToGrid w:val="0"/>
          <w:sz w:val="28"/>
          <w:szCs w:val="28"/>
          <w:cs/>
          <w:lang w:eastAsia="th-TH" w:bidi="th-TH"/>
        </w:rPr>
        <w:t>เหมชะญาติ</w:t>
      </w:r>
    </w:p>
    <w:p w14:paraId="2F7D30B2" w14:textId="628182BA" w:rsidR="00757034" w:rsidRPr="00D7097E" w:rsidRDefault="00757034" w:rsidP="00757034">
      <w:pPr>
        <w:tabs>
          <w:tab w:val="left" w:pos="0"/>
        </w:tabs>
        <w:rPr>
          <w:rFonts w:ascii="Angsana New" w:eastAsia="Angsana New" w:hAnsi="Angsana New" w:cs="Angsana New"/>
          <w:sz w:val="28"/>
          <w:szCs w:val="28"/>
        </w:rPr>
      </w:pPr>
      <w:r w:rsidRPr="00D7097E">
        <w:rPr>
          <w:rFonts w:ascii="Angsana New" w:hAnsi="Angsana New" w:cs="Angsana New" w:hint="cs"/>
          <w:snapToGrid w:val="0"/>
          <w:sz w:val="28"/>
          <w:szCs w:val="28"/>
          <w:cs/>
          <w:lang w:eastAsia="th-TH" w:bidi="th-TH"/>
        </w:rPr>
        <w:t>ผู้สอบบัญชีรับอนุญาต</w:t>
      </w:r>
      <w:r w:rsidRPr="00D7097E">
        <w:rPr>
          <w:rFonts w:ascii="Angsana New" w:hAnsi="Angsana New" w:cs="Angsana New" w:hint="cs"/>
          <w:snapToGrid w:val="0"/>
          <w:sz w:val="28"/>
          <w:szCs w:val="28"/>
          <w:cs/>
          <w:lang w:eastAsia="th-TH"/>
        </w:rPr>
        <w:t xml:space="preserve"> </w:t>
      </w:r>
      <w:r w:rsidRPr="00D7097E">
        <w:rPr>
          <w:rFonts w:ascii="Angsana New" w:hAnsi="Angsana New" w:cs="Angsana New" w:hint="cs"/>
          <w:snapToGrid w:val="0"/>
          <w:sz w:val="28"/>
          <w:szCs w:val="28"/>
          <w:cs/>
          <w:lang w:eastAsia="th-TH" w:bidi="th-TH"/>
        </w:rPr>
        <w:t>เลขทะเบียน</w:t>
      </w:r>
      <w:r w:rsidRPr="00D7097E">
        <w:rPr>
          <w:rFonts w:ascii="Angsana New" w:hAnsi="Angsana New" w:cs="Angsana New" w:hint="cs"/>
          <w:snapToGrid w:val="0"/>
          <w:sz w:val="28"/>
          <w:szCs w:val="28"/>
          <w:lang w:eastAsia="th-TH"/>
        </w:rPr>
        <w:t xml:space="preserve"> 704</w:t>
      </w:r>
      <w:r w:rsidR="007F59B0">
        <w:rPr>
          <w:rFonts w:ascii="Angsana New" w:hAnsi="Angsana New" w:cs="Angsana New"/>
          <w:snapToGrid w:val="0"/>
          <w:sz w:val="28"/>
          <w:szCs w:val="28"/>
          <w:lang w:eastAsia="th-TH"/>
        </w:rPr>
        <w:t>9</w:t>
      </w:r>
    </w:p>
    <w:p w14:paraId="70C1EAD0" w14:textId="77777777" w:rsidR="00757034" w:rsidRPr="00D7097E" w:rsidRDefault="00757034" w:rsidP="00757034">
      <w:pPr>
        <w:tabs>
          <w:tab w:val="left" w:pos="0"/>
        </w:tabs>
        <w:rPr>
          <w:rFonts w:ascii="Angsana New" w:eastAsia="Angsana New" w:hAnsi="Angsana New" w:cs="Angsana New"/>
          <w:sz w:val="28"/>
          <w:szCs w:val="28"/>
        </w:rPr>
      </w:pPr>
    </w:p>
    <w:p w14:paraId="5A5A18B5" w14:textId="77777777" w:rsidR="00757034" w:rsidRPr="00D7097E" w:rsidRDefault="00757034" w:rsidP="00757034">
      <w:pPr>
        <w:tabs>
          <w:tab w:val="left" w:pos="0"/>
        </w:tabs>
        <w:spacing w:before="120"/>
        <w:rPr>
          <w:rFonts w:ascii="Angsana New" w:hAnsi="Angsana New" w:cs="Angsana New"/>
          <w:b/>
          <w:bCs/>
          <w:sz w:val="28"/>
          <w:szCs w:val="28"/>
        </w:rPr>
      </w:pPr>
      <w:r w:rsidRPr="00D7097E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บริษัท</w:t>
      </w:r>
      <w:r w:rsidRPr="00D7097E">
        <w:rPr>
          <w:rFonts w:ascii="Angsana New" w:hAnsi="Angsana New" w:cs="Angsana New" w:hint="cs"/>
          <w:b/>
          <w:bCs/>
          <w:sz w:val="28"/>
          <w:szCs w:val="28"/>
        </w:rPr>
        <w:t xml:space="preserve"> </w:t>
      </w:r>
      <w:r w:rsidRPr="00D7097E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มาซาร์ส</w:t>
      </w:r>
      <w:r w:rsidRPr="00D7097E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D7097E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จำกัด</w:t>
      </w:r>
    </w:p>
    <w:p w14:paraId="4D72CE5D" w14:textId="77777777" w:rsidR="00757034" w:rsidRPr="00D7097E" w:rsidRDefault="00757034" w:rsidP="00757034">
      <w:pPr>
        <w:ind w:right="29"/>
        <w:jc w:val="both"/>
        <w:rPr>
          <w:rFonts w:ascii="Angsana New" w:hAnsi="Angsana New" w:cs="Angsana New"/>
          <w:sz w:val="28"/>
          <w:szCs w:val="28"/>
        </w:rPr>
      </w:pPr>
      <w:r w:rsidRPr="00D7097E">
        <w:rPr>
          <w:rFonts w:ascii="Angsana New" w:hAnsi="Angsana New" w:cs="Angsana New" w:hint="cs"/>
          <w:sz w:val="28"/>
          <w:szCs w:val="28"/>
          <w:cs/>
          <w:lang w:bidi="th-TH"/>
        </w:rPr>
        <w:t>กรุงเทพมหานคร</w:t>
      </w:r>
    </w:p>
    <w:p w14:paraId="2C916BCD" w14:textId="6A57D5E8" w:rsidR="00D55512" w:rsidRPr="00046A31" w:rsidRDefault="00121F1F" w:rsidP="00757034">
      <w:pPr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eastAsia="Angsana New" w:hAnsi="Angsana New" w:cs="Angsana New"/>
          <w:sz w:val="28"/>
          <w:szCs w:val="28"/>
          <w:lang w:val="en-US" w:bidi="th-TH"/>
        </w:rPr>
        <w:t xml:space="preserve">28 </w:t>
      </w:r>
      <w:r w:rsidR="0002594E">
        <w:rPr>
          <w:rFonts w:ascii="Angsana New" w:eastAsia="Angsana New" w:hAnsi="Angsana New" w:cs="Angsana New" w:hint="cs"/>
          <w:sz w:val="28"/>
          <w:szCs w:val="28"/>
          <w:cs/>
          <w:lang w:bidi="th-TH"/>
        </w:rPr>
        <w:t>กุมภาพันธ์</w:t>
      </w:r>
      <w:r w:rsidR="00757034" w:rsidRPr="00D7097E">
        <w:rPr>
          <w:rFonts w:ascii="Angsana New" w:eastAsia="Angsana New" w:hAnsi="Angsana New" w:cs="Angsana New" w:hint="cs"/>
          <w:sz w:val="28"/>
          <w:szCs w:val="28"/>
        </w:rPr>
        <w:t xml:space="preserve"> 2567</w:t>
      </w:r>
    </w:p>
    <w:sectPr w:rsidR="00D55512" w:rsidRPr="00046A31" w:rsidSect="00E80F2E">
      <w:headerReference w:type="even" r:id="rId11"/>
      <w:headerReference w:type="default" r:id="rId12"/>
      <w:footerReference w:type="default" r:id="rId13"/>
      <w:footerReference w:type="first" r:id="rId14"/>
      <w:pgSz w:w="11907" w:h="16840" w:code="9"/>
      <w:pgMar w:top="2520" w:right="1296" w:bottom="1080" w:left="1584" w:header="749" w:footer="1224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F7C15" w14:textId="77777777" w:rsidR="00C2660D" w:rsidRDefault="00C2660D">
      <w:r>
        <w:separator/>
      </w:r>
    </w:p>
  </w:endnote>
  <w:endnote w:type="continuationSeparator" w:id="0">
    <w:p w14:paraId="3E2C3B15" w14:textId="77777777" w:rsidR="00C2660D" w:rsidRDefault="00C2660D">
      <w:r>
        <w:continuationSeparator/>
      </w:r>
    </w:p>
  </w:endnote>
  <w:endnote w:type="continuationNotice" w:id="1">
    <w:p w14:paraId="4C59CB8B" w14:textId="77777777" w:rsidR="00C2660D" w:rsidRDefault="00C266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0793154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28"/>
        <w:szCs w:val="28"/>
      </w:rPr>
    </w:sdtEndPr>
    <w:sdtContent>
      <w:p w14:paraId="7DF82946" w14:textId="411457AB" w:rsidR="001144EC" w:rsidRPr="001144EC" w:rsidRDefault="001144EC">
        <w:pPr>
          <w:pStyle w:val="Footer"/>
          <w:rPr>
            <w:rFonts w:ascii="Angsana New" w:hAnsi="Angsana New" w:cs="Angsana New"/>
            <w:sz w:val="28"/>
            <w:szCs w:val="28"/>
          </w:rPr>
        </w:pPr>
        <w:r w:rsidRPr="001144EC">
          <w:rPr>
            <w:rFonts w:ascii="Angsana New" w:hAnsi="Angsana New" w:cs="Angsana New" w:hint="cs"/>
            <w:sz w:val="28"/>
            <w:szCs w:val="28"/>
          </w:rPr>
          <w:fldChar w:fldCharType="begin"/>
        </w:r>
        <w:r w:rsidRPr="001144EC">
          <w:rPr>
            <w:rFonts w:ascii="Angsana New" w:hAnsi="Angsana New" w:cs="Angsana New" w:hint="cs"/>
            <w:sz w:val="28"/>
            <w:szCs w:val="28"/>
          </w:rPr>
          <w:instrText xml:space="preserve"> PAGE   \* MERGEFORMAT </w:instrText>
        </w:r>
        <w:r w:rsidRPr="001144EC">
          <w:rPr>
            <w:rFonts w:ascii="Angsana New" w:hAnsi="Angsana New" w:cs="Angsana New" w:hint="cs"/>
            <w:sz w:val="28"/>
            <w:szCs w:val="28"/>
          </w:rPr>
          <w:fldChar w:fldCharType="separate"/>
        </w:r>
        <w:r w:rsidRPr="001144EC">
          <w:rPr>
            <w:rFonts w:ascii="Angsana New" w:hAnsi="Angsana New" w:cs="Angsana New" w:hint="cs"/>
            <w:noProof/>
            <w:sz w:val="28"/>
            <w:szCs w:val="28"/>
          </w:rPr>
          <w:t>2</w:t>
        </w:r>
        <w:r w:rsidRPr="001144EC">
          <w:rPr>
            <w:rFonts w:ascii="Angsana New" w:hAnsi="Angsana New" w:cs="Angsana New" w:hint="cs"/>
            <w:noProof/>
            <w:sz w:val="28"/>
            <w:szCs w:val="28"/>
          </w:rPr>
          <w:fldChar w:fldCharType="end"/>
        </w:r>
      </w:p>
    </w:sdtContent>
  </w:sdt>
  <w:p w14:paraId="3F1F348C" w14:textId="77777777" w:rsidR="001144EC" w:rsidRDefault="001144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18043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CBEF9C" w14:textId="1D1AADA9" w:rsidR="00FB47C0" w:rsidRDefault="00FB47C0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2CF6C6" w14:textId="2036EC5B" w:rsidR="00906B52" w:rsidRPr="00906B52" w:rsidRDefault="00906B52" w:rsidP="00906B52">
    <w:pPr>
      <w:pStyle w:val="Footer"/>
      <w:jc w:val="center"/>
      <w:rPr>
        <w:rFonts w:cstheme="minorBidi"/>
        <w:cs/>
        <w:lang w:val="en-US"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A1C74" w14:textId="77777777" w:rsidR="00C2660D" w:rsidRDefault="00C2660D">
      <w:bookmarkStart w:id="0" w:name="_Hlk482348182"/>
      <w:bookmarkEnd w:id="0"/>
      <w:r>
        <w:separator/>
      </w:r>
    </w:p>
  </w:footnote>
  <w:footnote w:type="continuationSeparator" w:id="0">
    <w:p w14:paraId="6B919998" w14:textId="77777777" w:rsidR="00C2660D" w:rsidRDefault="00C2660D">
      <w:r>
        <w:continuationSeparator/>
      </w:r>
    </w:p>
  </w:footnote>
  <w:footnote w:type="continuationNotice" w:id="1">
    <w:p w14:paraId="5F9EFBFB" w14:textId="77777777" w:rsidR="00C2660D" w:rsidRDefault="00C266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B5C2" w14:textId="5F17449F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BB72BE1"/>
    <w:multiLevelType w:val="hybridMultilevel"/>
    <w:tmpl w:val="2B967946"/>
    <w:lvl w:ilvl="0" w:tplc="FE4E790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400BE1"/>
    <w:multiLevelType w:val="hybridMultilevel"/>
    <w:tmpl w:val="FCAC209C"/>
    <w:lvl w:ilvl="0" w:tplc="210C2AB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5B21F8"/>
    <w:multiLevelType w:val="multilevel"/>
    <w:tmpl w:val="FAE6F968"/>
    <w:numStyleLink w:val="GTListBullet"/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5B66710"/>
    <w:multiLevelType w:val="hybridMultilevel"/>
    <w:tmpl w:val="FDBCB918"/>
    <w:lvl w:ilvl="0" w:tplc="9BF45D1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24C95"/>
    <w:multiLevelType w:val="multilevel"/>
    <w:tmpl w:val="0D561ACA"/>
    <w:numStyleLink w:val="GTNumberedHeadings"/>
  </w:abstractNum>
  <w:num w:numId="1" w16cid:durableId="824319939">
    <w:abstractNumId w:val="3"/>
  </w:num>
  <w:num w:numId="2" w16cid:durableId="1154568877">
    <w:abstractNumId w:val="2"/>
  </w:num>
  <w:num w:numId="3" w16cid:durableId="125899904">
    <w:abstractNumId w:val="1"/>
  </w:num>
  <w:num w:numId="4" w16cid:durableId="1580865089">
    <w:abstractNumId w:val="0"/>
  </w:num>
  <w:num w:numId="5" w16cid:durableId="151994215">
    <w:abstractNumId w:val="9"/>
  </w:num>
  <w:num w:numId="6" w16cid:durableId="93089483">
    <w:abstractNumId w:val="5"/>
  </w:num>
  <w:num w:numId="7" w16cid:durableId="1994332572">
    <w:abstractNumId w:val="15"/>
  </w:num>
  <w:num w:numId="8" w16cid:durableId="1793742689">
    <w:abstractNumId w:val="25"/>
  </w:num>
  <w:num w:numId="9" w16cid:durableId="1340813897">
    <w:abstractNumId w:val="5"/>
  </w:num>
  <w:num w:numId="10" w16cid:durableId="330303679">
    <w:abstractNumId w:val="22"/>
  </w:num>
  <w:num w:numId="11" w16cid:durableId="1124035611">
    <w:abstractNumId w:val="19"/>
  </w:num>
  <w:num w:numId="12" w16cid:durableId="2060351647">
    <w:abstractNumId w:val="4"/>
  </w:num>
  <w:num w:numId="13" w16cid:durableId="528879372">
    <w:abstractNumId w:val="12"/>
  </w:num>
  <w:num w:numId="14" w16cid:durableId="1291668476">
    <w:abstractNumId w:val="10"/>
  </w:num>
  <w:num w:numId="15" w16cid:durableId="23755700">
    <w:abstractNumId w:val="12"/>
  </w:num>
  <w:num w:numId="16" w16cid:durableId="1052384636">
    <w:abstractNumId w:val="14"/>
  </w:num>
  <w:num w:numId="17" w16cid:durableId="1229806496">
    <w:abstractNumId w:val="16"/>
  </w:num>
  <w:num w:numId="18" w16cid:durableId="865600082">
    <w:abstractNumId w:val="22"/>
  </w:num>
  <w:num w:numId="19" w16cid:durableId="1535727748">
    <w:abstractNumId w:val="19"/>
  </w:num>
  <w:num w:numId="20" w16cid:durableId="221525521">
    <w:abstractNumId w:val="4"/>
  </w:num>
  <w:num w:numId="21" w16cid:durableId="133646318">
    <w:abstractNumId w:val="12"/>
  </w:num>
  <w:num w:numId="22" w16cid:durableId="1965915652">
    <w:abstractNumId w:val="10"/>
  </w:num>
  <w:num w:numId="23" w16cid:durableId="1937596141">
    <w:abstractNumId w:val="10"/>
  </w:num>
  <w:num w:numId="24" w16cid:durableId="437137537">
    <w:abstractNumId w:val="10"/>
  </w:num>
  <w:num w:numId="25" w16cid:durableId="1940212388">
    <w:abstractNumId w:val="12"/>
  </w:num>
  <w:num w:numId="26" w16cid:durableId="502084938">
    <w:abstractNumId w:val="12"/>
  </w:num>
  <w:num w:numId="27" w16cid:durableId="91055099">
    <w:abstractNumId w:val="12"/>
  </w:num>
  <w:num w:numId="28" w16cid:durableId="231619538">
    <w:abstractNumId w:val="21"/>
  </w:num>
  <w:num w:numId="29" w16cid:durableId="885095812">
    <w:abstractNumId w:val="21"/>
  </w:num>
  <w:num w:numId="30" w16cid:durableId="390465234">
    <w:abstractNumId w:val="21"/>
  </w:num>
  <w:num w:numId="31" w16cid:durableId="757408988">
    <w:abstractNumId w:val="17"/>
  </w:num>
  <w:num w:numId="32" w16cid:durableId="1601526444">
    <w:abstractNumId w:val="17"/>
  </w:num>
  <w:num w:numId="33" w16cid:durableId="194971315">
    <w:abstractNumId w:val="17"/>
  </w:num>
  <w:num w:numId="34" w16cid:durableId="11548805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02617313">
    <w:abstractNumId w:val="23"/>
  </w:num>
  <w:num w:numId="36" w16cid:durableId="290866392">
    <w:abstractNumId w:val="24"/>
  </w:num>
  <w:num w:numId="37" w16cid:durableId="17468765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62357557">
    <w:abstractNumId w:val="11"/>
  </w:num>
  <w:num w:numId="39" w16cid:durableId="1892301789">
    <w:abstractNumId w:val="18"/>
  </w:num>
  <w:num w:numId="40" w16cid:durableId="1356691210">
    <w:abstractNumId w:val="7"/>
  </w:num>
  <w:num w:numId="41" w16cid:durableId="759179060">
    <w:abstractNumId w:val="6"/>
  </w:num>
  <w:num w:numId="42" w16cid:durableId="1397975188">
    <w:abstractNumId w:val="20"/>
  </w:num>
  <w:num w:numId="43" w16cid:durableId="1698651345">
    <w:abstractNumId w:val="6"/>
  </w:num>
  <w:num w:numId="44" w16cid:durableId="876510023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CB0"/>
    <w:rsid w:val="00002F8F"/>
    <w:rsid w:val="00004B8D"/>
    <w:rsid w:val="00004EE6"/>
    <w:rsid w:val="0000589F"/>
    <w:rsid w:val="00014C21"/>
    <w:rsid w:val="000162B0"/>
    <w:rsid w:val="0002186B"/>
    <w:rsid w:val="0002594E"/>
    <w:rsid w:val="00026B0F"/>
    <w:rsid w:val="0003023B"/>
    <w:rsid w:val="00031D17"/>
    <w:rsid w:val="0003783B"/>
    <w:rsid w:val="000407F0"/>
    <w:rsid w:val="00044ACE"/>
    <w:rsid w:val="0004508B"/>
    <w:rsid w:val="0004550E"/>
    <w:rsid w:val="00045948"/>
    <w:rsid w:val="00046A31"/>
    <w:rsid w:val="00052614"/>
    <w:rsid w:val="000568DD"/>
    <w:rsid w:val="000578AE"/>
    <w:rsid w:val="00067119"/>
    <w:rsid w:val="000671F6"/>
    <w:rsid w:val="00071C69"/>
    <w:rsid w:val="000723F7"/>
    <w:rsid w:val="00074485"/>
    <w:rsid w:val="00074C1E"/>
    <w:rsid w:val="00074D78"/>
    <w:rsid w:val="0008208C"/>
    <w:rsid w:val="000828F1"/>
    <w:rsid w:val="00082F59"/>
    <w:rsid w:val="000849AE"/>
    <w:rsid w:val="00085C77"/>
    <w:rsid w:val="000905D1"/>
    <w:rsid w:val="00093718"/>
    <w:rsid w:val="00094333"/>
    <w:rsid w:val="00097FAB"/>
    <w:rsid w:val="000A04AB"/>
    <w:rsid w:val="000A313B"/>
    <w:rsid w:val="000A4324"/>
    <w:rsid w:val="000B2E94"/>
    <w:rsid w:val="000B64F3"/>
    <w:rsid w:val="000B65E3"/>
    <w:rsid w:val="000B7090"/>
    <w:rsid w:val="000B7320"/>
    <w:rsid w:val="000C2634"/>
    <w:rsid w:val="000C43C1"/>
    <w:rsid w:val="000E0375"/>
    <w:rsid w:val="000E0467"/>
    <w:rsid w:val="000E0DB6"/>
    <w:rsid w:val="000E0E42"/>
    <w:rsid w:val="000E1B89"/>
    <w:rsid w:val="000E52CE"/>
    <w:rsid w:val="000E6128"/>
    <w:rsid w:val="000F1C7B"/>
    <w:rsid w:val="000F3AAB"/>
    <w:rsid w:val="000F4DE6"/>
    <w:rsid w:val="000F57AB"/>
    <w:rsid w:val="000F6E25"/>
    <w:rsid w:val="000F7DD0"/>
    <w:rsid w:val="001011DF"/>
    <w:rsid w:val="0010128A"/>
    <w:rsid w:val="001013E3"/>
    <w:rsid w:val="00102A25"/>
    <w:rsid w:val="00111B9D"/>
    <w:rsid w:val="00112B69"/>
    <w:rsid w:val="00112C09"/>
    <w:rsid w:val="001144EC"/>
    <w:rsid w:val="00121F1F"/>
    <w:rsid w:val="00122F00"/>
    <w:rsid w:val="00124604"/>
    <w:rsid w:val="00124B5F"/>
    <w:rsid w:val="00127B02"/>
    <w:rsid w:val="001316D3"/>
    <w:rsid w:val="00132DE3"/>
    <w:rsid w:val="001337F3"/>
    <w:rsid w:val="00134B1D"/>
    <w:rsid w:val="00136E38"/>
    <w:rsid w:val="001405A0"/>
    <w:rsid w:val="00142009"/>
    <w:rsid w:val="001433B2"/>
    <w:rsid w:val="001529BC"/>
    <w:rsid w:val="001537DD"/>
    <w:rsid w:val="001554CD"/>
    <w:rsid w:val="00155A91"/>
    <w:rsid w:val="00156F7F"/>
    <w:rsid w:val="001613E2"/>
    <w:rsid w:val="00163176"/>
    <w:rsid w:val="0016432A"/>
    <w:rsid w:val="0016459D"/>
    <w:rsid w:val="00167017"/>
    <w:rsid w:val="001756E0"/>
    <w:rsid w:val="001771C5"/>
    <w:rsid w:val="001823D0"/>
    <w:rsid w:val="00184046"/>
    <w:rsid w:val="00184B68"/>
    <w:rsid w:val="00190471"/>
    <w:rsid w:val="0019210D"/>
    <w:rsid w:val="00192B4F"/>
    <w:rsid w:val="001957BA"/>
    <w:rsid w:val="001970A3"/>
    <w:rsid w:val="001A3BFB"/>
    <w:rsid w:val="001A3C20"/>
    <w:rsid w:val="001A4C3B"/>
    <w:rsid w:val="001A6F84"/>
    <w:rsid w:val="001A726B"/>
    <w:rsid w:val="001B198C"/>
    <w:rsid w:val="001B26C0"/>
    <w:rsid w:val="001B7388"/>
    <w:rsid w:val="001C1603"/>
    <w:rsid w:val="001C645C"/>
    <w:rsid w:val="001D2302"/>
    <w:rsid w:val="001D4F00"/>
    <w:rsid w:val="001D74BB"/>
    <w:rsid w:val="001D7BB3"/>
    <w:rsid w:val="001E12A6"/>
    <w:rsid w:val="001E2B6E"/>
    <w:rsid w:val="001E498F"/>
    <w:rsid w:val="001E6C2B"/>
    <w:rsid w:val="001F36C4"/>
    <w:rsid w:val="00201229"/>
    <w:rsid w:val="00201DB6"/>
    <w:rsid w:val="00201E4C"/>
    <w:rsid w:val="00210B62"/>
    <w:rsid w:val="002142F1"/>
    <w:rsid w:val="00214C9D"/>
    <w:rsid w:val="00217B90"/>
    <w:rsid w:val="00220C91"/>
    <w:rsid w:val="002227B1"/>
    <w:rsid w:val="0022518C"/>
    <w:rsid w:val="002252FF"/>
    <w:rsid w:val="00225991"/>
    <w:rsid w:val="002274F1"/>
    <w:rsid w:val="00227C73"/>
    <w:rsid w:val="002313BB"/>
    <w:rsid w:val="002354D9"/>
    <w:rsid w:val="00236C8E"/>
    <w:rsid w:val="002371B4"/>
    <w:rsid w:val="00237A7E"/>
    <w:rsid w:val="00241F16"/>
    <w:rsid w:val="00243357"/>
    <w:rsid w:val="0024436B"/>
    <w:rsid w:val="00247969"/>
    <w:rsid w:val="00253265"/>
    <w:rsid w:val="00255821"/>
    <w:rsid w:val="0025743E"/>
    <w:rsid w:val="0026075A"/>
    <w:rsid w:val="0026182A"/>
    <w:rsid w:val="00274239"/>
    <w:rsid w:val="00275DF9"/>
    <w:rsid w:val="00276B49"/>
    <w:rsid w:val="0027763B"/>
    <w:rsid w:val="00277698"/>
    <w:rsid w:val="00277EBE"/>
    <w:rsid w:val="00280186"/>
    <w:rsid w:val="00283600"/>
    <w:rsid w:val="002838FB"/>
    <w:rsid w:val="00285249"/>
    <w:rsid w:val="002A20F3"/>
    <w:rsid w:val="002A252E"/>
    <w:rsid w:val="002B2449"/>
    <w:rsid w:val="002B34A7"/>
    <w:rsid w:val="002B5A4A"/>
    <w:rsid w:val="002B5C9F"/>
    <w:rsid w:val="002B74C8"/>
    <w:rsid w:val="002C09C9"/>
    <w:rsid w:val="002C623D"/>
    <w:rsid w:val="002D1818"/>
    <w:rsid w:val="002D2B74"/>
    <w:rsid w:val="002D3C60"/>
    <w:rsid w:val="002D5A0F"/>
    <w:rsid w:val="002D60DB"/>
    <w:rsid w:val="002D6E25"/>
    <w:rsid w:val="002E02F4"/>
    <w:rsid w:val="002E16E0"/>
    <w:rsid w:val="002E74E0"/>
    <w:rsid w:val="002E7F1E"/>
    <w:rsid w:val="002F2DEB"/>
    <w:rsid w:val="002F3903"/>
    <w:rsid w:val="002F4A52"/>
    <w:rsid w:val="002F7D90"/>
    <w:rsid w:val="002F7DDA"/>
    <w:rsid w:val="0030026A"/>
    <w:rsid w:val="00305173"/>
    <w:rsid w:val="003106BD"/>
    <w:rsid w:val="00320D20"/>
    <w:rsid w:val="00321A76"/>
    <w:rsid w:val="0032530B"/>
    <w:rsid w:val="00330AA1"/>
    <w:rsid w:val="00330F59"/>
    <w:rsid w:val="0033169F"/>
    <w:rsid w:val="00335E5B"/>
    <w:rsid w:val="003376AC"/>
    <w:rsid w:val="003409A4"/>
    <w:rsid w:val="00340D71"/>
    <w:rsid w:val="00342BCF"/>
    <w:rsid w:val="003447E6"/>
    <w:rsid w:val="00347D7B"/>
    <w:rsid w:val="003535D4"/>
    <w:rsid w:val="00354F5D"/>
    <w:rsid w:val="00356722"/>
    <w:rsid w:val="00357D03"/>
    <w:rsid w:val="0036346D"/>
    <w:rsid w:val="00363742"/>
    <w:rsid w:val="00365ECE"/>
    <w:rsid w:val="00371F61"/>
    <w:rsid w:val="003744DA"/>
    <w:rsid w:val="0037655C"/>
    <w:rsid w:val="00377760"/>
    <w:rsid w:val="00384246"/>
    <w:rsid w:val="00384904"/>
    <w:rsid w:val="003A0EA3"/>
    <w:rsid w:val="003A7615"/>
    <w:rsid w:val="003A7646"/>
    <w:rsid w:val="003B33F5"/>
    <w:rsid w:val="003B4CCD"/>
    <w:rsid w:val="003B4DED"/>
    <w:rsid w:val="003C12C5"/>
    <w:rsid w:val="003C12F2"/>
    <w:rsid w:val="003C1475"/>
    <w:rsid w:val="003C27EF"/>
    <w:rsid w:val="003C32E9"/>
    <w:rsid w:val="003C3898"/>
    <w:rsid w:val="003C421A"/>
    <w:rsid w:val="003D1099"/>
    <w:rsid w:val="003D23E3"/>
    <w:rsid w:val="003D2605"/>
    <w:rsid w:val="003D64D6"/>
    <w:rsid w:val="003E034A"/>
    <w:rsid w:val="003E09C9"/>
    <w:rsid w:val="003E3E21"/>
    <w:rsid w:val="003E4D77"/>
    <w:rsid w:val="003E5A7E"/>
    <w:rsid w:val="003E6AC9"/>
    <w:rsid w:val="003F00B0"/>
    <w:rsid w:val="003F0C2B"/>
    <w:rsid w:val="003F16DE"/>
    <w:rsid w:val="003F712A"/>
    <w:rsid w:val="00400EF1"/>
    <w:rsid w:val="004040B6"/>
    <w:rsid w:val="00404B24"/>
    <w:rsid w:val="00407476"/>
    <w:rsid w:val="004134E7"/>
    <w:rsid w:val="00416281"/>
    <w:rsid w:val="00422353"/>
    <w:rsid w:val="00426915"/>
    <w:rsid w:val="0042756A"/>
    <w:rsid w:val="0043197A"/>
    <w:rsid w:val="00433F63"/>
    <w:rsid w:val="00435788"/>
    <w:rsid w:val="004359E6"/>
    <w:rsid w:val="00437669"/>
    <w:rsid w:val="00440140"/>
    <w:rsid w:val="0044225F"/>
    <w:rsid w:val="00443CE3"/>
    <w:rsid w:val="0044603C"/>
    <w:rsid w:val="004470A9"/>
    <w:rsid w:val="00452E7B"/>
    <w:rsid w:val="004546FA"/>
    <w:rsid w:val="00455EAB"/>
    <w:rsid w:val="00472301"/>
    <w:rsid w:val="00472808"/>
    <w:rsid w:val="00473A8B"/>
    <w:rsid w:val="004752B2"/>
    <w:rsid w:val="00475ABD"/>
    <w:rsid w:val="00481FE7"/>
    <w:rsid w:val="004832E5"/>
    <w:rsid w:val="0048532C"/>
    <w:rsid w:val="004876E8"/>
    <w:rsid w:val="00487925"/>
    <w:rsid w:val="0049103F"/>
    <w:rsid w:val="00492CEB"/>
    <w:rsid w:val="00495358"/>
    <w:rsid w:val="0049656C"/>
    <w:rsid w:val="004A0DFE"/>
    <w:rsid w:val="004A1CBE"/>
    <w:rsid w:val="004A282C"/>
    <w:rsid w:val="004A31FE"/>
    <w:rsid w:val="004A3C62"/>
    <w:rsid w:val="004B1431"/>
    <w:rsid w:val="004B2413"/>
    <w:rsid w:val="004B7714"/>
    <w:rsid w:val="004C0971"/>
    <w:rsid w:val="004C0C25"/>
    <w:rsid w:val="004C10C9"/>
    <w:rsid w:val="004C2111"/>
    <w:rsid w:val="004C2926"/>
    <w:rsid w:val="004C4111"/>
    <w:rsid w:val="004C53D5"/>
    <w:rsid w:val="004C5AE0"/>
    <w:rsid w:val="004C5EC9"/>
    <w:rsid w:val="004C732E"/>
    <w:rsid w:val="004C77BF"/>
    <w:rsid w:val="004D20AE"/>
    <w:rsid w:val="004D2796"/>
    <w:rsid w:val="004D3578"/>
    <w:rsid w:val="004D672D"/>
    <w:rsid w:val="004D6D6F"/>
    <w:rsid w:val="004E17B5"/>
    <w:rsid w:val="004E442D"/>
    <w:rsid w:val="004E5FD6"/>
    <w:rsid w:val="004E6777"/>
    <w:rsid w:val="004F1A16"/>
    <w:rsid w:val="004F207F"/>
    <w:rsid w:val="004F5D91"/>
    <w:rsid w:val="005070FA"/>
    <w:rsid w:val="0051206C"/>
    <w:rsid w:val="0051404B"/>
    <w:rsid w:val="00514D7B"/>
    <w:rsid w:val="0052186A"/>
    <w:rsid w:val="0052295B"/>
    <w:rsid w:val="00530DF2"/>
    <w:rsid w:val="005321DA"/>
    <w:rsid w:val="00532476"/>
    <w:rsid w:val="005356D3"/>
    <w:rsid w:val="0053641C"/>
    <w:rsid w:val="00536947"/>
    <w:rsid w:val="00547541"/>
    <w:rsid w:val="00547FE3"/>
    <w:rsid w:val="00551365"/>
    <w:rsid w:val="005547D5"/>
    <w:rsid w:val="00557A7B"/>
    <w:rsid w:val="00560579"/>
    <w:rsid w:val="00561565"/>
    <w:rsid w:val="005627FF"/>
    <w:rsid w:val="0056613B"/>
    <w:rsid w:val="00570060"/>
    <w:rsid w:val="00571AC4"/>
    <w:rsid w:val="005728F1"/>
    <w:rsid w:val="00572AB5"/>
    <w:rsid w:val="00574104"/>
    <w:rsid w:val="00577D1A"/>
    <w:rsid w:val="00577D61"/>
    <w:rsid w:val="005822AC"/>
    <w:rsid w:val="005860BA"/>
    <w:rsid w:val="00586541"/>
    <w:rsid w:val="00590CA0"/>
    <w:rsid w:val="005922B5"/>
    <w:rsid w:val="00592D72"/>
    <w:rsid w:val="005938F3"/>
    <w:rsid w:val="00593D33"/>
    <w:rsid w:val="0059431F"/>
    <w:rsid w:val="00596788"/>
    <w:rsid w:val="005A4DD3"/>
    <w:rsid w:val="005B03E2"/>
    <w:rsid w:val="005B2DA0"/>
    <w:rsid w:val="005B405A"/>
    <w:rsid w:val="005C2CCB"/>
    <w:rsid w:val="005C446B"/>
    <w:rsid w:val="005C6479"/>
    <w:rsid w:val="005C662A"/>
    <w:rsid w:val="005C69FD"/>
    <w:rsid w:val="005C79E2"/>
    <w:rsid w:val="005D1E34"/>
    <w:rsid w:val="005D2003"/>
    <w:rsid w:val="005D26AB"/>
    <w:rsid w:val="005D7025"/>
    <w:rsid w:val="005D71AB"/>
    <w:rsid w:val="005E1F1C"/>
    <w:rsid w:val="005E2ADE"/>
    <w:rsid w:val="005E2D67"/>
    <w:rsid w:val="005E3C51"/>
    <w:rsid w:val="005E5578"/>
    <w:rsid w:val="005F4D62"/>
    <w:rsid w:val="005F4DFA"/>
    <w:rsid w:val="005F55C3"/>
    <w:rsid w:val="005F6A60"/>
    <w:rsid w:val="005F72DE"/>
    <w:rsid w:val="0060140D"/>
    <w:rsid w:val="00601727"/>
    <w:rsid w:val="00601C1A"/>
    <w:rsid w:val="006058B4"/>
    <w:rsid w:val="006058EF"/>
    <w:rsid w:val="00605B37"/>
    <w:rsid w:val="00607D9C"/>
    <w:rsid w:val="00610ED7"/>
    <w:rsid w:val="00611112"/>
    <w:rsid w:val="00620CE3"/>
    <w:rsid w:val="00621086"/>
    <w:rsid w:val="00621AAE"/>
    <w:rsid w:val="00626F05"/>
    <w:rsid w:val="00627D1B"/>
    <w:rsid w:val="0063315C"/>
    <w:rsid w:val="006335BC"/>
    <w:rsid w:val="006365A1"/>
    <w:rsid w:val="00636AA2"/>
    <w:rsid w:val="00637702"/>
    <w:rsid w:val="00641CC4"/>
    <w:rsid w:val="00650D4C"/>
    <w:rsid w:val="00654A1E"/>
    <w:rsid w:val="00665ADE"/>
    <w:rsid w:val="00666764"/>
    <w:rsid w:val="0066694B"/>
    <w:rsid w:val="00667DB6"/>
    <w:rsid w:val="006711B3"/>
    <w:rsid w:val="0067260C"/>
    <w:rsid w:val="006727C1"/>
    <w:rsid w:val="006771E8"/>
    <w:rsid w:val="00677C01"/>
    <w:rsid w:val="0068095D"/>
    <w:rsid w:val="006839AE"/>
    <w:rsid w:val="00683CC7"/>
    <w:rsid w:val="00692CA5"/>
    <w:rsid w:val="006932D7"/>
    <w:rsid w:val="00696A77"/>
    <w:rsid w:val="006A5169"/>
    <w:rsid w:val="006A621C"/>
    <w:rsid w:val="006B06A2"/>
    <w:rsid w:val="006B08B2"/>
    <w:rsid w:val="006B13DA"/>
    <w:rsid w:val="006B215D"/>
    <w:rsid w:val="006C0D8F"/>
    <w:rsid w:val="006C167F"/>
    <w:rsid w:val="006C31C0"/>
    <w:rsid w:val="006C3D37"/>
    <w:rsid w:val="006C49BA"/>
    <w:rsid w:val="006C6376"/>
    <w:rsid w:val="006D1212"/>
    <w:rsid w:val="006D6FF5"/>
    <w:rsid w:val="006F1B19"/>
    <w:rsid w:val="006F1F80"/>
    <w:rsid w:val="006F29ED"/>
    <w:rsid w:val="006F4F77"/>
    <w:rsid w:val="006F54AD"/>
    <w:rsid w:val="0070147C"/>
    <w:rsid w:val="0070195E"/>
    <w:rsid w:val="00702EE1"/>
    <w:rsid w:val="00703D43"/>
    <w:rsid w:val="00712707"/>
    <w:rsid w:val="00713131"/>
    <w:rsid w:val="00714FA0"/>
    <w:rsid w:val="00714FD6"/>
    <w:rsid w:val="00715665"/>
    <w:rsid w:val="007158E4"/>
    <w:rsid w:val="007223AB"/>
    <w:rsid w:val="00722CFF"/>
    <w:rsid w:val="0072629D"/>
    <w:rsid w:val="007265F7"/>
    <w:rsid w:val="007270F8"/>
    <w:rsid w:val="00730A84"/>
    <w:rsid w:val="007317B7"/>
    <w:rsid w:val="00731894"/>
    <w:rsid w:val="00733309"/>
    <w:rsid w:val="00734D83"/>
    <w:rsid w:val="007372A3"/>
    <w:rsid w:val="0074059D"/>
    <w:rsid w:val="0074101C"/>
    <w:rsid w:val="00741A3D"/>
    <w:rsid w:val="00745653"/>
    <w:rsid w:val="00746796"/>
    <w:rsid w:val="007468E5"/>
    <w:rsid w:val="00746D91"/>
    <w:rsid w:val="0075598A"/>
    <w:rsid w:val="007560F3"/>
    <w:rsid w:val="00757034"/>
    <w:rsid w:val="00757EF9"/>
    <w:rsid w:val="00761813"/>
    <w:rsid w:val="00761DB5"/>
    <w:rsid w:val="00765762"/>
    <w:rsid w:val="007705C8"/>
    <w:rsid w:val="00771B85"/>
    <w:rsid w:val="00771E47"/>
    <w:rsid w:val="00773409"/>
    <w:rsid w:val="007738BB"/>
    <w:rsid w:val="00775DA6"/>
    <w:rsid w:val="00776C04"/>
    <w:rsid w:val="007802ED"/>
    <w:rsid w:val="0078170A"/>
    <w:rsid w:val="00781981"/>
    <w:rsid w:val="00783089"/>
    <w:rsid w:val="00783EA2"/>
    <w:rsid w:val="00784B05"/>
    <w:rsid w:val="00790956"/>
    <w:rsid w:val="00791EB5"/>
    <w:rsid w:val="00793BEE"/>
    <w:rsid w:val="007948FE"/>
    <w:rsid w:val="0079502D"/>
    <w:rsid w:val="00795A86"/>
    <w:rsid w:val="007A070B"/>
    <w:rsid w:val="007A0755"/>
    <w:rsid w:val="007A0A29"/>
    <w:rsid w:val="007A0F08"/>
    <w:rsid w:val="007A31D9"/>
    <w:rsid w:val="007A3412"/>
    <w:rsid w:val="007A74F9"/>
    <w:rsid w:val="007B2355"/>
    <w:rsid w:val="007C0604"/>
    <w:rsid w:val="007C1151"/>
    <w:rsid w:val="007C1DA4"/>
    <w:rsid w:val="007C2CC3"/>
    <w:rsid w:val="007C7EA9"/>
    <w:rsid w:val="007D41A1"/>
    <w:rsid w:val="007D5F05"/>
    <w:rsid w:val="007E4119"/>
    <w:rsid w:val="007F41AB"/>
    <w:rsid w:val="007F59B0"/>
    <w:rsid w:val="008033D0"/>
    <w:rsid w:val="00803FB6"/>
    <w:rsid w:val="008059EF"/>
    <w:rsid w:val="008128F7"/>
    <w:rsid w:val="00812938"/>
    <w:rsid w:val="008212A0"/>
    <w:rsid w:val="008246D3"/>
    <w:rsid w:val="00827B71"/>
    <w:rsid w:val="00830DAC"/>
    <w:rsid w:val="0083134C"/>
    <w:rsid w:val="00831F94"/>
    <w:rsid w:val="00831FFD"/>
    <w:rsid w:val="00832F51"/>
    <w:rsid w:val="00833E04"/>
    <w:rsid w:val="008376F1"/>
    <w:rsid w:val="00843100"/>
    <w:rsid w:val="00847054"/>
    <w:rsid w:val="00850F25"/>
    <w:rsid w:val="00851B21"/>
    <w:rsid w:val="00851D8B"/>
    <w:rsid w:val="008534AA"/>
    <w:rsid w:val="0085376E"/>
    <w:rsid w:val="008575D6"/>
    <w:rsid w:val="0086102E"/>
    <w:rsid w:val="008705B9"/>
    <w:rsid w:val="008719C2"/>
    <w:rsid w:val="00872470"/>
    <w:rsid w:val="00882E86"/>
    <w:rsid w:val="00883718"/>
    <w:rsid w:val="00883B6F"/>
    <w:rsid w:val="00884C5B"/>
    <w:rsid w:val="00884FF7"/>
    <w:rsid w:val="00887C86"/>
    <w:rsid w:val="00890E1D"/>
    <w:rsid w:val="00891657"/>
    <w:rsid w:val="00894ACE"/>
    <w:rsid w:val="0089558C"/>
    <w:rsid w:val="008957A6"/>
    <w:rsid w:val="008A667C"/>
    <w:rsid w:val="008B19D9"/>
    <w:rsid w:val="008B1FD3"/>
    <w:rsid w:val="008B204B"/>
    <w:rsid w:val="008B290E"/>
    <w:rsid w:val="008B482E"/>
    <w:rsid w:val="008B4EE1"/>
    <w:rsid w:val="008C1F33"/>
    <w:rsid w:val="008C38FA"/>
    <w:rsid w:val="008C396A"/>
    <w:rsid w:val="008C49AE"/>
    <w:rsid w:val="008C59F7"/>
    <w:rsid w:val="008C66C1"/>
    <w:rsid w:val="008D091F"/>
    <w:rsid w:val="008D38E3"/>
    <w:rsid w:val="008E5EC3"/>
    <w:rsid w:val="008E7231"/>
    <w:rsid w:val="008E7687"/>
    <w:rsid w:val="008F0E3C"/>
    <w:rsid w:val="008F11FA"/>
    <w:rsid w:val="008F33AE"/>
    <w:rsid w:val="008F4A80"/>
    <w:rsid w:val="008F4ACA"/>
    <w:rsid w:val="008F5C15"/>
    <w:rsid w:val="00900D57"/>
    <w:rsid w:val="00905145"/>
    <w:rsid w:val="00906B52"/>
    <w:rsid w:val="0090768B"/>
    <w:rsid w:val="00910B66"/>
    <w:rsid w:val="00912F98"/>
    <w:rsid w:val="00913983"/>
    <w:rsid w:val="00913B74"/>
    <w:rsid w:val="00917FBB"/>
    <w:rsid w:val="009219CA"/>
    <w:rsid w:val="009223D3"/>
    <w:rsid w:val="00924E61"/>
    <w:rsid w:val="0092648E"/>
    <w:rsid w:val="00931D7A"/>
    <w:rsid w:val="00932936"/>
    <w:rsid w:val="00932BE2"/>
    <w:rsid w:val="00935D8D"/>
    <w:rsid w:val="009372C3"/>
    <w:rsid w:val="00937999"/>
    <w:rsid w:val="00942FE8"/>
    <w:rsid w:val="00944D6F"/>
    <w:rsid w:val="00947FF9"/>
    <w:rsid w:val="0095259A"/>
    <w:rsid w:val="00954E4A"/>
    <w:rsid w:val="00955F94"/>
    <w:rsid w:val="00956C0D"/>
    <w:rsid w:val="00957E70"/>
    <w:rsid w:val="00960C11"/>
    <w:rsid w:val="009642F6"/>
    <w:rsid w:val="00964AF7"/>
    <w:rsid w:val="00965E2A"/>
    <w:rsid w:val="00966E7B"/>
    <w:rsid w:val="00970DAB"/>
    <w:rsid w:val="0097321D"/>
    <w:rsid w:val="00974A43"/>
    <w:rsid w:val="0097522A"/>
    <w:rsid w:val="00980439"/>
    <w:rsid w:val="00980B76"/>
    <w:rsid w:val="009827C2"/>
    <w:rsid w:val="00991AF0"/>
    <w:rsid w:val="00991BE1"/>
    <w:rsid w:val="00991E37"/>
    <w:rsid w:val="00992531"/>
    <w:rsid w:val="00995CD5"/>
    <w:rsid w:val="00996C03"/>
    <w:rsid w:val="009A1787"/>
    <w:rsid w:val="009A4F5A"/>
    <w:rsid w:val="009B037C"/>
    <w:rsid w:val="009B1F44"/>
    <w:rsid w:val="009B4573"/>
    <w:rsid w:val="009C002A"/>
    <w:rsid w:val="009C5F6A"/>
    <w:rsid w:val="009D0B40"/>
    <w:rsid w:val="009E278C"/>
    <w:rsid w:val="009E4D22"/>
    <w:rsid w:val="009E5B28"/>
    <w:rsid w:val="009F018F"/>
    <w:rsid w:val="009F6EDC"/>
    <w:rsid w:val="009F74D6"/>
    <w:rsid w:val="009F7B29"/>
    <w:rsid w:val="00A00E6F"/>
    <w:rsid w:val="00A035CE"/>
    <w:rsid w:val="00A0453B"/>
    <w:rsid w:val="00A0495F"/>
    <w:rsid w:val="00A0537F"/>
    <w:rsid w:val="00A0602E"/>
    <w:rsid w:val="00A06C1F"/>
    <w:rsid w:val="00A07FFA"/>
    <w:rsid w:val="00A11FB4"/>
    <w:rsid w:val="00A1550B"/>
    <w:rsid w:val="00A20369"/>
    <w:rsid w:val="00A2437C"/>
    <w:rsid w:val="00A35782"/>
    <w:rsid w:val="00A357E6"/>
    <w:rsid w:val="00A362F9"/>
    <w:rsid w:val="00A36674"/>
    <w:rsid w:val="00A375EA"/>
    <w:rsid w:val="00A42713"/>
    <w:rsid w:val="00A42C26"/>
    <w:rsid w:val="00A43EE6"/>
    <w:rsid w:val="00A44FCD"/>
    <w:rsid w:val="00A47250"/>
    <w:rsid w:val="00A5023D"/>
    <w:rsid w:val="00A56929"/>
    <w:rsid w:val="00A60F49"/>
    <w:rsid w:val="00A61E15"/>
    <w:rsid w:val="00A622CA"/>
    <w:rsid w:val="00A66F91"/>
    <w:rsid w:val="00A70229"/>
    <w:rsid w:val="00A8107E"/>
    <w:rsid w:val="00A822A5"/>
    <w:rsid w:val="00A84B05"/>
    <w:rsid w:val="00A918D1"/>
    <w:rsid w:val="00A92F4E"/>
    <w:rsid w:val="00A93A9A"/>
    <w:rsid w:val="00A96080"/>
    <w:rsid w:val="00AA07A3"/>
    <w:rsid w:val="00AA2871"/>
    <w:rsid w:val="00AA5A0A"/>
    <w:rsid w:val="00AA5C16"/>
    <w:rsid w:val="00AB0DED"/>
    <w:rsid w:val="00AB5703"/>
    <w:rsid w:val="00AC0445"/>
    <w:rsid w:val="00AC31D4"/>
    <w:rsid w:val="00AC3DF9"/>
    <w:rsid w:val="00AC48F3"/>
    <w:rsid w:val="00AC6098"/>
    <w:rsid w:val="00AC616F"/>
    <w:rsid w:val="00AD3B26"/>
    <w:rsid w:val="00AD60FF"/>
    <w:rsid w:val="00AE0190"/>
    <w:rsid w:val="00AE2BF6"/>
    <w:rsid w:val="00AE3370"/>
    <w:rsid w:val="00AE64CA"/>
    <w:rsid w:val="00AE7BF2"/>
    <w:rsid w:val="00AF428E"/>
    <w:rsid w:val="00AF65AF"/>
    <w:rsid w:val="00AF7092"/>
    <w:rsid w:val="00AF743D"/>
    <w:rsid w:val="00B045C0"/>
    <w:rsid w:val="00B1324D"/>
    <w:rsid w:val="00B157E2"/>
    <w:rsid w:val="00B20B6D"/>
    <w:rsid w:val="00B239A4"/>
    <w:rsid w:val="00B24A45"/>
    <w:rsid w:val="00B25B92"/>
    <w:rsid w:val="00B26948"/>
    <w:rsid w:val="00B269F0"/>
    <w:rsid w:val="00B3316A"/>
    <w:rsid w:val="00B33769"/>
    <w:rsid w:val="00B34D51"/>
    <w:rsid w:val="00B35CB4"/>
    <w:rsid w:val="00B36A0E"/>
    <w:rsid w:val="00B36BA1"/>
    <w:rsid w:val="00B40D67"/>
    <w:rsid w:val="00B43C45"/>
    <w:rsid w:val="00B464BC"/>
    <w:rsid w:val="00B5168F"/>
    <w:rsid w:val="00B55EE8"/>
    <w:rsid w:val="00B56E6C"/>
    <w:rsid w:val="00B60C85"/>
    <w:rsid w:val="00B62015"/>
    <w:rsid w:val="00B63C21"/>
    <w:rsid w:val="00B63D0E"/>
    <w:rsid w:val="00B668C4"/>
    <w:rsid w:val="00B70188"/>
    <w:rsid w:val="00B806D6"/>
    <w:rsid w:val="00B83039"/>
    <w:rsid w:val="00B840FA"/>
    <w:rsid w:val="00B92AAF"/>
    <w:rsid w:val="00B92BB8"/>
    <w:rsid w:val="00B96988"/>
    <w:rsid w:val="00BA5B00"/>
    <w:rsid w:val="00BA6628"/>
    <w:rsid w:val="00BA6C8F"/>
    <w:rsid w:val="00BB0F63"/>
    <w:rsid w:val="00BB1A07"/>
    <w:rsid w:val="00BB3040"/>
    <w:rsid w:val="00BB44D5"/>
    <w:rsid w:val="00BB6987"/>
    <w:rsid w:val="00BB6DAD"/>
    <w:rsid w:val="00BB6FD7"/>
    <w:rsid w:val="00BB7346"/>
    <w:rsid w:val="00BC0CFE"/>
    <w:rsid w:val="00BC1555"/>
    <w:rsid w:val="00BC60A9"/>
    <w:rsid w:val="00BE0BAB"/>
    <w:rsid w:val="00BE0C8A"/>
    <w:rsid w:val="00BE334D"/>
    <w:rsid w:val="00BE4988"/>
    <w:rsid w:val="00BF1C24"/>
    <w:rsid w:val="00BF37C7"/>
    <w:rsid w:val="00BF5AC9"/>
    <w:rsid w:val="00BF5E73"/>
    <w:rsid w:val="00C031B6"/>
    <w:rsid w:val="00C03B43"/>
    <w:rsid w:val="00C06939"/>
    <w:rsid w:val="00C14F71"/>
    <w:rsid w:val="00C15C3C"/>
    <w:rsid w:val="00C17AB3"/>
    <w:rsid w:val="00C21E3B"/>
    <w:rsid w:val="00C252CF"/>
    <w:rsid w:val="00C2660D"/>
    <w:rsid w:val="00C27602"/>
    <w:rsid w:val="00C35B1A"/>
    <w:rsid w:val="00C41316"/>
    <w:rsid w:val="00C41C7D"/>
    <w:rsid w:val="00C41F1B"/>
    <w:rsid w:val="00C4202D"/>
    <w:rsid w:val="00C424F0"/>
    <w:rsid w:val="00C50F4D"/>
    <w:rsid w:val="00C51958"/>
    <w:rsid w:val="00C63023"/>
    <w:rsid w:val="00C63743"/>
    <w:rsid w:val="00C64064"/>
    <w:rsid w:val="00C7417B"/>
    <w:rsid w:val="00C76C6C"/>
    <w:rsid w:val="00C771EE"/>
    <w:rsid w:val="00C80EC5"/>
    <w:rsid w:val="00C866D9"/>
    <w:rsid w:val="00C86BB9"/>
    <w:rsid w:val="00C8764A"/>
    <w:rsid w:val="00C8772C"/>
    <w:rsid w:val="00C90998"/>
    <w:rsid w:val="00C91D97"/>
    <w:rsid w:val="00C9682B"/>
    <w:rsid w:val="00CA1059"/>
    <w:rsid w:val="00CA36D3"/>
    <w:rsid w:val="00CA43FD"/>
    <w:rsid w:val="00CA4BBA"/>
    <w:rsid w:val="00CA629E"/>
    <w:rsid w:val="00CA6C30"/>
    <w:rsid w:val="00CA734A"/>
    <w:rsid w:val="00CB1576"/>
    <w:rsid w:val="00CB18EB"/>
    <w:rsid w:val="00CB441E"/>
    <w:rsid w:val="00CC72E9"/>
    <w:rsid w:val="00CD059F"/>
    <w:rsid w:val="00CD25C2"/>
    <w:rsid w:val="00CD44FD"/>
    <w:rsid w:val="00CD4D4E"/>
    <w:rsid w:val="00CE089F"/>
    <w:rsid w:val="00CE0DAB"/>
    <w:rsid w:val="00CE0E56"/>
    <w:rsid w:val="00CE24E5"/>
    <w:rsid w:val="00CE2F97"/>
    <w:rsid w:val="00CE41DB"/>
    <w:rsid w:val="00CE4D96"/>
    <w:rsid w:val="00CE5EE0"/>
    <w:rsid w:val="00CF0A8B"/>
    <w:rsid w:val="00CF39EF"/>
    <w:rsid w:val="00D078C4"/>
    <w:rsid w:val="00D10D2C"/>
    <w:rsid w:val="00D15C78"/>
    <w:rsid w:val="00D15EA5"/>
    <w:rsid w:val="00D17F47"/>
    <w:rsid w:val="00D20E60"/>
    <w:rsid w:val="00D2100B"/>
    <w:rsid w:val="00D24220"/>
    <w:rsid w:val="00D2445B"/>
    <w:rsid w:val="00D26AC0"/>
    <w:rsid w:val="00D3089E"/>
    <w:rsid w:val="00D31D7A"/>
    <w:rsid w:val="00D33A8A"/>
    <w:rsid w:val="00D33E60"/>
    <w:rsid w:val="00D3569A"/>
    <w:rsid w:val="00D374D2"/>
    <w:rsid w:val="00D42A61"/>
    <w:rsid w:val="00D430AD"/>
    <w:rsid w:val="00D460E7"/>
    <w:rsid w:val="00D47062"/>
    <w:rsid w:val="00D55512"/>
    <w:rsid w:val="00D56AB5"/>
    <w:rsid w:val="00D63ABC"/>
    <w:rsid w:val="00D655CC"/>
    <w:rsid w:val="00D675F1"/>
    <w:rsid w:val="00D7097E"/>
    <w:rsid w:val="00D73B96"/>
    <w:rsid w:val="00D80807"/>
    <w:rsid w:val="00D80D26"/>
    <w:rsid w:val="00D8305E"/>
    <w:rsid w:val="00D86917"/>
    <w:rsid w:val="00D87339"/>
    <w:rsid w:val="00D873B3"/>
    <w:rsid w:val="00D92F9A"/>
    <w:rsid w:val="00D9427D"/>
    <w:rsid w:val="00D96128"/>
    <w:rsid w:val="00D96289"/>
    <w:rsid w:val="00D972D3"/>
    <w:rsid w:val="00DA2D3D"/>
    <w:rsid w:val="00DA36EE"/>
    <w:rsid w:val="00DA452E"/>
    <w:rsid w:val="00DA4E36"/>
    <w:rsid w:val="00DA5128"/>
    <w:rsid w:val="00DA58F3"/>
    <w:rsid w:val="00DA6BC7"/>
    <w:rsid w:val="00DB308D"/>
    <w:rsid w:val="00DB4BB0"/>
    <w:rsid w:val="00DB5F40"/>
    <w:rsid w:val="00DB7B72"/>
    <w:rsid w:val="00DB7D60"/>
    <w:rsid w:val="00DC074D"/>
    <w:rsid w:val="00DC2B59"/>
    <w:rsid w:val="00DC5179"/>
    <w:rsid w:val="00DD0B8B"/>
    <w:rsid w:val="00DD1E47"/>
    <w:rsid w:val="00DD2DFC"/>
    <w:rsid w:val="00DD367B"/>
    <w:rsid w:val="00DD61A9"/>
    <w:rsid w:val="00DD682F"/>
    <w:rsid w:val="00DD6EF1"/>
    <w:rsid w:val="00DD7940"/>
    <w:rsid w:val="00DE44E2"/>
    <w:rsid w:val="00DE4958"/>
    <w:rsid w:val="00DE7466"/>
    <w:rsid w:val="00DF49EF"/>
    <w:rsid w:val="00DF7C98"/>
    <w:rsid w:val="00E024BA"/>
    <w:rsid w:val="00E030D7"/>
    <w:rsid w:val="00E04361"/>
    <w:rsid w:val="00E064FD"/>
    <w:rsid w:val="00E06C15"/>
    <w:rsid w:val="00E06D16"/>
    <w:rsid w:val="00E103FF"/>
    <w:rsid w:val="00E1053A"/>
    <w:rsid w:val="00E141CD"/>
    <w:rsid w:val="00E142E8"/>
    <w:rsid w:val="00E148DE"/>
    <w:rsid w:val="00E17598"/>
    <w:rsid w:val="00E21BA6"/>
    <w:rsid w:val="00E26AF3"/>
    <w:rsid w:val="00E276E0"/>
    <w:rsid w:val="00E2781F"/>
    <w:rsid w:val="00E311FF"/>
    <w:rsid w:val="00E314EA"/>
    <w:rsid w:val="00E33547"/>
    <w:rsid w:val="00E33FDA"/>
    <w:rsid w:val="00E34FE2"/>
    <w:rsid w:val="00E406D5"/>
    <w:rsid w:val="00E468F3"/>
    <w:rsid w:val="00E5014C"/>
    <w:rsid w:val="00E56701"/>
    <w:rsid w:val="00E56DA3"/>
    <w:rsid w:val="00E612A0"/>
    <w:rsid w:val="00E62754"/>
    <w:rsid w:val="00E63AC1"/>
    <w:rsid w:val="00E64D2D"/>
    <w:rsid w:val="00E7478D"/>
    <w:rsid w:val="00E80C10"/>
    <w:rsid w:val="00E80F2E"/>
    <w:rsid w:val="00E86B53"/>
    <w:rsid w:val="00E87C84"/>
    <w:rsid w:val="00E9110B"/>
    <w:rsid w:val="00E95DFD"/>
    <w:rsid w:val="00EA292F"/>
    <w:rsid w:val="00EA2B6F"/>
    <w:rsid w:val="00EA2E7C"/>
    <w:rsid w:val="00EA590C"/>
    <w:rsid w:val="00EB3478"/>
    <w:rsid w:val="00EB471C"/>
    <w:rsid w:val="00EB4B39"/>
    <w:rsid w:val="00EB6FE3"/>
    <w:rsid w:val="00EC2305"/>
    <w:rsid w:val="00EC3056"/>
    <w:rsid w:val="00EC3C33"/>
    <w:rsid w:val="00EC681D"/>
    <w:rsid w:val="00ED1DBD"/>
    <w:rsid w:val="00ED78EB"/>
    <w:rsid w:val="00EE0F65"/>
    <w:rsid w:val="00EE3D6D"/>
    <w:rsid w:val="00EE73E1"/>
    <w:rsid w:val="00EF421E"/>
    <w:rsid w:val="00EF4E53"/>
    <w:rsid w:val="00EF7E92"/>
    <w:rsid w:val="00F00D2C"/>
    <w:rsid w:val="00F032F5"/>
    <w:rsid w:val="00F07CE6"/>
    <w:rsid w:val="00F16098"/>
    <w:rsid w:val="00F16B97"/>
    <w:rsid w:val="00F22236"/>
    <w:rsid w:val="00F246A1"/>
    <w:rsid w:val="00F32737"/>
    <w:rsid w:val="00F34985"/>
    <w:rsid w:val="00F37917"/>
    <w:rsid w:val="00F50922"/>
    <w:rsid w:val="00F51277"/>
    <w:rsid w:val="00F5513E"/>
    <w:rsid w:val="00F618BE"/>
    <w:rsid w:val="00F63F3F"/>
    <w:rsid w:val="00F66FA5"/>
    <w:rsid w:val="00F71678"/>
    <w:rsid w:val="00F71A70"/>
    <w:rsid w:val="00F730E3"/>
    <w:rsid w:val="00F73F37"/>
    <w:rsid w:val="00F74C52"/>
    <w:rsid w:val="00F755E9"/>
    <w:rsid w:val="00F75E1E"/>
    <w:rsid w:val="00F75F43"/>
    <w:rsid w:val="00F9006F"/>
    <w:rsid w:val="00F909CD"/>
    <w:rsid w:val="00F92E43"/>
    <w:rsid w:val="00F974D1"/>
    <w:rsid w:val="00FA16E0"/>
    <w:rsid w:val="00FA1ACF"/>
    <w:rsid w:val="00FA2E2E"/>
    <w:rsid w:val="00FA4318"/>
    <w:rsid w:val="00FA5A89"/>
    <w:rsid w:val="00FB47C0"/>
    <w:rsid w:val="00FB4D80"/>
    <w:rsid w:val="00FC1304"/>
    <w:rsid w:val="00FC30A5"/>
    <w:rsid w:val="00FC4397"/>
    <w:rsid w:val="00FD05AD"/>
    <w:rsid w:val="00FD0666"/>
    <w:rsid w:val="00FD1A51"/>
    <w:rsid w:val="00FD3E73"/>
    <w:rsid w:val="00FD7295"/>
    <w:rsid w:val="00FE2187"/>
    <w:rsid w:val="00FE2BA1"/>
    <w:rsid w:val="00FE320C"/>
    <w:rsid w:val="00FE36C5"/>
    <w:rsid w:val="00FF1B05"/>
    <w:rsid w:val="00FF37BE"/>
    <w:rsid w:val="00FF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69F3D8"/>
  <w15:docId w15:val="{FD23C6ED-10B0-4329-8606-D65A5038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586541"/>
  </w:style>
  <w:style w:type="paragraph" w:customStyle="1" w:styleId="nineptindent">
    <w:name w:val="nine pt indent"/>
    <w:aliases w:val="9i"/>
    <w:basedOn w:val="Normal"/>
    <w:rsid w:val="005C446B"/>
    <w:pPr>
      <w:spacing w:after="0" w:line="220" w:lineRule="atLeast"/>
      <w:ind w:left="425" w:hanging="425"/>
    </w:pPr>
    <w:rPr>
      <w:rFonts w:ascii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locked/>
    <w:rsid w:val="005C446B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1D72CEEE299C48A7B8F72D48011C64" ma:contentTypeVersion="14" ma:contentTypeDescription="Create a new document." ma:contentTypeScope="" ma:versionID="da7c37ad95305f64dc105fed228e07da">
  <xsd:schema xmlns:xsd="http://www.w3.org/2001/XMLSchema" xmlns:xs="http://www.w3.org/2001/XMLSchema" xmlns:p="http://schemas.microsoft.com/office/2006/metadata/properties" xmlns:ns2="0a2d7a27-47c5-4527-8a2f-a68d33c677bb" xmlns:ns3="eded404b-4214-4b52-b470-71e8b889684d" targetNamespace="http://schemas.microsoft.com/office/2006/metadata/properties" ma:root="true" ma:fieldsID="42364b3054005a8bb6c539a01a3eca6f" ns2:_="" ns3:_="">
    <xsd:import namespace="0a2d7a27-47c5-4527-8a2f-a68d33c677bb"/>
    <xsd:import namespace="eded404b-4214-4b52-b470-71e8b88968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d7a27-47c5-4527-8a2f-a68d33c677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d404b-4214-4b52-b470-71e8b889684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7b8a89-9ced-431d-b65f-90cdbe049506}" ma:internalName="TaxCatchAll" ma:showField="CatchAllData" ma:web="eded404b-4214-4b52-b470-71e8b88968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2d7a27-47c5-4527-8a2f-a68d33c677bb">
      <Terms xmlns="http://schemas.microsoft.com/office/infopath/2007/PartnerControls"/>
    </lcf76f155ced4ddcb4097134ff3c332f>
    <TaxCatchAll xmlns="eded404b-4214-4b52-b470-71e8b889684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2AEC3F-4EDC-4D15-8069-0268E15A6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2d7a27-47c5-4527-8a2f-a68d33c677bb"/>
    <ds:schemaRef ds:uri="eded404b-4214-4b52-b470-71e8b88968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591A7F-E56C-47D4-86D1-E53B10BEF1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  <ds:schemaRef ds:uri="0a2d7a27-47c5-4527-8a2f-a68d33c677bb"/>
    <ds:schemaRef ds:uri="eded404b-4214-4b52-b470-71e8b889684d"/>
  </ds:schemaRefs>
</ds:datastoreItem>
</file>

<file path=customXml/itemProps4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910</TotalTime>
  <Pages>6</Pages>
  <Words>2174</Words>
  <Characters>8411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Supitcha Wisetsri</cp:lastModifiedBy>
  <cp:revision>454</cp:revision>
  <cp:lastPrinted>2024-02-28T08:06:00Z</cp:lastPrinted>
  <dcterms:created xsi:type="dcterms:W3CDTF">2018-07-13T04:02:00Z</dcterms:created>
  <dcterms:modified xsi:type="dcterms:W3CDTF">2024-02-28T08:44:00Z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0x010100261D72CEEE299C48A7B8F72D48011C64</vt:lpwstr>
  </property>
  <property fmtid="{D5CDD505-2E9C-101B-9397-08002B2CF9AE}" pid="4" name="MediaServiceImageTags">
    <vt:lpwstr/>
  </property>
  <property fmtid="{D5CDD505-2E9C-101B-9397-08002B2CF9AE}" pid="5" name="GrammarlyDocumentId">
    <vt:lpwstr>d34b0d5eaa888212ee71ac7b2af2619dd577309d05b5383d1252ff5d4ad14f00</vt:lpwstr>
  </property>
</Properties>
</file>