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6FC3" w14:textId="5D8B759B" w:rsidR="00EA6304" w:rsidRPr="00C3077D" w:rsidRDefault="00701CBF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ED8569F" w14:textId="77777777" w:rsidR="00EF4B5A" w:rsidRPr="00C3077D" w:rsidRDefault="00EF4B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7FCFE1" w14:textId="30B825B8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56B479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562F3E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F3A96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756E6" w14:textId="77777777" w:rsidR="00374A28" w:rsidRPr="00C3077D" w:rsidRDefault="00374A2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AD7731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C27123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7B197E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8DBF14" w14:textId="77777777" w:rsidR="00EA6304" w:rsidRPr="00C3077D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E846F7" w14:textId="77777777" w:rsidR="00CA76C3" w:rsidRPr="00C3077D" w:rsidRDefault="0024777D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Start"/>
      <w:bookmarkEnd w:id="0"/>
      <w:r w:rsidRPr="00C3077D">
        <w:rPr>
          <w:rFonts w:asciiTheme="majorBidi" w:hAnsiTheme="majorBidi" w:cstheme="majorBidi"/>
          <w:sz w:val="30"/>
          <w:szCs w:val="30"/>
        </w:rPr>
        <w:tab/>
      </w:r>
    </w:p>
    <w:p w14:paraId="6AF776BA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292A74C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bookmarkEnd w:id="1"/>
    <w:p w14:paraId="3F28CD79" w14:textId="10277D8A" w:rsidR="00247CD7" w:rsidRPr="002759E0" w:rsidRDefault="00CA76C3" w:rsidP="00247C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6D00C9" w:rsidRPr="002759E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6D00C9" w:rsidRPr="002759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54B99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1B5F8402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580D87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0BD4D9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7B8F86" w14:textId="77777777" w:rsidR="007C2D59" w:rsidRPr="002759E0" w:rsidRDefault="007C2D59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  <w:sectPr w:rsidR="007C2D59" w:rsidRPr="002759E0" w:rsidSect="007F410C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53DD588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03591AE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222A0CB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57F6AC1" w14:textId="77777777" w:rsidR="00CA76C3" w:rsidRPr="002759E0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42F543E" w14:textId="77777777" w:rsidR="00247626" w:rsidRPr="002759E0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6BF982E" w14:textId="77777777" w:rsidR="001902A0" w:rsidRPr="002759E0" w:rsidRDefault="001902A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F3DE564" w14:textId="77777777" w:rsidR="00247626" w:rsidRPr="002759E0" w:rsidRDefault="00247626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4960E83" w14:textId="77777777" w:rsidR="005F51FB" w:rsidRPr="002759E0" w:rsidRDefault="005F51FB" w:rsidP="005F51F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2759E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B7819E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F475EC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ล็อกซเล่ย์ จำกัด</w:t>
      </w:r>
      <w:r w:rsidRPr="002759E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225CAB50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824E7F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036C51" w14:textId="77777777" w:rsidR="00701B80" w:rsidRPr="002759E0" w:rsidRDefault="00701B80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E3C8A6" w14:textId="1C5CA1C4" w:rsidR="005F51FB" w:rsidRPr="002759E0" w:rsidRDefault="005F51FB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ล็อกซเล่ย์ จำกัด (มหาชน) และบริษัทย่อย </w:t>
      </w:r>
      <w:r w:rsidR="00FB4A10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(กลุ่มบริษัท)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และของเฉพาะบริษัท ล็อกซเล่ย์ จำกัด (มหาชน) (บริษัท) ตามลำดับ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ซึ่งประกอบด้วยงบแสดงฐานะการเงินรวม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2</w:t>
      </w:r>
      <w:r w:rsidR="00E54B99">
        <w:rPr>
          <w:rFonts w:asciiTheme="majorBidi" w:eastAsia="Calibri" w:hAnsiTheme="majorBidi" w:cstheme="majorBidi"/>
          <w:sz w:val="30"/>
          <w:szCs w:val="30"/>
        </w:rPr>
        <w:t>566</w:t>
      </w:r>
      <w:r w:rsidR="00B96664"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FB4A10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2759E0">
        <w:rPr>
          <w:rFonts w:asciiTheme="majorBidi" w:hAnsiTheme="majorBidi" w:cstheme="majorBidi"/>
          <w:sz w:val="30"/>
          <w:szCs w:val="30"/>
          <w:cs/>
        </w:rPr>
        <w:t>ญ</w:t>
      </w:r>
      <w:r w:rsidR="005F2168" w:rsidRPr="002759E0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Pr="002759E0">
        <w:rPr>
          <w:rFonts w:asciiTheme="majorBidi" w:hAnsiTheme="majorBidi" w:cstheme="majorBidi"/>
          <w:sz w:val="30"/>
          <w:szCs w:val="30"/>
          <w:cs/>
        </w:rPr>
        <w:t>ๆ</w:t>
      </w:r>
    </w:p>
    <w:p w14:paraId="2F953A95" w14:textId="77777777" w:rsidR="005F51FB" w:rsidRPr="002759E0" w:rsidRDefault="005F51FB" w:rsidP="00701B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F53B67" w14:textId="024AAE81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D00C9" w:rsidRPr="002759E0">
        <w:rPr>
          <w:rFonts w:asciiTheme="majorBidi" w:eastAsia="Calibri" w:hAnsiTheme="majorBidi" w:cstheme="majorBidi"/>
          <w:sz w:val="30"/>
          <w:szCs w:val="30"/>
        </w:rPr>
        <w:t>256</w:t>
      </w:r>
      <w:r w:rsidR="00E54B99">
        <w:rPr>
          <w:rFonts w:asciiTheme="majorBidi" w:eastAsia="Calibri" w:hAnsiTheme="majorBidi" w:cstheme="majorBidi"/>
          <w:sz w:val="30"/>
          <w:szCs w:val="30"/>
        </w:rPr>
        <w:t>6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759E0">
        <w:rPr>
          <w:rFonts w:asciiTheme="majorBidi" w:hAnsiTheme="majorBidi" w:cstheme="majorBidi"/>
          <w:sz w:val="30"/>
          <w:szCs w:val="30"/>
          <w:cs/>
        </w:rPr>
        <w:t>น</w:t>
      </w:r>
    </w:p>
    <w:p w14:paraId="7CF486A7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DEA343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72A1F13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7F25ACE" w14:textId="391F5E81" w:rsidR="00A43732" w:rsidRDefault="0012793D" w:rsidP="0012793D">
      <w:pPr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(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>)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ๆ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B06DC2" w14:textId="77777777" w:rsidR="00AF449B" w:rsidRDefault="00AF449B" w:rsidP="0012793D">
      <w:pPr>
        <w:jc w:val="thaiDistribute"/>
        <w:rPr>
          <w:rFonts w:asciiTheme="majorBidi" w:hAnsiTheme="majorBidi"/>
          <w:sz w:val="30"/>
          <w:szCs w:val="30"/>
        </w:rPr>
        <w:sectPr w:rsidR="00AF449B" w:rsidSect="00101307">
          <w:headerReference w:type="default" r:id="rId13"/>
          <w:footerReference w:type="default" r:id="rId14"/>
          <w:pgSz w:w="11909" w:h="16834" w:code="9"/>
          <w:pgMar w:top="691" w:right="1109" w:bottom="576" w:left="1152" w:header="720" w:footer="720" w:gutter="0"/>
          <w:pgNumType w:start="2"/>
          <w:cols w:space="720"/>
          <w:docGrid w:linePitch="245"/>
        </w:sectPr>
      </w:pPr>
    </w:p>
    <w:p w14:paraId="09A5FE0C" w14:textId="452A41D9" w:rsidR="005F51FB" w:rsidRPr="002759E0" w:rsidRDefault="005F51FB" w:rsidP="00E9334D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00FC071" w14:textId="77777777" w:rsidR="00D30571" w:rsidRPr="002759E0" w:rsidRDefault="00D30571" w:rsidP="00D3057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7567DBA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2217C6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2759E0" w14:paraId="1E5159D8" w14:textId="77777777" w:rsidTr="006C3BE5">
        <w:tc>
          <w:tcPr>
            <w:tcW w:w="9738" w:type="dxa"/>
            <w:gridSpan w:val="2"/>
            <w:shd w:val="clear" w:color="auto" w:fill="auto"/>
          </w:tcPr>
          <w:p w14:paraId="12F6BA2F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ลูกหนี้ที่เกี่ยวข้อง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</w:t>
            </w:r>
          </w:p>
        </w:tc>
      </w:tr>
      <w:tr w:rsidR="00D30571" w:rsidRPr="002759E0" w14:paraId="70732F05" w14:textId="77777777" w:rsidTr="006C3BE5">
        <w:tc>
          <w:tcPr>
            <w:tcW w:w="9738" w:type="dxa"/>
            <w:gridSpan w:val="2"/>
            <w:shd w:val="clear" w:color="auto" w:fill="auto"/>
          </w:tcPr>
          <w:p w14:paraId="31F072DC" w14:textId="0E121FFC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51A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DA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="00CC51A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65D18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="00765D1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8720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50C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(ด)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44297BF0" w14:textId="77777777" w:rsidTr="006C3BE5">
        <w:tc>
          <w:tcPr>
            <w:tcW w:w="4585" w:type="dxa"/>
            <w:shd w:val="clear" w:color="auto" w:fill="auto"/>
          </w:tcPr>
          <w:p w14:paraId="0DDFCF80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5E281E91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19A30BEF" w14:textId="77777777" w:rsidTr="0090046D">
        <w:trPr>
          <w:trHeight w:val="1711"/>
        </w:trPr>
        <w:tc>
          <w:tcPr>
            <w:tcW w:w="4585" w:type="dxa"/>
            <w:shd w:val="clear" w:color="auto" w:fill="auto"/>
          </w:tcPr>
          <w:p w14:paraId="0684892C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รายได้หลักของกลุ่มบริษัทมาจากการให้บริการเกี่ยวกับธุรกิจเทคโนโลยี</w:t>
            </w:r>
            <w:r w:rsidR="00E83F2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สารสนเทศ 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 </w:t>
            </w:r>
            <w:r w:rsidR="0035494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พลังงานและเน็ตเวิร์คโซลูชั่นส์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การให้บริการบางสัญญารับรู้รายได้และกำไรตามขั้นความสำเร็จของงา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ซึ่งรวมถึงผลขาดทุนที่อาจเกิดขึ้น</w:t>
            </w:r>
          </w:p>
          <w:p w14:paraId="258F0E70" w14:textId="77777777" w:rsidR="004E6808" w:rsidRPr="002759E0" w:rsidRDefault="004E6808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9B407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6EC6C79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170A489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การสำรวจงานที่ได้ทำเสร็จโดยวิศวกร</w:t>
            </w:r>
          </w:p>
          <w:p w14:paraId="008F41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ผลขาดทุนที่อาจเกิดขึ้น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2DC9F8F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34E1E002" w14:textId="77777777" w:rsidR="004E6808" w:rsidRPr="002759E0" w:rsidRDefault="004E6808" w:rsidP="009A645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B6E66" w14:textId="675A34DF" w:rsidR="00D30571" w:rsidRPr="002759E0" w:rsidRDefault="00D30571" w:rsidP="009A645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เนื่องจากเป็นเรื่องที่เป็นการประมาณการตลอดอายุของสัญญา และสัญญามีลักษณะเฉพาะเจาะจงที่มีเงื่อนไขหลากหลายรูปแบบ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  <w:shd w:val="clear" w:color="auto" w:fill="auto"/>
          </w:tcPr>
          <w:p w14:paraId="46A7340E" w14:textId="06CED720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</w:t>
            </w:r>
            <w:r w:rsidR="00A73DB1" w:rsidRPr="002759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ประมาณการผลขาดทุนที่อาจเกิดขึ้น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</w:t>
            </w:r>
            <w:r w:rsidR="00AF728B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นัย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สำคัญและมีความซับซ้อน เพื่อปฏิบัติงานตรวจสอบของข้าพเจ้าดังนี้</w:t>
            </w:r>
          </w:p>
          <w:p w14:paraId="1784DBF3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5EF6AB1A" w14:textId="77777777" w:rsidR="00D30571" w:rsidRPr="002759E0" w:rsidRDefault="00811A8F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รู้ความสามารถของวิศวกรของกลุ่มบริษัทในส่วนที่เกี่ยวกับการประมาณการขั้นความสำเร็จของแต่ละโครงการ</w:t>
            </w:r>
          </w:p>
          <w:p w14:paraId="380EFCA2" w14:textId="77777777" w:rsidR="00D30571" w:rsidRPr="002759E0" w:rsidRDefault="00824E4A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D30571" w:rsidRPr="002759E0" w:rsidDel="007D06B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1FE93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ขอรายละเอียดประกอบการประมาณการ</w:t>
            </w:r>
            <w:r w:rsidR="001902A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จากผู้บริหาร เพื่อประเมินความสมเหตุสมผลของการประมาณการ โดยพิจารณา</w:t>
            </w:r>
            <w:r w:rsidR="00824E4A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การประมาณการในอดีต</w:t>
            </w:r>
            <w:r w:rsidR="007A0039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และปัจจัยแวดล้อมในปัจจุบัน</w:t>
            </w:r>
          </w:p>
          <w:p w14:paraId="0E797EEA" w14:textId="0030DA4C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ทดสอบความถูกต้องของการคำนวณรายได้ตามสัญญาลูกหนี้ที่เกี่ยวข้อง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 รวมถึงวิเคราะห์เปรียบเทียบขั้นความสำเร็จตามส่วนของต้นทุนที่เกิดขึ้นจริงจนถึงวันสิ้นรอ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ระยะเวลารายงานกับประมาณการต้นทุนทั้งสิ้นเมื่อสิ้นสุดสัญญากับขั้นความสำเร็จที่ประเมินโดยวิศวกร</w:t>
            </w:r>
          </w:p>
          <w:p w14:paraId="66067D2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ประเมินความสามารถของกลุ่มบริษัทในการส่งมอบงานตามสัญญาว่าเป็นไปตามประมาณการ โดยวิเคราะห์ความสัมพันธ์ระหว่างต้นทุนกับการเรียกเก็บค่าบริการ</w:t>
            </w:r>
            <w:r w:rsidR="00755030" w:rsidRPr="002759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ตามสัญญา</w:t>
            </w:r>
          </w:p>
          <w:p w14:paraId="21FBDFBE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สำรวจทางกายภาพถึงความมีอยู่จริงและควา</w:t>
            </w:r>
            <w:r w:rsidR="0075503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สมเหตุสมผลของขั้นความสำเร็จของแต่ละโครงการ และ</w:t>
            </w:r>
          </w:p>
          <w:p w14:paraId="56C333B2" w14:textId="77777777" w:rsidR="00D30571" w:rsidRPr="002759E0" w:rsidRDefault="00B13E0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1F0D8241" w14:textId="77777777" w:rsidR="00D30571" w:rsidRPr="002759E0" w:rsidRDefault="00D30571" w:rsidP="00D30571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23"/>
        <w:gridCol w:w="5130"/>
      </w:tblGrid>
      <w:tr w:rsidR="00D30571" w:rsidRPr="002759E0" w14:paraId="20F9B2DD" w14:textId="77777777" w:rsidTr="006C3BE5">
        <w:tc>
          <w:tcPr>
            <w:tcW w:w="9738" w:type="dxa"/>
            <w:gridSpan w:val="3"/>
            <w:shd w:val="clear" w:color="auto" w:fill="auto"/>
          </w:tcPr>
          <w:p w14:paraId="644AB474" w14:textId="4D31903D" w:rsidR="00D30571" w:rsidRPr="002759E0" w:rsidRDefault="00D30571" w:rsidP="00EA17F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</w:tr>
      <w:tr w:rsidR="00D30571" w:rsidRPr="002759E0" w14:paraId="5584B465" w14:textId="77777777" w:rsidTr="006C3BE5">
        <w:tc>
          <w:tcPr>
            <w:tcW w:w="9738" w:type="dxa"/>
            <w:gridSpan w:val="3"/>
            <w:shd w:val="clear" w:color="auto" w:fill="auto"/>
          </w:tcPr>
          <w:p w14:paraId="264F9144" w14:textId="066F9DC6" w:rsidR="00D30571" w:rsidRPr="002759E0" w:rsidRDefault="00D30571" w:rsidP="00B50B3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0A8D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D89" w:rsidRPr="00275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E01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723540CC" w14:textId="77777777" w:rsidTr="006C3BE5">
        <w:tc>
          <w:tcPr>
            <w:tcW w:w="4585" w:type="dxa"/>
            <w:shd w:val="clear" w:color="auto" w:fill="auto"/>
          </w:tcPr>
          <w:p w14:paraId="5F096699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gridSpan w:val="2"/>
            <w:shd w:val="clear" w:color="auto" w:fill="auto"/>
          </w:tcPr>
          <w:p w14:paraId="06B1E89B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7FF68205" w14:textId="77777777" w:rsidTr="009A6453">
        <w:trPr>
          <w:trHeight w:val="1288"/>
        </w:trPr>
        <w:tc>
          <w:tcPr>
            <w:tcW w:w="4585" w:type="dxa"/>
            <w:shd w:val="clear" w:color="auto" w:fill="auto"/>
          </w:tcPr>
          <w:p w14:paraId="0003BEAF" w14:textId="77777777" w:rsidR="004E6808" w:rsidRPr="002759E0" w:rsidRDefault="004E6808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กลุ่มบริษัทมีเงินลงทุนในบริษัทย่อย บริษัทร่วมและ</w:t>
            </w:r>
            <w:r w:rsidR="00EA17F9" w:rsidRPr="002759E0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การร่วมค้าหลายแห่ง ในการพิจารณาการลงทุนในแต่ละโครงการนั้น กลุ่มบริษัทมีนโยบายการพิจารณาความเป็นไปได้ของโครงการในอนาคต ผลตอบแทนที่คาดว่าจะได้รับคืนจากการลงทุน รวมถึงปัจจัยอื่นๆ ที่คาดว่าจะมีผลกระทบต่อการลงทุน อีกทั้งมีการทบทวนข้อบ่งชี้เรื่องการด้อยค่าของเงินลงทุนอย่างสม่ำเสมอ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ซึ่งการพิจารณาดังกล่าว ต้องใช้ดุลยพินิจของผู้บริหาร ข้าพเจ้าจึงให้ความสำคัญในการตรวจสอบ</w:t>
            </w:r>
          </w:p>
          <w:p w14:paraId="2AB6FAB2" w14:textId="77777777" w:rsidR="00D30571" w:rsidRPr="002759E0" w:rsidRDefault="00D30571" w:rsidP="004E6808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3" w:type="dxa"/>
            <w:gridSpan w:val="2"/>
            <w:shd w:val="clear" w:color="auto" w:fill="auto"/>
          </w:tcPr>
          <w:p w14:paraId="48BC3E34" w14:textId="77777777" w:rsidR="00D30571" w:rsidRPr="002759E0" w:rsidRDefault="00D30571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ตรวจสอบ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14:paraId="78AB39C0" w14:textId="77777777" w:rsidR="00F9735A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การออกแบบการควบคุมที่เกี่ยวข้องและทดสอบกา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รนำมาปฏิบัติ</w:t>
            </w:r>
          </w:p>
          <w:p w14:paraId="5BD36FA3" w14:textId="77777777" w:rsidR="00D30571" w:rsidRPr="002759E0" w:rsidRDefault="00F9735A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การพิจารณาความสามารถในการทำกำไรของบริษัทที่ลงทุนจากผลการดำเนินงาน ข้อมูล</w:t>
            </w:r>
            <w:r w:rsidR="00F138C6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ทางการเงิน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ในอดีต รวมถึงข้อมูลอื่น เพื่อประเมินความเพียงพอของการตั้งค่าเผื่อการด้อยค่าของเงินลงทุน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96EA7D7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การประเมินกระบวนการในการจัดทำงบประมาณของบริษัท ซึ่งเป็นข้อมูลที่ใช้จัดทำแบบจำลองการคิดลดกระแสเงินสดในอนาคต  </w:t>
            </w:r>
          </w:p>
          <w:p w14:paraId="0529C4F7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การทดสอบความเหมาะสมของสมมติฐานที่สำคัญต่างๆ เช่น ประมาณการรายได้ ประมาณการต้นทุน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ประมาณการค่าใช้จ่ายทั้งค่าใช้จ่ายฝ่ายทุนและค่าใช้จ่ายในการบริหาร และอัตราคิดลด โดยเปรียบเทียบกับข้อมูลในอดีตของกลุ่มบริษัท รวมถึงข้อมูลภายนอก</w:t>
            </w:r>
          </w:p>
          <w:p w14:paraId="2E75F3C0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การทดสอบความถูกต้องของการคำนวณ และ</w:t>
            </w:r>
          </w:p>
          <w:p w14:paraId="7E14D32E" w14:textId="77777777" w:rsidR="00D3057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  <w:tr w:rsidR="00DE2B56" w:rsidRPr="002759E0" w14:paraId="03FD7C86" w14:textId="77777777" w:rsidTr="00DE2B56">
        <w:trPr>
          <w:trHeight w:val="208"/>
        </w:trPr>
        <w:tc>
          <w:tcPr>
            <w:tcW w:w="4585" w:type="dxa"/>
            <w:tcBorders>
              <w:left w:val="nil"/>
              <w:right w:val="nil"/>
            </w:tcBorders>
            <w:shd w:val="clear" w:color="auto" w:fill="auto"/>
          </w:tcPr>
          <w:p w14:paraId="74875FAB" w14:textId="2E9EDAFA" w:rsidR="00DE2B56" w:rsidRPr="002759E0" w:rsidRDefault="00DE2B56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6E213B" w14:textId="77777777" w:rsidR="00DE2B56" w:rsidRPr="002759E0" w:rsidRDefault="00DE2B56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3E01" w:rsidRPr="002759E0" w14:paraId="781AB62A" w14:textId="77777777" w:rsidTr="004E1888">
        <w:tc>
          <w:tcPr>
            <w:tcW w:w="9738" w:type="dxa"/>
            <w:gridSpan w:val="3"/>
            <w:shd w:val="clear" w:color="auto" w:fill="auto"/>
          </w:tcPr>
          <w:p w14:paraId="6CFE6FFA" w14:textId="5B9029CC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มูลค่าของลูกหนี้การค้า ลูกหนี้อื่นและลูกหนี้ตามสัญญาปรับโครงสร้างหนี้</w:t>
            </w:r>
          </w:p>
        </w:tc>
      </w:tr>
      <w:tr w:rsidR="00B13E01" w:rsidRPr="002759E0" w14:paraId="1B9FBC61" w14:textId="77777777" w:rsidTr="004E1888">
        <w:tc>
          <w:tcPr>
            <w:tcW w:w="9738" w:type="dxa"/>
            <w:gridSpan w:val="3"/>
            <w:shd w:val="clear" w:color="auto" w:fill="auto"/>
          </w:tcPr>
          <w:p w14:paraId="33CB5C46" w14:textId="58744E7D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7DA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6D00C9" w:rsidRPr="002759E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13E01" w:rsidRPr="002759E0" w14:paraId="2F4C214B" w14:textId="77777777" w:rsidTr="004E1888">
        <w:tc>
          <w:tcPr>
            <w:tcW w:w="4608" w:type="dxa"/>
            <w:gridSpan w:val="2"/>
            <w:shd w:val="clear" w:color="auto" w:fill="auto"/>
          </w:tcPr>
          <w:p w14:paraId="5A0A8BA3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19BC11B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13E01" w:rsidRPr="002759E0" w14:paraId="21D302DD" w14:textId="77777777" w:rsidTr="00382C38">
        <w:trPr>
          <w:trHeight w:val="820"/>
        </w:trPr>
        <w:tc>
          <w:tcPr>
            <w:tcW w:w="4608" w:type="dxa"/>
            <w:gridSpan w:val="2"/>
            <w:shd w:val="clear" w:color="auto" w:fill="auto"/>
          </w:tcPr>
          <w:p w14:paraId="16A6171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ลูกหนี้ของกลุ่มบริษัทส่วนใหญ่ประกอบด้วยบริษัทเอกชน หน่วยงานราชการและรัฐวิสาหกิจ 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7CD05C7D" w14:textId="77777777" w:rsidR="00B13E01" w:rsidRPr="002759E0" w:rsidRDefault="00B13E01" w:rsidP="004E1888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60791BC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 ลูกหนี้อื่นและลูกหนี้ตามสัญญาปรับโครงสร้างหนี้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จากการประมาณผลขาดทุนด้านเครดิตที่คาดว่าจะเกิดขึ้นตลอดอายุโดยผู้บริหาร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ซึ่งประมาณการโดยการใช้ข้อมูลด้านเครดิตในอดีต สภาวการณ์ของตลาดในปัจจุบันและอนาคต และข้อมูลเฉพาะเจาะจงของลูกค้า</w:t>
            </w:r>
          </w:p>
          <w:p w14:paraId="212B5838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154B" w14:textId="2023F3B4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มีสาระสำคัญต่อกลุ่มบริษัทและการรับรู้ผลขาดทุนด้านเครดิตที่คาดว่าจะเกิดขึ้นนั้นต้องใช้</w:t>
            </w:r>
            <w:r w:rsidR="0033639F"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</w:t>
            </w:r>
          </w:p>
        </w:tc>
        <w:tc>
          <w:tcPr>
            <w:tcW w:w="5130" w:type="dxa"/>
            <w:shd w:val="clear" w:color="auto" w:fill="auto"/>
          </w:tcPr>
          <w:p w14:paraId="47119385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85534C7" w14:textId="0EA751B6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7D67981" w14:textId="12DDA723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ประสบการณ์ในอดีตของกลุ่มบริษัท</w:t>
            </w:r>
          </w:p>
          <w:p w14:paraId="0A002115" w14:textId="2F91F77E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 และสุ่มทดสอบรายการการรับเงินจากลูกหนี้ภายหลังวันที่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D00C9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271DE1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  <w:p w14:paraId="4201E69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5DF7FF0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ฒนาประมาณการของข้าพเจ้าสำหรับอัตราผลขาดทุนด้านเครดิตที่คาดว่าจะเกิดขึ้นโดยใช้การประมาณการตัวเลขสำหรับผลขาดทุนด้านเครดิตที่คาดว่าจะเกิดขึ้นและพิจารณาว่าการประมาณการตัวเลขสอดคล้องกับการประมาณการของผู้บริหารหรือไม่</w:t>
            </w:r>
          </w:p>
          <w:p w14:paraId="0DFF9706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C120CEB" w14:textId="7217E5BC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 และ</w:t>
            </w:r>
          </w:p>
          <w:p w14:paraId="6B867F6A" w14:textId="5DC08915" w:rsidR="00382C38" w:rsidRPr="002759E0" w:rsidRDefault="00B13E01" w:rsidP="00382C38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right="-19" w:hanging="2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90B9CAE" w14:textId="77777777" w:rsidR="00F11460" w:rsidRPr="002759E0" w:rsidRDefault="00F11460" w:rsidP="001279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2340E" w14:textId="77777777" w:rsidR="00E9334D" w:rsidRPr="002759E0" w:rsidRDefault="00E9334D" w:rsidP="00E9334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6C3E46A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41E7C90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09D9A25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2F64C4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79525B"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ความเชื่อมั่นต่อข้อมูลอื่น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143EA0C" w14:textId="77777777" w:rsidR="001A0124" w:rsidRPr="002759E0" w:rsidRDefault="001A0124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4A948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FF6E6" w14:textId="77777777" w:rsidR="00BE4DA7" w:rsidRPr="002759E0" w:rsidRDefault="00BE4DA7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51FADD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5C2A15" w14:textId="77777777" w:rsidR="00E9334D" w:rsidRPr="002759E0" w:rsidRDefault="00E9334D" w:rsidP="00E9334D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9C7247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7CEFC51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B2786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79525B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C2047A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</w:rPr>
      </w:pPr>
    </w:p>
    <w:p w14:paraId="1398159F" w14:textId="77777777" w:rsidR="009A6453" w:rsidRPr="002759E0" w:rsidRDefault="009A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3E36C2E" w14:textId="26FB5928" w:rsidR="0079525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DBAA0F" w14:textId="77777777" w:rsidR="00936FE1" w:rsidRPr="002759E0" w:rsidRDefault="00936FE1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B9DB14" w14:textId="3A1C41C8" w:rsidR="005F51FB" w:rsidRPr="002759E0" w:rsidRDefault="005F51FB" w:rsidP="0006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5074E" w:rsidRPr="002759E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กำกับ</w:t>
      </w: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ษัท</w:t>
      </w:r>
    </w:p>
    <w:p w14:paraId="03167B37" w14:textId="77777777" w:rsidR="00BE4DA7" w:rsidRPr="002759E0" w:rsidRDefault="00BE4DA7" w:rsidP="005F51FB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081A481" w14:textId="28C37DD9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EEFBC8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23756D6" w14:textId="6BE5760F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</w:t>
      </w:r>
      <w:r w:rsidRPr="002759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7655BD" w14:textId="77777777" w:rsidR="00ED19D8" w:rsidRPr="002759E0" w:rsidRDefault="005F51FB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2759E0">
        <w:rPr>
          <w:rFonts w:asciiTheme="majorBidi" w:eastAsia="Calibri" w:hAnsiTheme="majorBidi" w:cstheme="majorBidi"/>
          <w:sz w:val="24"/>
          <w:szCs w:val="24"/>
          <w:rtl/>
          <w:cs/>
        </w:rPr>
        <w:t xml:space="preserve"> </w:t>
      </w:r>
    </w:p>
    <w:p w14:paraId="55CFB884" w14:textId="00C90F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E6924C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759E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487282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</w:t>
      </w:r>
      <w:r w:rsidRPr="002759E0">
        <w:rPr>
          <w:rFonts w:asciiTheme="majorBidi" w:hAnsiTheme="majorBidi" w:cstheme="majorBidi"/>
          <w:sz w:val="30"/>
          <w:szCs w:val="30"/>
          <w:cs/>
        </w:rPr>
        <w:t>ริษัท</w:t>
      </w:r>
    </w:p>
    <w:p w14:paraId="601B4E8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9FA6DF" w14:textId="57937EA3" w:rsidR="005F51FB" w:rsidRPr="002759E0" w:rsidRDefault="005F51FB" w:rsidP="000055F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</w:t>
      </w:r>
      <w:r w:rsidRPr="002759E0">
        <w:rPr>
          <w:rFonts w:asciiTheme="majorBidi" w:hAnsiTheme="majorBidi" w:cstheme="majorBidi"/>
          <w:sz w:val="30"/>
          <w:szCs w:val="30"/>
          <w:cs/>
        </w:rPr>
        <w:t>ความ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1D18418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ประเมินการนำเสน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อโครงสร้างและเนื้อหาของงบการเงินรวมและงบการเงินเฉพาะกิจการโดยรวม รวมถึง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</w:t>
      </w:r>
      <w:r w:rsidRPr="002759E0">
        <w:rPr>
          <w:rFonts w:asciiTheme="majorBidi" w:hAnsiTheme="majorBidi" w:cstheme="majorBidi"/>
          <w:sz w:val="30"/>
          <w:szCs w:val="30"/>
          <w:cs/>
        </w:rPr>
        <w:t>องตามที่ควร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2DC54059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ได้รับหลักฐานการสอบ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Pr="002759E0">
        <w:rPr>
          <w:rFonts w:asciiTheme="majorBidi" w:hAnsiTheme="majorBidi" w:cstheme="majorBidi"/>
          <w:color w:val="000000"/>
          <w:sz w:val="30"/>
          <w:szCs w:val="30"/>
          <w:cs/>
        </w:rPr>
        <w:t>าเป็นผู้รับผิดชอบแต่เพียงผู้เดียวต่อความเห็นของข้าพเจ้า</w:t>
      </w:r>
    </w:p>
    <w:p w14:paraId="5F9D0C6D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F3B1EA" w14:textId="3B1DE9D0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35F6" w:rsidRPr="002759E0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2759E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59FA6F5" w14:textId="77777777" w:rsidR="00D87D89" w:rsidRPr="002759E0" w:rsidRDefault="00D87D89" w:rsidP="005F51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7B39B43" w14:textId="48F6227E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</w:t>
      </w:r>
      <w:r w:rsidR="00DC0477" w:rsidRPr="002759E0">
        <w:rPr>
          <w:rFonts w:asciiTheme="majorBidi" w:eastAsia="Calibri" w:hAnsiTheme="majorBidi" w:cstheme="majorBidi" w:hint="cs"/>
          <w:sz w:val="30"/>
          <w:szCs w:val="30"/>
          <w:cs/>
        </w:rPr>
        <w:t>ระและการดำเนินการเพื่อขจัดอุปสรรคหรือมาตรการป้องกันของข้าพเจ้า</w:t>
      </w:r>
    </w:p>
    <w:p w14:paraId="00581968" w14:textId="77777777" w:rsidR="00BE4DA7" w:rsidRPr="002759E0" w:rsidRDefault="00BE4DA7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EB86CC" w14:textId="77777777" w:rsidR="009A6453" w:rsidRPr="002759E0" w:rsidRDefault="009A6453" w:rsidP="00DC0477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ED369DF" w14:textId="04B28D83" w:rsidR="005F51FB" w:rsidRPr="002759E0" w:rsidRDefault="005F51FB" w:rsidP="00BA5F0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125BB1" w:rsidRPr="002759E0">
        <w:rPr>
          <w:rFonts w:asciiTheme="majorBidi" w:eastAsia="Calibr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1679B" w14:textId="769F2064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AA85D4" w14:textId="15DCE644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7A86C8" w14:textId="35919CD2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E39E8ED" w14:textId="7EA98E41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C362BA" w14:textId="77777777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42A1C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="00A015A0" w:rsidRPr="002759E0">
        <w:rPr>
          <w:rFonts w:asciiTheme="majorBidi" w:hAnsiTheme="majorBidi" w:cstheme="majorBidi"/>
          <w:sz w:val="30"/>
          <w:szCs w:val="30"/>
          <w:cs/>
        </w:rPr>
        <w:t>มาริษา ธราธรบรรพกุล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)                             </w:t>
      </w:r>
    </w:p>
    <w:p w14:paraId="32455989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88BB7B" w14:textId="58B2E6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D00C9" w:rsidRPr="002759E0">
        <w:rPr>
          <w:rFonts w:asciiTheme="majorBidi" w:hAnsiTheme="majorBidi" w:cstheme="majorBidi"/>
          <w:sz w:val="30"/>
          <w:szCs w:val="30"/>
        </w:rPr>
        <w:t>5752</w:t>
      </w:r>
    </w:p>
    <w:p w14:paraId="57D2A9D6" w14:textId="77777777" w:rsidR="00701B80" w:rsidRPr="002759E0" w:rsidRDefault="00701B80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41FC41" w14:textId="5BB55D8C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D7709FB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8FC4EE" w14:textId="04BE9C44" w:rsidR="00225004" w:rsidRDefault="00CB751A" w:rsidP="00D708D2">
      <w:pPr>
        <w:ind w:right="-43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DC047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D87D89" w:rsidRPr="002759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D00C9" w:rsidRPr="002759E0">
        <w:rPr>
          <w:rFonts w:asciiTheme="majorBidi" w:hAnsiTheme="majorBidi" w:cstheme="majorBidi"/>
          <w:sz w:val="30"/>
          <w:szCs w:val="30"/>
        </w:rPr>
        <w:t>256</w:t>
      </w:r>
      <w:r w:rsidR="00FC0CC0">
        <w:rPr>
          <w:rFonts w:asciiTheme="majorBidi" w:hAnsiTheme="majorBidi" w:cstheme="majorBidi"/>
          <w:sz w:val="30"/>
          <w:szCs w:val="30"/>
        </w:rPr>
        <w:t>7</w:t>
      </w:r>
    </w:p>
    <w:sectPr w:rsidR="00225004" w:rsidSect="00101307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6653" w14:textId="77777777" w:rsidR="005A2D86" w:rsidRDefault="005A2D86" w:rsidP="00900EE2">
      <w:r>
        <w:separator/>
      </w:r>
    </w:p>
  </w:endnote>
  <w:endnote w:type="continuationSeparator" w:id="0">
    <w:p w14:paraId="3F39F45C" w14:textId="77777777" w:rsidR="005A2D86" w:rsidRDefault="005A2D86" w:rsidP="00900EE2">
      <w:r>
        <w:continuationSeparator/>
      </w:r>
    </w:p>
  </w:endnote>
  <w:endnote w:type="continuationNotice" w:id="1">
    <w:p w14:paraId="5ECEE736" w14:textId="77777777" w:rsidR="005A2D86" w:rsidRDefault="005A2D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BEE9" w14:textId="05243812" w:rsidR="00C60050" w:rsidRDefault="00C60050" w:rsidP="00FC68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="00121214" w:rsidRPr="0012121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087FF2CC" w14:textId="77777777" w:rsidR="00C60050" w:rsidRDefault="00C6005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97D49" w14:textId="7B7EBF97" w:rsidR="00C60050" w:rsidRPr="00EE2DC5" w:rsidRDefault="00C6005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6D00C9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7B80700" w14:textId="77777777" w:rsidR="00C60050" w:rsidRDefault="00C6005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ECD6" w14:textId="77777777" w:rsidR="00C60050" w:rsidRPr="000036F9" w:rsidRDefault="00C60050">
    <w:pPr>
      <w:pStyle w:val="Foo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D6A6" w14:textId="0685C927" w:rsidR="00C60050" w:rsidRPr="00821FCC" w:rsidRDefault="00C60050" w:rsidP="005E7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C624A" w14:textId="77777777" w:rsidR="005E7902" w:rsidRPr="00CA207C" w:rsidRDefault="005E790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54C37C2F" w14:textId="77777777" w:rsidR="005E7902" w:rsidRPr="00821FCC" w:rsidRDefault="005E7902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BCEDF" w14:textId="77777777" w:rsidR="005A2D86" w:rsidRDefault="005A2D86" w:rsidP="00900EE2">
      <w:r>
        <w:separator/>
      </w:r>
    </w:p>
  </w:footnote>
  <w:footnote w:type="continuationSeparator" w:id="0">
    <w:p w14:paraId="393162EA" w14:textId="77777777" w:rsidR="005A2D86" w:rsidRDefault="005A2D86" w:rsidP="00900EE2">
      <w:r>
        <w:continuationSeparator/>
      </w:r>
    </w:p>
  </w:footnote>
  <w:footnote w:type="continuationNotice" w:id="1">
    <w:p w14:paraId="115D826F" w14:textId="77777777" w:rsidR="005A2D86" w:rsidRDefault="005A2D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D4BC" w14:textId="77777777" w:rsidR="00C60050" w:rsidRPr="00656B00" w:rsidRDefault="00C60050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7DD0E" w14:textId="7DCF6200" w:rsidR="005E7902" w:rsidRDefault="005E7902" w:rsidP="00BE6579">
    <w:pPr>
      <w:pStyle w:val="Header"/>
      <w:rPr>
        <w:rFonts w:ascii="Angsana New" w:hAnsi="Angsana New"/>
        <w:sz w:val="32"/>
        <w:szCs w:val="32"/>
        <w:lang w:val="en-US"/>
      </w:rPr>
    </w:pPr>
  </w:p>
  <w:p w14:paraId="17EF8CDE" w14:textId="5BFBE5A8" w:rsidR="006864FB" w:rsidRDefault="006864FB" w:rsidP="00BE6579">
    <w:pPr>
      <w:pStyle w:val="Header"/>
      <w:rPr>
        <w:rFonts w:ascii="Angsana New" w:hAnsi="Angsana New"/>
        <w:sz w:val="32"/>
        <w:szCs w:val="32"/>
        <w:lang w:val="en-US"/>
      </w:rPr>
    </w:pPr>
  </w:p>
  <w:p w14:paraId="69A64308" w14:textId="2A66846A" w:rsidR="006864FB" w:rsidRDefault="006864FB" w:rsidP="00BE6579">
    <w:pPr>
      <w:pStyle w:val="Header"/>
      <w:rPr>
        <w:rFonts w:ascii="Angsana New" w:hAnsi="Angsana New"/>
        <w:sz w:val="32"/>
        <w:szCs w:val="32"/>
        <w:lang w:val="en-US"/>
      </w:rPr>
    </w:pPr>
  </w:p>
  <w:p w14:paraId="39F2AFAC" w14:textId="77777777" w:rsidR="006864FB" w:rsidRPr="00656B00" w:rsidRDefault="006864FB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616587">
    <w:abstractNumId w:val="6"/>
  </w:num>
  <w:num w:numId="2" w16cid:durableId="808283862">
    <w:abstractNumId w:val="5"/>
  </w:num>
  <w:num w:numId="3" w16cid:durableId="552692039">
    <w:abstractNumId w:val="9"/>
  </w:num>
  <w:num w:numId="4" w16cid:durableId="862279936">
    <w:abstractNumId w:val="7"/>
  </w:num>
  <w:num w:numId="5" w16cid:durableId="1284263513">
    <w:abstractNumId w:val="8"/>
  </w:num>
  <w:num w:numId="6" w16cid:durableId="1017927358">
    <w:abstractNumId w:val="3"/>
  </w:num>
  <w:num w:numId="7" w16cid:durableId="1522548962">
    <w:abstractNumId w:val="2"/>
  </w:num>
  <w:num w:numId="8" w16cid:durableId="1228032076">
    <w:abstractNumId w:val="0"/>
  </w:num>
  <w:num w:numId="9" w16cid:durableId="507794309">
    <w:abstractNumId w:val="1"/>
  </w:num>
  <w:num w:numId="10" w16cid:durableId="1097287613">
    <w:abstractNumId w:val="4"/>
  </w:num>
  <w:num w:numId="11" w16cid:durableId="1581671117">
    <w:abstractNumId w:val="25"/>
  </w:num>
  <w:num w:numId="12" w16cid:durableId="518932193">
    <w:abstractNumId w:val="19"/>
  </w:num>
  <w:num w:numId="13" w16cid:durableId="1879665604">
    <w:abstractNumId w:val="30"/>
  </w:num>
  <w:num w:numId="14" w16cid:durableId="1464226884">
    <w:abstractNumId w:val="23"/>
  </w:num>
  <w:num w:numId="15" w16cid:durableId="1092748372">
    <w:abstractNumId w:val="26"/>
  </w:num>
  <w:num w:numId="16" w16cid:durableId="1052998717">
    <w:abstractNumId w:val="11"/>
  </w:num>
  <w:num w:numId="17" w16cid:durableId="1766458284">
    <w:abstractNumId w:val="31"/>
  </w:num>
  <w:num w:numId="18" w16cid:durableId="1468667979">
    <w:abstractNumId w:val="28"/>
  </w:num>
  <w:num w:numId="19" w16cid:durableId="535239754">
    <w:abstractNumId w:val="17"/>
  </w:num>
  <w:num w:numId="20" w16cid:durableId="1306740838">
    <w:abstractNumId w:val="27"/>
  </w:num>
  <w:num w:numId="21" w16cid:durableId="645863656">
    <w:abstractNumId w:val="21"/>
  </w:num>
  <w:num w:numId="22" w16cid:durableId="1940332882">
    <w:abstractNumId w:val="29"/>
  </w:num>
  <w:num w:numId="23" w16cid:durableId="287708504">
    <w:abstractNumId w:val="12"/>
  </w:num>
  <w:num w:numId="24" w16cid:durableId="1279528408">
    <w:abstractNumId w:val="10"/>
  </w:num>
  <w:num w:numId="25" w16cid:durableId="651258774">
    <w:abstractNumId w:val="33"/>
  </w:num>
  <w:num w:numId="26" w16cid:durableId="1539202507">
    <w:abstractNumId w:val="14"/>
  </w:num>
  <w:num w:numId="27" w16cid:durableId="1075396655">
    <w:abstractNumId w:val="22"/>
  </w:num>
  <w:num w:numId="28" w16cid:durableId="1407847968">
    <w:abstractNumId w:val="20"/>
  </w:num>
  <w:num w:numId="29" w16cid:durableId="501315082">
    <w:abstractNumId w:val="15"/>
  </w:num>
  <w:num w:numId="30" w16cid:durableId="1082029589">
    <w:abstractNumId w:val="35"/>
  </w:num>
  <w:num w:numId="31" w16cid:durableId="1673952316">
    <w:abstractNumId w:val="32"/>
  </w:num>
  <w:num w:numId="32" w16cid:durableId="1040975760">
    <w:abstractNumId w:val="34"/>
  </w:num>
  <w:num w:numId="33" w16cid:durableId="1790008922">
    <w:abstractNumId w:val="24"/>
  </w:num>
  <w:num w:numId="34" w16cid:durableId="489566880">
    <w:abstractNumId w:val="16"/>
  </w:num>
  <w:num w:numId="35" w16cid:durableId="2000112360">
    <w:abstractNumId w:val="18"/>
  </w:num>
  <w:num w:numId="36" w16cid:durableId="1538590440">
    <w:abstractNumId w:val="13"/>
  </w:num>
  <w:num w:numId="37" w16cid:durableId="1435131970">
    <w:abstractNumId w:val="17"/>
  </w:num>
  <w:num w:numId="38" w16cid:durableId="1824002096">
    <w:abstractNumId w:val="31"/>
  </w:num>
  <w:num w:numId="39" w16cid:durableId="1078870900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EA8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8C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AED"/>
    <w:rsid w:val="00017C33"/>
    <w:rsid w:val="00017C4A"/>
    <w:rsid w:val="00017F57"/>
    <w:rsid w:val="00020346"/>
    <w:rsid w:val="0002043E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3E3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713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8E6"/>
    <w:rsid w:val="00030969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CA"/>
    <w:rsid w:val="000324DE"/>
    <w:rsid w:val="000324EF"/>
    <w:rsid w:val="000325D0"/>
    <w:rsid w:val="0003265B"/>
    <w:rsid w:val="00032780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33E"/>
    <w:rsid w:val="000344C1"/>
    <w:rsid w:val="00034522"/>
    <w:rsid w:val="00034B15"/>
    <w:rsid w:val="00034C7C"/>
    <w:rsid w:val="000351F1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0AA"/>
    <w:rsid w:val="0004323E"/>
    <w:rsid w:val="000432C8"/>
    <w:rsid w:val="000433BF"/>
    <w:rsid w:val="000437DF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B86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0121"/>
    <w:rsid w:val="00060A6D"/>
    <w:rsid w:val="00060D66"/>
    <w:rsid w:val="000610AD"/>
    <w:rsid w:val="0006143C"/>
    <w:rsid w:val="0006158D"/>
    <w:rsid w:val="00061876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60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EC5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55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DFA"/>
    <w:rsid w:val="00095F00"/>
    <w:rsid w:val="00096028"/>
    <w:rsid w:val="000962D2"/>
    <w:rsid w:val="000962F0"/>
    <w:rsid w:val="00096740"/>
    <w:rsid w:val="00096A47"/>
    <w:rsid w:val="00096A5E"/>
    <w:rsid w:val="00096B7C"/>
    <w:rsid w:val="00096EF2"/>
    <w:rsid w:val="00096F16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A44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87C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A9"/>
    <w:rsid w:val="000B6607"/>
    <w:rsid w:val="000B68B2"/>
    <w:rsid w:val="000B6B51"/>
    <w:rsid w:val="000B6E36"/>
    <w:rsid w:val="000B7072"/>
    <w:rsid w:val="000B7293"/>
    <w:rsid w:val="000B7595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647"/>
    <w:rsid w:val="000C48E8"/>
    <w:rsid w:val="000C4F69"/>
    <w:rsid w:val="000C5239"/>
    <w:rsid w:val="000C524C"/>
    <w:rsid w:val="000C53F0"/>
    <w:rsid w:val="000C53F6"/>
    <w:rsid w:val="000C55AB"/>
    <w:rsid w:val="000C5EF3"/>
    <w:rsid w:val="000C5F5D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415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A07"/>
    <w:rsid w:val="000D2A2E"/>
    <w:rsid w:val="000D2C67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4B1C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AE9"/>
    <w:rsid w:val="000E0B4B"/>
    <w:rsid w:val="000E0C90"/>
    <w:rsid w:val="000E0D1A"/>
    <w:rsid w:val="000E0FE3"/>
    <w:rsid w:val="000E131E"/>
    <w:rsid w:val="000E19D6"/>
    <w:rsid w:val="000E1E18"/>
    <w:rsid w:val="000E1ED8"/>
    <w:rsid w:val="000E201C"/>
    <w:rsid w:val="000E2160"/>
    <w:rsid w:val="000E2384"/>
    <w:rsid w:val="000E2761"/>
    <w:rsid w:val="000E27FF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71E"/>
    <w:rsid w:val="000E482F"/>
    <w:rsid w:val="000E4DBE"/>
    <w:rsid w:val="000E4E0B"/>
    <w:rsid w:val="000E4E7C"/>
    <w:rsid w:val="000E4EC0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14CD"/>
    <w:rsid w:val="000F14D0"/>
    <w:rsid w:val="000F18AE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DD"/>
    <w:rsid w:val="000F5D33"/>
    <w:rsid w:val="000F5D4C"/>
    <w:rsid w:val="000F5E4A"/>
    <w:rsid w:val="000F5EED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07"/>
    <w:rsid w:val="001013AD"/>
    <w:rsid w:val="0010140E"/>
    <w:rsid w:val="00101513"/>
    <w:rsid w:val="00101739"/>
    <w:rsid w:val="00101B95"/>
    <w:rsid w:val="00101DB0"/>
    <w:rsid w:val="0010204A"/>
    <w:rsid w:val="001022FC"/>
    <w:rsid w:val="001027DF"/>
    <w:rsid w:val="0010280E"/>
    <w:rsid w:val="001029C6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A6"/>
    <w:rsid w:val="00112128"/>
    <w:rsid w:val="0011221C"/>
    <w:rsid w:val="001123C4"/>
    <w:rsid w:val="001125DE"/>
    <w:rsid w:val="00112751"/>
    <w:rsid w:val="00112805"/>
    <w:rsid w:val="00112A0D"/>
    <w:rsid w:val="00112A49"/>
    <w:rsid w:val="00112B86"/>
    <w:rsid w:val="00112C27"/>
    <w:rsid w:val="00112C41"/>
    <w:rsid w:val="00112C51"/>
    <w:rsid w:val="00112DBF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EEB"/>
    <w:rsid w:val="001150A6"/>
    <w:rsid w:val="00115347"/>
    <w:rsid w:val="001158BE"/>
    <w:rsid w:val="00115A91"/>
    <w:rsid w:val="00115A9A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CDA"/>
    <w:rsid w:val="00130D24"/>
    <w:rsid w:val="00130F30"/>
    <w:rsid w:val="00131432"/>
    <w:rsid w:val="001316C2"/>
    <w:rsid w:val="001316F2"/>
    <w:rsid w:val="0013175C"/>
    <w:rsid w:val="00131B3F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B"/>
    <w:rsid w:val="00132D6B"/>
    <w:rsid w:val="00132DF8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64F"/>
    <w:rsid w:val="00134EC6"/>
    <w:rsid w:val="00134F42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607F"/>
    <w:rsid w:val="0016610F"/>
    <w:rsid w:val="0016611D"/>
    <w:rsid w:val="0016644B"/>
    <w:rsid w:val="00166559"/>
    <w:rsid w:val="00166567"/>
    <w:rsid w:val="0016656E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52F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5464"/>
    <w:rsid w:val="001755AD"/>
    <w:rsid w:val="00175956"/>
    <w:rsid w:val="00175A42"/>
    <w:rsid w:val="00175C26"/>
    <w:rsid w:val="00175E00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357"/>
    <w:rsid w:val="00181370"/>
    <w:rsid w:val="001813DE"/>
    <w:rsid w:val="00181D2E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6F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40F"/>
    <w:rsid w:val="0018542F"/>
    <w:rsid w:val="001854CE"/>
    <w:rsid w:val="0018565D"/>
    <w:rsid w:val="0018575D"/>
    <w:rsid w:val="0018577A"/>
    <w:rsid w:val="001857BB"/>
    <w:rsid w:val="00185DFD"/>
    <w:rsid w:val="00185F8B"/>
    <w:rsid w:val="00185FAC"/>
    <w:rsid w:val="00186091"/>
    <w:rsid w:val="001861DF"/>
    <w:rsid w:val="00186257"/>
    <w:rsid w:val="00186565"/>
    <w:rsid w:val="0018656B"/>
    <w:rsid w:val="00186BA3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6AC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D20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9BA"/>
    <w:rsid w:val="001C7D4B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1004"/>
    <w:rsid w:val="001D10C9"/>
    <w:rsid w:val="001D10F3"/>
    <w:rsid w:val="001D1102"/>
    <w:rsid w:val="001D11D1"/>
    <w:rsid w:val="001D1609"/>
    <w:rsid w:val="001D174A"/>
    <w:rsid w:val="001D179F"/>
    <w:rsid w:val="001D1852"/>
    <w:rsid w:val="001D1971"/>
    <w:rsid w:val="001D1BD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50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6E8A"/>
    <w:rsid w:val="001F74FD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20C"/>
    <w:rsid w:val="0021425A"/>
    <w:rsid w:val="00214434"/>
    <w:rsid w:val="0021454A"/>
    <w:rsid w:val="0021454D"/>
    <w:rsid w:val="002149E7"/>
    <w:rsid w:val="00214B92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1F52"/>
    <w:rsid w:val="00222095"/>
    <w:rsid w:val="002220FC"/>
    <w:rsid w:val="00222154"/>
    <w:rsid w:val="002223AC"/>
    <w:rsid w:val="00222604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2C8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5C"/>
    <w:rsid w:val="00235AE5"/>
    <w:rsid w:val="00235C3E"/>
    <w:rsid w:val="00235FBC"/>
    <w:rsid w:val="00236105"/>
    <w:rsid w:val="0023610A"/>
    <w:rsid w:val="002361E9"/>
    <w:rsid w:val="00236585"/>
    <w:rsid w:val="00236623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6BA"/>
    <w:rsid w:val="0024390E"/>
    <w:rsid w:val="00243AAB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137"/>
    <w:rsid w:val="002462D3"/>
    <w:rsid w:val="002462D5"/>
    <w:rsid w:val="00246426"/>
    <w:rsid w:val="00246894"/>
    <w:rsid w:val="0024694A"/>
    <w:rsid w:val="00246A49"/>
    <w:rsid w:val="00246BAE"/>
    <w:rsid w:val="00246D50"/>
    <w:rsid w:val="00247626"/>
    <w:rsid w:val="0024777D"/>
    <w:rsid w:val="002477AE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2891"/>
    <w:rsid w:val="00262903"/>
    <w:rsid w:val="00262A58"/>
    <w:rsid w:val="00262F00"/>
    <w:rsid w:val="00262F15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DE1"/>
    <w:rsid w:val="00271EF8"/>
    <w:rsid w:val="00271FFE"/>
    <w:rsid w:val="0027212C"/>
    <w:rsid w:val="0027221B"/>
    <w:rsid w:val="00272A86"/>
    <w:rsid w:val="00272C9B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0F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11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9F"/>
    <w:rsid w:val="00294496"/>
    <w:rsid w:val="0029474F"/>
    <w:rsid w:val="00294AD1"/>
    <w:rsid w:val="00294EB0"/>
    <w:rsid w:val="00294FE9"/>
    <w:rsid w:val="00295011"/>
    <w:rsid w:val="0029525F"/>
    <w:rsid w:val="00295489"/>
    <w:rsid w:val="0029549E"/>
    <w:rsid w:val="002954A6"/>
    <w:rsid w:val="00295555"/>
    <w:rsid w:val="002957FB"/>
    <w:rsid w:val="00295941"/>
    <w:rsid w:val="00295ACD"/>
    <w:rsid w:val="00295E25"/>
    <w:rsid w:val="00295F4D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A7D86"/>
    <w:rsid w:val="002B021F"/>
    <w:rsid w:val="002B03FA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05E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465"/>
    <w:rsid w:val="002C15F2"/>
    <w:rsid w:val="002C1678"/>
    <w:rsid w:val="002C16AA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7F2"/>
    <w:rsid w:val="002D28C2"/>
    <w:rsid w:val="002D2975"/>
    <w:rsid w:val="002D2A92"/>
    <w:rsid w:val="002D2B57"/>
    <w:rsid w:val="002D2EFA"/>
    <w:rsid w:val="002D2F18"/>
    <w:rsid w:val="002D2F9D"/>
    <w:rsid w:val="002D332D"/>
    <w:rsid w:val="002D38CB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498B"/>
    <w:rsid w:val="002D507E"/>
    <w:rsid w:val="002D5213"/>
    <w:rsid w:val="002D53D1"/>
    <w:rsid w:val="002D55E9"/>
    <w:rsid w:val="002D56C8"/>
    <w:rsid w:val="002D5C49"/>
    <w:rsid w:val="002D5D70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2C55"/>
    <w:rsid w:val="002E30EA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4CC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95D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8BB"/>
    <w:rsid w:val="002F7C3C"/>
    <w:rsid w:val="002F7EBF"/>
    <w:rsid w:val="00300077"/>
    <w:rsid w:val="00300183"/>
    <w:rsid w:val="003005D6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228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7F6"/>
    <w:rsid w:val="0034791F"/>
    <w:rsid w:val="00347AD3"/>
    <w:rsid w:val="00347CE9"/>
    <w:rsid w:val="00350058"/>
    <w:rsid w:val="0035013E"/>
    <w:rsid w:val="00350158"/>
    <w:rsid w:val="0035019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46"/>
    <w:rsid w:val="00360EBD"/>
    <w:rsid w:val="003610EA"/>
    <w:rsid w:val="00361114"/>
    <w:rsid w:val="0036149D"/>
    <w:rsid w:val="00361531"/>
    <w:rsid w:val="003618D9"/>
    <w:rsid w:val="00361A20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5231"/>
    <w:rsid w:val="003653EE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B23"/>
    <w:rsid w:val="00381C7F"/>
    <w:rsid w:val="00381E46"/>
    <w:rsid w:val="00381FB1"/>
    <w:rsid w:val="00381FE9"/>
    <w:rsid w:val="0038201E"/>
    <w:rsid w:val="003821B0"/>
    <w:rsid w:val="00382523"/>
    <w:rsid w:val="0038258F"/>
    <w:rsid w:val="00382770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59"/>
    <w:rsid w:val="00385EFA"/>
    <w:rsid w:val="00385F84"/>
    <w:rsid w:val="00386296"/>
    <w:rsid w:val="003863AB"/>
    <w:rsid w:val="00386A26"/>
    <w:rsid w:val="00386B84"/>
    <w:rsid w:val="00386DF6"/>
    <w:rsid w:val="00387009"/>
    <w:rsid w:val="003870CB"/>
    <w:rsid w:val="003871AD"/>
    <w:rsid w:val="003874EC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A8D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B62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68EB"/>
    <w:rsid w:val="003968F9"/>
    <w:rsid w:val="00396C07"/>
    <w:rsid w:val="00396C69"/>
    <w:rsid w:val="00396C97"/>
    <w:rsid w:val="00396EC5"/>
    <w:rsid w:val="00396FC6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45A"/>
    <w:rsid w:val="003A25D8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36A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3C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749"/>
    <w:rsid w:val="003B778F"/>
    <w:rsid w:val="003B78DA"/>
    <w:rsid w:val="003B7B84"/>
    <w:rsid w:val="003B7BC3"/>
    <w:rsid w:val="003C0034"/>
    <w:rsid w:val="003C0128"/>
    <w:rsid w:val="003C02D7"/>
    <w:rsid w:val="003C07D4"/>
    <w:rsid w:val="003C088D"/>
    <w:rsid w:val="003C092E"/>
    <w:rsid w:val="003C0AC7"/>
    <w:rsid w:val="003C0B32"/>
    <w:rsid w:val="003C0FA9"/>
    <w:rsid w:val="003C1155"/>
    <w:rsid w:val="003C15D8"/>
    <w:rsid w:val="003C18C6"/>
    <w:rsid w:val="003C19D1"/>
    <w:rsid w:val="003C1A98"/>
    <w:rsid w:val="003C1AFF"/>
    <w:rsid w:val="003C1F57"/>
    <w:rsid w:val="003C2017"/>
    <w:rsid w:val="003C242A"/>
    <w:rsid w:val="003C245F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1F7C"/>
    <w:rsid w:val="003D21AD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3D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D57"/>
    <w:rsid w:val="004022AE"/>
    <w:rsid w:val="00402321"/>
    <w:rsid w:val="0040233E"/>
    <w:rsid w:val="00402720"/>
    <w:rsid w:val="00402788"/>
    <w:rsid w:val="00402813"/>
    <w:rsid w:val="00402882"/>
    <w:rsid w:val="00402B70"/>
    <w:rsid w:val="00402F2A"/>
    <w:rsid w:val="0040301F"/>
    <w:rsid w:val="004030B9"/>
    <w:rsid w:val="004030F8"/>
    <w:rsid w:val="00403158"/>
    <w:rsid w:val="00403183"/>
    <w:rsid w:val="00403283"/>
    <w:rsid w:val="004032FB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B1E"/>
    <w:rsid w:val="00415C3B"/>
    <w:rsid w:val="00415CB6"/>
    <w:rsid w:val="00415CFD"/>
    <w:rsid w:val="00415E6D"/>
    <w:rsid w:val="00415E85"/>
    <w:rsid w:val="004161F1"/>
    <w:rsid w:val="0041626A"/>
    <w:rsid w:val="004163B4"/>
    <w:rsid w:val="00416500"/>
    <w:rsid w:val="00416890"/>
    <w:rsid w:val="004168F2"/>
    <w:rsid w:val="00416B02"/>
    <w:rsid w:val="00416EF7"/>
    <w:rsid w:val="0041733A"/>
    <w:rsid w:val="00417411"/>
    <w:rsid w:val="0041742F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6A1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5EF"/>
    <w:rsid w:val="0044065B"/>
    <w:rsid w:val="004406FF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CE"/>
    <w:rsid w:val="00444FDE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2D9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906"/>
    <w:rsid w:val="00455A40"/>
    <w:rsid w:val="00455AD1"/>
    <w:rsid w:val="00455E8E"/>
    <w:rsid w:val="00456073"/>
    <w:rsid w:val="004562A2"/>
    <w:rsid w:val="0045653F"/>
    <w:rsid w:val="004568A2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8C"/>
    <w:rsid w:val="00463B22"/>
    <w:rsid w:val="00463B62"/>
    <w:rsid w:val="00463DC0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8C5"/>
    <w:rsid w:val="00467AB7"/>
    <w:rsid w:val="00467BC1"/>
    <w:rsid w:val="004701A5"/>
    <w:rsid w:val="004701FE"/>
    <w:rsid w:val="00470391"/>
    <w:rsid w:val="0047049B"/>
    <w:rsid w:val="00470878"/>
    <w:rsid w:val="00470A0C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C6E"/>
    <w:rsid w:val="004800FF"/>
    <w:rsid w:val="0048046B"/>
    <w:rsid w:val="004805F8"/>
    <w:rsid w:val="0048076D"/>
    <w:rsid w:val="00480890"/>
    <w:rsid w:val="004808E2"/>
    <w:rsid w:val="00480A58"/>
    <w:rsid w:val="00480C54"/>
    <w:rsid w:val="00481114"/>
    <w:rsid w:val="00481274"/>
    <w:rsid w:val="0048129F"/>
    <w:rsid w:val="004813AF"/>
    <w:rsid w:val="004814E6"/>
    <w:rsid w:val="004814ED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950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EF"/>
    <w:rsid w:val="004948F7"/>
    <w:rsid w:val="00494A82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46E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C12"/>
    <w:rsid w:val="004A324D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8F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404"/>
    <w:rsid w:val="004A57C3"/>
    <w:rsid w:val="004A5883"/>
    <w:rsid w:val="004A58C6"/>
    <w:rsid w:val="004A5AE5"/>
    <w:rsid w:val="004A5CC2"/>
    <w:rsid w:val="004A5DDE"/>
    <w:rsid w:val="004A5E0F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65B"/>
    <w:rsid w:val="004B0B2D"/>
    <w:rsid w:val="004B0CEA"/>
    <w:rsid w:val="004B0E48"/>
    <w:rsid w:val="004B118E"/>
    <w:rsid w:val="004B11D6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4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27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A0C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139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ADD"/>
    <w:rsid w:val="004F2B80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18"/>
    <w:rsid w:val="004F7057"/>
    <w:rsid w:val="004F754E"/>
    <w:rsid w:val="004F756C"/>
    <w:rsid w:val="004F7771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34C"/>
    <w:rsid w:val="005034F9"/>
    <w:rsid w:val="0050367E"/>
    <w:rsid w:val="00503753"/>
    <w:rsid w:val="00503A09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7B"/>
    <w:rsid w:val="00505843"/>
    <w:rsid w:val="005059ED"/>
    <w:rsid w:val="00505B55"/>
    <w:rsid w:val="00505BE9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59E"/>
    <w:rsid w:val="005136E2"/>
    <w:rsid w:val="0051374B"/>
    <w:rsid w:val="00513983"/>
    <w:rsid w:val="00513A58"/>
    <w:rsid w:val="00513B8E"/>
    <w:rsid w:val="00513F85"/>
    <w:rsid w:val="00514253"/>
    <w:rsid w:val="00514365"/>
    <w:rsid w:val="005143F3"/>
    <w:rsid w:val="00514699"/>
    <w:rsid w:val="00514B35"/>
    <w:rsid w:val="00514BC5"/>
    <w:rsid w:val="00514C31"/>
    <w:rsid w:val="00515193"/>
    <w:rsid w:val="0051523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951"/>
    <w:rsid w:val="00526ABC"/>
    <w:rsid w:val="00526F9F"/>
    <w:rsid w:val="005270D3"/>
    <w:rsid w:val="00527597"/>
    <w:rsid w:val="00527799"/>
    <w:rsid w:val="00527D55"/>
    <w:rsid w:val="00530095"/>
    <w:rsid w:val="00530717"/>
    <w:rsid w:val="00530E8C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71F"/>
    <w:rsid w:val="00532872"/>
    <w:rsid w:val="00532E47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F6"/>
    <w:rsid w:val="00572F21"/>
    <w:rsid w:val="005730A6"/>
    <w:rsid w:val="0057322B"/>
    <w:rsid w:val="005732E6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DA7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122"/>
    <w:rsid w:val="005A1355"/>
    <w:rsid w:val="005A14B0"/>
    <w:rsid w:val="005A16E6"/>
    <w:rsid w:val="005A1AF1"/>
    <w:rsid w:val="005A1CB0"/>
    <w:rsid w:val="005A1E66"/>
    <w:rsid w:val="005A1F1D"/>
    <w:rsid w:val="005A2494"/>
    <w:rsid w:val="005A24E0"/>
    <w:rsid w:val="005A254F"/>
    <w:rsid w:val="005A2AB0"/>
    <w:rsid w:val="005A2B8E"/>
    <w:rsid w:val="005A2C8F"/>
    <w:rsid w:val="005A2D86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941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DF6"/>
    <w:rsid w:val="005C5F22"/>
    <w:rsid w:val="005C5F52"/>
    <w:rsid w:val="005C649C"/>
    <w:rsid w:val="005C6557"/>
    <w:rsid w:val="005C6765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881"/>
    <w:rsid w:val="005D1970"/>
    <w:rsid w:val="005D1AB0"/>
    <w:rsid w:val="005D1B2D"/>
    <w:rsid w:val="005D1C9D"/>
    <w:rsid w:val="005D1D4C"/>
    <w:rsid w:val="005D1D7E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D2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2C6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843"/>
    <w:rsid w:val="005E6979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02"/>
    <w:rsid w:val="005E79A3"/>
    <w:rsid w:val="005E7B14"/>
    <w:rsid w:val="005E7C03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0E1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740"/>
    <w:rsid w:val="00602A97"/>
    <w:rsid w:val="00602C39"/>
    <w:rsid w:val="00602D8C"/>
    <w:rsid w:val="00602D97"/>
    <w:rsid w:val="00602E6A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F"/>
    <w:rsid w:val="00606C09"/>
    <w:rsid w:val="00607107"/>
    <w:rsid w:val="006075EF"/>
    <w:rsid w:val="00607699"/>
    <w:rsid w:val="0060782D"/>
    <w:rsid w:val="0060791A"/>
    <w:rsid w:val="006079B8"/>
    <w:rsid w:val="00607A7A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10B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59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20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B03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B63"/>
    <w:rsid w:val="00635CFC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631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5A6"/>
    <w:rsid w:val="00660684"/>
    <w:rsid w:val="0066069C"/>
    <w:rsid w:val="0066069E"/>
    <w:rsid w:val="006608A6"/>
    <w:rsid w:val="00660CDB"/>
    <w:rsid w:val="00660E05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60F"/>
    <w:rsid w:val="00665751"/>
    <w:rsid w:val="00665817"/>
    <w:rsid w:val="00665845"/>
    <w:rsid w:val="0066596D"/>
    <w:rsid w:val="00665A52"/>
    <w:rsid w:val="00665C6B"/>
    <w:rsid w:val="00665E22"/>
    <w:rsid w:val="00665FBD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2DF"/>
    <w:rsid w:val="006714A8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586"/>
    <w:rsid w:val="006817C0"/>
    <w:rsid w:val="00681816"/>
    <w:rsid w:val="006819C6"/>
    <w:rsid w:val="00681D98"/>
    <w:rsid w:val="00681F40"/>
    <w:rsid w:val="006821C2"/>
    <w:rsid w:val="006825EB"/>
    <w:rsid w:val="006827A8"/>
    <w:rsid w:val="00682A66"/>
    <w:rsid w:val="00682ADF"/>
    <w:rsid w:val="00682BE9"/>
    <w:rsid w:val="00682D22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B10"/>
    <w:rsid w:val="00685C62"/>
    <w:rsid w:val="00685FE4"/>
    <w:rsid w:val="00686011"/>
    <w:rsid w:val="00686050"/>
    <w:rsid w:val="006864A4"/>
    <w:rsid w:val="006864FB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80D"/>
    <w:rsid w:val="006929AA"/>
    <w:rsid w:val="00692A62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568C"/>
    <w:rsid w:val="006957E5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B4"/>
    <w:rsid w:val="006A00CC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D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0C9"/>
    <w:rsid w:val="006D0160"/>
    <w:rsid w:val="006D058F"/>
    <w:rsid w:val="006D07D3"/>
    <w:rsid w:val="006D0ABD"/>
    <w:rsid w:val="006D0AD3"/>
    <w:rsid w:val="006D0BB3"/>
    <w:rsid w:val="006D0DAA"/>
    <w:rsid w:val="006D114D"/>
    <w:rsid w:val="006D1291"/>
    <w:rsid w:val="006D13B7"/>
    <w:rsid w:val="006D17E1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798"/>
    <w:rsid w:val="006D3EB3"/>
    <w:rsid w:val="006D3F26"/>
    <w:rsid w:val="006D4063"/>
    <w:rsid w:val="006D4305"/>
    <w:rsid w:val="006D431D"/>
    <w:rsid w:val="006D448B"/>
    <w:rsid w:val="006D4843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FB2"/>
    <w:rsid w:val="006E740C"/>
    <w:rsid w:val="006E760F"/>
    <w:rsid w:val="006E77F6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5FB"/>
    <w:rsid w:val="006F4857"/>
    <w:rsid w:val="006F48B3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06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A"/>
    <w:rsid w:val="0072665C"/>
    <w:rsid w:val="007267BE"/>
    <w:rsid w:val="00726803"/>
    <w:rsid w:val="00726D49"/>
    <w:rsid w:val="00726EE5"/>
    <w:rsid w:val="00726F8D"/>
    <w:rsid w:val="0072702A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B75"/>
    <w:rsid w:val="00731BDA"/>
    <w:rsid w:val="00731BEB"/>
    <w:rsid w:val="00731D61"/>
    <w:rsid w:val="00731FB9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AF1"/>
    <w:rsid w:val="00736B7A"/>
    <w:rsid w:val="00736BE7"/>
    <w:rsid w:val="00736DBE"/>
    <w:rsid w:val="00736EF4"/>
    <w:rsid w:val="00736F90"/>
    <w:rsid w:val="00737086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65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013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2F9E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21"/>
    <w:rsid w:val="007834D0"/>
    <w:rsid w:val="007834DC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93F"/>
    <w:rsid w:val="00792A42"/>
    <w:rsid w:val="00792B05"/>
    <w:rsid w:val="00792F41"/>
    <w:rsid w:val="007932C2"/>
    <w:rsid w:val="00793357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20"/>
    <w:rsid w:val="007A385D"/>
    <w:rsid w:val="007A3950"/>
    <w:rsid w:val="007A3A03"/>
    <w:rsid w:val="007A3C76"/>
    <w:rsid w:val="007A3D24"/>
    <w:rsid w:val="007A3F31"/>
    <w:rsid w:val="007A40DE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E52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5F0"/>
    <w:rsid w:val="007B361A"/>
    <w:rsid w:val="007B36C1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882"/>
    <w:rsid w:val="007B599A"/>
    <w:rsid w:val="007B5B4B"/>
    <w:rsid w:val="007B5BCB"/>
    <w:rsid w:val="007B5BDF"/>
    <w:rsid w:val="007B5DC0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90"/>
    <w:rsid w:val="007B7BCA"/>
    <w:rsid w:val="007B7FC1"/>
    <w:rsid w:val="007C010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7D6"/>
    <w:rsid w:val="007C69B5"/>
    <w:rsid w:val="007C6A08"/>
    <w:rsid w:val="007C6A6E"/>
    <w:rsid w:val="007C6A70"/>
    <w:rsid w:val="007C6FA8"/>
    <w:rsid w:val="007C712F"/>
    <w:rsid w:val="007C7135"/>
    <w:rsid w:val="007C71FD"/>
    <w:rsid w:val="007C7233"/>
    <w:rsid w:val="007C7304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933"/>
    <w:rsid w:val="007D2A85"/>
    <w:rsid w:val="007D2AB8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64C"/>
    <w:rsid w:val="007E06DD"/>
    <w:rsid w:val="007E07B7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1F16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AA2"/>
    <w:rsid w:val="007E6B8B"/>
    <w:rsid w:val="007E6CC8"/>
    <w:rsid w:val="007E6D21"/>
    <w:rsid w:val="007E6D86"/>
    <w:rsid w:val="007E6F4E"/>
    <w:rsid w:val="007E6FF6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2DFB"/>
    <w:rsid w:val="007F31C3"/>
    <w:rsid w:val="007F3C58"/>
    <w:rsid w:val="007F3CBB"/>
    <w:rsid w:val="007F3EA0"/>
    <w:rsid w:val="007F410C"/>
    <w:rsid w:val="007F412F"/>
    <w:rsid w:val="007F41C7"/>
    <w:rsid w:val="007F4248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844"/>
    <w:rsid w:val="00811A8F"/>
    <w:rsid w:val="00811E04"/>
    <w:rsid w:val="00811E56"/>
    <w:rsid w:val="00811F3D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9D1"/>
    <w:rsid w:val="00832B29"/>
    <w:rsid w:val="00832D3D"/>
    <w:rsid w:val="00833043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478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6A"/>
    <w:rsid w:val="008407F6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CC4"/>
    <w:rsid w:val="00845DED"/>
    <w:rsid w:val="00845E51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56A"/>
    <w:rsid w:val="00857761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5BE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AE1"/>
    <w:rsid w:val="00867D62"/>
    <w:rsid w:val="00867EF6"/>
    <w:rsid w:val="00870130"/>
    <w:rsid w:val="00870192"/>
    <w:rsid w:val="0087022E"/>
    <w:rsid w:val="008703B7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B65"/>
    <w:rsid w:val="00894BF2"/>
    <w:rsid w:val="00894D94"/>
    <w:rsid w:val="00894FCD"/>
    <w:rsid w:val="00895233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3E8E"/>
    <w:rsid w:val="008A403D"/>
    <w:rsid w:val="008A40BF"/>
    <w:rsid w:val="008A4119"/>
    <w:rsid w:val="008A422D"/>
    <w:rsid w:val="008A424C"/>
    <w:rsid w:val="008A45FB"/>
    <w:rsid w:val="008A4927"/>
    <w:rsid w:val="008A49FC"/>
    <w:rsid w:val="008A4B28"/>
    <w:rsid w:val="008A4D15"/>
    <w:rsid w:val="008A4D84"/>
    <w:rsid w:val="008A4E46"/>
    <w:rsid w:val="008A4EEB"/>
    <w:rsid w:val="008A4FBE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790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14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685"/>
    <w:rsid w:val="008C0809"/>
    <w:rsid w:val="008C0BA8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C64"/>
    <w:rsid w:val="008C2D55"/>
    <w:rsid w:val="008C3257"/>
    <w:rsid w:val="008C3A02"/>
    <w:rsid w:val="008C3AC7"/>
    <w:rsid w:val="008C3B7B"/>
    <w:rsid w:val="008C3C36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C7"/>
    <w:rsid w:val="008C7022"/>
    <w:rsid w:val="008C70DF"/>
    <w:rsid w:val="008C717A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C7F2E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1CB"/>
    <w:rsid w:val="008F02C1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F2D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602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40"/>
    <w:rsid w:val="00904EFE"/>
    <w:rsid w:val="00904F83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3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8E1"/>
    <w:rsid w:val="00930374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AA9"/>
    <w:rsid w:val="00933B06"/>
    <w:rsid w:val="00933CE1"/>
    <w:rsid w:val="00933D20"/>
    <w:rsid w:val="00933D5C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96"/>
    <w:rsid w:val="009405DB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66E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45A"/>
    <w:rsid w:val="0094358E"/>
    <w:rsid w:val="00943865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355"/>
    <w:rsid w:val="009455E2"/>
    <w:rsid w:val="00945996"/>
    <w:rsid w:val="00945AC5"/>
    <w:rsid w:val="00945C77"/>
    <w:rsid w:val="00946044"/>
    <w:rsid w:val="00946405"/>
    <w:rsid w:val="009465CD"/>
    <w:rsid w:val="00946887"/>
    <w:rsid w:val="009468BF"/>
    <w:rsid w:val="00946B17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925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368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DEF"/>
    <w:rsid w:val="00976E29"/>
    <w:rsid w:val="00976ED6"/>
    <w:rsid w:val="00977020"/>
    <w:rsid w:val="009773B7"/>
    <w:rsid w:val="0097754C"/>
    <w:rsid w:val="00977600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A5C"/>
    <w:rsid w:val="00990A6D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2DC"/>
    <w:rsid w:val="009932FA"/>
    <w:rsid w:val="009934D7"/>
    <w:rsid w:val="009935B1"/>
    <w:rsid w:val="0099374F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3A9"/>
    <w:rsid w:val="00997767"/>
    <w:rsid w:val="009979E2"/>
    <w:rsid w:val="00997A5C"/>
    <w:rsid w:val="00997CFA"/>
    <w:rsid w:val="00997E15"/>
    <w:rsid w:val="009A0361"/>
    <w:rsid w:val="009A04EF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596"/>
    <w:rsid w:val="009B0C75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1F9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96A"/>
    <w:rsid w:val="009D4A63"/>
    <w:rsid w:val="009D4AEF"/>
    <w:rsid w:val="009D4B7C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BAA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C1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604"/>
    <w:rsid w:val="009E6B41"/>
    <w:rsid w:val="009E6B61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954"/>
    <w:rsid w:val="009F4A20"/>
    <w:rsid w:val="009F4E0E"/>
    <w:rsid w:val="009F4FBA"/>
    <w:rsid w:val="009F54B5"/>
    <w:rsid w:val="009F568B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40"/>
    <w:rsid w:val="00A02059"/>
    <w:rsid w:val="00A0219D"/>
    <w:rsid w:val="00A021A2"/>
    <w:rsid w:val="00A021D3"/>
    <w:rsid w:val="00A02726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041"/>
    <w:rsid w:val="00A051AA"/>
    <w:rsid w:val="00A051CC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C0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34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09C"/>
    <w:rsid w:val="00A40140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EC"/>
    <w:rsid w:val="00A43E8D"/>
    <w:rsid w:val="00A43EC8"/>
    <w:rsid w:val="00A43ED1"/>
    <w:rsid w:val="00A44105"/>
    <w:rsid w:val="00A442B3"/>
    <w:rsid w:val="00A444AD"/>
    <w:rsid w:val="00A445CB"/>
    <w:rsid w:val="00A446C0"/>
    <w:rsid w:val="00A44A8B"/>
    <w:rsid w:val="00A44B1A"/>
    <w:rsid w:val="00A44F47"/>
    <w:rsid w:val="00A450C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86C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706"/>
    <w:rsid w:val="00A578CA"/>
    <w:rsid w:val="00A57AF1"/>
    <w:rsid w:val="00A57CF9"/>
    <w:rsid w:val="00A60177"/>
    <w:rsid w:val="00A60229"/>
    <w:rsid w:val="00A602C0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C01"/>
    <w:rsid w:val="00A63CF0"/>
    <w:rsid w:val="00A63E3F"/>
    <w:rsid w:val="00A644AF"/>
    <w:rsid w:val="00A6454B"/>
    <w:rsid w:val="00A64729"/>
    <w:rsid w:val="00A64936"/>
    <w:rsid w:val="00A64A7F"/>
    <w:rsid w:val="00A64D1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396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2D9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CF8"/>
    <w:rsid w:val="00A80EBE"/>
    <w:rsid w:val="00A80F0E"/>
    <w:rsid w:val="00A81134"/>
    <w:rsid w:val="00A812C9"/>
    <w:rsid w:val="00A8144E"/>
    <w:rsid w:val="00A81510"/>
    <w:rsid w:val="00A8164F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D1"/>
    <w:rsid w:val="00A96BD3"/>
    <w:rsid w:val="00A96CBB"/>
    <w:rsid w:val="00A971DD"/>
    <w:rsid w:val="00A9731C"/>
    <w:rsid w:val="00A976AB"/>
    <w:rsid w:val="00A97722"/>
    <w:rsid w:val="00A97803"/>
    <w:rsid w:val="00A97902"/>
    <w:rsid w:val="00A97C05"/>
    <w:rsid w:val="00A97D8B"/>
    <w:rsid w:val="00A97DE3"/>
    <w:rsid w:val="00AA0064"/>
    <w:rsid w:val="00AA01A6"/>
    <w:rsid w:val="00AA049A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A7725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933"/>
    <w:rsid w:val="00AC2AB8"/>
    <w:rsid w:val="00AC2ABF"/>
    <w:rsid w:val="00AC2ACF"/>
    <w:rsid w:val="00AC2C8D"/>
    <w:rsid w:val="00AC2D28"/>
    <w:rsid w:val="00AC2F31"/>
    <w:rsid w:val="00AC300D"/>
    <w:rsid w:val="00AC303B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79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50E"/>
    <w:rsid w:val="00AC77EC"/>
    <w:rsid w:val="00AC78E4"/>
    <w:rsid w:val="00AC7A21"/>
    <w:rsid w:val="00AC7C2F"/>
    <w:rsid w:val="00AC7E47"/>
    <w:rsid w:val="00AD0109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20"/>
    <w:rsid w:val="00AD32AF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28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49B"/>
    <w:rsid w:val="00AF4549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3AA1"/>
    <w:rsid w:val="00B04016"/>
    <w:rsid w:val="00B040A7"/>
    <w:rsid w:val="00B0421F"/>
    <w:rsid w:val="00B04D9C"/>
    <w:rsid w:val="00B0503C"/>
    <w:rsid w:val="00B0534D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9AA"/>
    <w:rsid w:val="00B07056"/>
    <w:rsid w:val="00B07330"/>
    <w:rsid w:val="00B07436"/>
    <w:rsid w:val="00B07684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2D1"/>
    <w:rsid w:val="00B14383"/>
    <w:rsid w:val="00B144F6"/>
    <w:rsid w:val="00B14575"/>
    <w:rsid w:val="00B14631"/>
    <w:rsid w:val="00B146D8"/>
    <w:rsid w:val="00B1491D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5CA"/>
    <w:rsid w:val="00B22A4E"/>
    <w:rsid w:val="00B22BD7"/>
    <w:rsid w:val="00B22ED0"/>
    <w:rsid w:val="00B2300D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29"/>
    <w:rsid w:val="00B32DDA"/>
    <w:rsid w:val="00B33132"/>
    <w:rsid w:val="00B33193"/>
    <w:rsid w:val="00B337B9"/>
    <w:rsid w:val="00B3384C"/>
    <w:rsid w:val="00B33BFF"/>
    <w:rsid w:val="00B34119"/>
    <w:rsid w:val="00B3414B"/>
    <w:rsid w:val="00B3423A"/>
    <w:rsid w:val="00B344E4"/>
    <w:rsid w:val="00B3452F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FF"/>
    <w:rsid w:val="00B43C8D"/>
    <w:rsid w:val="00B43CDF"/>
    <w:rsid w:val="00B44003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4EF3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99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DEF"/>
    <w:rsid w:val="00B67E3F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19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26D"/>
    <w:rsid w:val="00B806EA"/>
    <w:rsid w:val="00B80E22"/>
    <w:rsid w:val="00B8101A"/>
    <w:rsid w:val="00B810D6"/>
    <w:rsid w:val="00B81147"/>
    <w:rsid w:val="00B814BA"/>
    <w:rsid w:val="00B815E2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881"/>
    <w:rsid w:val="00B84A65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AAC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555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425"/>
    <w:rsid w:val="00B94565"/>
    <w:rsid w:val="00B945C3"/>
    <w:rsid w:val="00B948E7"/>
    <w:rsid w:val="00B949D4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66A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93C"/>
    <w:rsid w:val="00BB0AC5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0FA"/>
    <w:rsid w:val="00BB217E"/>
    <w:rsid w:val="00BB23E0"/>
    <w:rsid w:val="00BB25F3"/>
    <w:rsid w:val="00BB2BE6"/>
    <w:rsid w:val="00BB2C73"/>
    <w:rsid w:val="00BB2EA9"/>
    <w:rsid w:val="00BB2EEF"/>
    <w:rsid w:val="00BB304E"/>
    <w:rsid w:val="00BB315C"/>
    <w:rsid w:val="00BB354D"/>
    <w:rsid w:val="00BB35D5"/>
    <w:rsid w:val="00BB3A2A"/>
    <w:rsid w:val="00BB3A7F"/>
    <w:rsid w:val="00BB4192"/>
    <w:rsid w:val="00BB4473"/>
    <w:rsid w:val="00BB494B"/>
    <w:rsid w:val="00BB49CD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CE5"/>
    <w:rsid w:val="00BB7210"/>
    <w:rsid w:val="00BB73B8"/>
    <w:rsid w:val="00BB75C8"/>
    <w:rsid w:val="00BB763C"/>
    <w:rsid w:val="00BB7816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141"/>
    <w:rsid w:val="00BE05AB"/>
    <w:rsid w:val="00BE05AC"/>
    <w:rsid w:val="00BE05F4"/>
    <w:rsid w:val="00BE07F1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8F"/>
    <w:rsid w:val="00BE78DB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210"/>
    <w:rsid w:val="00BF057B"/>
    <w:rsid w:val="00BF0ACA"/>
    <w:rsid w:val="00BF0AF2"/>
    <w:rsid w:val="00BF0BE3"/>
    <w:rsid w:val="00BF0C79"/>
    <w:rsid w:val="00BF113E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2540"/>
    <w:rsid w:val="00BF28EB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10E"/>
    <w:rsid w:val="00C01198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AB7"/>
    <w:rsid w:val="00C03B8E"/>
    <w:rsid w:val="00C03C77"/>
    <w:rsid w:val="00C03E98"/>
    <w:rsid w:val="00C03F71"/>
    <w:rsid w:val="00C03FAC"/>
    <w:rsid w:val="00C03FD0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38"/>
    <w:rsid w:val="00C12A67"/>
    <w:rsid w:val="00C12D88"/>
    <w:rsid w:val="00C12F7E"/>
    <w:rsid w:val="00C1308D"/>
    <w:rsid w:val="00C133D9"/>
    <w:rsid w:val="00C13434"/>
    <w:rsid w:val="00C1377F"/>
    <w:rsid w:val="00C13882"/>
    <w:rsid w:val="00C13917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8ED"/>
    <w:rsid w:val="00C15CFD"/>
    <w:rsid w:val="00C15E09"/>
    <w:rsid w:val="00C15FB1"/>
    <w:rsid w:val="00C16066"/>
    <w:rsid w:val="00C160D7"/>
    <w:rsid w:val="00C16208"/>
    <w:rsid w:val="00C162CE"/>
    <w:rsid w:val="00C162F0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60B"/>
    <w:rsid w:val="00C2672B"/>
    <w:rsid w:val="00C269D8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DF2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8CB"/>
    <w:rsid w:val="00C34AC9"/>
    <w:rsid w:val="00C34B50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1FB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2E9F"/>
    <w:rsid w:val="00C43339"/>
    <w:rsid w:val="00C4336F"/>
    <w:rsid w:val="00C43614"/>
    <w:rsid w:val="00C436EE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C72"/>
    <w:rsid w:val="00C50FAE"/>
    <w:rsid w:val="00C51287"/>
    <w:rsid w:val="00C5175C"/>
    <w:rsid w:val="00C5176C"/>
    <w:rsid w:val="00C519E7"/>
    <w:rsid w:val="00C51B8C"/>
    <w:rsid w:val="00C51E3E"/>
    <w:rsid w:val="00C520E6"/>
    <w:rsid w:val="00C52194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D54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577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D62"/>
    <w:rsid w:val="00C62EFB"/>
    <w:rsid w:val="00C63352"/>
    <w:rsid w:val="00C633A6"/>
    <w:rsid w:val="00C63559"/>
    <w:rsid w:val="00C63583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76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E06"/>
    <w:rsid w:val="00C7029F"/>
    <w:rsid w:val="00C70393"/>
    <w:rsid w:val="00C708B4"/>
    <w:rsid w:val="00C70AC5"/>
    <w:rsid w:val="00C70B87"/>
    <w:rsid w:val="00C70CE9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1A6"/>
    <w:rsid w:val="00C7333C"/>
    <w:rsid w:val="00C7362A"/>
    <w:rsid w:val="00C73640"/>
    <w:rsid w:val="00C73656"/>
    <w:rsid w:val="00C7369F"/>
    <w:rsid w:val="00C736B0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6A6"/>
    <w:rsid w:val="00C76766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287"/>
    <w:rsid w:val="00C8036B"/>
    <w:rsid w:val="00C804C5"/>
    <w:rsid w:val="00C80574"/>
    <w:rsid w:val="00C80801"/>
    <w:rsid w:val="00C80B2C"/>
    <w:rsid w:val="00C80DA2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40CC"/>
    <w:rsid w:val="00C84135"/>
    <w:rsid w:val="00C84150"/>
    <w:rsid w:val="00C84585"/>
    <w:rsid w:val="00C849A4"/>
    <w:rsid w:val="00C84B3C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78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41C"/>
    <w:rsid w:val="00CA76C3"/>
    <w:rsid w:val="00CA7767"/>
    <w:rsid w:val="00CA7781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AF6"/>
    <w:rsid w:val="00CB2B88"/>
    <w:rsid w:val="00CB2BDF"/>
    <w:rsid w:val="00CB2D2E"/>
    <w:rsid w:val="00CB2E1A"/>
    <w:rsid w:val="00CB3288"/>
    <w:rsid w:val="00CB32BB"/>
    <w:rsid w:val="00CB3327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24F"/>
    <w:rsid w:val="00CB727E"/>
    <w:rsid w:val="00CB746F"/>
    <w:rsid w:val="00CB751A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3EC"/>
    <w:rsid w:val="00CC4583"/>
    <w:rsid w:val="00CC480B"/>
    <w:rsid w:val="00CC489C"/>
    <w:rsid w:val="00CC4AEA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245C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0A4"/>
    <w:rsid w:val="00CF531F"/>
    <w:rsid w:val="00CF535B"/>
    <w:rsid w:val="00CF53C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1E0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71E"/>
    <w:rsid w:val="00D20AA1"/>
    <w:rsid w:val="00D20E27"/>
    <w:rsid w:val="00D2104A"/>
    <w:rsid w:val="00D210C6"/>
    <w:rsid w:val="00D2138B"/>
    <w:rsid w:val="00D215C8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D25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30A"/>
    <w:rsid w:val="00D53487"/>
    <w:rsid w:val="00D53B46"/>
    <w:rsid w:val="00D53BA2"/>
    <w:rsid w:val="00D53DB2"/>
    <w:rsid w:val="00D53EBA"/>
    <w:rsid w:val="00D53F92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E36"/>
    <w:rsid w:val="00D54F5A"/>
    <w:rsid w:val="00D54F99"/>
    <w:rsid w:val="00D551B6"/>
    <w:rsid w:val="00D55271"/>
    <w:rsid w:val="00D5534D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7088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1BC"/>
    <w:rsid w:val="00D61289"/>
    <w:rsid w:val="00D615DD"/>
    <w:rsid w:val="00D6187A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8D2"/>
    <w:rsid w:val="00D70995"/>
    <w:rsid w:val="00D70E92"/>
    <w:rsid w:val="00D70EEE"/>
    <w:rsid w:val="00D70FDA"/>
    <w:rsid w:val="00D70FF9"/>
    <w:rsid w:val="00D7149B"/>
    <w:rsid w:val="00D7153C"/>
    <w:rsid w:val="00D71C8F"/>
    <w:rsid w:val="00D71EBC"/>
    <w:rsid w:val="00D71F13"/>
    <w:rsid w:val="00D71F6E"/>
    <w:rsid w:val="00D72140"/>
    <w:rsid w:val="00D72236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75B"/>
    <w:rsid w:val="00D768FE"/>
    <w:rsid w:val="00D76B4A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1C90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6BA"/>
    <w:rsid w:val="00D94AD6"/>
    <w:rsid w:val="00D94CF5"/>
    <w:rsid w:val="00D94E3C"/>
    <w:rsid w:val="00D9507B"/>
    <w:rsid w:val="00D95149"/>
    <w:rsid w:val="00D95A38"/>
    <w:rsid w:val="00D95E6A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139"/>
    <w:rsid w:val="00DA671E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76C"/>
    <w:rsid w:val="00DB27A3"/>
    <w:rsid w:val="00DB3000"/>
    <w:rsid w:val="00DB311E"/>
    <w:rsid w:val="00DB3592"/>
    <w:rsid w:val="00DB3C62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829"/>
    <w:rsid w:val="00DB788F"/>
    <w:rsid w:val="00DB7B46"/>
    <w:rsid w:val="00DB7C8F"/>
    <w:rsid w:val="00DB7F35"/>
    <w:rsid w:val="00DC00F3"/>
    <w:rsid w:val="00DC0477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3F2"/>
    <w:rsid w:val="00DC5612"/>
    <w:rsid w:val="00DC5931"/>
    <w:rsid w:val="00DC5D81"/>
    <w:rsid w:val="00DC5E6C"/>
    <w:rsid w:val="00DC5FF8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805"/>
    <w:rsid w:val="00DD3A6C"/>
    <w:rsid w:val="00DD3BF2"/>
    <w:rsid w:val="00DD3CDB"/>
    <w:rsid w:val="00DD3CE2"/>
    <w:rsid w:val="00DD3D25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1EF8"/>
    <w:rsid w:val="00E0207A"/>
    <w:rsid w:val="00E020FD"/>
    <w:rsid w:val="00E02128"/>
    <w:rsid w:val="00E0213F"/>
    <w:rsid w:val="00E0222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CFC"/>
    <w:rsid w:val="00E13E7A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3D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62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70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710D"/>
    <w:rsid w:val="00E273DD"/>
    <w:rsid w:val="00E275B3"/>
    <w:rsid w:val="00E27867"/>
    <w:rsid w:val="00E27A4A"/>
    <w:rsid w:val="00E27CE4"/>
    <w:rsid w:val="00E27DAE"/>
    <w:rsid w:val="00E27F25"/>
    <w:rsid w:val="00E306AA"/>
    <w:rsid w:val="00E30C1A"/>
    <w:rsid w:val="00E30F66"/>
    <w:rsid w:val="00E30F8E"/>
    <w:rsid w:val="00E311EA"/>
    <w:rsid w:val="00E311EB"/>
    <w:rsid w:val="00E31900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4B0"/>
    <w:rsid w:val="00E425A1"/>
    <w:rsid w:val="00E426DD"/>
    <w:rsid w:val="00E428F6"/>
    <w:rsid w:val="00E42972"/>
    <w:rsid w:val="00E42BD0"/>
    <w:rsid w:val="00E42EC3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43B6"/>
    <w:rsid w:val="00E544A6"/>
    <w:rsid w:val="00E54900"/>
    <w:rsid w:val="00E54B99"/>
    <w:rsid w:val="00E5503D"/>
    <w:rsid w:val="00E55097"/>
    <w:rsid w:val="00E5520B"/>
    <w:rsid w:val="00E5538F"/>
    <w:rsid w:val="00E55699"/>
    <w:rsid w:val="00E559BA"/>
    <w:rsid w:val="00E55BCA"/>
    <w:rsid w:val="00E55FA5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CE"/>
    <w:rsid w:val="00E66330"/>
    <w:rsid w:val="00E66778"/>
    <w:rsid w:val="00E6677F"/>
    <w:rsid w:val="00E66A86"/>
    <w:rsid w:val="00E66BFD"/>
    <w:rsid w:val="00E6736E"/>
    <w:rsid w:val="00E6757D"/>
    <w:rsid w:val="00E67612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5B63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2B2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59B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3A1D"/>
    <w:rsid w:val="00E9466B"/>
    <w:rsid w:val="00E94708"/>
    <w:rsid w:val="00E947E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A7"/>
    <w:rsid w:val="00E972A2"/>
    <w:rsid w:val="00E97362"/>
    <w:rsid w:val="00E977BF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5F7"/>
    <w:rsid w:val="00EB07A3"/>
    <w:rsid w:val="00EB07FD"/>
    <w:rsid w:val="00EB087D"/>
    <w:rsid w:val="00EB09B8"/>
    <w:rsid w:val="00EB09FF"/>
    <w:rsid w:val="00EB0B70"/>
    <w:rsid w:val="00EB0D29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991"/>
    <w:rsid w:val="00EC3AA1"/>
    <w:rsid w:val="00EC3D2D"/>
    <w:rsid w:val="00EC40CF"/>
    <w:rsid w:val="00EC41E5"/>
    <w:rsid w:val="00EC4204"/>
    <w:rsid w:val="00EC445F"/>
    <w:rsid w:val="00EC4511"/>
    <w:rsid w:val="00EC459B"/>
    <w:rsid w:val="00EC466D"/>
    <w:rsid w:val="00EC48DC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217"/>
    <w:rsid w:val="00EC749F"/>
    <w:rsid w:val="00EC74D7"/>
    <w:rsid w:val="00EC7663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15C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997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0C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147"/>
    <w:rsid w:val="00F1721F"/>
    <w:rsid w:val="00F1742A"/>
    <w:rsid w:val="00F174DC"/>
    <w:rsid w:val="00F17611"/>
    <w:rsid w:val="00F17D44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06A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3CD7"/>
    <w:rsid w:val="00F2403C"/>
    <w:rsid w:val="00F240AC"/>
    <w:rsid w:val="00F24313"/>
    <w:rsid w:val="00F24611"/>
    <w:rsid w:val="00F24B9D"/>
    <w:rsid w:val="00F24D29"/>
    <w:rsid w:val="00F24FBE"/>
    <w:rsid w:val="00F25269"/>
    <w:rsid w:val="00F2534E"/>
    <w:rsid w:val="00F253A9"/>
    <w:rsid w:val="00F254F1"/>
    <w:rsid w:val="00F256A9"/>
    <w:rsid w:val="00F25B58"/>
    <w:rsid w:val="00F25BFB"/>
    <w:rsid w:val="00F25C7B"/>
    <w:rsid w:val="00F25F2B"/>
    <w:rsid w:val="00F268B8"/>
    <w:rsid w:val="00F268DE"/>
    <w:rsid w:val="00F26AA8"/>
    <w:rsid w:val="00F26DCC"/>
    <w:rsid w:val="00F26DEC"/>
    <w:rsid w:val="00F27092"/>
    <w:rsid w:val="00F270EB"/>
    <w:rsid w:val="00F27107"/>
    <w:rsid w:val="00F27424"/>
    <w:rsid w:val="00F2748F"/>
    <w:rsid w:val="00F275AE"/>
    <w:rsid w:val="00F27716"/>
    <w:rsid w:val="00F277AD"/>
    <w:rsid w:val="00F27B69"/>
    <w:rsid w:val="00F27DA1"/>
    <w:rsid w:val="00F3039C"/>
    <w:rsid w:val="00F303F0"/>
    <w:rsid w:val="00F305D1"/>
    <w:rsid w:val="00F30962"/>
    <w:rsid w:val="00F30EE7"/>
    <w:rsid w:val="00F3198E"/>
    <w:rsid w:val="00F319D6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D2F"/>
    <w:rsid w:val="00F33FBD"/>
    <w:rsid w:val="00F34002"/>
    <w:rsid w:val="00F340D6"/>
    <w:rsid w:val="00F34305"/>
    <w:rsid w:val="00F34461"/>
    <w:rsid w:val="00F3450E"/>
    <w:rsid w:val="00F3466D"/>
    <w:rsid w:val="00F34823"/>
    <w:rsid w:val="00F348C7"/>
    <w:rsid w:val="00F34C42"/>
    <w:rsid w:val="00F34D28"/>
    <w:rsid w:val="00F34FE2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C5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C7C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FA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7C"/>
    <w:rsid w:val="00F64F49"/>
    <w:rsid w:val="00F65040"/>
    <w:rsid w:val="00F650BF"/>
    <w:rsid w:val="00F65376"/>
    <w:rsid w:val="00F654B3"/>
    <w:rsid w:val="00F65810"/>
    <w:rsid w:val="00F65825"/>
    <w:rsid w:val="00F658B3"/>
    <w:rsid w:val="00F65A4A"/>
    <w:rsid w:val="00F6600F"/>
    <w:rsid w:val="00F66420"/>
    <w:rsid w:val="00F66465"/>
    <w:rsid w:val="00F66731"/>
    <w:rsid w:val="00F668B1"/>
    <w:rsid w:val="00F6691C"/>
    <w:rsid w:val="00F6694A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6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C48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58"/>
    <w:rsid w:val="00F75D7A"/>
    <w:rsid w:val="00F76356"/>
    <w:rsid w:val="00F763DB"/>
    <w:rsid w:val="00F765A1"/>
    <w:rsid w:val="00F767BC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59C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93C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AD5"/>
    <w:rsid w:val="00F941F9"/>
    <w:rsid w:val="00F9446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9D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1C5"/>
    <w:rsid w:val="00FB529B"/>
    <w:rsid w:val="00FB5696"/>
    <w:rsid w:val="00FB5823"/>
    <w:rsid w:val="00FB5E61"/>
    <w:rsid w:val="00FB6BF5"/>
    <w:rsid w:val="00FB6C60"/>
    <w:rsid w:val="00FB6D68"/>
    <w:rsid w:val="00FB6F8C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CC0"/>
    <w:rsid w:val="00FC0EC2"/>
    <w:rsid w:val="00FC113F"/>
    <w:rsid w:val="00FC178F"/>
    <w:rsid w:val="00FC1E79"/>
    <w:rsid w:val="00FC2253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6C7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38E"/>
    <w:rsid w:val="00FD653F"/>
    <w:rsid w:val="00FD6617"/>
    <w:rsid w:val="00FD6896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72"/>
    <w:rsid w:val="00FE13E6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768"/>
    <w:rsid w:val="00FE3BA0"/>
    <w:rsid w:val="00FE3D6C"/>
    <w:rsid w:val="00FE3EA4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103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97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661"/>
    <w:rsid w:val="00FF5789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1206B-FDAB-439F-8F0D-41729AF6B8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73190-E559-4933-84B6-ADDBD0E7D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2784</TotalTime>
  <Pages>9</Pages>
  <Words>3033</Words>
  <Characters>11879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Kornsiri, Chongaksorn</cp:lastModifiedBy>
  <cp:revision>392</cp:revision>
  <cp:lastPrinted>2023-02-27T09:16:00Z</cp:lastPrinted>
  <dcterms:created xsi:type="dcterms:W3CDTF">2023-02-16T16:08:00Z</dcterms:created>
  <dcterms:modified xsi:type="dcterms:W3CDTF">2024-02-29T04:05:00Z</dcterms:modified>
</cp:coreProperties>
</file>