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E9D57ED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078BCAFE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AA6FCFC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7959281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6ADF59A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6D6762" w:rsidRPr="0072479F" w14:paraId="28C51367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CC7CD0" w14:textId="50356181" w:rsidR="006D6762" w:rsidRPr="00876948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BDD3478" w14:textId="77777777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032B1A5" w14:textId="38D41260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3D5B672" w14:textId="55AA1214" w:rsidR="006D6762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E15EB5A" w:rsidR="00874B8F" w:rsidRPr="00EB7EB8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0DDFE62F" w:rsidR="00874B8F" w:rsidRPr="003375F3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6546D429" w:rsidR="00874B8F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2E296BB8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5411A193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0A0AF7">
        <w:rPr>
          <w:rFonts w:ascii="Angsana New" w:hAnsi="Angsana New"/>
          <w:sz w:val="30"/>
          <w:szCs w:val="30"/>
          <w:lang w:val="en-US"/>
        </w:rPr>
        <w:t xml:space="preserve">9 </w:t>
      </w:r>
      <w:r w:rsidR="00E45A9D" w:rsidRPr="00101DAD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3C382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85F8D">
        <w:rPr>
          <w:rFonts w:ascii="Angsana New" w:hAnsi="Angsana New"/>
          <w:sz w:val="30"/>
          <w:szCs w:val="30"/>
          <w:lang w:val="en-US"/>
        </w:rPr>
        <w:t>256</w:t>
      </w:r>
      <w:r w:rsidR="00E45A9D">
        <w:rPr>
          <w:rFonts w:ascii="Angsana New" w:hAnsi="Angsana New"/>
          <w:sz w:val="30"/>
          <w:szCs w:val="30"/>
          <w:lang w:val="en-US"/>
        </w:rPr>
        <w:t>7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51C45334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4A7F00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4E3BB855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CE207B">
        <w:rPr>
          <w:rFonts w:ascii="Angsana New" w:hAnsi="Angsana New"/>
          <w:sz w:val="30"/>
          <w:szCs w:val="30"/>
          <w:lang w:val="en-US"/>
        </w:rPr>
        <w:t>6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159D9986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45A9D">
        <w:rPr>
          <w:rFonts w:ascii="Angsana New" w:hAnsi="Angsana New"/>
          <w:sz w:val="30"/>
          <w:szCs w:val="30"/>
          <w:cs/>
        </w:rPr>
        <w:t>งวดเก้า</w:t>
      </w:r>
      <w:r w:rsidR="00E45A9D"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45A9D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E45A9D">
        <w:rPr>
          <w:rFonts w:ascii="Angsana New" w:hAnsi="Angsana New"/>
          <w:sz w:val="30"/>
          <w:szCs w:val="30"/>
          <w:lang w:val="en-US"/>
        </w:rPr>
        <w:t xml:space="preserve">31 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B83010">
        <w:rPr>
          <w:rFonts w:ascii="Angsana New" w:hAnsi="Angsana New"/>
          <w:sz w:val="30"/>
          <w:szCs w:val="30"/>
          <w:lang w:val="en-US"/>
        </w:rPr>
        <w:t>6</w:t>
      </w:r>
    </w:p>
    <w:p w14:paraId="2A9C1347" w14:textId="21F3CE68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42234F" w14:textId="015148AC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3C3824" w14:paraId="025E5CD1" w14:textId="77777777" w:rsidTr="003C3824">
        <w:trPr>
          <w:tblHeader/>
        </w:trPr>
        <w:tc>
          <w:tcPr>
            <w:tcW w:w="3975" w:type="dxa"/>
            <w:hideMark/>
          </w:tcPr>
          <w:p w14:paraId="32DC4E04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48A9CD4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35346D11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3748E3F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3C3824" w14:paraId="3C693450" w14:textId="77777777" w:rsidTr="003C3824">
        <w:trPr>
          <w:tblHeader/>
        </w:trPr>
        <w:tc>
          <w:tcPr>
            <w:tcW w:w="3975" w:type="dxa"/>
            <w:hideMark/>
          </w:tcPr>
          <w:p w14:paraId="791B687B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2B843D7C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0B377FC3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6B2D1AC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45A9D" w14:paraId="2019DE00" w14:textId="77777777" w:rsidTr="003C3824">
        <w:trPr>
          <w:tblHeader/>
        </w:trPr>
        <w:tc>
          <w:tcPr>
            <w:tcW w:w="3975" w:type="dxa"/>
            <w:hideMark/>
          </w:tcPr>
          <w:p w14:paraId="2B08A9D2" w14:textId="5B947C47" w:rsidR="00E45A9D" w:rsidRDefault="00E45A9D" w:rsidP="00E45A9D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9" w:type="dxa"/>
            <w:hideMark/>
          </w:tcPr>
          <w:p w14:paraId="06679F14" w14:textId="65072668" w:rsidR="00E45A9D" w:rsidRDefault="00E45A9D" w:rsidP="00E45A9D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504E882C" w14:textId="77777777" w:rsidR="00E45A9D" w:rsidRDefault="00E45A9D" w:rsidP="00E45A9D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6FCAEBE1" w14:textId="2597409C" w:rsidR="00E45A9D" w:rsidRDefault="00E45A9D" w:rsidP="00E45A9D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8" w:type="dxa"/>
          </w:tcPr>
          <w:p w14:paraId="56C80628" w14:textId="77777777" w:rsidR="00E45A9D" w:rsidRDefault="00E45A9D" w:rsidP="00E45A9D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52A10A44" w14:textId="4140BACE" w:rsidR="00E45A9D" w:rsidRDefault="00E45A9D" w:rsidP="00E45A9D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0713B576" w14:textId="77777777" w:rsidR="00E45A9D" w:rsidRDefault="00E45A9D" w:rsidP="00E45A9D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1A2532C8" w14:textId="3F634437" w:rsidR="00E45A9D" w:rsidRDefault="00E45A9D" w:rsidP="00E45A9D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3C3824" w14:paraId="164BDF8F" w14:textId="77777777" w:rsidTr="003C3824">
        <w:trPr>
          <w:tblHeader/>
        </w:trPr>
        <w:tc>
          <w:tcPr>
            <w:tcW w:w="3975" w:type="dxa"/>
          </w:tcPr>
          <w:p w14:paraId="1B667A7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45743617" w14:textId="77777777" w:rsidR="003C3824" w:rsidRDefault="003C3824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3C3824" w14:paraId="5B72F6A4" w14:textId="77777777" w:rsidTr="003C3824">
        <w:tc>
          <w:tcPr>
            <w:tcW w:w="3975" w:type="dxa"/>
            <w:hideMark/>
          </w:tcPr>
          <w:p w14:paraId="77CC2432" w14:textId="77777777" w:rsidR="003C3824" w:rsidRDefault="003C382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6D959BA8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F8161DC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1940911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672CAA57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78FAB4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DAB0E00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644E0DA" w14:textId="77777777" w:rsidR="003C3824" w:rsidRDefault="003C3824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B32950" w14:paraId="171D35CB" w14:textId="77777777" w:rsidTr="006D6762">
        <w:tc>
          <w:tcPr>
            <w:tcW w:w="3975" w:type="dxa"/>
            <w:hideMark/>
          </w:tcPr>
          <w:p w14:paraId="646CDD8C" w14:textId="33B98959" w:rsidR="00B32950" w:rsidRDefault="00B32950" w:rsidP="00B32950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3F7C3A3F" w14:textId="75BB1BBE" w:rsidR="00B32950" w:rsidRDefault="00CB6372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2,344,494</w:t>
            </w:r>
          </w:p>
        </w:tc>
        <w:tc>
          <w:tcPr>
            <w:tcW w:w="270" w:type="dxa"/>
          </w:tcPr>
          <w:p w14:paraId="1BD35C6E" w14:textId="77777777" w:rsidR="00B32950" w:rsidRDefault="00B32950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68D9DC3" w14:textId="3F5B4BE9" w:rsidR="00B32950" w:rsidRDefault="00B32950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2,757,946</w:t>
            </w:r>
          </w:p>
        </w:tc>
        <w:tc>
          <w:tcPr>
            <w:tcW w:w="288" w:type="dxa"/>
          </w:tcPr>
          <w:p w14:paraId="51EA0559" w14:textId="77777777" w:rsidR="00B32950" w:rsidRDefault="00B32950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9DC1A6D" w14:textId="389FEE18" w:rsidR="00B32950" w:rsidRDefault="00CB6372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2,344,494</w:t>
            </w:r>
          </w:p>
        </w:tc>
        <w:tc>
          <w:tcPr>
            <w:tcW w:w="252" w:type="dxa"/>
          </w:tcPr>
          <w:p w14:paraId="2BEE7B13" w14:textId="77777777" w:rsidR="00B32950" w:rsidRDefault="00B32950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76F45992" w14:textId="4E710845" w:rsidR="00B32950" w:rsidRDefault="00B32950" w:rsidP="00B32950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2,757,946</w:t>
            </w:r>
          </w:p>
        </w:tc>
      </w:tr>
      <w:tr w:rsidR="000A0AF7" w14:paraId="4031CF01" w14:textId="77777777" w:rsidTr="006D6762">
        <w:tc>
          <w:tcPr>
            <w:tcW w:w="3975" w:type="dxa"/>
            <w:hideMark/>
          </w:tcPr>
          <w:p w14:paraId="51931AB4" w14:textId="638918E1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6E7FCF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1374556B" w14:textId="30CFE9DE" w:rsidR="000A0AF7" w:rsidRDefault="000A0AF7" w:rsidP="000A0AF7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0FD9E2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CA9CF95" w14:textId="45ED967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88" w:type="dxa"/>
          </w:tcPr>
          <w:p w14:paraId="298D59A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B42871" w14:textId="57513DD3" w:rsidR="000A0AF7" w:rsidRDefault="000A0AF7" w:rsidP="000A0AF7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0803E4F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2E32C92" w14:textId="6C427C9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</w:tr>
      <w:tr w:rsidR="000A0AF7" w14:paraId="53A8EF6F" w14:textId="77777777" w:rsidTr="006D6762">
        <w:tc>
          <w:tcPr>
            <w:tcW w:w="3975" w:type="dxa"/>
            <w:hideMark/>
          </w:tcPr>
          <w:p w14:paraId="51DF3DC4" w14:textId="2BC40F5C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7C517153" w14:textId="334BB254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111,669</w:t>
            </w:r>
          </w:p>
        </w:tc>
        <w:tc>
          <w:tcPr>
            <w:tcW w:w="270" w:type="dxa"/>
          </w:tcPr>
          <w:p w14:paraId="5B75774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46E085B" w14:textId="1E96D559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136,761</w:t>
            </w:r>
          </w:p>
        </w:tc>
        <w:tc>
          <w:tcPr>
            <w:tcW w:w="288" w:type="dxa"/>
          </w:tcPr>
          <w:p w14:paraId="4C4366E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0D039BC" w14:textId="74A8238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111,669</w:t>
            </w:r>
          </w:p>
        </w:tc>
        <w:tc>
          <w:tcPr>
            <w:tcW w:w="252" w:type="dxa"/>
          </w:tcPr>
          <w:p w14:paraId="5F43BE8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44F05991" w14:textId="3880938D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136,761</w:t>
            </w:r>
          </w:p>
        </w:tc>
      </w:tr>
      <w:tr w:rsidR="000A0AF7" w14:paraId="72BED3AF" w14:textId="77777777" w:rsidTr="006D6762">
        <w:tc>
          <w:tcPr>
            <w:tcW w:w="3975" w:type="dxa"/>
            <w:hideMark/>
          </w:tcPr>
          <w:p w14:paraId="12F65469" w14:textId="31F95C8B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0F1106E1" w14:textId="7A0521B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127,511</w:t>
            </w:r>
          </w:p>
        </w:tc>
        <w:tc>
          <w:tcPr>
            <w:tcW w:w="270" w:type="dxa"/>
          </w:tcPr>
          <w:p w14:paraId="1B41AB3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151859D" w14:textId="20768164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139,690</w:t>
            </w:r>
          </w:p>
        </w:tc>
        <w:tc>
          <w:tcPr>
            <w:tcW w:w="288" w:type="dxa"/>
          </w:tcPr>
          <w:p w14:paraId="6F7FB9D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2086257" w14:textId="5907ED3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127,511</w:t>
            </w:r>
          </w:p>
        </w:tc>
        <w:tc>
          <w:tcPr>
            <w:tcW w:w="252" w:type="dxa"/>
          </w:tcPr>
          <w:p w14:paraId="66B16E28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FDBEA78" w14:textId="7843700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139,690</w:t>
            </w:r>
          </w:p>
        </w:tc>
      </w:tr>
      <w:tr w:rsidR="000A0AF7" w14:paraId="10576482" w14:textId="77777777" w:rsidTr="006D6762">
        <w:tc>
          <w:tcPr>
            <w:tcW w:w="3975" w:type="dxa"/>
          </w:tcPr>
          <w:p w14:paraId="4C5A230A" w14:textId="6DF95CC5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38FF2228" w14:textId="31EA9A0F" w:rsidR="000A0AF7" w:rsidRPr="00A901FA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29,350</w:t>
            </w:r>
          </w:p>
        </w:tc>
        <w:tc>
          <w:tcPr>
            <w:tcW w:w="270" w:type="dxa"/>
          </w:tcPr>
          <w:p w14:paraId="2ECE251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726F13" w14:textId="4EAF70A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43,744</w:t>
            </w:r>
          </w:p>
        </w:tc>
        <w:tc>
          <w:tcPr>
            <w:tcW w:w="288" w:type="dxa"/>
          </w:tcPr>
          <w:p w14:paraId="021C05D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17FB92" w14:textId="4B7A72E5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29,350</w:t>
            </w:r>
          </w:p>
        </w:tc>
        <w:tc>
          <w:tcPr>
            <w:tcW w:w="252" w:type="dxa"/>
          </w:tcPr>
          <w:p w14:paraId="1B1ABEF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C1C2F81" w14:textId="78901824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43,744</w:t>
            </w:r>
          </w:p>
        </w:tc>
      </w:tr>
      <w:tr w:rsidR="000A0AF7" w14:paraId="104E7E2F" w14:textId="77777777" w:rsidTr="006D6762">
        <w:tc>
          <w:tcPr>
            <w:tcW w:w="3975" w:type="dxa"/>
            <w:hideMark/>
          </w:tcPr>
          <w:p w14:paraId="1DCBD577" w14:textId="5A21FD03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2FC8F77F" w14:textId="1024F69C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8,246</w:t>
            </w:r>
          </w:p>
        </w:tc>
        <w:tc>
          <w:tcPr>
            <w:tcW w:w="270" w:type="dxa"/>
          </w:tcPr>
          <w:p w14:paraId="4BCB7EA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8C5C8DE" w14:textId="5388D96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1,007</w:t>
            </w:r>
          </w:p>
        </w:tc>
        <w:tc>
          <w:tcPr>
            <w:tcW w:w="288" w:type="dxa"/>
          </w:tcPr>
          <w:p w14:paraId="36B7D97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61DBA5D" w14:textId="32FE592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8,246</w:t>
            </w:r>
          </w:p>
        </w:tc>
        <w:tc>
          <w:tcPr>
            <w:tcW w:w="252" w:type="dxa"/>
          </w:tcPr>
          <w:p w14:paraId="7D83545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2480758" w14:textId="1C745DF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1,007</w:t>
            </w:r>
          </w:p>
        </w:tc>
      </w:tr>
      <w:tr w:rsidR="000A0AF7" w14:paraId="67C2B05B" w14:textId="77777777" w:rsidTr="006D6762">
        <w:tc>
          <w:tcPr>
            <w:tcW w:w="3975" w:type="dxa"/>
            <w:hideMark/>
          </w:tcPr>
          <w:p w14:paraId="2E4B81EE" w14:textId="089D5370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1C44B6C" w14:textId="75158B3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5,277</w:t>
            </w:r>
          </w:p>
        </w:tc>
        <w:tc>
          <w:tcPr>
            <w:tcW w:w="270" w:type="dxa"/>
          </w:tcPr>
          <w:p w14:paraId="028E3E6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25FD0342" w14:textId="04BEE99B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45142">
              <w:rPr>
                <w:rFonts w:ascii="Angsana New" w:eastAsia="Calibri" w:hAnsi="Angsana New"/>
                <w:sz w:val="30"/>
                <w:szCs w:val="30"/>
                <w:lang w:val="en-US"/>
              </w:rPr>
              <w:t>4,646</w:t>
            </w:r>
          </w:p>
        </w:tc>
        <w:tc>
          <w:tcPr>
            <w:tcW w:w="288" w:type="dxa"/>
          </w:tcPr>
          <w:p w14:paraId="7672CEE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D7828D2" w14:textId="7EC5C8F6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5,277</w:t>
            </w:r>
          </w:p>
        </w:tc>
        <w:tc>
          <w:tcPr>
            <w:tcW w:w="252" w:type="dxa"/>
          </w:tcPr>
          <w:p w14:paraId="75C2BD0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4ADBA7D7" w14:textId="5E516AA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45142">
              <w:rPr>
                <w:rFonts w:ascii="Angsana New" w:eastAsia="Calibri" w:hAnsi="Angsana New"/>
                <w:sz w:val="30"/>
                <w:szCs w:val="30"/>
                <w:lang w:val="en-US"/>
              </w:rPr>
              <w:t>4,646</w:t>
            </w:r>
          </w:p>
        </w:tc>
      </w:tr>
      <w:tr w:rsidR="000A0AF7" w14:paraId="260C170C" w14:textId="77777777" w:rsidTr="003C3824">
        <w:tc>
          <w:tcPr>
            <w:tcW w:w="3975" w:type="dxa"/>
          </w:tcPr>
          <w:p w14:paraId="32F47750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6792134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69F95A4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1E08984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4AC6B0C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437801E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6DEEE02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001AFA9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0A0AF7" w14:paraId="78B04EE0" w14:textId="77777777" w:rsidTr="003C3824">
        <w:tc>
          <w:tcPr>
            <w:tcW w:w="3975" w:type="dxa"/>
            <w:hideMark/>
          </w:tcPr>
          <w:p w14:paraId="38DCF6EF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0FFA134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7C3611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D6F98D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D46B3B6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693E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7C7DAEE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7CAC4A6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A0AF7" w14:paraId="1FD99861" w14:textId="77777777" w:rsidTr="006D6762">
        <w:tc>
          <w:tcPr>
            <w:tcW w:w="3975" w:type="dxa"/>
            <w:hideMark/>
          </w:tcPr>
          <w:p w14:paraId="1ECEDD64" w14:textId="255A7B4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010FFC1B" w14:textId="5511127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70" w:type="dxa"/>
          </w:tcPr>
          <w:p w14:paraId="5D4742D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1DB2FCF" w14:textId="4A75551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88" w:type="dxa"/>
          </w:tcPr>
          <w:p w14:paraId="20C5DC0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1962153" w14:textId="60E3FBAA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52" w:type="dxa"/>
          </w:tcPr>
          <w:p w14:paraId="57895CDF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hideMark/>
          </w:tcPr>
          <w:p w14:paraId="4BBCAA2F" w14:textId="3837F423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48</w:t>
            </w:r>
          </w:p>
        </w:tc>
      </w:tr>
      <w:tr w:rsidR="000A0AF7" w14:paraId="3DDDE110" w14:textId="77777777" w:rsidTr="006D6762">
        <w:tc>
          <w:tcPr>
            <w:tcW w:w="3975" w:type="dxa"/>
            <w:hideMark/>
          </w:tcPr>
          <w:p w14:paraId="79B789C4" w14:textId="52A270B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112D1DD1" w14:textId="0AFF74E5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12,883</w:t>
            </w:r>
          </w:p>
        </w:tc>
        <w:tc>
          <w:tcPr>
            <w:tcW w:w="270" w:type="dxa"/>
          </w:tcPr>
          <w:p w14:paraId="0ADD86E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F8D6405" w14:textId="340CF6CA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10,029</w:t>
            </w:r>
          </w:p>
        </w:tc>
        <w:tc>
          <w:tcPr>
            <w:tcW w:w="288" w:type="dxa"/>
          </w:tcPr>
          <w:p w14:paraId="1E4309A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CD7276A" w14:textId="3F5B0F3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12,883</w:t>
            </w:r>
          </w:p>
        </w:tc>
        <w:tc>
          <w:tcPr>
            <w:tcW w:w="252" w:type="dxa"/>
          </w:tcPr>
          <w:p w14:paraId="350FC0C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862B59C" w14:textId="1E910E2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10,029</w:t>
            </w:r>
          </w:p>
        </w:tc>
      </w:tr>
      <w:tr w:rsidR="000A0AF7" w14:paraId="230A3ABB" w14:textId="77777777" w:rsidTr="006D6762">
        <w:tc>
          <w:tcPr>
            <w:tcW w:w="3975" w:type="dxa"/>
            <w:hideMark/>
          </w:tcPr>
          <w:p w14:paraId="040FEFEB" w14:textId="53AE5E8F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7273BA53" w14:textId="622D21AB" w:rsidR="000A0AF7" w:rsidRDefault="000A0AF7" w:rsidP="000A0AF7">
            <w:pPr>
              <w:tabs>
                <w:tab w:val="decimal" w:pos="59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BFE59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8D76077" w14:textId="586A194B" w:rsidR="000A0AF7" w:rsidRDefault="000A0AF7" w:rsidP="000A0AF7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099C9F2F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8937B68" w14:textId="0DEDB3C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252" w:type="dxa"/>
          </w:tcPr>
          <w:p w14:paraId="2CF21A8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EEF728B" w14:textId="6B093C6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674</w:t>
            </w:r>
          </w:p>
        </w:tc>
      </w:tr>
      <w:tr w:rsidR="000A0AF7" w14:paraId="09153516" w14:textId="77777777" w:rsidTr="006D6762">
        <w:tc>
          <w:tcPr>
            <w:tcW w:w="3975" w:type="dxa"/>
            <w:hideMark/>
          </w:tcPr>
          <w:p w14:paraId="5A7BD18D" w14:textId="222B4561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5B230236" w14:textId="3F591F2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70" w:type="dxa"/>
          </w:tcPr>
          <w:p w14:paraId="6918B25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37EED46" w14:textId="700AF67C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443</w:t>
            </w:r>
          </w:p>
        </w:tc>
        <w:tc>
          <w:tcPr>
            <w:tcW w:w="288" w:type="dxa"/>
          </w:tcPr>
          <w:p w14:paraId="67619AAD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677CF9E" w14:textId="7465E8B3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52" w:type="dxa"/>
          </w:tcPr>
          <w:p w14:paraId="5D64A2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78A9119A" w14:textId="29CFC413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443</w:t>
            </w:r>
          </w:p>
        </w:tc>
      </w:tr>
      <w:tr w:rsidR="000A0AF7" w14:paraId="7ECDE748" w14:textId="77777777" w:rsidTr="006D6762">
        <w:tc>
          <w:tcPr>
            <w:tcW w:w="3975" w:type="dxa"/>
            <w:hideMark/>
          </w:tcPr>
          <w:p w14:paraId="0DA25574" w14:textId="42F89375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27B4E90E" w14:textId="590CEF9C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44,914</w:t>
            </w:r>
          </w:p>
        </w:tc>
        <w:tc>
          <w:tcPr>
            <w:tcW w:w="270" w:type="dxa"/>
          </w:tcPr>
          <w:p w14:paraId="625D947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B15F6B8" w14:textId="3E993F0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58,270</w:t>
            </w:r>
          </w:p>
        </w:tc>
        <w:tc>
          <w:tcPr>
            <w:tcW w:w="288" w:type="dxa"/>
          </w:tcPr>
          <w:p w14:paraId="54A6C7F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52F1E7" w14:textId="7849C3C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44,914</w:t>
            </w:r>
          </w:p>
        </w:tc>
        <w:tc>
          <w:tcPr>
            <w:tcW w:w="252" w:type="dxa"/>
          </w:tcPr>
          <w:p w14:paraId="1216FF3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749A1B9" w14:textId="3363AF24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58,270</w:t>
            </w:r>
          </w:p>
        </w:tc>
      </w:tr>
      <w:tr w:rsidR="000A0AF7" w14:paraId="3AD421C2" w14:textId="77777777" w:rsidTr="006D6762">
        <w:tc>
          <w:tcPr>
            <w:tcW w:w="3975" w:type="dxa"/>
            <w:hideMark/>
          </w:tcPr>
          <w:p w14:paraId="3C2EB463" w14:textId="405BEFE1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6CAFDEC" w14:textId="605128B5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4,091</w:t>
            </w:r>
          </w:p>
        </w:tc>
        <w:tc>
          <w:tcPr>
            <w:tcW w:w="270" w:type="dxa"/>
          </w:tcPr>
          <w:p w14:paraId="147C3D46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D47678A" w14:textId="1FC6EE18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8,258</w:t>
            </w:r>
          </w:p>
        </w:tc>
        <w:tc>
          <w:tcPr>
            <w:tcW w:w="288" w:type="dxa"/>
          </w:tcPr>
          <w:p w14:paraId="375C136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61B421" w14:textId="085F0C8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4,091</w:t>
            </w:r>
          </w:p>
        </w:tc>
        <w:tc>
          <w:tcPr>
            <w:tcW w:w="252" w:type="dxa"/>
          </w:tcPr>
          <w:p w14:paraId="594842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441A2A43" w14:textId="29B547F3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8,258</w:t>
            </w:r>
          </w:p>
        </w:tc>
      </w:tr>
      <w:tr w:rsidR="000A0AF7" w14:paraId="155E8945" w14:textId="77777777" w:rsidTr="003C3824">
        <w:tc>
          <w:tcPr>
            <w:tcW w:w="3975" w:type="dxa"/>
          </w:tcPr>
          <w:p w14:paraId="771FEC03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1EAE1572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17796EB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898193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6E0C7DE4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0467A0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5AC45574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390F272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A0AF7" w14:paraId="7B763A23" w14:textId="77777777" w:rsidTr="003C3824">
        <w:tc>
          <w:tcPr>
            <w:tcW w:w="3975" w:type="dxa"/>
            <w:hideMark/>
          </w:tcPr>
          <w:p w14:paraId="66C4DE14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2988801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4A65EC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D8FA8A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7B45E1E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2F8A04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5729AEB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52084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A0AF7" w14:paraId="4316D6DC" w14:textId="77777777" w:rsidTr="003C3824">
        <w:tc>
          <w:tcPr>
            <w:tcW w:w="3975" w:type="dxa"/>
            <w:hideMark/>
          </w:tcPr>
          <w:p w14:paraId="01A14E13" w14:textId="6D8BCD04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243CDE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4E1EBC6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C2EF5E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09B7FED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88749A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920E84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E7CC17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A0AF7" w14:paraId="5A16D6A1" w14:textId="77777777" w:rsidTr="006D6762">
        <w:tc>
          <w:tcPr>
            <w:tcW w:w="3975" w:type="dxa"/>
            <w:hideMark/>
          </w:tcPr>
          <w:p w14:paraId="5E3D8DA9" w14:textId="1C7150D1" w:rsidR="000A0AF7" w:rsidRDefault="000A0AF7" w:rsidP="000A0AF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7A708121" w14:textId="63866C6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70,506</w:t>
            </w:r>
          </w:p>
        </w:tc>
        <w:tc>
          <w:tcPr>
            <w:tcW w:w="270" w:type="dxa"/>
          </w:tcPr>
          <w:p w14:paraId="4916CF0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0B119CCF" w14:textId="45F76E68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69,498</w:t>
            </w:r>
          </w:p>
        </w:tc>
        <w:tc>
          <w:tcPr>
            <w:tcW w:w="288" w:type="dxa"/>
          </w:tcPr>
          <w:p w14:paraId="3DB9737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E8E590C" w14:textId="76F1735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70,506</w:t>
            </w:r>
          </w:p>
        </w:tc>
        <w:tc>
          <w:tcPr>
            <w:tcW w:w="252" w:type="dxa"/>
          </w:tcPr>
          <w:p w14:paraId="05FACE2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01C412EE" w14:textId="4534E4BE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69,498</w:t>
            </w:r>
          </w:p>
        </w:tc>
      </w:tr>
      <w:tr w:rsidR="000A0AF7" w14:paraId="4F6BC9CE" w14:textId="77777777" w:rsidTr="006D6762">
        <w:tc>
          <w:tcPr>
            <w:tcW w:w="3975" w:type="dxa"/>
            <w:hideMark/>
          </w:tcPr>
          <w:p w14:paraId="3934B1BD" w14:textId="3301DE02" w:rsidR="000A0AF7" w:rsidRDefault="000A0AF7" w:rsidP="000A0AF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35936292" w14:textId="511F634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70" w:type="dxa"/>
          </w:tcPr>
          <w:p w14:paraId="72395CB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DA7DFD5" w14:textId="5A6B820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576</w:t>
            </w:r>
          </w:p>
        </w:tc>
        <w:tc>
          <w:tcPr>
            <w:tcW w:w="288" w:type="dxa"/>
          </w:tcPr>
          <w:p w14:paraId="4C42BD2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75E7128" w14:textId="512D8065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52" w:type="dxa"/>
          </w:tcPr>
          <w:p w14:paraId="3D27E106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DF086AF" w14:textId="180A170D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576</w:t>
            </w:r>
          </w:p>
        </w:tc>
      </w:tr>
      <w:tr w:rsidR="000A0AF7" w14:paraId="1696B70D" w14:textId="77777777" w:rsidTr="006D6762">
        <w:tc>
          <w:tcPr>
            <w:tcW w:w="3975" w:type="dxa"/>
            <w:hideMark/>
          </w:tcPr>
          <w:p w14:paraId="7529C2B1" w14:textId="7204872E" w:rsidR="000A0AF7" w:rsidRDefault="000A0AF7" w:rsidP="000A0AF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EFEDA" w14:textId="5F4D61C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6623E974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FF570" w14:textId="5A0868C6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14:paraId="01378B8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16D19" w14:textId="6DD5342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</w:tcPr>
          <w:p w14:paraId="2AF33FD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5AFD1" w14:textId="16F4DE95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0A0AF7" w14:paraId="32FA956A" w14:textId="77777777" w:rsidTr="006D6762">
        <w:tc>
          <w:tcPr>
            <w:tcW w:w="3975" w:type="dxa"/>
            <w:hideMark/>
          </w:tcPr>
          <w:p w14:paraId="2EF92432" w14:textId="7B9A5467" w:rsidR="000A0AF7" w:rsidRDefault="000A0AF7" w:rsidP="000A0AF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EE6E07" w14:textId="6FAD18D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71,024</w:t>
            </w:r>
          </w:p>
        </w:tc>
        <w:tc>
          <w:tcPr>
            <w:tcW w:w="270" w:type="dxa"/>
          </w:tcPr>
          <w:p w14:paraId="23FFD08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F041B5" w14:textId="47FE41C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70,080</w:t>
            </w:r>
          </w:p>
        </w:tc>
        <w:tc>
          <w:tcPr>
            <w:tcW w:w="288" w:type="dxa"/>
          </w:tcPr>
          <w:p w14:paraId="47159518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5997B" w14:textId="1D1EB916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71,024</w:t>
            </w:r>
          </w:p>
        </w:tc>
        <w:tc>
          <w:tcPr>
            <w:tcW w:w="252" w:type="dxa"/>
          </w:tcPr>
          <w:p w14:paraId="4BDDBC6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491A884" w14:textId="1C9987C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70,080</w:t>
            </w:r>
          </w:p>
        </w:tc>
      </w:tr>
      <w:tr w:rsidR="000A0AF7" w14:paraId="24C3837D" w14:textId="77777777" w:rsidTr="003C3824">
        <w:trPr>
          <w:trHeight w:val="259"/>
        </w:trPr>
        <w:tc>
          <w:tcPr>
            <w:tcW w:w="3975" w:type="dxa"/>
          </w:tcPr>
          <w:p w14:paraId="5242C598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66A33A0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F4ED6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3544C61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2A6F236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4AD631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0ABE04FA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36D1AC1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0A0AF7" w14:paraId="5333A557" w14:textId="77777777" w:rsidTr="003C3824">
        <w:tc>
          <w:tcPr>
            <w:tcW w:w="3975" w:type="dxa"/>
            <w:hideMark/>
          </w:tcPr>
          <w:p w14:paraId="7B980E6D" w14:textId="7777777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136E5866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B41EAA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AD3682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B4F5A1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3FE79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4A37CE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EFB2128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A0AF7" w14:paraId="2517EF54" w14:textId="77777777" w:rsidTr="006D6762">
        <w:tc>
          <w:tcPr>
            <w:tcW w:w="3975" w:type="dxa"/>
            <w:hideMark/>
          </w:tcPr>
          <w:p w14:paraId="7F5AE214" w14:textId="4752594F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5CA0138C" w14:textId="6AA61A1E" w:rsidR="000A0AF7" w:rsidRDefault="00CB6372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2,825,140</w:t>
            </w:r>
          </w:p>
        </w:tc>
        <w:tc>
          <w:tcPr>
            <w:tcW w:w="270" w:type="dxa"/>
          </w:tcPr>
          <w:p w14:paraId="041ACC7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32376BC" w14:textId="572FFD8D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3,668,599</w:t>
            </w:r>
          </w:p>
        </w:tc>
        <w:tc>
          <w:tcPr>
            <w:tcW w:w="288" w:type="dxa"/>
          </w:tcPr>
          <w:p w14:paraId="528EBAED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A5EB84" w14:textId="72CBFC71" w:rsidR="000A0AF7" w:rsidRDefault="00CB6372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2,825,140</w:t>
            </w:r>
          </w:p>
        </w:tc>
        <w:tc>
          <w:tcPr>
            <w:tcW w:w="252" w:type="dxa"/>
          </w:tcPr>
          <w:p w14:paraId="2049037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C17B8C4" w14:textId="3737E4D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3,668,599</w:t>
            </w:r>
          </w:p>
        </w:tc>
      </w:tr>
      <w:tr w:rsidR="000A0AF7" w14:paraId="719F2B00" w14:textId="77777777" w:rsidTr="006D6762">
        <w:tc>
          <w:tcPr>
            <w:tcW w:w="3975" w:type="dxa"/>
            <w:hideMark/>
          </w:tcPr>
          <w:p w14:paraId="22451EDE" w14:textId="4D5D2A69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</w:t>
            </w: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169" w:type="dxa"/>
          </w:tcPr>
          <w:p w14:paraId="50BDEAB6" w14:textId="4DDE3FE1" w:rsidR="000A0AF7" w:rsidRDefault="008C7386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C7386">
              <w:rPr>
                <w:rFonts w:ascii="Angsana New" w:eastAsia="Calibri" w:hAnsi="Angsana New"/>
                <w:sz w:val="30"/>
                <w:szCs w:val="30"/>
                <w:lang w:val="en-US"/>
              </w:rPr>
              <w:t>682,209</w:t>
            </w:r>
          </w:p>
        </w:tc>
        <w:tc>
          <w:tcPr>
            <w:tcW w:w="270" w:type="dxa"/>
          </w:tcPr>
          <w:p w14:paraId="20E22D9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FFB11A2" w14:textId="29872FC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1,046,750</w:t>
            </w:r>
          </w:p>
        </w:tc>
        <w:tc>
          <w:tcPr>
            <w:tcW w:w="288" w:type="dxa"/>
          </w:tcPr>
          <w:p w14:paraId="7DE0344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D42DCD1" w14:textId="4E67DCCC" w:rsidR="000A0AF7" w:rsidRDefault="008C7386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C7386">
              <w:rPr>
                <w:rFonts w:ascii="Angsana New" w:eastAsia="Calibri" w:hAnsi="Angsana New"/>
                <w:sz w:val="30"/>
                <w:szCs w:val="30"/>
                <w:lang w:val="en-US"/>
              </w:rPr>
              <w:t>682,209</w:t>
            </w:r>
          </w:p>
        </w:tc>
        <w:tc>
          <w:tcPr>
            <w:tcW w:w="252" w:type="dxa"/>
          </w:tcPr>
          <w:p w14:paraId="291E00FD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7F18B330" w14:textId="3FC896AA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1,046,750</w:t>
            </w:r>
          </w:p>
        </w:tc>
      </w:tr>
      <w:tr w:rsidR="000A0AF7" w14:paraId="5BA21D6E" w14:textId="77777777" w:rsidTr="006D6762">
        <w:tc>
          <w:tcPr>
            <w:tcW w:w="3975" w:type="dxa"/>
            <w:hideMark/>
          </w:tcPr>
          <w:p w14:paraId="024194DE" w14:textId="10561F27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28F8B17C" w14:textId="67A117DB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70" w:type="dxa"/>
          </w:tcPr>
          <w:p w14:paraId="67BDBBA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4D53C86" w14:textId="76EF3B4D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6,215</w:t>
            </w:r>
          </w:p>
        </w:tc>
        <w:tc>
          <w:tcPr>
            <w:tcW w:w="288" w:type="dxa"/>
          </w:tcPr>
          <w:p w14:paraId="337FE3B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C504AEF" w14:textId="5A0ECCB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52" w:type="dxa"/>
          </w:tcPr>
          <w:p w14:paraId="3F57900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1D3D819D" w14:textId="3CF6F3C1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6,215</w:t>
            </w:r>
          </w:p>
        </w:tc>
      </w:tr>
      <w:tr w:rsidR="00437A2C" w14:paraId="75CA14DF" w14:textId="77777777" w:rsidTr="006D6762">
        <w:tc>
          <w:tcPr>
            <w:tcW w:w="3975" w:type="dxa"/>
          </w:tcPr>
          <w:p w14:paraId="34420B54" w14:textId="77777777" w:rsidR="00437A2C" w:rsidRPr="00046328" w:rsidRDefault="00437A2C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69" w:type="dxa"/>
          </w:tcPr>
          <w:p w14:paraId="64B97532" w14:textId="77777777" w:rsidR="00437A2C" w:rsidRPr="000A0AF7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D1FDA5" w14:textId="77777777" w:rsidR="00437A2C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7FC6DCB" w14:textId="77777777" w:rsidR="00437A2C" w:rsidRPr="0071288C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A0CF032" w14:textId="77777777" w:rsidR="00437A2C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6773C6" w14:textId="77777777" w:rsidR="00437A2C" w:rsidRPr="000A0AF7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4D142F5" w14:textId="77777777" w:rsidR="00437A2C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0B02642F" w14:textId="77777777" w:rsidR="00437A2C" w:rsidRPr="0071288C" w:rsidRDefault="00437A2C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0A0AF7" w14:paraId="6FB6AB58" w14:textId="77777777" w:rsidTr="003C3824">
        <w:tc>
          <w:tcPr>
            <w:tcW w:w="3975" w:type="dxa"/>
            <w:hideMark/>
          </w:tcPr>
          <w:p w14:paraId="0210C00E" w14:textId="7965049F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69" w:type="dxa"/>
          </w:tcPr>
          <w:p w14:paraId="57A49A5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0C22A3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3D96CD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17309805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44C89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FD01B59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1DB6250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0A0AF7" w14:paraId="3ED62BA5" w14:textId="77777777" w:rsidTr="006D6762">
        <w:tc>
          <w:tcPr>
            <w:tcW w:w="3975" w:type="dxa"/>
            <w:hideMark/>
          </w:tcPr>
          <w:p w14:paraId="4DD84535" w14:textId="3709222A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F0DF5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7CE3CE01" w14:textId="6373B53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70" w:type="dxa"/>
          </w:tcPr>
          <w:p w14:paraId="4A62EEB4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06C506C" w14:textId="0F38C1F0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235,041</w:t>
            </w:r>
          </w:p>
        </w:tc>
        <w:tc>
          <w:tcPr>
            <w:tcW w:w="288" w:type="dxa"/>
          </w:tcPr>
          <w:p w14:paraId="665621B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5750B4" w14:textId="246DC66A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52" w:type="dxa"/>
          </w:tcPr>
          <w:p w14:paraId="5DBFD537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363984B" w14:textId="67D032B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71288C">
              <w:rPr>
                <w:rFonts w:ascii="Angsana New" w:eastAsia="Calibri" w:hAnsi="Angsana New"/>
                <w:sz w:val="30"/>
                <w:szCs w:val="30"/>
                <w:lang w:val="en-US"/>
              </w:rPr>
              <w:t>235,041</w:t>
            </w:r>
          </w:p>
        </w:tc>
      </w:tr>
      <w:tr w:rsidR="000A0AF7" w14:paraId="770D358C" w14:textId="77777777" w:rsidTr="006D6762">
        <w:tc>
          <w:tcPr>
            <w:tcW w:w="3975" w:type="dxa"/>
            <w:hideMark/>
          </w:tcPr>
          <w:p w14:paraId="39552DD6" w14:textId="1B0AD0C8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13CC3CDE" w14:textId="68FAE91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1,511</w:t>
            </w:r>
          </w:p>
        </w:tc>
        <w:tc>
          <w:tcPr>
            <w:tcW w:w="270" w:type="dxa"/>
          </w:tcPr>
          <w:p w14:paraId="1D47C72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5AECC1F" w14:textId="1010BFEE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684</w:t>
            </w:r>
          </w:p>
        </w:tc>
        <w:tc>
          <w:tcPr>
            <w:tcW w:w="288" w:type="dxa"/>
          </w:tcPr>
          <w:p w14:paraId="7DD9B59F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4199856" w14:textId="4834B142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1,511</w:t>
            </w:r>
          </w:p>
        </w:tc>
        <w:tc>
          <w:tcPr>
            <w:tcW w:w="252" w:type="dxa"/>
          </w:tcPr>
          <w:p w14:paraId="04F5F396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A8E7AE3" w14:textId="617554D6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684</w:t>
            </w:r>
          </w:p>
        </w:tc>
      </w:tr>
      <w:tr w:rsidR="000A0AF7" w14:paraId="1E36E3C9" w14:textId="77777777" w:rsidTr="006D6762">
        <w:tc>
          <w:tcPr>
            <w:tcW w:w="3975" w:type="dxa"/>
            <w:hideMark/>
          </w:tcPr>
          <w:p w14:paraId="50CC28F4" w14:textId="392453A0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34C0476" w14:textId="7CCE3FAC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56540B51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1430434" w14:textId="266E7534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6,269</w:t>
            </w:r>
          </w:p>
        </w:tc>
        <w:tc>
          <w:tcPr>
            <w:tcW w:w="288" w:type="dxa"/>
          </w:tcPr>
          <w:p w14:paraId="330540A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B8EAAAC" w14:textId="677E629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52" w:type="dxa"/>
          </w:tcPr>
          <w:p w14:paraId="5B367E6C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49CCB7A" w14:textId="77E09D1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F23230">
              <w:rPr>
                <w:rFonts w:ascii="Angsana New" w:eastAsia="Calibri" w:hAnsi="Angsana New"/>
                <w:sz w:val="30"/>
                <w:szCs w:val="30"/>
                <w:lang w:val="en-US"/>
              </w:rPr>
              <w:t>6,269</w:t>
            </w:r>
          </w:p>
        </w:tc>
      </w:tr>
      <w:tr w:rsidR="000A0AF7" w14:paraId="4ED73F22" w14:textId="77777777" w:rsidTr="006D6762">
        <w:tc>
          <w:tcPr>
            <w:tcW w:w="3975" w:type="dxa"/>
            <w:hideMark/>
          </w:tcPr>
          <w:p w14:paraId="3ACD4F0A" w14:textId="07524E34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715E153C" w14:textId="5CC04150" w:rsidR="000A0AF7" w:rsidRDefault="00C06A51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70" w:type="dxa"/>
          </w:tcPr>
          <w:p w14:paraId="4161A07F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9571229" w14:textId="042CDEDA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3,649</w:t>
            </w:r>
          </w:p>
        </w:tc>
        <w:tc>
          <w:tcPr>
            <w:tcW w:w="288" w:type="dxa"/>
          </w:tcPr>
          <w:p w14:paraId="7C60898E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8A048C" w14:textId="22A121C8" w:rsidR="000A0AF7" w:rsidRDefault="00C06A51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52" w:type="dxa"/>
          </w:tcPr>
          <w:p w14:paraId="2FDD415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621195F" w14:textId="2549DCFB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3,649</w:t>
            </w:r>
          </w:p>
        </w:tc>
      </w:tr>
      <w:tr w:rsidR="000A0AF7" w14:paraId="5A8D6D89" w14:textId="77777777" w:rsidTr="006D6762">
        <w:tc>
          <w:tcPr>
            <w:tcW w:w="3975" w:type="dxa"/>
            <w:hideMark/>
          </w:tcPr>
          <w:p w14:paraId="329DCB3A" w14:textId="32B21D98" w:rsidR="000A0AF7" w:rsidRDefault="000A0AF7" w:rsidP="000A0AF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A8A3BAC" w14:textId="11E1D1C0" w:rsidR="000A0AF7" w:rsidRDefault="00C06A51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32,867</w:t>
            </w:r>
          </w:p>
        </w:tc>
        <w:tc>
          <w:tcPr>
            <w:tcW w:w="270" w:type="dxa"/>
          </w:tcPr>
          <w:p w14:paraId="542019E3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E8E0296" w14:textId="4267ED1E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41,524</w:t>
            </w:r>
          </w:p>
        </w:tc>
        <w:tc>
          <w:tcPr>
            <w:tcW w:w="288" w:type="dxa"/>
          </w:tcPr>
          <w:p w14:paraId="59062EA0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D378CF6" w14:textId="45108125" w:rsidR="000A0AF7" w:rsidRDefault="00C06A51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32,867</w:t>
            </w:r>
          </w:p>
        </w:tc>
        <w:tc>
          <w:tcPr>
            <w:tcW w:w="252" w:type="dxa"/>
          </w:tcPr>
          <w:p w14:paraId="3727953B" w14:textId="77777777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0494C670" w14:textId="67B3E5AF" w:rsidR="000A0AF7" w:rsidRDefault="000A0AF7" w:rsidP="000A0AF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703C1D">
              <w:rPr>
                <w:rFonts w:ascii="Angsana New" w:eastAsia="Calibri" w:hAnsi="Angsana New"/>
                <w:sz w:val="30"/>
                <w:szCs w:val="30"/>
                <w:lang w:val="en-US"/>
              </w:rPr>
              <w:t>41,524</w:t>
            </w:r>
          </w:p>
        </w:tc>
      </w:tr>
    </w:tbl>
    <w:p w14:paraId="75950941" w14:textId="7190FC85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541744F" w:rsidR="00B83010" w:rsidRPr="00E301AC" w:rsidRDefault="00E45A9D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83010" w:rsidRPr="00E301AC" w14:paraId="4D292898" w14:textId="77777777" w:rsidTr="00730A98">
        <w:tc>
          <w:tcPr>
            <w:tcW w:w="6210" w:type="dxa"/>
          </w:tcPr>
          <w:p w14:paraId="0EBD61A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71429642" w:rsidR="00B83010" w:rsidRPr="00E301AC" w:rsidRDefault="000A0AF7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133,067</w:t>
            </w:r>
          </w:p>
        </w:tc>
        <w:tc>
          <w:tcPr>
            <w:tcW w:w="284" w:type="dxa"/>
          </w:tcPr>
          <w:p w14:paraId="4CAC88F1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306,892</w:t>
            </w:r>
          </w:p>
        </w:tc>
      </w:tr>
      <w:tr w:rsidR="006A0F3C" w:rsidRPr="00E301AC" w14:paraId="1BF4630E" w14:textId="77777777" w:rsidTr="00730A98">
        <w:tc>
          <w:tcPr>
            <w:tcW w:w="6210" w:type="dxa"/>
          </w:tcPr>
          <w:p w14:paraId="3F072948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28D9F43C" w:rsidR="006A0F3C" w:rsidRPr="00E301AC" w:rsidRDefault="000A0AF7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84" w:type="dxa"/>
          </w:tcPr>
          <w:p w14:paraId="53C81A53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6A0F3C" w:rsidRPr="00E301AC" w14:paraId="0676AE6E" w14:textId="77777777" w:rsidTr="00730A98">
        <w:tc>
          <w:tcPr>
            <w:tcW w:w="6210" w:type="dxa"/>
          </w:tcPr>
          <w:p w14:paraId="0988C49D" w14:textId="77777777" w:rsidR="006A0F3C" w:rsidRPr="00E301AC" w:rsidRDefault="006A0F3C" w:rsidP="006A0F3C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4DD9E158" w:rsidR="006A0F3C" w:rsidRPr="00E301AC" w:rsidRDefault="000A0AF7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A0AF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504,669</w:t>
            </w:r>
          </w:p>
        </w:tc>
        <w:tc>
          <w:tcPr>
            <w:tcW w:w="284" w:type="dxa"/>
          </w:tcPr>
          <w:p w14:paraId="0AE1336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734,40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6A0F3C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3D9ADD35" w:rsidR="006A0F3C" w:rsidRPr="00E301AC" w:rsidRDefault="00575C6E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5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637,746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77777777" w:rsidR="006A0F3C" w:rsidRPr="00E301AC" w:rsidRDefault="006A0F3C" w:rsidP="006A0F3C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1,041,307</w:t>
            </w:r>
          </w:p>
        </w:tc>
      </w:tr>
      <w:tr w:rsidR="006A0F3C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D7C" w:rsidRPr="00E301AC" w14:paraId="1C40BA77" w14:textId="77777777" w:rsidTr="00867D7C">
        <w:trPr>
          <w:trHeight w:val="49"/>
        </w:trPr>
        <w:tc>
          <w:tcPr>
            <w:tcW w:w="6210" w:type="dxa"/>
          </w:tcPr>
          <w:p w14:paraId="5155C214" w14:textId="7F2DAABC" w:rsidR="00867D7C" w:rsidRPr="00E301AC" w:rsidRDefault="00867D7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auto"/>
          </w:tcPr>
          <w:p w14:paraId="620361A4" w14:textId="77777777" w:rsidR="00867D7C" w:rsidRPr="00E301AC" w:rsidRDefault="00867D7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6C5AB64" w14:textId="77777777" w:rsidR="00867D7C" w:rsidRPr="00E301AC" w:rsidRDefault="00867D7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84CFADC" w14:textId="77777777" w:rsidR="00867D7C" w:rsidRPr="00E301AC" w:rsidRDefault="00867D7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67D7C" w:rsidRPr="00E301AC" w14:paraId="0009F530" w14:textId="77777777" w:rsidTr="00867D7C">
        <w:tc>
          <w:tcPr>
            <w:tcW w:w="6210" w:type="dxa"/>
          </w:tcPr>
          <w:p w14:paraId="7A3E3A53" w14:textId="77777777" w:rsidR="00867D7C" w:rsidRPr="00E301AC" w:rsidRDefault="00867D7C" w:rsidP="006A78C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0506CDA" w14:textId="60E40424" w:rsidR="00867D7C" w:rsidRPr="00867D7C" w:rsidRDefault="004225F5" w:rsidP="006A78C2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225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268,07</w:t>
            </w:r>
            <w:r w:rsidR="00DB154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</w:tcPr>
          <w:p w14:paraId="686CB3D8" w14:textId="77777777" w:rsidR="00867D7C" w:rsidRPr="00867D7C" w:rsidRDefault="00867D7C" w:rsidP="006A78C2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2D3C5EB4" w14:textId="75CDD77E" w:rsidR="00867D7C" w:rsidRPr="00867D7C" w:rsidRDefault="00DF37B1" w:rsidP="00DF37B1">
            <w:pPr>
              <w:tabs>
                <w:tab w:val="decimal" w:pos="8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67D7C" w:rsidRPr="00E301AC" w14:paraId="67BC0C2B" w14:textId="77777777" w:rsidTr="00867D7C">
        <w:trPr>
          <w:trHeight w:val="49"/>
        </w:trPr>
        <w:tc>
          <w:tcPr>
            <w:tcW w:w="6210" w:type="dxa"/>
          </w:tcPr>
          <w:p w14:paraId="6BEF3213" w14:textId="77777777" w:rsidR="00867D7C" w:rsidRPr="00E301AC" w:rsidRDefault="00867D7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5260F6F7" w14:textId="77777777" w:rsidR="00867D7C" w:rsidRPr="00E301AC" w:rsidRDefault="00867D7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CEF4981" w14:textId="77777777" w:rsidR="00867D7C" w:rsidRPr="00E301AC" w:rsidRDefault="00867D7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2E3C9A8" w14:textId="77777777" w:rsidR="00867D7C" w:rsidRPr="00E301AC" w:rsidRDefault="00867D7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730A98">
        <w:trPr>
          <w:trHeight w:val="49"/>
        </w:trPr>
        <w:tc>
          <w:tcPr>
            <w:tcW w:w="6210" w:type="dxa"/>
          </w:tcPr>
          <w:p w14:paraId="37C3C42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76F1CC88" w14:textId="77777777" w:rsidTr="003B7C9A">
        <w:tc>
          <w:tcPr>
            <w:tcW w:w="6210" w:type="dxa"/>
          </w:tcPr>
          <w:p w14:paraId="18D90A6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5D1C3BA5" w:rsidR="006A0F3C" w:rsidRPr="003B7C9A" w:rsidRDefault="00575C6E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7C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1,461</w:t>
            </w:r>
          </w:p>
        </w:tc>
        <w:tc>
          <w:tcPr>
            <w:tcW w:w="284" w:type="dxa"/>
          </w:tcPr>
          <w:p w14:paraId="62AC67B3" w14:textId="77777777" w:rsidR="006A0F3C" w:rsidRPr="003B7C9A" w:rsidRDefault="006A0F3C" w:rsidP="006A0F3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77777777" w:rsidR="006A0F3C" w:rsidRPr="003B7C9A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7C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1,502</w:t>
            </w:r>
          </w:p>
        </w:tc>
      </w:tr>
      <w:tr w:rsidR="004225F5" w:rsidRPr="00E301AC" w14:paraId="44FFDC00" w14:textId="77777777" w:rsidTr="003B7C9A">
        <w:tc>
          <w:tcPr>
            <w:tcW w:w="6210" w:type="dxa"/>
          </w:tcPr>
          <w:p w14:paraId="2035C555" w14:textId="5E83249F" w:rsidR="004225F5" w:rsidRPr="00E301AC" w:rsidRDefault="00DF37B1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E001F4" w14:textId="636D8429" w:rsidR="004225F5" w:rsidRPr="003B7C9A" w:rsidRDefault="00DF37B1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7C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</w:t>
            </w:r>
            <w:r w:rsidRPr="003B7C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B7C9A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312</w:t>
            </w:r>
          </w:p>
        </w:tc>
        <w:tc>
          <w:tcPr>
            <w:tcW w:w="284" w:type="dxa"/>
          </w:tcPr>
          <w:p w14:paraId="31B7D0B2" w14:textId="77777777" w:rsidR="004225F5" w:rsidRPr="003B7C9A" w:rsidRDefault="004225F5" w:rsidP="006A0F3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3CE1B72" w14:textId="3A41B041" w:rsidR="004225F5" w:rsidRPr="003B7C9A" w:rsidRDefault="00DF37B1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7C9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</w:tr>
      <w:tr w:rsidR="004225F5" w:rsidRPr="00E301AC" w14:paraId="6FA8313A" w14:textId="77777777" w:rsidTr="003B7C9A">
        <w:tc>
          <w:tcPr>
            <w:tcW w:w="6210" w:type="dxa"/>
          </w:tcPr>
          <w:p w14:paraId="6FE28AE5" w14:textId="53974A0C" w:rsidR="004225F5" w:rsidRPr="00E301AC" w:rsidRDefault="00DF37B1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F75CC4" w14:textId="5045EE8D" w:rsidR="004225F5" w:rsidRPr="00867D7C" w:rsidRDefault="00DF37B1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F37B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DF37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F37B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773</w:t>
            </w:r>
          </w:p>
        </w:tc>
        <w:tc>
          <w:tcPr>
            <w:tcW w:w="284" w:type="dxa"/>
          </w:tcPr>
          <w:p w14:paraId="0CAEA27F" w14:textId="77777777" w:rsidR="004225F5" w:rsidRPr="00867D7C" w:rsidRDefault="004225F5" w:rsidP="006A0F3C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229CAD11" w14:textId="47E8A3D3" w:rsidR="004225F5" w:rsidRPr="00867D7C" w:rsidRDefault="00DF37B1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1,774</w:t>
            </w:r>
          </w:p>
        </w:tc>
      </w:tr>
      <w:tr w:rsidR="006A0F3C" w:rsidRPr="00E301AC" w14:paraId="478F24D2" w14:textId="77777777" w:rsidTr="00730A98">
        <w:trPr>
          <w:trHeight w:val="269"/>
        </w:trPr>
        <w:tc>
          <w:tcPr>
            <w:tcW w:w="6210" w:type="dxa"/>
          </w:tcPr>
          <w:p w14:paraId="5E10EBD0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6A0F3C" w:rsidRPr="00E301AC" w14:paraId="1FD8EE2B" w14:textId="77777777" w:rsidTr="00730A98">
        <w:tc>
          <w:tcPr>
            <w:tcW w:w="6210" w:type="dxa"/>
          </w:tcPr>
          <w:p w14:paraId="59845F88" w14:textId="671F8C5C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CB4B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20480F5" w14:textId="77777777" w:rsidTr="00730A98">
        <w:tc>
          <w:tcPr>
            <w:tcW w:w="6210" w:type="dxa"/>
          </w:tcPr>
          <w:p w14:paraId="6035BDC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4DDBF08E" w:rsidR="006A0F3C" w:rsidRPr="00E301AC" w:rsidRDefault="00575C6E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5C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96,407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77777777" w:rsidR="006A0F3C" w:rsidRPr="00E301AC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96</w:t>
            </w:r>
            <w:r w:rsidRPr="00CD06E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D06E0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959</w:t>
            </w:r>
          </w:p>
        </w:tc>
      </w:tr>
      <w:tr w:rsidR="004225F5" w:rsidRPr="00E301AC" w14:paraId="2A5BEB27" w14:textId="77777777" w:rsidTr="004225F5">
        <w:tc>
          <w:tcPr>
            <w:tcW w:w="6210" w:type="dxa"/>
          </w:tcPr>
          <w:p w14:paraId="259A950A" w14:textId="77777777" w:rsidR="004225F5" w:rsidRPr="00E301AC" w:rsidRDefault="004225F5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65469EA" w14:textId="77777777" w:rsidR="004225F5" w:rsidRPr="00575C6E" w:rsidRDefault="004225F5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F700235" w14:textId="77777777" w:rsidR="004225F5" w:rsidRPr="00E301AC" w:rsidRDefault="004225F5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711A10A" w14:textId="77777777" w:rsidR="004225F5" w:rsidRPr="00CD06E0" w:rsidRDefault="004225F5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0F3C" w:rsidRPr="00E301AC" w14:paraId="737DC8D4" w14:textId="77777777" w:rsidTr="00B70243">
        <w:tc>
          <w:tcPr>
            <w:tcW w:w="6210" w:type="dxa"/>
          </w:tcPr>
          <w:p w14:paraId="0830D2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0F3C" w:rsidRPr="007653E7" w14:paraId="04EA8B45" w14:textId="77777777" w:rsidTr="00730A98">
        <w:tc>
          <w:tcPr>
            <w:tcW w:w="6210" w:type="dxa"/>
          </w:tcPr>
          <w:p w14:paraId="3B8E674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708ABCDC" w:rsidR="006A0F3C" w:rsidRPr="00FF4F63" w:rsidRDefault="008C7386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C73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61,839</w:t>
            </w:r>
          </w:p>
        </w:tc>
        <w:tc>
          <w:tcPr>
            <w:tcW w:w="284" w:type="dxa"/>
          </w:tcPr>
          <w:p w14:paraId="4C57F87B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77777777" w:rsidR="006A0F3C" w:rsidRPr="007653E7" w:rsidRDefault="006A0F3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7212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136,952</w:t>
            </w:r>
          </w:p>
        </w:tc>
      </w:tr>
      <w:tr w:rsidR="006A0F3C" w:rsidRPr="00E301AC" w14:paraId="5616CF76" w14:textId="77777777" w:rsidTr="00730A98">
        <w:tc>
          <w:tcPr>
            <w:tcW w:w="6210" w:type="dxa"/>
          </w:tcPr>
          <w:p w14:paraId="34ED8C3E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1EE6C6AA" w14:textId="77777777" w:rsidTr="00730A98">
        <w:tc>
          <w:tcPr>
            <w:tcW w:w="6210" w:type="dxa"/>
          </w:tcPr>
          <w:p w14:paraId="4421C7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37A2C" w:rsidRPr="00E301AC" w14:paraId="55A658BF" w14:textId="77777777" w:rsidTr="00730A98">
        <w:tc>
          <w:tcPr>
            <w:tcW w:w="6210" w:type="dxa"/>
          </w:tcPr>
          <w:p w14:paraId="16602A12" w14:textId="77777777" w:rsidR="00437A2C" w:rsidRPr="00E301AC" w:rsidRDefault="00437A2C" w:rsidP="00437A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4AD0F294" w:rsidR="00437A2C" w:rsidRPr="00E301AC" w:rsidRDefault="00A271A7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67,520</w:t>
            </w:r>
          </w:p>
        </w:tc>
        <w:tc>
          <w:tcPr>
            <w:tcW w:w="284" w:type="dxa"/>
          </w:tcPr>
          <w:p w14:paraId="239F2156" w14:textId="77777777" w:rsidR="00437A2C" w:rsidRPr="00E301AC" w:rsidRDefault="00437A2C" w:rsidP="00437A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7777777" w:rsidR="00437A2C" w:rsidRPr="00E301AC" w:rsidRDefault="00437A2C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102,113</w:t>
            </w:r>
          </w:p>
        </w:tc>
      </w:tr>
      <w:tr w:rsidR="00437A2C" w:rsidRPr="00E301AC" w14:paraId="2E6DA362" w14:textId="77777777" w:rsidTr="00730A98">
        <w:tc>
          <w:tcPr>
            <w:tcW w:w="6210" w:type="dxa"/>
          </w:tcPr>
          <w:p w14:paraId="69A77352" w14:textId="77777777" w:rsidR="00437A2C" w:rsidRPr="00E301AC" w:rsidRDefault="00437A2C" w:rsidP="00437A2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28FEC955" w:rsidR="00437A2C" w:rsidRPr="00E301AC" w:rsidRDefault="00A271A7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6,158</w:t>
            </w:r>
          </w:p>
        </w:tc>
        <w:tc>
          <w:tcPr>
            <w:tcW w:w="284" w:type="dxa"/>
          </w:tcPr>
          <w:p w14:paraId="14DDDA5B" w14:textId="77777777" w:rsidR="00437A2C" w:rsidRPr="00E301AC" w:rsidRDefault="00437A2C" w:rsidP="00437A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77777777" w:rsidR="00437A2C" w:rsidRPr="00E301AC" w:rsidRDefault="00437A2C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8,875</w:t>
            </w:r>
          </w:p>
        </w:tc>
      </w:tr>
      <w:tr w:rsidR="00437A2C" w:rsidRPr="00E301AC" w14:paraId="4F236B4F" w14:textId="77777777" w:rsidTr="00730A98">
        <w:tc>
          <w:tcPr>
            <w:tcW w:w="6210" w:type="dxa"/>
          </w:tcPr>
          <w:p w14:paraId="3F21B115" w14:textId="77777777" w:rsidR="00437A2C" w:rsidRPr="00E301AC" w:rsidRDefault="00437A2C" w:rsidP="00437A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7218A057" w:rsidR="00437A2C" w:rsidRPr="00E301AC" w:rsidRDefault="00A271A7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71A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4,232</w:t>
            </w:r>
          </w:p>
        </w:tc>
        <w:tc>
          <w:tcPr>
            <w:tcW w:w="284" w:type="dxa"/>
          </w:tcPr>
          <w:p w14:paraId="4D544703" w14:textId="77777777" w:rsidR="00437A2C" w:rsidRPr="00E301AC" w:rsidRDefault="00437A2C" w:rsidP="00437A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77777777" w:rsidR="00437A2C" w:rsidRPr="00E301AC" w:rsidRDefault="00437A2C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16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13,29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437A2C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437A2C" w:rsidRPr="00E301AC" w:rsidRDefault="00437A2C" w:rsidP="00437A2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3AB6191F" w:rsidR="00437A2C" w:rsidRPr="00E301AC" w:rsidRDefault="00A271A7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271A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77,910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437A2C" w:rsidRPr="00E301AC" w:rsidRDefault="00437A2C" w:rsidP="00437A2C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77777777" w:rsidR="00437A2C" w:rsidRPr="00E301AC" w:rsidRDefault="00437A2C" w:rsidP="00437A2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16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124,280</w:t>
            </w:r>
          </w:p>
        </w:tc>
      </w:tr>
    </w:tbl>
    <w:p w14:paraId="4ED76999" w14:textId="77777777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0DD7278A" w:rsidR="00302122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738A0A3B" w:rsidR="00B83010" w:rsidRPr="00754170" w:rsidRDefault="006D6762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87A7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45A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45A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E45A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83010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B830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04425542" w:rsidR="00B83010" w:rsidRPr="002C4EBE" w:rsidRDefault="00575C6E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575C6E">
              <w:rPr>
                <w:rFonts w:ascii="Angsana New" w:hAnsi="Angsana New"/>
                <w:sz w:val="30"/>
                <w:szCs w:val="30"/>
              </w:rPr>
              <w:t>171,661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6D314934" w:rsidR="00B83010" w:rsidRPr="002C4EBE" w:rsidRDefault="00A00AA6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235492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9C3DCD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BF4BFD" w:rsidRPr="009C3DCD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4BB69FA0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</w:t>
      </w:r>
      <w:r w:rsidR="00B3295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งว</w:t>
      </w:r>
      <w:r w:rsidR="00B32950">
        <w:rPr>
          <w:rFonts w:ascii="Angsana New" w:eastAsia="Calibri" w:hAnsi="Angsana New" w:hint="cs"/>
          <w:sz w:val="30"/>
          <w:szCs w:val="30"/>
          <w:cs/>
          <w:lang w:val="en-US"/>
        </w:rPr>
        <w:t>ดเก้า</w:t>
      </w:r>
      <w:r w:rsidR="00B3295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="00B32950"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32950">
        <w:rPr>
          <w:rFonts w:ascii="Angsana New" w:hAnsi="Angsana New"/>
          <w:sz w:val="30"/>
          <w:szCs w:val="30"/>
          <w:lang w:val="en-US"/>
        </w:rPr>
        <w:t xml:space="preserve">31 </w:t>
      </w:r>
      <w:r w:rsidR="00B32950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B32950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32950">
        <w:rPr>
          <w:rFonts w:ascii="Angsana New" w:hAnsi="Angsana New"/>
          <w:sz w:val="30"/>
          <w:szCs w:val="30"/>
          <w:lang w:val="en-US"/>
        </w:rPr>
        <w:t xml:space="preserve">2566 </w:t>
      </w:r>
      <w:r w:rsidR="00B32950"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B32950" w:rsidRPr="00876948">
        <w:rPr>
          <w:rFonts w:ascii="Angsana New" w:hAnsi="Angsana New"/>
          <w:sz w:val="30"/>
          <w:szCs w:val="30"/>
          <w:lang w:val="en-US"/>
        </w:rPr>
        <w:t>256</w:t>
      </w:r>
      <w:r w:rsidR="00B32950">
        <w:rPr>
          <w:rFonts w:ascii="Angsana New" w:hAnsi="Angsana New"/>
          <w:sz w:val="30"/>
          <w:szCs w:val="30"/>
          <w:lang w:val="en-US"/>
        </w:rPr>
        <w:t>5</w:t>
      </w:r>
      <w:r w:rsidR="00B32950"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7FFE6BEA" w:rsidR="00DD25E7" w:rsidRPr="00EA4EF7" w:rsidRDefault="006D6762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187A7F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เก้า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E45A9D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31 </w:t>
            </w:r>
            <w:r w:rsidR="00E45A9D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B32950" w:rsidRPr="00EA4EF7" w14:paraId="1EAB88BA" w14:textId="77777777" w:rsidTr="00730A98">
        <w:tc>
          <w:tcPr>
            <w:tcW w:w="3510" w:type="dxa"/>
            <w:vAlign w:val="bottom"/>
          </w:tcPr>
          <w:p w14:paraId="17E97212" w14:textId="5BC6392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47EEBBFF" w:rsidR="00B32950" w:rsidRPr="00EA4EF7" w:rsidRDefault="008449E9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2,075,487</w:t>
            </w:r>
          </w:p>
        </w:tc>
        <w:tc>
          <w:tcPr>
            <w:tcW w:w="270" w:type="dxa"/>
            <w:vAlign w:val="bottom"/>
          </w:tcPr>
          <w:p w14:paraId="6920B9E3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525FC80A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="Angsana New" w:eastAsia="Calibri" w:hAnsi="Angsana New"/>
                <w:sz w:val="26"/>
                <w:szCs w:val="26"/>
                <w:lang w:val="en-US"/>
              </w:rPr>
              <w:t>2,388,847</w:t>
            </w:r>
          </w:p>
        </w:tc>
        <w:tc>
          <w:tcPr>
            <w:tcW w:w="270" w:type="dxa"/>
            <w:vAlign w:val="bottom"/>
          </w:tcPr>
          <w:p w14:paraId="2C8CCFA9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283AF0E3" w:rsidR="00B32950" w:rsidRPr="00EA4EF7" w:rsidRDefault="008449E9" w:rsidP="00B3295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2,404,107</w:t>
            </w:r>
          </w:p>
        </w:tc>
        <w:tc>
          <w:tcPr>
            <w:tcW w:w="270" w:type="dxa"/>
            <w:vAlign w:val="bottom"/>
          </w:tcPr>
          <w:p w14:paraId="02A1F3DF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51578F48" w:rsidR="00B32950" w:rsidRPr="00EA4EF7" w:rsidRDefault="00B32950" w:rsidP="00B32950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2,828,751</w:t>
            </w:r>
          </w:p>
        </w:tc>
        <w:tc>
          <w:tcPr>
            <w:tcW w:w="270" w:type="dxa"/>
            <w:vAlign w:val="bottom"/>
          </w:tcPr>
          <w:p w14:paraId="3FD255E1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59066355" w:rsidR="00B32950" w:rsidRPr="00EA4EF7" w:rsidRDefault="008449E9" w:rsidP="00B3295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694,701</w:t>
            </w:r>
          </w:p>
        </w:tc>
        <w:tc>
          <w:tcPr>
            <w:tcW w:w="270" w:type="dxa"/>
            <w:vAlign w:val="bottom"/>
          </w:tcPr>
          <w:p w14:paraId="3681B208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6F2D47B6" w:rsidR="00B32950" w:rsidRPr="00EA4EF7" w:rsidRDefault="00B32950" w:rsidP="00B32950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1,211,535</w:t>
            </w:r>
          </w:p>
        </w:tc>
        <w:tc>
          <w:tcPr>
            <w:tcW w:w="270" w:type="dxa"/>
            <w:vAlign w:val="bottom"/>
          </w:tcPr>
          <w:p w14:paraId="5CACE43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5048E011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5,174,295</w:t>
            </w:r>
          </w:p>
        </w:tc>
        <w:tc>
          <w:tcPr>
            <w:tcW w:w="270" w:type="dxa"/>
            <w:vAlign w:val="bottom"/>
          </w:tcPr>
          <w:p w14:paraId="79520284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20DD66B7" w:rsidR="00B32950" w:rsidRPr="00EA4EF7" w:rsidRDefault="00B32950" w:rsidP="008F64BD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6,429,133</w:t>
            </w:r>
          </w:p>
        </w:tc>
      </w:tr>
      <w:tr w:rsidR="00B32950" w:rsidRPr="00EA4EF7" w14:paraId="0816D601" w14:textId="77777777" w:rsidTr="00730A98">
        <w:tc>
          <w:tcPr>
            <w:tcW w:w="3510" w:type="dxa"/>
            <w:vAlign w:val="bottom"/>
          </w:tcPr>
          <w:p w14:paraId="35A91CD7" w14:textId="0CA194F9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5E4EB328" w:rsidR="00B32950" w:rsidRPr="00EA4EF7" w:rsidRDefault="008449E9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198,848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2BA9992A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="Angsana New" w:eastAsia="Calibri" w:hAnsi="Angsana New"/>
                <w:sz w:val="26"/>
                <w:szCs w:val="26"/>
                <w:lang w:val="en-US"/>
              </w:rPr>
              <w:t>80,888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614EE1C2" w:rsidR="00B32950" w:rsidRPr="00EA4EF7" w:rsidRDefault="008449E9" w:rsidP="00B32950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260,077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2916BD42" w:rsidR="00B32950" w:rsidRPr="00EA4EF7" w:rsidRDefault="00B32950" w:rsidP="00B32950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194,253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79196F52" w:rsidR="00B32950" w:rsidRPr="00EA4EF7" w:rsidRDefault="008449E9" w:rsidP="00B32950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78,537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B32950" w:rsidRPr="00EA4EF7" w:rsidRDefault="00B32950" w:rsidP="00B32950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24050950" w:rsidR="00B32950" w:rsidRPr="00EA4EF7" w:rsidRDefault="00B32950" w:rsidP="00B32950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1356F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15,201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2936B4E7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537,461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4CDA7B23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290,342</w:t>
            </w:r>
          </w:p>
        </w:tc>
      </w:tr>
      <w:tr w:rsidR="00B32950" w:rsidRPr="00EA4EF7" w14:paraId="5A225791" w14:textId="77777777" w:rsidTr="00730A98">
        <w:tc>
          <w:tcPr>
            <w:tcW w:w="3510" w:type="dxa"/>
            <w:vAlign w:val="bottom"/>
          </w:tcPr>
          <w:p w14:paraId="6F1C8C5F" w14:textId="08A9552B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1CC4E60D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(477,060)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097BE5D0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(533,062)</w:t>
            </w:r>
          </w:p>
        </w:tc>
      </w:tr>
      <w:tr w:rsidR="00B32950" w:rsidRPr="00EA4EF7" w14:paraId="11C11020" w14:textId="77777777" w:rsidTr="00730A98">
        <w:tc>
          <w:tcPr>
            <w:tcW w:w="3510" w:type="dxa"/>
            <w:vAlign w:val="bottom"/>
          </w:tcPr>
          <w:p w14:paraId="72863548" w14:textId="05517215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138F98CD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572,49</w:t>
            </w:r>
            <w:r w:rsidR="00A50D7F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440E0EAF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263,675</w:t>
            </w:r>
          </w:p>
        </w:tc>
      </w:tr>
      <w:tr w:rsidR="00B32950" w:rsidRPr="00EA4EF7" w14:paraId="117D0D81" w14:textId="77777777" w:rsidTr="00730A98">
        <w:tc>
          <w:tcPr>
            <w:tcW w:w="3510" w:type="dxa"/>
            <w:vAlign w:val="bottom"/>
          </w:tcPr>
          <w:p w14:paraId="369443DD" w14:textId="28CB95F6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6B9767BE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7,553</w:t>
            </w:r>
          </w:p>
        </w:tc>
        <w:tc>
          <w:tcPr>
            <w:tcW w:w="270" w:type="dxa"/>
            <w:vAlign w:val="bottom"/>
          </w:tcPr>
          <w:p w14:paraId="61948E42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03C238BD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24,266</w:t>
            </w:r>
          </w:p>
        </w:tc>
      </w:tr>
      <w:tr w:rsidR="00B32950" w:rsidRPr="00EA4EF7" w14:paraId="7A449352" w14:textId="77777777" w:rsidTr="00730A98">
        <w:tc>
          <w:tcPr>
            <w:tcW w:w="3510" w:type="dxa"/>
            <w:vAlign w:val="bottom"/>
          </w:tcPr>
          <w:p w14:paraId="057BBA60" w14:textId="5B1092FB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5EB61510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40,594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2FD86932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52,019</w:t>
            </w:r>
          </w:p>
        </w:tc>
      </w:tr>
      <w:tr w:rsidR="00B32950" w:rsidRPr="00EA4EF7" w14:paraId="6D0AD77F" w14:textId="77777777" w:rsidTr="00730A98">
        <w:tc>
          <w:tcPr>
            <w:tcW w:w="3510" w:type="dxa"/>
            <w:vAlign w:val="bottom"/>
          </w:tcPr>
          <w:p w14:paraId="33D4B56A" w14:textId="23AB96EC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3D919E14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(391)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241E5EF8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3501E6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(198)</w:t>
            </w:r>
          </w:p>
        </w:tc>
      </w:tr>
      <w:tr w:rsidR="00B32950" w:rsidRPr="00EA4EF7" w14:paraId="001058A3" w14:textId="77777777" w:rsidTr="00730A98">
        <w:tc>
          <w:tcPr>
            <w:tcW w:w="3510" w:type="dxa"/>
            <w:vAlign w:val="bottom"/>
          </w:tcPr>
          <w:p w14:paraId="53FA19E6" w14:textId="3B986D79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6E07B4AB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(1,53</w:t>
            </w:r>
            <w:r w:rsidR="00A50D7F"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9066788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4DD877DD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925</w:t>
            </w:r>
          </w:p>
        </w:tc>
      </w:tr>
      <w:tr w:rsidR="00B32950" w:rsidRPr="00631BC8" w14:paraId="732E973E" w14:textId="77777777" w:rsidTr="00730A98">
        <w:tc>
          <w:tcPr>
            <w:tcW w:w="3510" w:type="dxa"/>
            <w:vAlign w:val="bottom"/>
          </w:tcPr>
          <w:p w14:paraId="0E251D1D" w14:textId="356AA10F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51A54A4C" w:rsidR="00B32950" w:rsidRPr="008449E9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679,119</w:t>
            </w:r>
          </w:p>
        </w:tc>
        <w:tc>
          <w:tcPr>
            <w:tcW w:w="270" w:type="dxa"/>
            <w:vAlign w:val="bottom"/>
          </w:tcPr>
          <w:p w14:paraId="5B440691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06569970" w:rsidR="00B32950" w:rsidRPr="00631BC8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97,967</w:t>
            </w:r>
          </w:p>
        </w:tc>
      </w:tr>
      <w:tr w:rsidR="00B32950" w:rsidRPr="00EA4EF7" w14:paraId="63E0CCCA" w14:textId="77777777" w:rsidTr="00730A98">
        <w:tc>
          <w:tcPr>
            <w:tcW w:w="3510" w:type="dxa"/>
            <w:vAlign w:val="bottom"/>
          </w:tcPr>
          <w:p w14:paraId="5D6D2593" w14:textId="726FCE20" w:rsidR="00B32950" w:rsidRPr="00E431F6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23BAD0F1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952</w:t>
            </w:r>
          </w:p>
        </w:tc>
        <w:tc>
          <w:tcPr>
            <w:tcW w:w="270" w:type="dxa"/>
            <w:vAlign w:val="bottom"/>
          </w:tcPr>
          <w:p w14:paraId="063FE91D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64F08C41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sz w:val="26"/>
                <w:szCs w:val="26"/>
                <w:lang w:val="en-US"/>
              </w:rPr>
              <w:t>26,293</w:t>
            </w:r>
          </w:p>
        </w:tc>
      </w:tr>
      <w:tr w:rsidR="00B32950" w:rsidRPr="00EA4EF7" w14:paraId="43652643" w14:textId="77777777" w:rsidTr="00730A98">
        <w:tc>
          <w:tcPr>
            <w:tcW w:w="3510" w:type="dxa"/>
            <w:vAlign w:val="bottom"/>
          </w:tcPr>
          <w:p w14:paraId="421D4C15" w14:textId="2AD51D13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B32950" w:rsidRPr="00EA4EF7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B32950" w:rsidRPr="00EA4EF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32E73B2F" w:rsidR="00B32950" w:rsidRPr="00EA4EF7" w:rsidRDefault="008449E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680,071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1E43BDC6" w:rsidR="00B32950" w:rsidRPr="00EA4EF7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981434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124,260</w:t>
            </w:r>
          </w:p>
        </w:tc>
      </w:tr>
      <w:tr w:rsidR="00B32950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B32950" w:rsidRPr="00DD25E7" w:rsidRDefault="00B32950" w:rsidP="00B32950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B32950" w:rsidRPr="00DD25E7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B32950" w:rsidRPr="00DD25E7" w:rsidRDefault="00B32950" w:rsidP="00B3295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B32950" w:rsidRPr="00DD25E7" w:rsidRDefault="00B32950" w:rsidP="00B3295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B32950" w:rsidRPr="00DD25E7" w:rsidRDefault="00B32950" w:rsidP="00B32950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B32950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B32950" w:rsidRPr="00226264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B32950" w:rsidRPr="00226264" w14:paraId="14A31C62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39A04254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B32950" w:rsidRPr="00226264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0B457D96" w:rsidR="00B32950" w:rsidRPr="00226264" w:rsidRDefault="00EF6F27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EF6F2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10</w:t>
            </w:r>
            <w:r w:rsidRPr="00EF6F27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EF6F2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746</w:t>
            </w:r>
            <w:r w:rsidRPr="00EF6F27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EF6F27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650BCE19" w:rsidR="00B32950" w:rsidRPr="00226264" w:rsidRDefault="0035539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5539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9,645,454</w:t>
            </w:r>
          </w:p>
        </w:tc>
      </w:tr>
      <w:tr w:rsidR="00B32950" w:rsidRPr="00226264" w14:paraId="5DA9619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1FA30A3A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B32950" w:rsidRPr="00226264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B32950" w:rsidRPr="00226264" w14:paraId="43413253" w14:textId="77777777" w:rsidTr="00730A98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08F3064F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B32950" w:rsidRPr="00226264" w:rsidRDefault="00B32950" w:rsidP="00B32950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B32950" w:rsidRPr="00226264" w:rsidRDefault="00B32950" w:rsidP="00B3295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164471BA" w:rsidR="00B32950" w:rsidRPr="00226264" w:rsidRDefault="00661E5C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61E5C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1,535,271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B32950" w:rsidRPr="00226264" w:rsidRDefault="00B32950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5C51E967" w:rsidR="00B32950" w:rsidRPr="00226264" w:rsidRDefault="00355399" w:rsidP="00B32950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35539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US"/>
              </w:rPr>
              <w:t>1,746,368</w:t>
            </w:r>
          </w:p>
        </w:tc>
      </w:tr>
    </w:tbl>
    <w:p w14:paraId="5E5A0A59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4123CE90" w14:textId="711C1B8E" w:rsidR="006D6762" w:rsidRDefault="006D6762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D6762" w:rsidSect="008A2DB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3E442EEB" w14:textId="67FEAF54" w:rsidR="006D6762" w:rsidRDefault="006D6762" w:rsidP="000A1A21">
      <w:pPr>
        <w:numPr>
          <w:ilvl w:val="0"/>
          <w:numId w:val="6"/>
        </w:numPr>
        <w:tabs>
          <w:tab w:val="left" w:pos="540"/>
        </w:tabs>
        <w:spacing w:line="240" w:lineRule="auto"/>
        <w:ind w:left="1170" w:hanging="63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8C8C2DD" w14:textId="77777777" w:rsidR="006D6762" w:rsidRDefault="006D6762" w:rsidP="006D676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ab/>
      </w:r>
    </w:p>
    <w:tbl>
      <w:tblPr>
        <w:tblStyle w:val="TableGrid"/>
        <w:tblW w:w="891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1836"/>
        <w:gridCol w:w="1530"/>
        <w:gridCol w:w="1260"/>
        <w:gridCol w:w="236"/>
        <w:gridCol w:w="1564"/>
      </w:tblGrid>
      <w:tr w:rsidR="000A1A21" w14:paraId="5CEE0FC7" w14:textId="77777777" w:rsidTr="000A1A21">
        <w:trPr>
          <w:trHeight w:val="450"/>
          <w:tblHeader/>
        </w:trPr>
        <w:tc>
          <w:tcPr>
            <w:tcW w:w="2484" w:type="dxa"/>
            <w:vAlign w:val="bottom"/>
          </w:tcPr>
          <w:p w14:paraId="28E87BCB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67F323E4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75B4E087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716A12A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A31A77D" w14:textId="77777777" w:rsidR="000A1A21" w:rsidRDefault="000A1A21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5DF36171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A1A21" w14:paraId="6CE235FF" w14:textId="77777777" w:rsidTr="000A1A21">
        <w:trPr>
          <w:tblHeader/>
        </w:trPr>
        <w:tc>
          <w:tcPr>
            <w:tcW w:w="2484" w:type="dxa"/>
          </w:tcPr>
          <w:p w14:paraId="33E03C6E" w14:textId="77777777" w:rsidR="000A1A21" w:rsidRDefault="000A1A2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59B2D3D1" w14:textId="77777777" w:rsidR="000A1A21" w:rsidRDefault="000A1A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4E68C" w14:textId="77777777" w:rsidR="000A1A21" w:rsidRDefault="000A1A2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BD58BB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A01EFE6" w14:textId="77777777" w:rsidR="000A1A21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75D2F09" w14:textId="77777777" w:rsidR="000A1A21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6540" w14:paraId="1C4C3DA8" w14:textId="77777777" w:rsidTr="000A1A21">
        <w:tc>
          <w:tcPr>
            <w:tcW w:w="2484" w:type="dxa"/>
            <w:hideMark/>
          </w:tcPr>
          <w:p w14:paraId="3D3E6DA6" w14:textId="777ED8E0" w:rsidR="00006540" w:rsidRDefault="00006540" w:rsidP="00006540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36" w:type="dxa"/>
          </w:tcPr>
          <w:p w14:paraId="115DFE6D" w14:textId="77777777" w:rsidR="00006540" w:rsidRDefault="00006540" w:rsidP="00006540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DF6591D" w14:textId="77777777" w:rsidR="00006540" w:rsidRDefault="00006540" w:rsidP="00006540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4EC58C3E" w14:textId="77777777" w:rsidR="00006540" w:rsidRDefault="00006540" w:rsidP="00006540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1725" w14:textId="77777777" w:rsidR="00006540" w:rsidRDefault="00006540" w:rsidP="00006540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45E9A24" w14:textId="77777777" w:rsidR="00006540" w:rsidRDefault="00006540" w:rsidP="00006540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06540" w14:paraId="2AEBD10E" w14:textId="77777777" w:rsidTr="000A1A21">
        <w:tc>
          <w:tcPr>
            <w:tcW w:w="2484" w:type="dxa"/>
            <w:hideMark/>
          </w:tcPr>
          <w:p w14:paraId="33E6230F" w14:textId="013F2B93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836" w:type="dxa"/>
            <w:hideMark/>
          </w:tcPr>
          <w:p w14:paraId="70400AA8" w14:textId="4E83D826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26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กรกฎาคม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530" w:type="dxa"/>
            <w:hideMark/>
          </w:tcPr>
          <w:p w14:paraId="63E5D048" w14:textId="5397F899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260" w:type="dxa"/>
          </w:tcPr>
          <w:p w14:paraId="027440BD" w14:textId="0828E904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4.10</w:t>
            </w:r>
          </w:p>
        </w:tc>
        <w:tc>
          <w:tcPr>
            <w:tcW w:w="236" w:type="dxa"/>
          </w:tcPr>
          <w:p w14:paraId="40E43953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E77F482" w14:textId="247FF35B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81.18</w:t>
            </w:r>
          </w:p>
        </w:tc>
      </w:tr>
      <w:tr w:rsidR="00006540" w14:paraId="2D1D7343" w14:textId="77777777" w:rsidTr="000A1A21">
        <w:tc>
          <w:tcPr>
            <w:tcW w:w="2484" w:type="dxa"/>
          </w:tcPr>
          <w:p w14:paraId="28781898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14E1748D" w14:textId="77777777" w:rsidR="00006540" w:rsidRPr="006D6762" w:rsidRDefault="00006540" w:rsidP="00006540">
            <w:pPr>
              <w:tabs>
                <w:tab w:val="left" w:pos="720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28410DE8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BF3819" w14:textId="77777777" w:rsidR="00006540" w:rsidRDefault="00006540" w:rsidP="00006540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0779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6A3987A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06540" w14:paraId="5AF0613C" w14:textId="77777777" w:rsidTr="000A1A21">
        <w:tc>
          <w:tcPr>
            <w:tcW w:w="2484" w:type="dxa"/>
            <w:hideMark/>
          </w:tcPr>
          <w:p w14:paraId="7065B1CA" w14:textId="49B212AA" w:rsidR="00006540" w:rsidRDefault="00006540" w:rsidP="00006540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36" w:type="dxa"/>
          </w:tcPr>
          <w:p w14:paraId="46AFEC7C" w14:textId="77777777" w:rsidR="00006540" w:rsidRDefault="00006540" w:rsidP="00006540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101D52" w14:textId="77777777" w:rsidR="00006540" w:rsidRDefault="00006540" w:rsidP="00006540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341CF8C" w14:textId="77777777" w:rsidR="00006540" w:rsidRDefault="00006540" w:rsidP="00006540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F1E5" w14:textId="77777777" w:rsidR="00006540" w:rsidRDefault="00006540" w:rsidP="00006540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E23B556" w14:textId="77777777" w:rsidR="00006540" w:rsidRDefault="00006540" w:rsidP="00006540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006540" w14:paraId="3E76C0EE" w14:textId="77777777" w:rsidTr="000A1A21">
        <w:tc>
          <w:tcPr>
            <w:tcW w:w="2484" w:type="dxa"/>
            <w:hideMark/>
          </w:tcPr>
          <w:p w14:paraId="52CF0F17" w14:textId="69CF9003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36" w:type="dxa"/>
            <w:hideMark/>
          </w:tcPr>
          <w:p w14:paraId="70EA7BF1" w14:textId="2C134B6D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กรกฎาคม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30" w:type="dxa"/>
            <w:hideMark/>
          </w:tcPr>
          <w:p w14:paraId="6EA1CBDA" w14:textId="1345C944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hideMark/>
          </w:tcPr>
          <w:p w14:paraId="50165B69" w14:textId="77E7CA4F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8.55</w:t>
            </w:r>
          </w:p>
        </w:tc>
        <w:tc>
          <w:tcPr>
            <w:tcW w:w="236" w:type="dxa"/>
          </w:tcPr>
          <w:p w14:paraId="04BDB6AC" w14:textId="77777777" w:rsidR="00006540" w:rsidRDefault="00006540" w:rsidP="00006540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7D158AB2" w14:textId="1D04D415" w:rsidR="00006540" w:rsidRDefault="00006540" w:rsidP="00006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169.29</w:t>
            </w:r>
          </w:p>
        </w:tc>
      </w:tr>
    </w:tbl>
    <w:p w14:paraId="71D1944B" w14:textId="012E5FBD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1B7F2B" w14:textId="18EA8697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83A1882" w14:textId="67CB2245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6EE9265" w14:textId="39732B05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2464240" w14:textId="2C684627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75802C9" w14:textId="466FB0D6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5DFD716" w14:textId="374B3C90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C5F246C" w14:textId="4905215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4DD0C33" w14:textId="0F29FB90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58A48087" w14:textId="39E3A43E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D20B942" w14:textId="1B7017E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651EDBB" w14:textId="0019FF9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99F08E" w14:textId="77777777" w:rsidR="006D6762" w:rsidRDefault="006D6762" w:rsidP="006D676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6762" w:rsidSect="006D6762">
          <w:headerReference w:type="default" r:id="rId16"/>
          <w:footerReference w:type="default" r:id="rId17"/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p w14:paraId="49BC465F" w14:textId="6BFF98D3" w:rsidR="00E5444F" w:rsidRPr="006D6762" w:rsidRDefault="00E5444F" w:rsidP="006D676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6D67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75898F66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45A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45A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1E5C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77777777" w:rsidR="00661E5C" w:rsidRPr="00046328" w:rsidRDefault="00661E5C" w:rsidP="00661E5C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54077CE5" w:rsidR="00661E5C" w:rsidRPr="00631BC8" w:rsidRDefault="00661E5C" w:rsidP="00661E5C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sz w:val="30"/>
                <w:szCs w:val="30"/>
              </w:rPr>
              <w:t>3,087,841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661E5C" w:rsidRPr="00631BC8" w:rsidRDefault="00661E5C" w:rsidP="00661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59795934" w:rsidR="00661E5C" w:rsidRPr="00631BC8" w:rsidRDefault="00661E5C" w:rsidP="00661E5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sz w:val="30"/>
                <w:szCs w:val="30"/>
              </w:rPr>
              <w:t>3,087,841</w:t>
            </w:r>
          </w:p>
        </w:tc>
        <w:tc>
          <w:tcPr>
            <w:tcW w:w="236" w:type="dxa"/>
          </w:tcPr>
          <w:p w14:paraId="033A0E17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261E4216" w:rsidR="00661E5C" w:rsidRPr="00631BC8" w:rsidRDefault="00661E5C" w:rsidP="00661E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sz w:val="30"/>
                <w:szCs w:val="30"/>
              </w:rPr>
              <w:t>1,297</w:t>
            </w:r>
          </w:p>
        </w:tc>
        <w:tc>
          <w:tcPr>
            <w:tcW w:w="236" w:type="dxa"/>
          </w:tcPr>
          <w:p w14:paraId="2CD4E7A8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3B63E95D" w:rsidR="00661E5C" w:rsidRPr="00631BC8" w:rsidRDefault="00661E5C" w:rsidP="00661E5C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661E5C" w:rsidRPr="00631BC8" w:rsidRDefault="00661E5C" w:rsidP="00661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2C035488" w:rsidR="00661E5C" w:rsidRPr="00631BC8" w:rsidRDefault="00661E5C" w:rsidP="00661E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sz w:val="30"/>
                <w:szCs w:val="30"/>
              </w:rPr>
              <w:t>3,086,544</w:t>
            </w:r>
          </w:p>
        </w:tc>
        <w:tc>
          <w:tcPr>
            <w:tcW w:w="270" w:type="dxa"/>
          </w:tcPr>
          <w:p w14:paraId="6704B622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766126EA" w:rsidR="00661E5C" w:rsidRPr="00631BC8" w:rsidRDefault="00661E5C" w:rsidP="00661E5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sz w:val="30"/>
                <w:szCs w:val="30"/>
              </w:rPr>
              <w:t>3,087,841</w:t>
            </w:r>
          </w:p>
        </w:tc>
      </w:tr>
      <w:tr w:rsidR="00661E5C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661E5C" w:rsidRPr="00046328" w:rsidRDefault="00661E5C" w:rsidP="00661E5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2C5B821A" w:rsidR="00661E5C" w:rsidRPr="00631BC8" w:rsidRDefault="00661E5C" w:rsidP="00661E5C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3,087,841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661E5C" w:rsidRPr="00631BC8" w:rsidRDefault="00661E5C" w:rsidP="00661E5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216C3D20" w:rsidR="00661E5C" w:rsidRPr="00631BC8" w:rsidRDefault="00661E5C" w:rsidP="00661E5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661E5C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3,087,841</w:t>
            </w:r>
          </w:p>
        </w:tc>
        <w:tc>
          <w:tcPr>
            <w:tcW w:w="236" w:type="dxa"/>
          </w:tcPr>
          <w:p w14:paraId="376298E6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661E5C" w:rsidRPr="00631BC8" w:rsidRDefault="00661E5C" w:rsidP="00661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661E5C" w:rsidRPr="00631BC8" w:rsidRDefault="00661E5C" w:rsidP="00661E5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661E5C" w:rsidRPr="00631BC8" w:rsidRDefault="00661E5C" w:rsidP="00661E5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5536A80B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65614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77777777" w:rsidR="00165614" w:rsidRPr="00046328" w:rsidRDefault="00165614" w:rsidP="00165614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11A7D9CF" w:rsidR="00165614" w:rsidRPr="00631BC8" w:rsidRDefault="00165614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195,941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6D2F6112" w:rsidR="00165614" w:rsidRPr="00631BC8" w:rsidRDefault="00165614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3E60518E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3A527DC0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658</w:t>
            </w:r>
          </w:p>
        </w:tc>
        <w:tc>
          <w:tcPr>
            <w:tcW w:w="236" w:type="dxa"/>
          </w:tcPr>
          <w:p w14:paraId="0C2639A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3A8B8285" w:rsidR="00165614" w:rsidRPr="00631BC8" w:rsidRDefault="00165614" w:rsidP="0016561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4746F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45AA878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D416E2">
              <w:rPr>
                <w:rFonts w:ascii="Angsana New" w:hAnsi="Angsana New" w:cs="Angsana New"/>
                <w:sz w:val="30"/>
                <w:szCs w:val="30"/>
              </w:rPr>
              <w:t>2,</w:t>
            </w:r>
            <w:r>
              <w:rPr>
                <w:rFonts w:ascii="Angsana New" w:hAnsi="Angsana New" w:cs="Angsana New"/>
                <w:sz w:val="30"/>
                <w:szCs w:val="30"/>
              </w:rPr>
              <w:t>194</w:t>
            </w:r>
            <w:r w:rsidRPr="00D416E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283</w:t>
            </w:r>
          </w:p>
        </w:tc>
        <w:tc>
          <w:tcPr>
            <w:tcW w:w="270" w:type="dxa"/>
          </w:tcPr>
          <w:p w14:paraId="4AFE2D4B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6CA21717" w:rsidR="00165614" w:rsidRPr="00631BC8" w:rsidRDefault="00165614" w:rsidP="0016561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C5146D">
              <w:rPr>
                <w:rFonts w:ascii="Angsana New" w:hAnsi="Angsana New" w:cs="Angsana New"/>
                <w:sz w:val="30"/>
                <w:szCs w:val="30"/>
              </w:rPr>
              <w:t>2,195,941</w:t>
            </w:r>
          </w:p>
        </w:tc>
      </w:tr>
      <w:tr w:rsidR="00E011DE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56AEAA1D" w:rsidR="00E011DE" w:rsidRPr="00631BC8" w:rsidRDefault="00E011DE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3B1C47D3" w:rsidR="00E011DE" w:rsidRPr="00631BC8" w:rsidRDefault="00E011DE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011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2,195,941</w:t>
            </w:r>
          </w:p>
        </w:tc>
        <w:tc>
          <w:tcPr>
            <w:tcW w:w="236" w:type="dxa"/>
          </w:tcPr>
          <w:p w14:paraId="15F865D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77777777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0E93DDD1" w:rsidR="000A1BCF" w:rsidRPr="0013335C" w:rsidRDefault="00DD4FB4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FB4">
              <w:rPr>
                <w:rFonts w:ascii="Angsana New" w:hAnsi="Angsana New"/>
                <w:sz w:val="30"/>
                <w:szCs w:val="30"/>
                <w:lang w:val="en-US"/>
              </w:rPr>
              <w:t>2,194,28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6BDE3339" w:rsidR="000A1BCF" w:rsidRPr="00DD4FB4" w:rsidRDefault="00661E5C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61E5C">
              <w:rPr>
                <w:rFonts w:ascii="Angsana New" w:hAnsi="Angsana New"/>
                <w:sz w:val="30"/>
                <w:szCs w:val="30"/>
                <w:lang w:val="en-US"/>
              </w:rPr>
              <w:t>892,261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614BFEA1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B32950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B3295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7481CA08" w:rsidR="000A1BCF" w:rsidRPr="00631BC8" w:rsidRDefault="00661E5C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661E5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3,086,544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9515A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0260ADD5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วันที่ </w:t>
            </w:r>
            <w:r w:rsidR="00B329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B329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B32950"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48E684DF" w:rsidR="002364FB" w:rsidRPr="0072479F" w:rsidRDefault="00661E5C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1E5C">
              <w:rPr>
                <w:rFonts w:ascii="Angsana New" w:hAnsi="Angsana New"/>
                <w:b/>
                <w:bCs/>
                <w:sz w:val="30"/>
                <w:szCs w:val="30"/>
              </w:rPr>
              <w:t>59,228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037149A0" w:rsidR="002364FB" w:rsidRPr="00A5707B" w:rsidRDefault="005033E5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033E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10,000</w:t>
            </w:r>
          </w:p>
        </w:tc>
      </w:tr>
    </w:tbl>
    <w:p w14:paraId="7A27A583" w14:textId="77777777" w:rsidR="00E60E42" w:rsidRPr="00F27A3B" w:rsidRDefault="00E60E42" w:rsidP="00F27A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BB9D" w14:textId="77777777" w:rsidR="007D18B8" w:rsidRDefault="007D18B8">
      <w:r>
        <w:separator/>
      </w:r>
    </w:p>
  </w:endnote>
  <w:endnote w:type="continuationSeparator" w:id="0">
    <w:p w14:paraId="575D2AAE" w14:textId="77777777" w:rsidR="007D18B8" w:rsidRDefault="007D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0316" w14:textId="77777777" w:rsidR="007D18B8" w:rsidRDefault="007D18B8">
      <w:r>
        <w:separator/>
      </w:r>
    </w:p>
  </w:footnote>
  <w:footnote w:type="continuationSeparator" w:id="0">
    <w:p w14:paraId="7D07245A" w14:textId="77777777" w:rsidR="007D18B8" w:rsidRDefault="007D1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B93B3E2" w14:textId="25E017AB" w:rsidR="00E45A9D" w:rsidRPr="00624810" w:rsidRDefault="00E45A9D" w:rsidP="00E45A9D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383DA0E3" w:rsidR="00B37703" w:rsidRPr="00624810" w:rsidRDefault="00B32950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13727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137270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0C76C284" w:rsidR="00B37703" w:rsidRPr="00624810" w:rsidRDefault="00B32950" w:rsidP="000A1A21">
    <w:pPr>
      <w:spacing w:line="240" w:lineRule="auto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13727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137270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633CA6EA" w:rsidR="00B37703" w:rsidRPr="00624810" w:rsidRDefault="00B3295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137270">
      <w:rPr>
        <w:rFonts w:ascii="Angsana New" w:hAnsi="Angsana New"/>
        <w:b/>
        <w:bCs/>
        <w:sz w:val="32"/>
        <w:szCs w:val="32"/>
        <w:lang w:val="en-US"/>
      </w:rPr>
      <w:t xml:space="preserve">31 </w:t>
    </w:r>
    <w:r w:rsidRPr="00137270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="009F4490"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9F4490">
      <w:rPr>
        <w:rFonts w:ascii="Angsana New" w:hAnsi="Angsana New"/>
        <w:b/>
        <w:bCs/>
        <w:sz w:val="32"/>
        <w:szCs w:val="32"/>
        <w:lang w:val="en-US"/>
      </w:rPr>
      <w:t>6</w:t>
    </w:r>
    <w:r w:rsidR="009F4490"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="009F4490"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A39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12</Pages>
  <Words>1809</Words>
  <Characters>8289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2022-10-21T06:38:00Z</cp:lastPrinted>
  <dcterms:created xsi:type="dcterms:W3CDTF">2024-02-08T05:18:00Z</dcterms:created>
  <dcterms:modified xsi:type="dcterms:W3CDTF">2024-02-08T05:19:00Z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