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52931D09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092C8603" w14:textId="316DC3D1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203F7A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E7602B5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1E5A731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46B8140E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300B4D61" w14:textId="79622F28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="002E314B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2E314B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2E314B"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ศูนย์บริการเหล็กสยาม</w:t>
      </w:r>
      <w:r w:rsidR="002E314B" w:rsidRPr="006D58C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E314B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2E314B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2E314B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2E314B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Pr="00B96381" w:rsidRDefault="00AD3B26" w:rsidP="00AD3B26">
      <w:pPr>
        <w:jc w:val="thaiDistribute"/>
        <w:rPr>
          <w:rFonts w:ascii="Browallia New" w:hAnsi="Browallia New" w:cs="Browallia New"/>
          <w:sz w:val="20"/>
          <w:lang w:bidi="th-TH"/>
        </w:rPr>
      </w:pPr>
    </w:p>
    <w:p w14:paraId="405B22F3" w14:textId="4840DF39" w:rsidR="006D72B8" w:rsidRPr="004C44CB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4C44CB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1766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7373EE19" w:rsidR="00CD4D4E" w:rsidRPr="00B96381" w:rsidRDefault="00142624" w:rsidP="001766C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69319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78761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</w:t>
      </w:r>
      <w:r w:rsidR="005221F7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9C714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4633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633CF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4633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4633CF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735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34E27" w:rsidRPr="002E314B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E465E7">
        <w:rPr>
          <w:rFonts w:ascii="Browallia New" w:hAnsi="Browallia New" w:cs="Browallia New"/>
          <w:sz w:val="28"/>
          <w:szCs w:val="28"/>
          <w:lang w:bidi="th-TH"/>
        </w:rPr>
        <w:t xml:space="preserve"> (“</w:t>
      </w:r>
      <w:r w:rsidR="00E465E7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E465E7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C7C90">
        <w:rPr>
          <w:rFonts w:ascii="Browallia New" w:hAnsi="Browallia New" w:cs="Browallia New"/>
          <w:sz w:val="28"/>
          <w:szCs w:val="28"/>
          <w:lang w:bidi="th-TH"/>
        </w:rPr>
        <w:br/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1766CF" w:rsidDel="00C3735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13137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344FA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05A6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</w:t>
      </w:r>
      <w:r w:rsidR="005B3DDA" w:rsidRPr="00F05A6C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="00394FA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D60F1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เจ้าของรวม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AB1178"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F81F60"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A9707B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B51B47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</w:t>
      </w:r>
      <w:r w:rsidR="00EC072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Default="003F5A96" w:rsidP="001766C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53BB2BC0" w:rsidR="004C7819" w:rsidRPr="00AC48F3" w:rsidRDefault="004C7819" w:rsidP="000D131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DC03C2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6B2FE3"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671BE" w:rsidRPr="00A85E8A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8C2AB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7671BE" w:rsidRPr="00A85E8A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4633C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D1312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</w:t>
      </w:r>
      <w:r w:rsidR="004633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80B62" w:rsidRPr="002E314B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2E314B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Pr="002E314B">
        <w:rPr>
          <w:rFonts w:ascii="Browallia New" w:hAnsi="Browallia New" w:cs="Browallia New"/>
          <w:sz w:val="28"/>
          <w:szCs w:val="28"/>
        </w:rPr>
        <w:t xml:space="preserve"> </w:t>
      </w:r>
      <w:r w:rsidRPr="002E314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2E314B">
        <w:rPr>
          <w:rFonts w:ascii="Browallia New" w:hAnsi="Browallia New" w:cs="Browallia New"/>
          <w:sz w:val="28"/>
          <w:szCs w:val="28"/>
        </w:rPr>
        <w:t xml:space="preserve"> 31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913137">
        <w:rPr>
          <w:rFonts w:ascii="Browallia New" w:hAnsi="Browallia New" w:cs="Browallia New"/>
          <w:sz w:val="28"/>
          <w:szCs w:val="28"/>
        </w:rPr>
        <w:t>6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BE315C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BE315C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4C44CB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4C44CB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455AC713" w:rsidR="003E6CB6" w:rsidRDefault="002F695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F69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2F69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F69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ของบริษัทในรายงานของข้าพเจ้า</w:t>
      </w:r>
      <w:r w:rsidRPr="002F69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F69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2F69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F69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2F69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F69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สภาวิชาชีพบัญชีในส่วนที่เกี่ยวข้องกับการตรวจสอบงบการเงินรวมและเฉพาะของบริษัท</w:t>
      </w:r>
      <w:r w:rsidRPr="002F69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F69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2F69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F69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2F69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F69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2F69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F69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</w:t>
      </w:r>
      <w:r w:rsidRPr="002F69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ใช้เป็นเกณฑ์ในการแสดงความเห็นของข้าพเจ้า</w:t>
      </w:r>
    </w:p>
    <w:p w14:paraId="63A94251" w14:textId="0DB69270" w:rsidR="0034149A" w:rsidRDefault="0034149A" w:rsidP="00CD4D4E">
      <w:pPr>
        <w:jc w:val="thaiDistribute"/>
        <w:rPr>
          <w:noProof/>
          <w:lang w:bidi="th-TH"/>
        </w:rPr>
      </w:pPr>
    </w:p>
    <w:p w14:paraId="5DEB326E" w14:textId="77777777" w:rsidR="00B96381" w:rsidRDefault="00B96381" w:rsidP="00CD4D4E">
      <w:pPr>
        <w:jc w:val="thaiDistribute"/>
        <w:rPr>
          <w:noProof/>
          <w:lang w:bidi="th-TH"/>
        </w:rPr>
      </w:pPr>
    </w:p>
    <w:p w14:paraId="5A50ECF1" w14:textId="77777777" w:rsidR="00B96381" w:rsidRDefault="00B96381" w:rsidP="00CD4D4E">
      <w:pPr>
        <w:jc w:val="thaiDistribute"/>
        <w:rPr>
          <w:noProof/>
          <w:lang w:bidi="th-TH"/>
        </w:rPr>
      </w:pPr>
    </w:p>
    <w:p w14:paraId="7EF8569B" w14:textId="77777777" w:rsidR="00B96381" w:rsidRDefault="00B96381" w:rsidP="00CD4D4E">
      <w:pPr>
        <w:jc w:val="thaiDistribute"/>
        <w:rPr>
          <w:noProof/>
          <w:lang w:bidi="th-TH"/>
        </w:rPr>
      </w:pPr>
    </w:p>
    <w:p w14:paraId="222A93E3" w14:textId="77777777" w:rsidR="00BA5CF6" w:rsidRPr="004C44CB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C44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246E520" w14:textId="5B19D3A3" w:rsidR="00A34A80" w:rsidRPr="00B96381" w:rsidRDefault="00A34A80" w:rsidP="001177A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96381">
        <w:rPr>
          <w:rFonts w:ascii="BrowalliaUPC" w:hAnsi="BrowalliaUPC" w:cs="BrowalliaUPC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</w:t>
      </w:r>
      <w:r w:rsidR="00C6080B">
        <w:rPr>
          <w:rFonts w:ascii="BrowalliaUPC" w:hAnsi="BrowalliaUPC" w:cs="BrowalliaUPC" w:hint="cs"/>
          <w:sz w:val="28"/>
          <w:szCs w:val="28"/>
          <w:cs/>
          <w:lang w:bidi="th-TH"/>
        </w:rPr>
        <w:t>ปี</w:t>
      </w:r>
      <w:r w:rsidRPr="00B96381">
        <w:rPr>
          <w:rFonts w:ascii="BrowalliaUPC" w:hAnsi="BrowalliaUPC" w:cs="BrowalliaUPC"/>
          <w:sz w:val="28"/>
          <w:szCs w:val="28"/>
          <w:cs/>
          <w:lang w:bidi="th-TH"/>
        </w:rPr>
        <w:t xml:space="preserve">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312A3264" w14:textId="77777777" w:rsidR="00BA5CF6" w:rsidRPr="00851D8B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616F48" w:rsidRPr="00616F48" w14:paraId="77801AFF" w14:textId="77777777" w:rsidTr="00616F48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3ADC0616" w14:textId="77777777" w:rsidR="00BA5CF6" w:rsidRPr="00184708" w:rsidRDefault="00BA5CF6" w:rsidP="00CF6E4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184708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25E25914" w14:textId="070BAB6C" w:rsidR="00BA5CF6" w:rsidRPr="00184708" w:rsidRDefault="00B35F61" w:rsidP="00CF6E4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วิธีการตรวจสอบ</w:t>
            </w:r>
          </w:p>
        </w:tc>
      </w:tr>
      <w:tr w:rsidR="002631D9" w:rsidRPr="00AC48F3" w14:paraId="51DAA841" w14:textId="77777777" w:rsidTr="00B96381">
        <w:tc>
          <w:tcPr>
            <w:tcW w:w="4261" w:type="dxa"/>
            <w:shd w:val="clear" w:color="auto" w:fill="auto"/>
          </w:tcPr>
          <w:p w14:paraId="0F70AFA5" w14:textId="626FBF87" w:rsidR="002631D9" w:rsidRPr="00BB01BE" w:rsidRDefault="002631D9" w:rsidP="002631D9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การรับรู้รายได้จา</w:t>
            </w:r>
            <w:r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กการ</w:t>
            </w:r>
            <w:r w:rsidR="0037219A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ติดตั้ง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การวัดมูลค่าของงานระหว่างติดตั้ง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และ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การประมาณต้นทุนงาน</w:t>
            </w:r>
            <w:r w:rsidR="00780467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โครงการท</w:t>
            </w:r>
            <w:r w:rsidR="00A86D0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ี่</w:t>
            </w:r>
            <w:r w:rsidR="00780467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อยู่ระหว่างการ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ติดตั้ง</w:t>
            </w:r>
            <w:r w:rsidR="00B40A61" w:rsidRPr="001B72D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B40A61" w:rsidRPr="001B72D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ณ</w:t>
            </w:r>
            <w:r w:rsidR="00B40A61" w:rsidRPr="001B72D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B40A61" w:rsidRPr="001B72D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วันสิ้น</w:t>
            </w:r>
            <w:r w:rsidR="00DC2839" w:rsidRPr="001B72D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ปี</w:t>
            </w:r>
          </w:p>
          <w:p w14:paraId="710F1924" w14:textId="77777777" w:rsidR="002631D9" w:rsidRPr="002B3556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6B446FDD" w14:textId="681DC206" w:rsidR="002631D9" w:rsidRPr="00B96381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กลุ่มบริษัทและบริษัทรับรู้</w:t>
            </w:r>
            <w:r w:rsidR="00A23CD6" w:rsidRPr="00B963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</w:t>
            </w:r>
            <w:r w:rsidR="00DA79FA" w:rsidRPr="00B963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งาน</w:t>
            </w:r>
            <w:r w:rsidRPr="009348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</w:t>
            </w:r>
            <w:r w:rsidR="001E14AC" w:rsidRPr="009348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สำหรับโครงการงานติดตั้ง</w:t>
            </w:r>
            <w:r w:rsidR="00B12194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B12194" w:rsidRPr="002468E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ณ วันที่</w:t>
            </w: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2468E6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468E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13137" w:rsidRPr="002468E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468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63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5C2B7E" w:rsidRPr="00B9638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970</w:t>
            </w:r>
            <w:r w:rsidR="004B28B6" w:rsidRPr="002468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2468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และจำนวน </w:t>
            </w:r>
            <w:r w:rsidR="005C2B7E" w:rsidRPr="00B96381">
              <w:rPr>
                <w:rFonts w:ascii="Browallia New" w:hAnsi="Browallia New" w:cs="Browallia New"/>
                <w:sz w:val="26"/>
                <w:szCs w:val="26"/>
                <w:lang w:bidi="th-TH"/>
              </w:rPr>
              <w:t>902</w:t>
            </w:r>
            <w:r w:rsidR="004B28B6" w:rsidRPr="002468E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2468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</w:t>
            </w:r>
            <w:r w:rsidR="009C4B42" w:rsidRPr="002468E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858BD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2468E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ซึ่งบันทึกรวมอยู่ในรายได้จากการขายและรายได้จากการ</w:t>
            </w:r>
            <w:r w:rsidRPr="002468E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lastRenderedPageBreak/>
              <w:t xml:space="preserve">ติดตั้ง </w:t>
            </w:r>
            <w:r w:rsidR="00512F63" w:rsidRPr="002468E6">
              <w:rPr>
                <w:rFonts w:ascii="Browallia New" w:hAnsi="Browallia New" w:cs="Browallia New"/>
                <w:sz w:val="26"/>
                <w:szCs w:val="26"/>
                <w:lang w:bidi="th-TH"/>
              </w:rPr>
              <w:t>–</w:t>
            </w:r>
            <w:r w:rsidRPr="002468E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468E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  <w:r w:rsidR="00512F63" w:rsidRPr="002468E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512F63" w:rsidRPr="002468E6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ซึ่งคิดเป็นสัดส่วนร้อยละ</w:t>
            </w:r>
            <w:r w:rsidR="00512F63" w:rsidRPr="002468E6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="00EA4D0B" w:rsidRPr="00B96381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18</w:t>
            </w:r>
            <w:r w:rsidR="00512F63" w:rsidRPr="00B96381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="00512F63" w:rsidRPr="002468E6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และ </w:t>
            </w:r>
            <w:r w:rsidR="001D46B0" w:rsidRPr="00B96381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1</w:t>
            </w:r>
            <w:r w:rsidR="00B20782" w:rsidRPr="00B96381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7</w:t>
            </w:r>
            <w:r w:rsidR="00512F63" w:rsidRPr="002468E6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ของรายได้รวม</w:t>
            </w:r>
            <w:r w:rsidR="00512F63" w:rsidRPr="002468E6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512F63" w:rsidRPr="002468E6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ตามลำดับ</w:t>
            </w:r>
            <w:r w:rsidR="00654FE5" w:rsidRPr="002468E6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และมีผลกระทบต่อรายการทางบัญชี</w:t>
            </w:r>
            <w:r w:rsidR="00503E7F" w:rsidRPr="002468E6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ที่เกี่ยวข้อง</w:t>
            </w:r>
            <w:r w:rsidR="00503E7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ได้แก่ ราย</w:t>
            </w:r>
            <w:r w:rsidR="002C37A1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ได้ค้างรับที่ยังไม่ได้เรียกชำระ จำนวน</w:t>
            </w:r>
            <w:r w:rsidR="00BB21F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BB21F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10</w:t>
            </w:r>
            <w:r w:rsidR="00C161D6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3</w:t>
            </w:r>
            <w:r w:rsidR="002C37A1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BA678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ล้านบาท</w:t>
            </w:r>
            <w:r w:rsidR="00C161D6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C161D6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และจำนวน </w:t>
            </w:r>
            <w:r w:rsidR="00FE26D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103</w:t>
            </w:r>
            <w:r w:rsidR="00BA678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586B59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ล้านบาท </w:t>
            </w:r>
            <w:r w:rsidR="00BA678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ตามลำดับ</w:t>
            </w:r>
            <w:r w:rsidR="00422152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อ้างอิงหมายเหตุข้อ </w:t>
            </w:r>
            <w:r w:rsidR="00422152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17</w:t>
            </w:r>
          </w:p>
          <w:p w14:paraId="3B845FCE" w14:textId="49AB868A" w:rsidR="002631D9" w:rsidRPr="00B40A61" w:rsidRDefault="00C01802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  <w:p w14:paraId="605C38AD" w14:textId="6B1E9B5E" w:rsidR="002631D9" w:rsidRPr="00F848CA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กลุ่มบริษัทรับรู้รายได้จาก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</w:t>
            </w:r>
            <w:r w:rsidR="00A411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าร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ติดตั้งในงบกำไรขาดทุน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โดยใช้วิธีสำรวจงานที่ทำแล้ว</w:t>
            </w:r>
            <w:r w:rsidR="00B0396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สำหรับงานโครงการที่ยังไม่แล้วเสร็จ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ซึ่งประมาณ</w:t>
            </w:r>
            <w:r w:rsidR="007D27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ขึ้น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จากการคำนวณตามต้นทุนท</w:t>
            </w:r>
            <w:r w:rsidR="00F977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เกิดขึ้นจริงเทียบกับประมาณการต้นทุนทั้งหมด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และบันทึกบัญชีต้นทุนของงานตามสัญญาเมื่อเกิดขึ้นจริงตามเกณฑ์</w:t>
            </w:r>
            <w:r w:rsidR="000843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คงค้าง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83A5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นี้</w:t>
            </w:r>
            <w:r w:rsidR="00A83A5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การประมาณการต้นทุน</w:t>
            </w:r>
            <w:r w:rsidR="009A610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</w:t>
            </w:r>
            <w:r w:rsidR="00F858BD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</w:t>
            </w:r>
            <w:r w:rsidR="009A610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และอัตราส่วนของงานที่สำเร็จ</w:t>
            </w:r>
            <w:r w:rsidR="0082137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ต้องใช้ดุลยพินิจค่อนข้างมาก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และต้องพิจารณาถึงการเปลี่ยนแปลงของปัจจัยแวดล้อมของงาน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รวมทั้งสภาพเศรษฐกิจและภาวะราคาตลาดของวัตถุดิบและแรงงานในอนาคต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ต้นทุนท</w:t>
            </w:r>
            <w:r w:rsidR="00F977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เกิดขึ้นจริงอาจแตกต่างจากต้นทุนที่ประมาณการไว้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และอาจมีผลกระทบที่มีสาระสำคัญต่อกำไรขาดทุนในงวดปัจจุบัน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CF732B1" w14:textId="77777777" w:rsidR="002631D9" w:rsidRPr="00F848CA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927D146" w14:textId="529BB1FC" w:rsidR="007E19E9" w:rsidRPr="00342B02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กลุ่มบริษัทและบริษัทได้เปิดเผยนโยบายการบัญชีที่เกี่ยวกับการรับรู้รายได้จากงานติดตั้งใน</w:t>
            </w:r>
            <w:r w:rsidRPr="001C17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หมายเหตุประกอบงบการเงินข้อ</w:t>
            </w:r>
            <w:r w:rsidRPr="001C1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2137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และข้อ </w:t>
            </w:r>
            <w:r w:rsidR="0082137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</w:t>
            </w:r>
          </w:p>
          <w:p w14:paraId="08E95C27" w14:textId="77777777" w:rsidR="00252849" w:rsidRDefault="00252849" w:rsidP="00B9638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1E6F9DB1" w14:textId="77777777" w:rsidR="00B96381" w:rsidRDefault="00B96381" w:rsidP="00B9638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3979DAD3" w14:textId="697B159E" w:rsidR="00B96381" w:rsidRPr="00E04761" w:rsidRDefault="00B96381" w:rsidP="00B9638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4082" w:type="dxa"/>
            <w:shd w:val="clear" w:color="auto" w:fill="auto"/>
          </w:tcPr>
          <w:p w14:paraId="0E4405DF" w14:textId="77777777" w:rsidR="002631D9" w:rsidRPr="00487FEC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2A1FB2D" w14:textId="77777777" w:rsidR="002631D9" w:rsidRPr="00487FEC" w:rsidRDefault="002631D9" w:rsidP="002631D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B2DCBE7" w14:textId="77777777" w:rsidR="002631D9" w:rsidRPr="00487FEC" w:rsidRDefault="002631D9" w:rsidP="002631D9">
            <w:pPr>
              <w:spacing w:after="0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26F465F7" w14:textId="5FE4645F" w:rsidR="002631D9" w:rsidRPr="00487FEC" w:rsidRDefault="002631D9" w:rsidP="002631D9">
            <w:pPr>
              <w:spacing w:after="0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4184419B" w14:textId="77777777" w:rsidR="007C0CC2" w:rsidRPr="00487FEC" w:rsidRDefault="007C0CC2" w:rsidP="002631D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8F870C0" w14:textId="36EA4A95" w:rsidR="002631D9" w:rsidRPr="00487FEC" w:rsidRDefault="002631D9" w:rsidP="002631D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วิธีการตรวจสอบ</w:t>
            </w:r>
            <w:r w:rsidR="004A479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ที่สำคัญ</w:t>
            </w:r>
            <w:r w:rsidR="003208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สรุปได้</w:t>
            </w:r>
            <w:r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ดังนี้</w:t>
            </w:r>
          </w:p>
          <w:p w14:paraId="3E0A3C2F" w14:textId="755BE97D" w:rsidR="002631D9" w:rsidRPr="00487FEC" w:rsidRDefault="004139E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="00DA1ABA"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ความเหมา</w:t>
            </w:r>
            <w:r w:rsidR="00C12575"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ะสมของ</w:t>
            </w:r>
            <w:r w:rsidR="00C73E4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การประมาณต้นทุนของโครงการ </w:t>
            </w:r>
            <w:r w:rsidR="00C12575"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วิธีการคำนวณ</w:t>
            </w:r>
            <w:r w:rsidR="002631D9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อัตราส่วนของงาน</w:t>
            </w:r>
            <w:r w:rsidR="00585D4C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</w:t>
            </w:r>
            <w:r w:rsidR="002631D9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</w:t>
            </w:r>
            <w:r w:rsidR="00E32E7D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="002631D9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ทำเสร็จ</w:t>
            </w:r>
            <w:r w:rsidR="007232F8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</w:t>
            </w:r>
            <w:r w:rsidR="00E32E7D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="002631D9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ผู้บริหารใช้ในการพิจารณารับรู้รายได้ตามส่วนงานท</w:t>
            </w:r>
            <w:r w:rsidR="00E32E7D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="002631D9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สำเร็จ</w:t>
            </w:r>
            <w:r w:rsidR="003F125A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สำหรับงานโครงการ</w:t>
            </w:r>
            <w:r w:rsidR="0056155C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</w:t>
            </w:r>
            <w:r w:rsidR="00E32E7D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="0056155C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ยังไม่แล้วเสร็จ</w:t>
            </w:r>
          </w:p>
          <w:p w14:paraId="0F4D91A0" w14:textId="621952D3" w:rsidR="00C73E47" w:rsidRPr="00B96381" w:rsidRDefault="00C73E47" w:rsidP="00B9638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ตรวจสอบเอกสารหลักฐาน</w:t>
            </w:r>
            <w:r w:rsidR="00DC428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สัญญาต่างๆประกอบการคำนวณ</w:t>
            </w:r>
            <w:r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ประมาณการต้นทุนงานติดตั้ง</w:t>
            </w:r>
            <w:r w:rsidR="00DC428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ของแต่ละโครงการ</w:t>
            </w:r>
            <w:r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รวมถึงต้นทุนที่เกิดขึ้นจริงและที่จะเกิดขึ้นในการทำงานให้เสร็จสิ้น</w:t>
            </w:r>
          </w:p>
          <w:p w14:paraId="6C1B63C0" w14:textId="4075F51C" w:rsidR="002631D9" w:rsidRPr="00D6326D" w:rsidRDefault="00BB01BE" w:rsidP="00B9638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</w:t>
            </w:r>
            <w:r w:rsidR="00690525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ุ่ม</w:t>
            </w:r>
            <w:r w:rsidR="00F2306E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ตัวอย่าง</w:t>
            </w:r>
            <w:r w:rsidR="00690525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="00F2306E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งานระหว่างติดต</w:t>
            </w:r>
            <w:r w:rsidR="00B368F1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ั้ง</w:t>
            </w:r>
            <w:r w:rsidR="00690525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</w:t>
            </w:r>
            <w:r w:rsidR="00EE18D8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="00690525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มีสาระสำคัญเพื่อ</w:t>
            </w:r>
            <w:r w:rsidR="00596851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เข้าร่วมสังเกตการณ์</w:t>
            </w:r>
            <w:r w:rsidR="0086788F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การสำรวจทางกายภาพร่วมกับตั</w:t>
            </w:r>
            <w:r w:rsidR="008920C5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วแทนของบริษัท เพื่อ</w:t>
            </w:r>
            <w:r w:rsidR="00AA4D05"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เปรียบเทียบ</w:t>
            </w:r>
            <w:r w:rsidR="00C22C5A" w:rsidRPr="00B963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</w:t>
            </w:r>
            <w:r w:rsidR="00AA4D05"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สัดส่วน</w:t>
            </w:r>
            <w:r w:rsidR="00E8630F"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ความสำเร็จของงาน</w:t>
            </w:r>
            <w:r w:rsidR="00B87476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</w:t>
            </w:r>
            <w:r w:rsidR="00DD14D4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="00B87476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จัดทำ</w:t>
            </w:r>
            <w:r w:rsidR="00E8630F"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รายงานความสำเร็จของงาน</w:t>
            </w:r>
            <w:r w:rsidR="00596903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โดยบริษัท</w:t>
            </w:r>
            <w:r w:rsidR="00213377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และทดสอบการคำนวณ</w:t>
            </w:r>
            <w:r w:rsidR="00FA15C9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ของต้นทุนงานที่เกิดขึ้นจริง</w:t>
            </w:r>
            <w:r w:rsidR="00E01A0B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เปรียบเทียบกับประมาณ</w:t>
            </w:r>
            <w:r w:rsidR="00C32C1A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การต้นทุนงานติดตั้งทั้งหมด </w:t>
            </w:r>
            <w:r w:rsidR="00A112A6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ว่า</w:t>
            </w:r>
            <w:r w:rsidR="005343A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มีความสมเหตุสมผล</w:t>
            </w:r>
            <w:r w:rsidR="004D66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มีความครบถ้วนของประมาณการต้นทุนโครงการและ</w:t>
            </w:r>
            <w:r w:rsidR="00DB3EA5"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บันทึกบัญชีอย่างเหมาะสม</w:t>
            </w:r>
            <w:r w:rsidR="0099029D"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ณ วันสิ้นปี</w:t>
            </w:r>
            <w:r w:rsidR="00673BB3"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บัญชี</w:t>
            </w:r>
          </w:p>
          <w:p w14:paraId="0911A48F" w14:textId="4EBD3761" w:rsidR="00454285" w:rsidRPr="00487FEC" w:rsidRDefault="00454285" w:rsidP="00B9638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พิจารณาความเพียงพอของการเปิดเผยข้อมูลของบริษัทตามมาตรฐานการรายงานทางการเงิน</w:t>
            </w:r>
          </w:p>
          <w:p w14:paraId="12CCB223" w14:textId="04C330FC" w:rsidR="00C80651" w:rsidRPr="00487FEC" w:rsidRDefault="00C80651" w:rsidP="00B9638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lang w:bidi="th-TH"/>
              </w:rPr>
            </w:pPr>
          </w:p>
        </w:tc>
      </w:tr>
      <w:tr w:rsidR="00F47DF3" w:rsidRPr="00AC48F3" w14:paraId="0243AAF8" w14:textId="77777777" w:rsidTr="00CF6E4F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5F2C1780" w14:textId="77777777" w:rsidR="00877F36" w:rsidRDefault="00877F36" w:rsidP="00F47D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i/>
                <w:iCs/>
                <w:sz w:val="27"/>
                <w:szCs w:val="27"/>
                <w:lang w:bidi="th-TH"/>
              </w:rPr>
            </w:pPr>
          </w:p>
          <w:p w14:paraId="0C4DD7A4" w14:textId="6A191449" w:rsidR="00F47DF3" w:rsidRDefault="00F47DF3" w:rsidP="00F47D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i/>
                <w:iCs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t>การวัดมูลค่าของสินค้าคงเหลือ</w:t>
            </w:r>
          </w:p>
          <w:p w14:paraId="2156534C" w14:textId="77777777" w:rsidR="00F47DF3" w:rsidRDefault="00F47DF3" w:rsidP="00F47D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i/>
                <w:iCs/>
                <w:sz w:val="27"/>
                <w:szCs w:val="27"/>
                <w:lang w:bidi="th-TH"/>
              </w:rPr>
            </w:pPr>
          </w:p>
          <w:p w14:paraId="69485DED" w14:textId="56B0DF83" w:rsidR="00F47DF3" w:rsidRPr="00B96381" w:rsidRDefault="00F47DF3" w:rsidP="00F47D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กลุ่มบริษัท</w:t>
            </w:r>
            <w:r w:rsidRPr="006A2932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และบริษัทมีสินค้าคงเหลือ ณ วันที่</w:t>
            </w:r>
            <w:r w:rsidRPr="006A2932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Pr="006A2932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br/>
              <w:t>31</w:t>
            </w:r>
            <w:r w:rsidRPr="006A2932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ธันวาคม</w:t>
            </w:r>
            <w:r w:rsidRPr="006A2932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2566</w:t>
            </w:r>
            <w:r w:rsidRPr="006A2932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6A2932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จำนวน </w:t>
            </w:r>
            <w:r w:rsidR="00B20782" w:rsidRPr="00B96381">
              <w:rPr>
                <w:rFonts w:ascii="Browallia New" w:hAnsi="Browallia New" w:cs="Browallia New"/>
                <w:sz w:val="27"/>
                <w:szCs w:val="27"/>
                <w:lang w:bidi="th-TH"/>
              </w:rPr>
              <w:t>1,336</w:t>
            </w:r>
            <w:r w:rsidRPr="006A2932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ล้านบาท</w:t>
            </w:r>
            <w:r w:rsidR="00DA37B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และ </w:t>
            </w:r>
            <w:r w:rsidR="00DA37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1,321 </w:t>
            </w:r>
            <w:r w:rsidR="00DA37B5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ล้านบาท ตามล</w:t>
            </w:r>
            <w:r w:rsidR="00B1309C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ำดับ </w:t>
            </w:r>
            <w:r w:rsidRPr="006A2932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ซึ่งคิดเป็นสัดส่วนร้อยละ</w:t>
            </w:r>
            <w:r w:rsidRPr="006A2932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="006A2932" w:rsidRPr="00B96381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34</w:t>
            </w:r>
            <w:r w:rsidRPr="006A2932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="00B1309C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และ</w:t>
            </w:r>
            <w:r w:rsidR="00FC4E6E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</w:t>
            </w:r>
            <w:r w:rsidR="00FC4E6E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34 </w:t>
            </w:r>
            <w:r w:rsidR="00FC4E6E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ของ</w:t>
            </w:r>
            <w:r w:rsidRPr="006A2932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สินทรัพย์รวม</w:t>
            </w:r>
            <w:r w:rsidR="00FC4E6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ตามลำดับ</w:t>
            </w:r>
            <w:r w:rsidRPr="006A2932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7302E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อ้างอิงหมายเหตุข้อ </w:t>
            </w:r>
            <w:r w:rsidR="007302E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9 </w:t>
            </w:r>
          </w:p>
          <w:p w14:paraId="18484270" w14:textId="77777777" w:rsidR="00F47DF3" w:rsidRDefault="00F47DF3" w:rsidP="00F47D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27298766" w14:textId="4FE226A2" w:rsidR="00F47DF3" w:rsidRPr="00527FC8" w:rsidRDefault="00F47DF3" w:rsidP="00F47D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ผู้บริหารกำหนดราคาขายเหล็กโดยอ้างอิงจากราคาตลาดในประเทศซึ่งมีผลกระทบอย่างมากจากความ</w:t>
            </w:r>
            <w:r>
              <w:rPr>
                <w:rFonts w:ascii="Browallia New" w:hAnsi="Browallia New" w:cs="Browallia New"/>
                <w:sz w:val="27"/>
                <w:szCs w:val="27"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ผันผวนของ</w:t>
            </w:r>
            <w:proofErr w:type="spellStart"/>
            <w:r w:rsidR="00FE0DD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อุป</w:t>
            </w:r>
            <w:proofErr w:type="spellEnd"/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สงค์และอุปทานในตลาดโลก สภาวะการแข่งขันทางการตลาด และสถานการณ์ภายใน</w:t>
            </w:r>
            <w:r w:rsidRPr="00527FC8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อุตสาหกรรม</w:t>
            </w:r>
            <w:r w:rsidR="00881F62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ซึ</w:t>
            </w:r>
            <w:r w:rsidR="007F0E7B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่</w:t>
            </w:r>
            <w:r w:rsidR="00881F62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งมีผลต่อมูลค่าส</w:t>
            </w:r>
            <w:r w:rsidR="007F0E7B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ุ</w:t>
            </w:r>
            <w:r w:rsidR="00881F62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ทธิ</w:t>
            </w:r>
            <w:r w:rsidR="007F0E7B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ที่คาดว่าจะได้รับ</w:t>
            </w:r>
            <w:r w:rsidRPr="00527FC8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ผู้บริหาร</w:t>
            </w:r>
            <w:r w:rsidR="00881F62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ได้</w:t>
            </w:r>
            <w:r w:rsidRPr="00527FC8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ทำรายงานการคำนวณมูลค่าสุทธิที่คาดว่าจะได้รับ และประเมินความเพียงพอของค่าเผื่อการลดลงของมูลค่าสุทธิที่จะได้รับ ณ วันสิ้นรอบระยะเวลารายงาน</w:t>
            </w:r>
          </w:p>
          <w:p w14:paraId="7F3C1D2E" w14:textId="77777777" w:rsidR="00F47DF3" w:rsidRPr="00527FC8" w:rsidRDefault="00F47DF3" w:rsidP="00F47D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2208D394" w14:textId="7B5FE98D" w:rsidR="009F443C" w:rsidRDefault="005F2C43" w:rsidP="00F47D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กลุ่มบริษัทและบริษัทได้เปิดเผย</w:t>
            </w:r>
            <w:r w:rsidR="00A54938" w:rsidRPr="00B96381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ในหมายเหตุประกอบงบการเงิน</w:t>
            </w:r>
            <w:r w:rsidR="00A54938" w:rsidRPr="00527FC8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ข้อ </w:t>
            </w:r>
            <w:r w:rsidR="00A54938" w:rsidRPr="00527FC8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3 </w:t>
            </w:r>
            <w:r w:rsidR="00A54938" w:rsidRPr="00527FC8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เรื่องนโยบายการบัญชีที่สำคัญ </w:t>
            </w:r>
            <w:r w:rsidR="00747560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เกี่ยวกับ</w:t>
            </w:r>
            <w:r w:rsidR="009F443C" w:rsidRPr="00527FC8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สินค้าคงเหลือ</w:t>
            </w:r>
            <w:r w:rsidR="00F72761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และ</w:t>
            </w:r>
            <w:r w:rsidR="009F443C" w:rsidRPr="00527FC8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รายละเอียดในการกำหนดมูลค่าของสินค้าคงเหลือ</w:t>
            </w:r>
            <w:r w:rsidR="00FC2BD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รวมถึงหมายเหตุประกอบงบการเงินข้อ </w:t>
            </w:r>
            <w:r w:rsidR="00FC2BD0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4 </w:t>
            </w:r>
            <w:r w:rsidR="00B76D0C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เรื่องค่าเผื่อการลดลงของมูลค่าของสินค้า</w:t>
            </w:r>
          </w:p>
          <w:p w14:paraId="60ED4276" w14:textId="77777777" w:rsidR="00F47DF3" w:rsidRPr="005E4F8F" w:rsidRDefault="00F47DF3" w:rsidP="00B9638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715ECA9C" w14:textId="77777777" w:rsidR="00F47DF3" w:rsidRDefault="00F47DF3" w:rsidP="00F47D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026E2C35" w14:textId="77777777" w:rsidR="00494C76" w:rsidRDefault="00494C76" w:rsidP="00F47D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197354FB" w14:textId="77777777" w:rsidR="00340FCE" w:rsidRDefault="00340FCE" w:rsidP="00F47D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072E9C04" w14:textId="3B596C58" w:rsidR="00494C76" w:rsidRDefault="0093116B" w:rsidP="00F47D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วิธี</w:t>
            </w:r>
            <w:r w:rsidR="00A36F2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การตรวจสอบ</w:t>
            </w:r>
            <w:r w:rsidR="008300B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ที่สำคัญสรุปได้</w:t>
            </w:r>
            <w:r w:rsidR="00A36F2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ดังนี้</w:t>
            </w:r>
          </w:p>
          <w:p w14:paraId="5C8FC592" w14:textId="398F8312" w:rsidR="00F47DF3" w:rsidRPr="00527FC8" w:rsidRDefault="00F47DF3" w:rsidP="00B9638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สอบถาม</w:t>
            </w:r>
            <w:r w:rsidR="00AB101E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นโยบายในการจัดซื้อวัตถุดิบจากผู้บริหาร</w:t>
            </w:r>
            <w:r w:rsidR="00EF43E6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ของบริษัท</w:t>
            </w:r>
            <w:r w:rsidR="00DD6653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EF43E6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เพื่อวิเคราะห์ความเสี่ยงในมูลค่า</w:t>
            </w:r>
            <w:r w:rsidR="00DC0A77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ของสินค้าคงเหลือ</w:t>
            </w:r>
            <w:r w:rsidR="00C8629A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และทดสอบราคาตลาดปัจจุบันจากแหล่งข้อมูลที่น่าเชื่อถือ</w:t>
            </w:r>
            <w:r w:rsidR="00BA6DF5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ที่บริษัทอ้างอิงในการกำหนดราคา</w:t>
            </w:r>
          </w:p>
          <w:p w14:paraId="3C4B8FAC" w14:textId="5CC898A6" w:rsidR="00BC6F60" w:rsidRPr="00527FC8" w:rsidRDefault="00F47DF3" w:rsidP="00B9638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527FC8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ประเมินการการควบคุมภายใน</w:t>
            </w:r>
            <w:r w:rsidR="007C6B1D"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ระบบขาย ระบบจัดซื้อและระบบสินค้าคงเหลือ</w:t>
            </w:r>
            <w:r w:rsidR="007C6B1D" w:rsidRPr="00527FC8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Pr="00527FC8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และทดสอบประสิทธิภาพของการควบคุมภายใน</w:t>
            </w:r>
          </w:p>
          <w:p w14:paraId="47052122" w14:textId="2DE9FCBB" w:rsidR="00F47DF3" w:rsidRPr="00B96381" w:rsidRDefault="00F963DD" w:rsidP="00B9638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B96381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lastRenderedPageBreak/>
              <w:t>ทดสอบการคำนวณมูลค่าสุทธิที่คาดว่าจะได้รับและค่าเผื่อการลดลง</w:t>
            </w:r>
            <w:r w:rsidR="00C47BEF" w:rsidRPr="00B96381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ของ</w:t>
            </w:r>
            <w:r w:rsidRPr="00B96381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มูลค่าสินค้าคงเหลือ ณ วันสิ้นปี จากการสุ่มตัวอย่าง</w:t>
            </w:r>
            <w:r w:rsidR="00F47DF3" w:rsidRPr="00B96381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091B9584" w14:textId="0D0E4B01" w:rsidR="00F47DF3" w:rsidRDefault="00F47DF3" w:rsidP="00B9638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พิจารณาความเพียงพอของการเปิดเผยข้อมูลของ</w:t>
            </w:r>
            <w:r w:rsidR="00657A05" w:rsidRPr="00B96381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กลุ่ม</w:t>
            </w:r>
            <w:r w:rsidRPr="00527FC8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บริษัทตามมาตรฐานการรายงานทางการเงิน</w:t>
            </w:r>
          </w:p>
        </w:tc>
      </w:tr>
    </w:tbl>
    <w:p w14:paraId="2474984E" w14:textId="77777777" w:rsidR="00E35392" w:rsidRDefault="00E35392" w:rsidP="00BA5CF6">
      <w:pPr>
        <w:snapToGrid w:val="0"/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0"/>
          <w:lang w:bidi="th-TH"/>
        </w:rPr>
      </w:pPr>
    </w:p>
    <w:p w14:paraId="6295F1E6" w14:textId="11C33D54" w:rsidR="00BA5CF6" w:rsidRPr="004C44CB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4C44CB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ข้อมูลอ</w:t>
      </w:r>
      <w:r w:rsidR="00B81466" w:rsidRPr="004C44CB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ื่</w:t>
      </w:r>
      <w:r w:rsidRPr="004C44CB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C5DCB0" w14:textId="6384DFD0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</w:t>
      </w:r>
      <w:r w:rsidR="00DE130D" w:rsidRPr="00851525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45637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  <w:r w:rsidR="0045637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</w:t>
      </w:r>
      <w:r w:rsidR="00BF1F1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</w:t>
      </w:r>
      <w:r w:rsidR="00B81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รวมอยู่ในรายงานประ</w:t>
      </w:r>
      <w:r w:rsidR="0045637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จำปี</w:t>
      </w:r>
      <w:r w:rsidR="00DB411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นอกเหนือจาก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 w:rsidR="00215756" w:rsidRPr="0085152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เฉพาะบริษัท</w:t>
      </w:r>
      <w:r w:rsidR="004622C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</w:t>
      </w:r>
      <w:r w:rsidR="00397FF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6A67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จะจัด</w:t>
      </w:r>
      <w:r w:rsidR="003103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ทำรายงานประจำปีและจัด</w:t>
      </w:r>
      <w:r w:rsidR="006A67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สำเนา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ให้ข้าพเจ้า</w:t>
      </w:r>
      <w:r w:rsidR="0064354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สอบทาน</w:t>
      </w:r>
      <w:r w:rsidR="003103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</w:t>
      </w:r>
      <w:r w:rsidR="005A26A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หลังวันที่ในรายงานของผู้สอบบัญชีนี้</w:t>
      </w:r>
    </w:p>
    <w:p w14:paraId="43B04925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F2D7FF" w14:textId="07274526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5A26A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020BA15" w14:textId="551E2A7B" w:rsidR="00BA5CF6" w:rsidRPr="00AC48F3" w:rsidRDefault="00731930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ข้าพเจ้ามีส่วนรับผิดชอบใน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</w:t>
      </w:r>
      <w:r w:rsidR="0035708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นตามท</w:t>
      </w:r>
      <w:r w:rsidR="0035708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ะบุข้างต้น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ด้วย</w:t>
      </w:r>
      <w:r w:rsidR="005A26A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35708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เมื่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</w:t>
      </w:r>
      <w:r w:rsidR="005A26A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64354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ได้มีการ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จัดทำแล้ว และพิจารณาว่าข้อมู</w:t>
      </w:r>
      <w:r w:rsidR="0035708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ล</w:t>
      </w:r>
      <w:r w:rsidR="00357080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อื่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นมีความขัดแย้งท</w:t>
      </w:r>
      <w:r w:rsidR="0035708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มีสาระสำคัญกับ</w:t>
      </w:r>
      <w:r w:rsidR="005A26A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ข้อมูลใน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</w:t>
      </w:r>
      <w:r w:rsidR="006B5D8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เข้าใจ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="006B5D8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ได้รับจากการตรวจสอบ</w:t>
      </w:r>
      <w:r w:rsidR="004622C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28F9D9B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BE77AF" w14:textId="77777777" w:rsidR="00B96381" w:rsidRPr="00AC48F3" w:rsidRDefault="00B96381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3161D800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</w:t>
      </w:r>
      <w:r w:rsidR="005A7B0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อข้าพเจ้าได้อ่านรายงานประจำปี หากข้าพเจ้าสรุปได้ว่ามีการแสดงข้อมูลท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ขัดต่อข้อเท็จจริงอันเป็นสาระสำคัญ ข้าพเจ้าต้องส</w:t>
      </w:r>
      <w:r w:rsidR="00E9495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อสารเร</w:t>
      </w:r>
      <w:r w:rsidR="00E9495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องดังกล่าวกับผู้มีหน้าท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ในการกำกับดูแลเพ</w:t>
      </w:r>
      <w:r w:rsidR="00E9495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อให้ผู้มีหน้าท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ในการกำกับดูแลดำเนินการแก้ไขข้อมูลที่แสดงขัดต่อข้อเท็จจริง</w:t>
      </w:r>
      <w:r w:rsidR="003103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400A5E61" w14:textId="77777777" w:rsidR="00BA5CF6" w:rsidRPr="00AC48F3" w:rsidRDefault="00BA5CF6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8D393CA" w14:textId="11A83E36" w:rsidR="00BA5CF6" w:rsidRPr="004C44CB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291B3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</w:t>
      </w:r>
      <w:r w:rsidR="00E94953" w:rsidRPr="00291B3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ท</w:t>
      </w:r>
      <w:r w:rsidR="00B81466" w:rsidRPr="00291B3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ี่</w:t>
      </w:r>
      <w:r w:rsidRPr="00291B3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กำกับดูแล</w:t>
      </w:r>
      <w:r w:rsidR="00C84041" w:rsidRPr="00291B3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ในการจัดทำ</w:t>
      </w:r>
      <w:r w:rsidRPr="00291B3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36017F2" w14:textId="0C845DFB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C84041">
        <w:rPr>
          <w:rFonts w:ascii="Browallia New" w:hAnsi="Browallia New" w:cs="Browallia New" w:hint="cs"/>
          <w:sz w:val="28"/>
          <w:szCs w:val="28"/>
          <w:cs/>
          <w:lang w:bidi="th-TH"/>
        </w:rPr>
        <w:t>โ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ดยถูกต้องตามท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ควรตามมาตรฐานการรายงานทางการเงิน และรับผิดชอบเก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ยวกับการควบคุมภายในท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ผู้บริหารพิจารณาว่าจำเป็นเพ</w:t>
      </w:r>
      <w:r w:rsidR="009A5F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ปราศจากการแสดงข้อมูลที่ขัดต่อข้อเท็จจริงอันเป็นสาระสำคัญ</w:t>
      </w:r>
      <w:r w:rsidR="005A26A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55868655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</w:t>
      </w:r>
      <w:r w:rsidR="008F343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องท</w:t>
      </w:r>
      <w:r w:rsidR="008F343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</w:t>
      </w:r>
      <w:r w:rsidR="008F343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ยวกับการดำเนินงานต่อเน</w:t>
      </w:r>
      <w:r w:rsidR="008F343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องในกรณีที่มีเรื่องดังกล่าว และการใช้เกณฑ์การบัญชีสำหรับการดำเนินงานต่อเนื่อง</w:t>
      </w:r>
      <w:r w:rsidR="00ED788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7293EC2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6D9ADB9A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ในการกำกับดูแล</w:t>
      </w:r>
      <w:r w:rsidR="005A26A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</w:t>
      </w:r>
      <w:r w:rsidR="008F343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5A7EB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291B3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5136C592" w14:textId="1975C9E7" w:rsidR="002631D9" w:rsidRDefault="002631D9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</w:p>
    <w:p w14:paraId="06953719" w14:textId="6DDE5395" w:rsidR="00BA5CF6" w:rsidRPr="004C44CB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4C44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291B3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ต่อการ</w:t>
      </w:r>
      <w:r w:rsidRPr="004C44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ตรวจสอบงบการเงิน</w:t>
      </w:r>
      <w:r w:rsidR="003958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99440C6" w14:textId="6246CA65" w:rsidR="00395896" w:rsidRPr="00B96381" w:rsidRDefault="004F5A24" w:rsidP="007065E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ของบริษัทโดยรวม</w:t>
      </w:r>
      <w:r w:rsidR="00AD6A29"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</w:t>
      </w:r>
      <w:r w:rsidR="007065E2"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เฉพาะของบริษัทเหล่านี้</w:t>
      </w:r>
    </w:p>
    <w:p w14:paraId="347A89A4" w14:textId="77777777" w:rsidR="009D480B" w:rsidRDefault="009D480B" w:rsidP="007065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EC97E71" w14:textId="77777777" w:rsidR="007A7BA1" w:rsidRDefault="007A7BA1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</w:p>
    <w:p w14:paraId="6A3B2551" w14:textId="24B92B93" w:rsidR="009D480B" w:rsidRPr="006F3557" w:rsidRDefault="006F3557" w:rsidP="007065E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044C0C" w14:textId="090CC6E6" w:rsidR="00BA5CF6" w:rsidRPr="00B96381" w:rsidRDefault="00B65E9C" w:rsidP="00B65E9C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บริษัท</w:t>
      </w:r>
      <w:r w:rsidRPr="00B9638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การปลอมแปลงเอกสารหลักฐาน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การตั้งใจละเว้นการแสดงข้อมูล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1BE614B8" w14:textId="3CEDED6A" w:rsidR="00BA5CF6" w:rsidRPr="00B96381" w:rsidRDefault="00F9519A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4B59EB3" w14:textId="7331D875" w:rsidR="00BA5CF6" w:rsidRPr="00B96381" w:rsidRDefault="00DB07C1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และการเปิดเผยข้อมูลที่เกี่ยวข้องซึ่งจัดทำขึ้นโดยกรรมการ</w:t>
      </w:r>
      <w:r w:rsidR="00BA5CF6"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26961A49" w14:textId="2AA1E00F" w:rsidR="00BA5CF6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</w:t>
      </w:r>
      <w:r w:rsidR="00AC1EC1">
        <w:rPr>
          <w:rFonts w:ascii="Browallia New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องของผู้บริหารและจากหลักฐานการสอบบัญชีท</w:t>
      </w:r>
      <w:r w:rsidR="00AC1EC1">
        <w:rPr>
          <w:rFonts w:ascii="Browallia New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</w:t>
      </w:r>
      <w:r w:rsidR="005A26AB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</w:t>
      </w:r>
      <w:r w:rsidR="002422CD">
        <w:rPr>
          <w:rFonts w:ascii="Browallia New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มีสาระสำคัญท</w:t>
      </w:r>
      <w:r w:rsidR="00AC1EC1">
        <w:rPr>
          <w:rFonts w:ascii="Browallia New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เก</w:t>
      </w:r>
      <w:r w:rsidR="00AC1EC1">
        <w:rPr>
          <w:rFonts w:ascii="Browallia New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ยวกับเหตุการณ์หรือสถานการณ์ท</w:t>
      </w:r>
      <w:r w:rsidR="00AC1EC1">
        <w:rPr>
          <w:rFonts w:ascii="Browallia New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อาจเป็นเหตุให้เกิดข้อสงสัยอย่างมีนัยสำคัญต่อความสามารถของกลุ่มบริษัทในการดำเนินงานต่อเน</w:t>
      </w:r>
      <w:r w:rsidR="00AC1EC1">
        <w:rPr>
          <w:rFonts w:ascii="Browallia New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องหรือไม่ ถ้าข้าพเจ้าได้ข้อสรุปว่ามีความไม่แน่นอนท</w:t>
      </w:r>
      <w:r w:rsidR="00AC1EC1">
        <w:rPr>
          <w:rFonts w:ascii="Browallia New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5A26A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</w:t>
      </w:r>
      <w:r w:rsidR="00AC1EC1">
        <w:rPr>
          <w:rFonts w:ascii="Browallia New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เก</w:t>
      </w:r>
      <w:r w:rsidR="00AC1EC1">
        <w:rPr>
          <w:rFonts w:ascii="Browallia New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ยวข้อง หรือถ้าการเปิดเผยข้อมูลดังกล่าวไม่เพียงพอ ความเห็นของข้าพเจ้าจะเปล</w:t>
      </w:r>
      <w:r w:rsidR="00AC1EC1">
        <w:rPr>
          <w:rFonts w:ascii="Browallia New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ยนแปลงไป ข้อสรุปของข้าพเจ้าขึ้นอยู่กับหลักฐานการสอบบัญชีท</w:t>
      </w:r>
      <w:r w:rsidR="00AC1EC1">
        <w:rPr>
          <w:rFonts w:ascii="Browallia New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</w:t>
      </w:r>
      <w:r w:rsidR="00690D3A">
        <w:rPr>
          <w:rFonts w:ascii="Browallia New" w:hAnsi="Browallia New" w:cs="Browallia New" w:hint="cs"/>
          <w:sz w:val="28"/>
          <w:szCs w:val="28"/>
          <w:cs/>
          <w:lang w:bidi="th-TH"/>
        </w:rPr>
        <w:t>วบรวมมา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จนถึงวันท</w:t>
      </w:r>
      <w:r w:rsidR="00AC1EC1">
        <w:rPr>
          <w:rFonts w:ascii="Browallia New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677B3384" w14:textId="49123162" w:rsidR="00BA5CF6" w:rsidRPr="00B96381" w:rsidRDefault="00CD7134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ประเมินการนำเสนอ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รวมถึงการเปิดเผยข้อมูลว่างบการเงินรวมและงบการเงินเฉพาะบริษัทแสดงรายการ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="00BA5CF6"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</w:t>
      </w:r>
    </w:p>
    <w:p w14:paraId="7C74365A" w14:textId="65E74F9E" w:rsidR="00BA5CF6" w:rsidRPr="00B96381" w:rsidRDefault="008E76FF" w:rsidP="00BA5CF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BA5CF6" w:rsidRPr="00B9638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C76DB8B" w14:textId="77777777" w:rsidR="00C22B53" w:rsidRPr="008E76FF" w:rsidRDefault="00C22B53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AA90FA3" w14:textId="1F54564F" w:rsidR="00646188" w:rsidRPr="00B96381" w:rsidRDefault="00646188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B9638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B9638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9638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C71F91C" w14:textId="77777777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7A0BD82" w14:textId="77777777" w:rsidR="00B96381" w:rsidRDefault="00B96381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B10478C" w14:textId="77777777" w:rsidR="00B96381" w:rsidRDefault="00B96381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14601F9" w14:textId="77777777" w:rsidR="00B96381" w:rsidRDefault="00B96381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6538490" w14:textId="77777777" w:rsidR="00B96381" w:rsidRDefault="00B96381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6E6B48" w14:textId="7840FD91" w:rsidR="00BA5CF6" w:rsidRPr="00AC48F3" w:rsidRDefault="00D36357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96381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6168744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9501AF1" w14:textId="55E8F4B3" w:rsidR="00BA5CF6" w:rsidRPr="00AC48F3" w:rsidRDefault="002A759D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96381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B9638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96381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31FDE24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99CDEB" w14:textId="77777777" w:rsidR="00BA5CF6" w:rsidRDefault="00BA5CF6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3FE4E6" w14:textId="77777777" w:rsidR="00DC3AF6" w:rsidRPr="00AC48F3" w:rsidRDefault="00DC3AF6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7F99E5" w14:textId="45FF3986" w:rsidR="00641932" w:rsidRPr="006D58CC" w:rsidRDefault="0045016D" w:rsidP="0064193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67425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3E71A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3E71A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713FB2FD" w14:textId="77777777" w:rsidR="00641932" w:rsidRPr="0014262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3C29B15" w14:textId="6B4E92BC" w:rsidR="00641932" w:rsidRPr="003C08B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016D">
        <w:rPr>
          <w:rFonts w:ascii="Browallia New" w:hAnsi="Browallia New" w:cs="Browallia New"/>
          <w:sz w:val="28"/>
          <w:szCs w:val="28"/>
          <w:lang w:bidi="th-TH"/>
        </w:rPr>
        <w:t>9262</w:t>
      </w:r>
    </w:p>
    <w:p w14:paraId="4BC4422E" w14:textId="77777777" w:rsidR="00641932" w:rsidRPr="0014262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32BB87A" w14:textId="77777777" w:rsidR="00641932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F50EB05" w14:textId="77777777" w:rsidR="00641932" w:rsidRPr="0014262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E5522B0" w14:textId="1A42B269" w:rsidR="00641932" w:rsidRPr="00641932" w:rsidRDefault="00DA55AC" w:rsidP="00641932">
      <w:pPr>
        <w:spacing w:after="0" w:line="240" w:lineRule="auto"/>
        <w:rPr>
          <w:sz w:val="28"/>
          <w:szCs w:val="28"/>
          <w:lang w:val="en-US"/>
        </w:rPr>
      </w:pPr>
      <w:r w:rsidRPr="00B96381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45016D" w:rsidRPr="00DA55A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41932" w:rsidRPr="00DA55AC">
        <w:rPr>
          <w:rFonts w:ascii="Browallia New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="00641932" w:rsidRPr="00DA55AC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5016D" w:rsidRPr="00DA55AC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987883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C8033" w14:textId="77777777" w:rsidR="00987883" w:rsidRDefault="00987883">
      <w:r>
        <w:separator/>
      </w:r>
    </w:p>
  </w:endnote>
  <w:endnote w:type="continuationSeparator" w:id="0">
    <w:p w14:paraId="199E438D" w14:textId="77777777" w:rsidR="00987883" w:rsidRDefault="00987883">
      <w:r>
        <w:continuationSeparator/>
      </w:r>
    </w:p>
  </w:endnote>
  <w:endnote w:type="continuationNotice" w:id="1">
    <w:p w14:paraId="6DD7015E" w14:textId="77777777" w:rsidR="00987883" w:rsidRDefault="009878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3FE9A" w14:textId="77777777" w:rsidR="00987883" w:rsidRDefault="00987883">
      <w:bookmarkStart w:id="0" w:name="_Hlk482348182"/>
      <w:bookmarkEnd w:id="0"/>
      <w:r>
        <w:separator/>
      </w:r>
    </w:p>
  </w:footnote>
  <w:footnote w:type="continuationSeparator" w:id="0">
    <w:p w14:paraId="336395B2" w14:textId="77777777" w:rsidR="00987883" w:rsidRDefault="00987883">
      <w:r>
        <w:continuationSeparator/>
      </w:r>
    </w:p>
  </w:footnote>
  <w:footnote w:type="continuationNotice" w:id="1">
    <w:p w14:paraId="5F125739" w14:textId="77777777" w:rsidR="00987883" w:rsidRDefault="0098788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41D0355F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BBA3603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A615B2"/>
    <w:multiLevelType w:val="hybridMultilevel"/>
    <w:tmpl w:val="6A664CD4"/>
    <w:lvl w:ilvl="0" w:tplc="CF0A5AF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C0991"/>
    <w:multiLevelType w:val="hybridMultilevel"/>
    <w:tmpl w:val="73027A9C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1656302611">
    <w:abstractNumId w:val="3"/>
  </w:num>
  <w:num w:numId="2" w16cid:durableId="120459539">
    <w:abstractNumId w:val="2"/>
  </w:num>
  <w:num w:numId="3" w16cid:durableId="1565137639">
    <w:abstractNumId w:val="1"/>
  </w:num>
  <w:num w:numId="4" w16cid:durableId="1161971625">
    <w:abstractNumId w:val="0"/>
  </w:num>
  <w:num w:numId="5" w16cid:durableId="563640841">
    <w:abstractNumId w:val="9"/>
  </w:num>
  <w:num w:numId="6" w16cid:durableId="216624477">
    <w:abstractNumId w:val="5"/>
  </w:num>
  <w:num w:numId="7" w16cid:durableId="122427558">
    <w:abstractNumId w:val="13"/>
  </w:num>
  <w:num w:numId="8" w16cid:durableId="490217288">
    <w:abstractNumId w:val="20"/>
  </w:num>
  <w:num w:numId="9" w16cid:durableId="351996550">
    <w:abstractNumId w:val="5"/>
  </w:num>
  <w:num w:numId="10" w16cid:durableId="1625770959">
    <w:abstractNumId w:val="19"/>
  </w:num>
  <w:num w:numId="11" w16cid:durableId="1040057433">
    <w:abstractNumId w:val="17"/>
  </w:num>
  <w:num w:numId="12" w16cid:durableId="302276504">
    <w:abstractNumId w:val="4"/>
  </w:num>
  <w:num w:numId="13" w16cid:durableId="1422556638">
    <w:abstractNumId w:val="11"/>
  </w:num>
  <w:num w:numId="14" w16cid:durableId="630130112">
    <w:abstractNumId w:val="10"/>
  </w:num>
  <w:num w:numId="15" w16cid:durableId="1858882172">
    <w:abstractNumId w:val="11"/>
  </w:num>
  <w:num w:numId="16" w16cid:durableId="649214345">
    <w:abstractNumId w:val="12"/>
  </w:num>
  <w:num w:numId="17" w16cid:durableId="1409965131">
    <w:abstractNumId w:val="14"/>
  </w:num>
  <w:num w:numId="18" w16cid:durableId="509637713">
    <w:abstractNumId w:val="19"/>
  </w:num>
  <w:num w:numId="19" w16cid:durableId="782652795">
    <w:abstractNumId w:val="17"/>
  </w:num>
  <w:num w:numId="20" w16cid:durableId="457989871">
    <w:abstractNumId w:val="4"/>
  </w:num>
  <w:num w:numId="21" w16cid:durableId="1163593715">
    <w:abstractNumId w:val="11"/>
  </w:num>
  <w:num w:numId="22" w16cid:durableId="1723600442">
    <w:abstractNumId w:val="10"/>
  </w:num>
  <w:num w:numId="23" w16cid:durableId="870187941">
    <w:abstractNumId w:val="10"/>
  </w:num>
  <w:num w:numId="24" w16cid:durableId="518005780">
    <w:abstractNumId w:val="10"/>
  </w:num>
  <w:num w:numId="25" w16cid:durableId="179046217">
    <w:abstractNumId w:val="11"/>
  </w:num>
  <w:num w:numId="26" w16cid:durableId="1912962192">
    <w:abstractNumId w:val="11"/>
  </w:num>
  <w:num w:numId="27" w16cid:durableId="168250929">
    <w:abstractNumId w:val="11"/>
  </w:num>
  <w:num w:numId="28" w16cid:durableId="1739551290">
    <w:abstractNumId w:val="18"/>
  </w:num>
  <w:num w:numId="29" w16cid:durableId="983001792">
    <w:abstractNumId w:val="18"/>
  </w:num>
  <w:num w:numId="30" w16cid:durableId="1652640128">
    <w:abstractNumId w:val="18"/>
  </w:num>
  <w:num w:numId="31" w16cid:durableId="1558010491">
    <w:abstractNumId w:val="15"/>
  </w:num>
  <w:num w:numId="32" w16cid:durableId="1384981638">
    <w:abstractNumId w:val="15"/>
  </w:num>
  <w:num w:numId="33" w16cid:durableId="874004809">
    <w:abstractNumId w:val="15"/>
  </w:num>
  <w:num w:numId="34" w16cid:durableId="802389604">
    <w:abstractNumId w:val="7"/>
  </w:num>
  <w:num w:numId="35" w16cid:durableId="2039961446">
    <w:abstractNumId w:val="6"/>
  </w:num>
  <w:num w:numId="36" w16cid:durableId="989560411">
    <w:abstractNumId w:val="8"/>
  </w:num>
  <w:num w:numId="37" w16cid:durableId="78442216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047B"/>
    <w:rsid w:val="00013719"/>
    <w:rsid w:val="00014D09"/>
    <w:rsid w:val="00015B6E"/>
    <w:rsid w:val="00015C7C"/>
    <w:rsid w:val="000162B0"/>
    <w:rsid w:val="000237E0"/>
    <w:rsid w:val="0003023B"/>
    <w:rsid w:val="00031D17"/>
    <w:rsid w:val="00034A4F"/>
    <w:rsid w:val="0004208A"/>
    <w:rsid w:val="00043B0C"/>
    <w:rsid w:val="00044ACE"/>
    <w:rsid w:val="0004550E"/>
    <w:rsid w:val="00051FBE"/>
    <w:rsid w:val="00052614"/>
    <w:rsid w:val="00055090"/>
    <w:rsid w:val="00055CAD"/>
    <w:rsid w:val="00056AAA"/>
    <w:rsid w:val="000605D5"/>
    <w:rsid w:val="00067A2B"/>
    <w:rsid w:val="000723F7"/>
    <w:rsid w:val="00074485"/>
    <w:rsid w:val="00080552"/>
    <w:rsid w:val="00080D42"/>
    <w:rsid w:val="000813C3"/>
    <w:rsid w:val="00081D85"/>
    <w:rsid w:val="000828F1"/>
    <w:rsid w:val="00082F59"/>
    <w:rsid w:val="00084355"/>
    <w:rsid w:val="00084DB3"/>
    <w:rsid w:val="000864B1"/>
    <w:rsid w:val="000875D8"/>
    <w:rsid w:val="000903D1"/>
    <w:rsid w:val="00094333"/>
    <w:rsid w:val="00097FAB"/>
    <w:rsid w:val="000A7022"/>
    <w:rsid w:val="000B65E3"/>
    <w:rsid w:val="000B7090"/>
    <w:rsid w:val="000C2481"/>
    <w:rsid w:val="000C44C3"/>
    <w:rsid w:val="000C7C90"/>
    <w:rsid w:val="000D1312"/>
    <w:rsid w:val="000E4CEA"/>
    <w:rsid w:val="000E52CE"/>
    <w:rsid w:val="000F1F9A"/>
    <w:rsid w:val="000F3516"/>
    <w:rsid w:val="000F3AAB"/>
    <w:rsid w:val="000F6E25"/>
    <w:rsid w:val="001011DF"/>
    <w:rsid w:val="00110989"/>
    <w:rsid w:val="00112B69"/>
    <w:rsid w:val="00113898"/>
    <w:rsid w:val="001177A9"/>
    <w:rsid w:val="00127A3E"/>
    <w:rsid w:val="001316D3"/>
    <w:rsid w:val="00134EB8"/>
    <w:rsid w:val="001350A5"/>
    <w:rsid w:val="00142624"/>
    <w:rsid w:val="00142760"/>
    <w:rsid w:val="00142E5B"/>
    <w:rsid w:val="001554CD"/>
    <w:rsid w:val="00155A91"/>
    <w:rsid w:val="00156CC6"/>
    <w:rsid w:val="00157716"/>
    <w:rsid w:val="0016039F"/>
    <w:rsid w:val="00160B5E"/>
    <w:rsid w:val="001613E2"/>
    <w:rsid w:val="0016434B"/>
    <w:rsid w:val="0016459D"/>
    <w:rsid w:val="00167017"/>
    <w:rsid w:val="0016775F"/>
    <w:rsid w:val="001766CA"/>
    <w:rsid w:val="001766CF"/>
    <w:rsid w:val="00182F9F"/>
    <w:rsid w:val="00183CA9"/>
    <w:rsid w:val="00183D2A"/>
    <w:rsid w:val="00184708"/>
    <w:rsid w:val="0019210D"/>
    <w:rsid w:val="001950D2"/>
    <w:rsid w:val="001968DF"/>
    <w:rsid w:val="001A03BB"/>
    <w:rsid w:val="001A32E3"/>
    <w:rsid w:val="001A3BFB"/>
    <w:rsid w:val="001A3C20"/>
    <w:rsid w:val="001B198C"/>
    <w:rsid w:val="001B4277"/>
    <w:rsid w:val="001B4AF8"/>
    <w:rsid w:val="001B72DF"/>
    <w:rsid w:val="001B7388"/>
    <w:rsid w:val="001C53CA"/>
    <w:rsid w:val="001D2302"/>
    <w:rsid w:val="001D46B0"/>
    <w:rsid w:val="001D705A"/>
    <w:rsid w:val="001D7BB3"/>
    <w:rsid w:val="001E12A6"/>
    <w:rsid w:val="001E14AC"/>
    <w:rsid w:val="001E17B5"/>
    <w:rsid w:val="001E3E4A"/>
    <w:rsid w:val="001E498F"/>
    <w:rsid w:val="001F6F5E"/>
    <w:rsid w:val="002053D2"/>
    <w:rsid w:val="00213377"/>
    <w:rsid w:val="00215756"/>
    <w:rsid w:val="002177E7"/>
    <w:rsid w:val="0022518C"/>
    <w:rsid w:val="0022647A"/>
    <w:rsid w:val="0023587C"/>
    <w:rsid w:val="00235A5C"/>
    <w:rsid w:val="00237A7E"/>
    <w:rsid w:val="00240A27"/>
    <w:rsid w:val="00241F16"/>
    <w:rsid w:val="002422CD"/>
    <w:rsid w:val="0024237A"/>
    <w:rsid w:val="002468E6"/>
    <w:rsid w:val="00247969"/>
    <w:rsid w:val="00250B6B"/>
    <w:rsid w:val="00252849"/>
    <w:rsid w:val="0026182A"/>
    <w:rsid w:val="002622E5"/>
    <w:rsid w:val="002631D9"/>
    <w:rsid w:val="0026728F"/>
    <w:rsid w:val="00272604"/>
    <w:rsid w:val="00277EBE"/>
    <w:rsid w:val="002834D7"/>
    <w:rsid w:val="002838FB"/>
    <w:rsid w:val="00285249"/>
    <w:rsid w:val="002905A5"/>
    <w:rsid w:val="00290967"/>
    <w:rsid w:val="00291B31"/>
    <w:rsid w:val="002A252E"/>
    <w:rsid w:val="002A5AB1"/>
    <w:rsid w:val="002A759D"/>
    <w:rsid w:val="002B0BF8"/>
    <w:rsid w:val="002B5A4A"/>
    <w:rsid w:val="002C37A1"/>
    <w:rsid w:val="002C623D"/>
    <w:rsid w:val="002D1713"/>
    <w:rsid w:val="002D5A0F"/>
    <w:rsid w:val="002D6E25"/>
    <w:rsid w:val="002E02F4"/>
    <w:rsid w:val="002E314B"/>
    <w:rsid w:val="002E3892"/>
    <w:rsid w:val="002E7F1E"/>
    <w:rsid w:val="002F2AE8"/>
    <w:rsid w:val="002F2DEB"/>
    <w:rsid w:val="002F3903"/>
    <w:rsid w:val="002F4A52"/>
    <w:rsid w:val="002F6956"/>
    <w:rsid w:val="002F731F"/>
    <w:rsid w:val="002F7D90"/>
    <w:rsid w:val="0030026A"/>
    <w:rsid w:val="003025F7"/>
    <w:rsid w:val="0030353B"/>
    <w:rsid w:val="00305173"/>
    <w:rsid w:val="00310390"/>
    <w:rsid w:val="00317B60"/>
    <w:rsid w:val="00320898"/>
    <w:rsid w:val="00321A76"/>
    <w:rsid w:val="0032458A"/>
    <w:rsid w:val="00324662"/>
    <w:rsid w:val="003304A5"/>
    <w:rsid w:val="0033294F"/>
    <w:rsid w:val="00335E5B"/>
    <w:rsid w:val="00340FCE"/>
    <w:rsid w:val="0034149A"/>
    <w:rsid w:val="00342105"/>
    <w:rsid w:val="00344FA8"/>
    <w:rsid w:val="00347C8E"/>
    <w:rsid w:val="00354F5D"/>
    <w:rsid w:val="003555D2"/>
    <w:rsid w:val="0035707B"/>
    <w:rsid w:val="00357080"/>
    <w:rsid w:val="00363BA3"/>
    <w:rsid w:val="00365ECE"/>
    <w:rsid w:val="0037219A"/>
    <w:rsid w:val="003744DA"/>
    <w:rsid w:val="00374B4C"/>
    <w:rsid w:val="00375341"/>
    <w:rsid w:val="003754C4"/>
    <w:rsid w:val="00384904"/>
    <w:rsid w:val="00385C6E"/>
    <w:rsid w:val="0038602D"/>
    <w:rsid w:val="00394AB3"/>
    <w:rsid w:val="00394FAD"/>
    <w:rsid w:val="00395896"/>
    <w:rsid w:val="00397FFB"/>
    <w:rsid w:val="003A0EED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260"/>
    <w:rsid w:val="003E034A"/>
    <w:rsid w:val="003E0E3A"/>
    <w:rsid w:val="003E182C"/>
    <w:rsid w:val="003E3E21"/>
    <w:rsid w:val="003E6CB6"/>
    <w:rsid w:val="003E6EC4"/>
    <w:rsid w:val="003E71AA"/>
    <w:rsid w:val="003F0972"/>
    <w:rsid w:val="003F1162"/>
    <w:rsid w:val="003F125A"/>
    <w:rsid w:val="003F5A96"/>
    <w:rsid w:val="003F5FD8"/>
    <w:rsid w:val="00404B7E"/>
    <w:rsid w:val="00406C44"/>
    <w:rsid w:val="004071AE"/>
    <w:rsid w:val="0041373D"/>
    <w:rsid w:val="004139E2"/>
    <w:rsid w:val="00414DB5"/>
    <w:rsid w:val="00416281"/>
    <w:rsid w:val="00422152"/>
    <w:rsid w:val="00422353"/>
    <w:rsid w:val="00426915"/>
    <w:rsid w:val="00427CB6"/>
    <w:rsid w:val="00431D50"/>
    <w:rsid w:val="00433F63"/>
    <w:rsid w:val="00435788"/>
    <w:rsid w:val="004359E6"/>
    <w:rsid w:val="0044227A"/>
    <w:rsid w:val="00443CE3"/>
    <w:rsid w:val="0045016D"/>
    <w:rsid w:val="00450669"/>
    <w:rsid w:val="00452E7B"/>
    <w:rsid w:val="00454285"/>
    <w:rsid w:val="004546FA"/>
    <w:rsid w:val="00456370"/>
    <w:rsid w:val="00456EA9"/>
    <w:rsid w:val="004622C7"/>
    <w:rsid w:val="00462BCB"/>
    <w:rsid w:val="00463364"/>
    <w:rsid w:val="004633CF"/>
    <w:rsid w:val="004677F4"/>
    <w:rsid w:val="00480B62"/>
    <w:rsid w:val="00481FE7"/>
    <w:rsid w:val="0048532C"/>
    <w:rsid w:val="004876B0"/>
    <w:rsid w:val="00487E39"/>
    <w:rsid w:val="00487FEC"/>
    <w:rsid w:val="0049103F"/>
    <w:rsid w:val="00494C76"/>
    <w:rsid w:val="00496C51"/>
    <w:rsid w:val="004A0DFE"/>
    <w:rsid w:val="004A3C62"/>
    <w:rsid w:val="004A4793"/>
    <w:rsid w:val="004A5CD3"/>
    <w:rsid w:val="004A7455"/>
    <w:rsid w:val="004B28B6"/>
    <w:rsid w:val="004B5E46"/>
    <w:rsid w:val="004C0971"/>
    <w:rsid w:val="004C0C25"/>
    <w:rsid w:val="004C2111"/>
    <w:rsid w:val="004C44CB"/>
    <w:rsid w:val="004C732E"/>
    <w:rsid w:val="004C7819"/>
    <w:rsid w:val="004D0FD8"/>
    <w:rsid w:val="004D20AE"/>
    <w:rsid w:val="004D3578"/>
    <w:rsid w:val="004D6145"/>
    <w:rsid w:val="004D66E3"/>
    <w:rsid w:val="004E19B7"/>
    <w:rsid w:val="004E38A0"/>
    <w:rsid w:val="004F1A16"/>
    <w:rsid w:val="004F207F"/>
    <w:rsid w:val="004F5A24"/>
    <w:rsid w:val="004F5D2D"/>
    <w:rsid w:val="004F5D91"/>
    <w:rsid w:val="00503E7F"/>
    <w:rsid w:val="005070FA"/>
    <w:rsid w:val="005117F5"/>
    <w:rsid w:val="00512E50"/>
    <w:rsid w:val="00512F63"/>
    <w:rsid w:val="00515F27"/>
    <w:rsid w:val="00520B4B"/>
    <w:rsid w:val="0052186A"/>
    <w:rsid w:val="005221F7"/>
    <w:rsid w:val="00527FC8"/>
    <w:rsid w:val="005311BD"/>
    <w:rsid w:val="00531F1E"/>
    <w:rsid w:val="005321DA"/>
    <w:rsid w:val="005323D2"/>
    <w:rsid w:val="005343A7"/>
    <w:rsid w:val="00541CAF"/>
    <w:rsid w:val="0054414E"/>
    <w:rsid w:val="00547541"/>
    <w:rsid w:val="0054756D"/>
    <w:rsid w:val="005479B3"/>
    <w:rsid w:val="00551365"/>
    <w:rsid w:val="005537D0"/>
    <w:rsid w:val="0056155C"/>
    <w:rsid w:val="005627FF"/>
    <w:rsid w:val="00563371"/>
    <w:rsid w:val="00577D61"/>
    <w:rsid w:val="005822AC"/>
    <w:rsid w:val="00585D4C"/>
    <w:rsid w:val="00586B59"/>
    <w:rsid w:val="005905AF"/>
    <w:rsid w:val="00591F0D"/>
    <w:rsid w:val="00594DA2"/>
    <w:rsid w:val="00596851"/>
    <w:rsid w:val="00596903"/>
    <w:rsid w:val="005A26AB"/>
    <w:rsid w:val="005A29D0"/>
    <w:rsid w:val="005A7656"/>
    <w:rsid w:val="005A7B0B"/>
    <w:rsid w:val="005A7EBD"/>
    <w:rsid w:val="005B1823"/>
    <w:rsid w:val="005B3291"/>
    <w:rsid w:val="005B33B2"/>
    <w:rsid w:val="005B3DDA"/>
    <w:rsid w:val="005B405A"/>
    <w:rsid w:val="005C06A0"/>
    <w:rsid w:val="005C2B7E"/>
    <w:rsid w:val="005C2CCB"/>
    <w:rsid w:val="005C4958"/>
    <w:rsid w:val="005C6479"/>
    <w:rsid w:val="005C69FD"/>
    <w:rsid w:val="005D10EC"/>
    <w:rsid w:val="005D1D53"/>
    <w:rsid w:val="005D313D"/>
    <w:rsid w:val="005D4D2B"/>
    <w:rsid w:val="005D7025"/>
    <w:rsid w:val="005E2783"/>
    <w:rsid w:val="005E2D67"/>
    <w:rsid w:val="005E5578"/>
    <w:rsid w:val="005E79FA"/>
    <w:rsid w:val="005F066B"/>
    <w:rsid w:val="005F2C43"/>
    <w:rsid w:val="005F4D62"/>
    <w:rsid w:val="006014C1"/>
    <w:rsid w:val="00606C07"/>
    <w:rsid w:val="00610ED7"/>
    <w:rsid w:val="006127A3"/>
    <w:rsid w:val="00616F48"/>
    <w:rsid w:val="00620CE3"/>
    <w:rsid w:val="00621086"/>
    <w:rsid w:val="00632429"/>
    <w:rsid w:val="00634D49"/>
    <w:rsid w:val="006365A1"/>
    <w:rsid w:val="00636AA2"/>
    <w:rsid w:val="00641932"/>
    <w:rsid w:val="00643543"/>
    <w:rsid w:val="00645FB0"/>
    <w:rsid w:val="00646188"/>
    <w:rsid w:val="00652EFD"/>
    <w:rsid w:val="00653B85"/>
    <w:rsid w:val="00654FE5"/>
    <w:rsid w:val="00657A05"/>
    <w:rsid w:val="00660C17"/>
    <w:rsid w:val="00661499"/>
    <w:rsid w:val="00666764"/>
    <w:rsid w:val="0066694B"/>
    <w:rsid w:val="00667DB6"/>
    <w:rsid w:val="00673BB3"/>
    <w:rsid w:val="0067425E"/>
    <w:rsid w:val="006771E8"/>
    <w:rsid w:val="00677C01"/>
    <w:rsid w:val="00681CCA"/>
    <w:rsid w:val="0068360B"/>
    <w:rsid w:val="00683934"/>
    <w:rsid w:val="00683CC7"/>
    <w:rsid w:val="00684287"/>
    <w:rsid w:val="0068563F"/>
    <w:rsid w:val="00690525"/>
    <w:rsid w:val="00690D3A"/>
    <w:rsid w:val="00692CA5"/>
    <w:rsid w:val="0069319C"/>
    <w:rsid w:val="006932D7"/>
    <w:rsid w:val="00693E07"/>
    <w:rsid w:val="00696C42"/>
    <w:rsid w:val="006A1945"/>
    <w:rsid w:val="006A2932"/>
    <w:rsid w:val="006A3B2F"/>
    <w:rsid w:val="006A5602"/>
    <w:rsid w:val="006A5A30"/>
    <w:rsid w:val="006A6739"/>
    <w:rsid w:val="006A6BB9"/>
    <w:rsid w:val="006A797F"/>
    <w:rsid w:val="006B06A2"/>
    <w:rsid w:val="006B2FE3"/>
    <w:rsid w:val="006B3C8F"/>
    <w:rsid w:val="006B5D82"/>
    <w:rsid w:val="006C2994"/>
    <w:rsid w:val="006C3D37"/>
    <w:rsid w:val="006C6376"/>
    <w:rsid w:val="006D4FBF"/>
    <w:rsid w:val="006D6895"/>
    <w:rsid w:val="006D6FF5"/>
    <w:rsid w:val="006D72B8"/>
    <w:rsid w:val="006E0DBB"/>
    <w:rsid w:val="006E5AF9"/>
    <w:rsid w:val="006F1B19"/>
    <w:rsid w:val="006F29ED"/>
    <w:rsid w:val="006F2EC8"/>
    <w:rsid w:val="006F3557"/>
    <w:rsid w:val="006F4F77"/>
    <w:rsid w:val="006F53EE"/>
    <w:rsid w:val="006F5A82"/>
    <w:rsid w:val="006F5C7A"/>
    <w:rsid w:val="006F7FF8"/>
    <w:rsid w:val="0070147C"/>
    <w:rsid w:val="007023EC"/>
    <w:rsid w:val="0070435F"/>
    <w:rsid w:val="007064E7"/>
    <w:rsid w:val="007065E2"/>
    <w:rsid w:val="00707DEB"/>
    <w:rsid w:val="00711A14"/>
    <w:rsid w:val="00713699"/>
    <w:rsid w:val="00714826"/>
    <w:rsid w:val="00714FD6"/>
    <w:rsid w:val="00716BF0"/>
    <w:rsid w:val="00717064"/>
    <w:rsid w:val="00717313"/>
    <w:rsid w:val="007232F8"/>
    <w:rsid w:val="00724A84"/>
    <w:rsid w:val="007265F7"/>
    <w:rsid w:val="007302E5"/>
    <w:rsid w:val="00731894"/>
    <w:rsid w:val="00731930"/>
    <w:rsid w:val="00732A62"/>
    <w:rsid w:val="00734885"/>
    <w:rsid w:val="00740A8A"/>
    <w:rsid w:val="00746796"/>
    <w:rsid w:val="00746D91"/>
    <w:rsid w:val="0074753F"/>
    <w:rsid w:val="00747560"/>
    <w:rsid w:val="0075202F"/>
    <w:rsid w:val="00754C1B"/>
    <w:rsid w:val="0075598A"/>
    <w:rsid w:val="00755E02"/>
    <w:rsid w:val="00761813"/>
    <w:rsid w:val="007671BE"/>
    <w:rsid w:val="00767313"/>
    <w:rsid w:val="00771B85"/>
    <w:rsid w:val="00775DA6"/>
    <w:rsid w:val="00780467"/>
    <w:rsid w:val="0078170A"/>
    <w:rsid w:val="0078761B"/>
    <w:rsid w:val="00790174"/>
    <w:rsid w:val="00790956"/>
    <w:rsid w:val="00794212"/>
    <w:rsid w:val="0079502D"/>
    <w:rsid w:val="007A0755"/>
    <w:rsid w:val="007A1383"/>
    <w:rsid w:val="007A31D9"/>
    <w:rsid w:val="007A4A7A"/>
    <w:rsid w:val="007A74F9"/>
    <w:rsid w:val="007A7BA1"/>
    <w:rsid w:val="007B19F9"/>
    <w:rsid w:val="007C0CC2"/>
    <w:rsid w:val="007C6354"/>
    <w:rsid w:val="007C6B1D"/>
    <w:rsid w:val="007D27C6"/>
    <w:rsid w:val="007D325D"/>
    <w:rsid w:val="007D41A1"/>
    <w:rsid w:val="007D42CF"/>
    <w:rsid w:val="007D64DD"/>
    <w:rsid w:val="007E0D32"/>
    <w:rsid w:val="007E19E9"/>
    <w:rsid w:val="007E6873"/>
    <w:rsid w:val="007F0E7B"/>
    <w:rsid w:val="007F2896"/>
    <w:rsid w:val="008033D0"/>
    <w:rsid w:val="00803FB6"/>
    <w:rsid w:val="008057CB"/>
    <w:rsid w:val="008059EF"/>
    <w:rsid w:val="00806118"/>
    <w:rsid w:val="0080741D"/>
    <w:rsid w:val="008128F7"/>
    <w:rsid w:val="00812938"/>
    <w:rsid w:val="008130BE"/>
    <w:rsid w:val="00814AEB"/>
    <w:rsid w:val="0081651C"/>
    <w:rsid w:val="00821374"/>
    <w:rsid w:val="00824BC3"/>
    <w:rsid w:val="00825BF1"/>
    <w:rsid w:val="00825E3A"/>
    <w:rsid w:val="008263FA"/>
    <w:rsid w:val="00827B71"/>
    <w:rsid w:val="008300B3"/>
    <w:rsid w:val="00830DAC"/>
    <w:rsid w:val="0083134C"/>
    <w:rsid w:val="00832F51"/>
    <w:rsid w:val="00832F9B"/>
    <w:rsid w:val="00836000"/>
    <w:rsid w:val="008367AC"/>
    <w:rsid w:val="00837B54"/>
    <w:rsid w:val="00843100"/>
    <w:rsid w:val="00845FE2"/>
    <w:rsid w:val="00847054"/>
    <w:rsid w:val="00850BAB"/>
    <w:rsid w:val="00850F25"/>
    <w:rsid w:val="00851525"/>
    <w:rsid w:val="008534AA"/>
    <w:rsid w:val="008541C2"/>
    <w:rsid w:val="00854538"/>
    <w:rsid w:val="00863A3E"/>
    <w:rsid w:val="0086788F"/>
    <w:rsid w:val="008719C2"/>
    <w:rsid w:val="00877F36"/>
    <w:rsid w:val="00881F62"/>
    <w:rsid w:val="00882558"/>
    <w:rsid w:val="00884701"/>
    <w:rsid w:val="00884FF7"/>
    <w:rsid w:val="00887416"/>
    <w:rsid w:val="008909CF"/>
    <w:rsid w:val="008917E8"/>
    <w:rsid w:val="008920C5"/>
    <w:rsid w:val="00894ACE"/>
    <w:rsid w:val="008A0BA4"/>
    <w:rsid w:val="008A1F2A"/>
    <w:rsid w:val="008A3206"/>
    <w:rsid w:val="008A5D18"/>
    <w:rsid w:val="008A64F6"/>
    <w:rsid w:val="008A6DDC"/>
    <w:rsid w:val="008A769F"/>
    <w:rsid w:val="008B19D9"/>
    <w:rsid w:val="008B1FD3"/>
    <w:rsid w:val="008B204B"/>
    <w:rsid w:val="008C1FC7"/>
    <w:rsid w:val="008C2ABB"/>
    <w:rsid w:val="008C49AE"/>
    <w:rsid w:val="008C59F7"/>
    <w:rsid w:val="008D3CD8"/>
    <w:rsid w:val="008D5497"/>
    <w:rsid w:val="008E21B8"/>
    <w:rsid w:val="008E5260"/>
    <w:rsid w:val="008E7687"/>
    <w:rsid w:val="008E76FF"/>
    <w:rsid w:val="008F0E3C"/>
    <w:rsid w:val="008F11FA"/>
    <w:rsid w:val="008F2FF5"/>
    <w:rsid w:val="008F33AE"/>
    <w:rsid w:val="008F3438"/>
    <w:rsid w:val="008F4ACA"/>
    <w:rsid w:val="008F4D06"/>
    <w:rsid w:val="009012D7"/>
    <w:rsid w:val="0090598F"/>
    <w:rsid w:val="00906ACE"/>
    <w:rsid w:val="00912F98"/>
    <w:rsid w:val="00913137"/>
    <w:rsid w:val="00916653"/>
    <w:rsid w:val="00917FBB"/>
    <w:rsid w:val="009219CA"/>
    <w:rsid w:val="009223D3"/>
    <w:rsid w:val="009233C2"/>
    <w:rsid w:val="0093116B"/>
    <w:rsid w:val="00931D7A"/>
    <w:rsid w:val="00934896"/>
    <w:rsid w:val="00935D8D"/>
    <w:rsid w:val="00942FE8"/>
    <w:rsid w:val="00945C39"/>
    <w:rsid w:val="00947939"/>
    <w:rsid w:val="00957E70"/>
    <w:rsid w:val="00966458"/>
    <w:rsid w:val="00970DAB"/>
    <w:rsid w:val="0097321D"/>
    <w:rsid w:val="00973827"/>
    <w:rsid w:val="00974FF6"/>
    <w:rsid w:val="00977C5A"/>
    <w:rsid w:val="00983709"/>
    <w:rsid w:val="00986EC4"/>
    <w:rsid w:val="00987883"/>
    <w:rsid w:val="0099029D"/>
    <w:rsid w:val="009919C7"/>
    <w:rsid w:val="00992531"/>
    <w:rsid w:val="00993912"/>
    <w:rsid w:val="00995CD5"/>
    <w:rsid w:val="00996517"/>
    <w:rsid w:val="009A1787"/>
    <w:rsid w:val="009A4F5A"/>
    <w:rsid w:val="009A5F2D"/>
    <w:rsid w:val="009A6102"/>
    <w:rsid w:val="009A73BE"/>
    <w:rsid w:val="009B1E25"/>
    <w:rsid w:val="009B1F44"/>
    <w:rsid w:val="009B3665"/>
    <w:rsid w:val="009B4573"/>
    <w:rsid w:val="009C002A"/>
    <w:rsid w:val="009C44D6"/>
    <w:rsid w:val="009C4B42"/>
    <w:rsid w:val="009C7142"/>
    <w:rsid w:val="009C7FA6"/>
    <w:rsid w:val="009D45B4"/>
    <w:rsid w:val="009D480B"/>
    <w:rsid w:val="009D7C64"/>
    <w:rsid w:val="009E278C"/>
    <w:rsid w:val="009F1404"/>
    <w:rsid w:val="009F443C"/>
    <w:rsid w:val="009F4998"/>
    <w:rsid w:val="009F6EDC"/>
    <w:rsid w:val="00A035CE"/>
    <w:rsid w:val="00A0537F"/>
    <w:rsid w:val="00A0602E"/>
    <w:rsid w:val="00A06C1F"/>
    <w:rsid w:val="00A07FFA"/>
    <w:rsid w:val="00A112A6"/>
    <w:rsid w:val="00A11FB4"/>
    <w:rsid w:val="00A1213F"/>
    <w:rsid w:val="00A1550B"/>
    <w:rsid w:val="00A21134"/>
    <w:rsid w:val="00A23CD6"/>
    <w:rsid w:val="00A30D5D"/>
    <w:rsid w:val="00A34A80"/>
    <w:rsid w:val="00A35782"/>
    <w:rsid w:val="00A357F5"/>
    <w:rsid w:val="00A362F9"/>
    <w:rsid w:val="00A36F2D"/>
    <w:rsid w:val="00A411B2"/>
    <w:rsid w:val="00A42285"/>
    <w:rsid w:val="00A43EE6"/>
    <w:rsid w:val="00A4585A"/>
    <w:rsid w:val="00A50B9C"/>
    <w:rsid w:val="00A52586"/>
    <w:rsid w:val="00A54938"/>
    <w:rsid w:val="00A60773"/>
    <w:rsid w:val="00A60F49"/>
    <w:rsid w:val="00A61E15"/>
    <w:rsid w:val="00A66F91"/>
    <w:rsid w:val="00A70229"/>
    <w:rsid w:val="00A72D32"/>
    <w:rsid w:val="00A83A53"/>
    <w:rsid w:val="00A85E8A"/>
    <w:rsid w:val="00A86D0F"/>
    <w:rsid w:val="00A8796F"/>
    <w:rsid w:val="00A918D1"/>
    <w:rsid w:val="00A931A8"/>
    <w:rsid w:val="00A93A9A"/>
    <w:rsid w:val="00A9707B"/>
    <w:rsid w:val="00AA1773"/>
    <w:rsid w:val="00AA219C"/>
    <w:rsid w:val="00AA4D05"/>
    <w:rsid w:val="00AA5C16"/>
    <w:rsid w:val="00AA7146"/>
    <w:rsid w:val="00AB101E"/>
    <w:rsid w:val="00AB1178"/>
    <w:rsid w:val="00AB1F31"/>
    <w:rsid w:val="00AB690D"/>
    <w:rsid w:val="00AC0BA1"/>
    <w:rsid w:val="00AC107E"/>
    <w:rsid w:val="00AC1EC1"/>
    <w:rsid w:val="00AC31D4"/>
    <w:rsid w:val="00AC6098"/>
    <w:rsid w:val="00AC7B08"/>
    <w:rsid w:val="00AD0C6C"/>
    <w:rsid w:val="00AD3B26"/>
    <w:rsid w:val="00AD3BA9"/>
    <w:rsid w:val="00AD6A29"/>
    <w:rsid w:val="00AE2BF6"/>
    <w:rsid w:val="00AE3370"/>
    <w:rsid w:val="00AE64CA"/>
    <w:rsid w:val="00AF27E9"/>
    <w:rsid w:val="00AF388E"/>
    <w:rsid w:val="00AF55D2"/>
    <w:rsid w:val="00AF7092"/>
    <w:rsid w:val="00B0396E"/>
    <w:rsid w:val="00B05DA1"/>
    <w:rsid w:val="00B07427"/>
    <w:rsid w:val="00B12194"/>
    <w:rsid w:val="00B1309C"/>
    <w:rsid w:val="00B1324D"/>
    <w:rsid w:val="00B1491C"/>
    <w:rsid w:val="00B14D7B"/>
    <w:rsid w:val="00B157E2"/>
    <w:rsid w:val="00B20782"/>
    <w:rsid w:val="00B229A5"/>
    <w:rsid w:val="00B24A45"/>
    <w:rsid w:val="00B25B92"/>
    <w:rsid w:val="00B26948"/>
    <w:rsid w:val="00B2694B"/>
    <w:rsid w:val="00B31777"/>
    <w:rsid w:val="00B32AF7"/>
    <w:rsid w:val="00B34D51"/>
    <w:rsid w:val="00B35F61"/>
    <w:rsid w:val="00B364B3"/>
    <w:rsid w:val="00B368F1"/>
    <w:rsid w:val="00B36A0E"/>
    <w:rsid w:val="00B36BA1"/>
    <w:rsid w:val="00B402BC"/>
    <w:rsid w:val="00B40A61"/>
    <w:rsid w:val="00B40D67"/>
    <w:rsid w:val="00B433D2"/>
    <w:rsid w:val="00B43C45"/>
    <w:rsid w:val="00B44BFD"/>
    <w:rsid w:val="00B45A48"/>
    <w:rsid w:val="00B45B39"/>
    <w:rsid w:val="00B51B47"/>
    <w:rsid w:val="00B54FCA"/>
    <w:rsid w:val="00B55BD7"/>
    <w:rsid w:val="00B55EE8"/>
    <w:rsid w:val="00B56E6C"/>
    <w:rsid w:val="00B63D0E"/>
    <w:rsid w:val="00B65CCF"/>
    <w:rsid w:val="00B65E9C"/>
    <w:rsid w:val="00B74D7F"/>
    <w:rsid w:val="00B7581D"/>
    <w:rsid w:val="00B76D0C"/>
    <w:rsid w:val="00B805F7"/>
    <w:rsid w:val="00B81466"/>
    <w:rsid w:val="00B817A2"/>
    <w:rsid w:val="00B83039"/>
    <w:rsid w:val="00B83107"/>
    <w:rsid w:val="00B87476"/>
    <w:rsid w:val="00B90C4F"/>
    <w:rsid w:val="00B96381"/>
    <w:rsid w:val="00B96E77"/>
    <w:rsid w:val="00BA017C"/>
    <w:rsid w:val="00BA55FC"/>
    <w:rsid w:val="00BA5B00"/>
    <w:rsid w:val="00BA5CF6"/>
    <w:rsid w:val="00BA6785"/>
    <w:rsid w:val="00BA6DF5"/>
    <w:rsid w:val="00BB01BE"/>
    <w:rsid w:val="00BB1A07"/>
    <w:rsid w:val="00BB21FD"/>
    <w:rsid w:val="00BB6DAD"/>
    <w:rsid w:val="00BB7346"/>
    <w:rsid w:val="00BC1555"/>
    <w:rsid w:val="00BC60A9"/>
    <w:rsid w:val="00BC637D"/>
    <w:rsid w:val="00BC6662"/>
    <w:rsid w:val="00BC6F60"/>
    <w:rsid w:val="00BC7525"/>
    <w:rsid w:val="00BD1B7B"/>
    <w:rsid w:val="00BD2A32"/>
    <w:rsid w:val="00BD3D79"/>
    <w:rsid w:val="00BE0C8A"/>
    <w:rsid w:val="00BE315C"/>
    <w:rsid w:val="00BE334D"/>
    <w:rsid w:val="00BE4988"/>
    <w:rsid w:val="00BE5F37"/>
    <w:rsid w:val="00BE6340"/>
    <w:rsid w:val="00BF1C24"/>
    <w:rsid w:val="00BF1F18"/>
    <w:rsid w:val="00BF33EC"/>
    <w:rsid w:val="00BF5E73"/>
    <w:rsid w:val="00BF6F3C"/>
    <w:rsid w:val="00C00A5E"/>
    <w:rsid w:val="00C015A4"/>
    <w:rsid w:val="00C01802"/>
    <w:rsid w:val="00C04843"/>
    <w:rsid w:val="00C06939"/>
    <w:rsid w:val="00C12575"/>
    <w:rsid w:val="00C161D6"/>
    <w:rsid w:val="00C173BF"/>
    <w:rsid w:val="00C21E3B"/>
    <w:rsid w:val="00C22B53"/>
    <w:rsid w:val="00C22C5A"/>
    <w:rsid w:val="00C24F2F"/>
    <w:rsid w:val="00C31614"/>
    <w:rsid w:val="00C3222F"/>
    <w:rsid w:val="00C322E3"/>
    <w:rsid w:val="00C32C1A"/>
    <w:rsid w:val="00C3462C"/>
    <w:rsid w:val="00C34E27"/>
    <w:rsid w:val="00C35B1A"/>
    <w:rsid w:val="00C3735E"/>
    <w:rsid w:val="00C41C7D"/>
    <w:rsid w:val="00C47BEF"/>
    <w:rsid w:val="00C50A63"/>
    <w:rsid w:val="00C5191A"/>
    <w:rsid w:val="00C54445"/>
    <w:rsid w:val="00C56336"/>
    <w:rsid w:val="00C6080B"/>
    <w:rsid w:val="00C63023"/>
    <w:rsid w:val="00C63743"/>
    <w:rsid w:val="00C72FCF"/>
    <w:rsid w:val="00C73296"/>
    <w:rsid w:val="00C73E47"/>
    <w:rsid w:val="00C76C6C"/>
    <w:rsid w:val="00C80651"/>
    <w:rsid w:val="00C80EC5"/>
    <w:rsid w:val="00C84041"/>
    <w:rsid w:val="00C85669"/>
    <w:rsid w:val="00C8629A"/>
    <w:rsid w:val="00C86BB9"/>
    <w:rsid w:val="00C8772C"/>
    <w:rsid w:val="00C95E2B"/>
    <w:rsid w:val="00C963FE"/>
    <w:rsid w:val="00C96968"/>
    <w:rsid w:val="00CA43FD"/>
    <w:rsid w:val="00CA53F3"/>
    <w:rsid w:val="00CB081E"/>
    <w:rsid w:val="00CB18EB"/>
    <w:rsid w:val="00CB335B"/>
    <w:rsid w:val="00CB441E"/>
    <w:rsid w:val="00CB7C59"/>
    <w:rsid w:val="00CC72E9"/>
    <w:rsid w:val="00CD25C2"/>
    <w:rsid w:val="00CD2861"/>
    <w:rsid w:val="00CD39DB"/>
    <w:rsid w:val="00CD4D4E"/>
    <w:rsid w:val="00CD7134"/>
    <w:rsid w:val="00CE24E5"/>
    <w:rsid w:val="00CE3780"/>
    <w:rsid w:val="00CE41DB"/>
    <w:rsid w:val="00CE4D96"/>
    <w:rsid w:val="00CF1EA0"/>
    <w:rsid w:val="00CF2688"/>
    <w:rsid w:val="00CF5366"/>
    <w:rsid w:val="00D0186F"/>
    <w:rsid w:val="00D0750D"/>
    <w:rsid w:val="00D078C4"/>
    <w:rsid w:val="00D14EDC"/>
    <w:rsid w:val="00D15EA5"/>
    <w:rsid w:val="00D2100B"/>
    <w:rsid w:val="00D24220"/>
    <w:rsid w:val="00D2443A"/>
    <w:rsid w:val="00D3089E"/>
    <w:rsid w:val="00D31D7A"/>
    <w:rsid w:val="00D3367E"/>
    <w:rsid w:val="00D33E60"/>
    <w:rsid w:val="00D36357"/>
    <w:rsid w:val="00D460E7"/>
    <w:rsid w:val="00D54D67"/>
    <w:rsid w:val="00D60F13"/>
    <w:rsid w:val="00D622DC"/>
    <w:rsid w:val="00D6326D"/>
    <w:rsid w:val="00D63ABC"/>
    <w:rsid w:val="00D643B7"/>
    <w:rsid w:val="00D64587"/>
    <w:rsid w:val="00D65332"/>
    <w:rsid w:val="00D675F1"/>
    <w:rsid w:val="00D73B96"/>
    <w:rsid w:val="00D7547F"/>
    <w:rsid w:val="00D76999"/>
    <w:rsid w:val="00D80807"/>
    <w:rsid w:val="00D80AF4"/>
    <w:rsid w:val="00D86917"/>
    <w:rsid w:val="00D92F9A"/>
    <w:rsid w:val="00D9427D"/>
    <w:rsid w:val="00D96128"/>
    <w:rsid w:val="00DA1ABA"/>
    <w:rsid w:val="00DA34B3"/>
    <w:rsid w:val="00DA36EE"/>
    <w:rsid w:val="00DA37B5"/>
    <w:rsid w:val="00DA452E"/>
    <w:rsid w:val="00DA5128"/>
    <w:rsid w:val="00DA55AC"/>
    <w:rsid w:val="00DA79FA"/>
    <w:rsid w:val="00DB07C1"/>
    <w:rsid w:val="00DB308D"/>
    <w:rsid w:val="00DB30D0"/>
    <w:rsid w:val="00DB3EA5"/>
    <w:rsid w:val="00DB4117"/>
    <w:rsid w:val="00DB5F40"/>
    <w:rsid w:val="00DC03C2"/>
    <w:rsid w:val="00DC0A77"/>
    <w:rsid w:val="00DC1188"/>
    <w:rsid w:val="00DC2839"/>
    <w:rsid w:val="00DC3AF6"/>
    <w:rsid w:val="00DC3EA2"/>
    <w:rsid w:val="00DC4287"/>
    <w:rsid w:val="00DD0F01"/>
    <w:rsid w:val="00DD14D4"/>
    <w:rsid w:val="00DD1B84"/>
    <w:rsid w:val="00DD1E47"/>
    <w:rsid w:val="00DD61A9"/>
    <w:rsid w:val="00DD6653"/>
    <w:rsid w:val="00DD6EF1"/>
    <w:rsid w:val="00DE130D"/>
    <w:rsid w:val="00DE21F6"/>
    <w:rsid w:val="00DE4958"/>
    <w:rsid w:val="00DF38A3"/>
    <w:rsid w:val="00E01A0B"/>
    <w:rsid w:val="00E020BB"/>
    <w:rsid w:val="00E04361"/>
    <w:rsid w:val="00E04761"/>
    <w:rsid w:val="00E064FD"/>
    <w:rsid w:val="00E067A8"/>
    <w:rsid w:val="00E1053A"/>
    <w:rsid w:val="00E12EBC"/>
    <w:rsid w:val="00E13654"/>
    <w:rsid w:val="00E13BE4"/>
    <w:rsid w:val="00E16418"/>
    <w:rsid w:val="00E220C1"/>
    <w:rsid w:val="00E2641E"/>
    <w:rsid w:val="00E26AF3"/>
    <w:rsid w:val="00E276E0"/>
    <w:rsid w:val="00E314EA"/>
    <w:rsid w:val="00E326BF"/>
    <w:rsid w:val="00E32E7D"/>
    <w:rsid w:val="00E33FDA"/>
    <w:rsid w:val="00E35392"/>
    <w:rsid w:val="00E406D5"/>
    <w:rsid w:val="00E454C3"/>
    <w:rsid w:val="00E4627C"/>
    <w:rsid w:val="00E465E7"/>
    <w:rsid w:val="00E536CA"/>
    <w:rsid w:val="00E56701"/>
    <w:rsid w:val="00E62754"/>
    <w:rsid w:val="00E64D2D"/>
    <w:rsid w:val="00E71E75"/>
    <w:rsid w:val="00E85182"/>
    <w:rsid w:val="00E8630F"/>
    <w:rsid w:val="00E86B53"/>
    <w:rsid w:val="00E9110B"/>
    <w:rsid w:val="00E92BE4"/>
    <w:rsid w:val="00E92EC1"/>
    <w:rsid w:val="00E94953"/>
    <w:rsid w:val="00EA2B6F"/>
    <w:rsid w:val="00EA3043"/>
    <w:rsid w:val="00EA4D0B"/>
    <w:rsid w:val="00EB3478"/>
    <w:rsid w:val="00EB4B39"/>
    <w:rsid w:val="00EB6FE3"/>
    <w:rsid w:val="00EC0722"/>
    <w:rsid w:val="00EC21F6"/>
    <w:rsid w:val="00ED2359"/>
    <w:rsid w:val="00ED788D"/>
    <w:rsid w:val="00EE0F65"/>
    <w:rsid w:val="00EE18D8"/>
    <w:rsid w:val="00EE3363"/>
    <w:rsid w:val="00EE3D01"/>
    <w:rsid w:val="00EE406B"/>
    <w:rsid w:val="00EE44DA"/>
    <w:rsid w:val="00EE59BD"/>
    <w:rsid w:val="00EF190C"/>
    <w:rsid w:val="00EF43E6"/>
    <w:rsid w:val="00EF5186"/>
    <w:rsid w:val="00F012D9"/>
    <w:rsid w:val="00F01358"/>
    <w:rsid w:val="00F0377E"/>
    <w:rsid w:val="00F05A6C"/>
    <w:rsid w:val="00F107F3"/>
    <w:rsid w:val="00F13311"/>
    <w:rsid w:val="00F144E0"/>
    <w:rsid w:val="00F17883"/>
    <w:rsid w:val="00F22225"/>
    <w:rsid w:val="00F2306E"/>
    <w:rsid w:val="00F246A1"/>
    <w:rsid w:val="00F37917"/>
    <w:rsid w:val="00F42DCC"/>
    <w:rsid w:val="00F43D66"/>
    <w:rsid w:val="00F47DF3"/>
    <w:rsid w:val="00F50AE6"/>
    <w:rsid w:val="00F517A3"/>
    <w:rsid w:val="00F5513E"/>
    <w:rsid w:val="00F63F3F"/>
    <w:rsid w:val="00F66FA5"/>
    <w:rsid w:val="00F7118F"/>
    <w:rsid w:val="00F71678"/>
    <w:rsid w:val="00F72761"/>
    <w:rsid w:val="00F72B7A"/>
    <w:rsid w:val="00F730E3"/>
    <w:rsid w:val="00F755E9"/>
    <w:rsid w:val="00F81F60"/>
    <w:rsid w:val="00F821FE"/>
    <w:rsid w:val="00F858BD"/>
    <w:rsid w:val="00F904C3"/>
    <w:rsid w:val="00F909CD"/>
    <w:rsid w:val="00F9519A"/>
    <w:rsid w:val="00F951DD"/>
    <w:rsid w:val="00F95326"/>
    <w:rsid w:val="00F963DD"/>
    <w:rsid w:val="00F974D1"/>
    <w:rsid w:val="00F977C3"/>
    <w:rsid w:val="00FA0CF1"/>
    <w:rsid w:val="00FA121E"/>
    <w:rsid w:val="00FA15C9"/>
    <w:rsid w:val="00FA16E0"/>
    <w:rsid w:val="00FB3615"/>
    <w:rsid w:val="00FB5818"/>
    <w:rsid w:val="00FC1657"/>
    <w:rsid w:val="00FC2BD0"/>
    <w:rsid w:val="00FC4397"/>
    <w:rsid w:val="00FC499D"/>
    <w:rsid w:val="00FC4E6E"/>
    <w:rsid w:val="00FD05AD"/>
    <w:rsid w:val="00FD0666"/>
    <w:rsid w:val="00FD213E"/>
    <w:rsid w:val="00FD7295"/>
    <w:rsid w:val="00FE0DD3"/>
    <w:rsid w:val="00FE2187"/>
    <w:rsid w:val="00FE26DD"/>
    <w:rsid w:val="00FE320C"/>
    <w:rsid w:val="00FE58BD"/>
    <w:rsid w:val="00FE6B12"/>
    <w:rsid w:val="00FF0EF1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1766CF"/>
  </w:style>
  <w:style w:type="paragraph" w:styleId="Revision">
    <w:name w:val="Revision"/>
    <w:hidden/>
    <w:uiPriority w:val="99"/>
    <w:semiHidden/>
    <w:rsid w:val="00D622DC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20f492e-a77f-4278-87f4-9272f37a7ee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6" ma:contentTypeDescription="Create a new document." ma:contentTypeScope="" ma:versionID="90ca0ef64bc3a86f3ce788528826a7b1">
  <xsd:schema xmlns:xsd="http://www.w3.org/2001/XMLSchema" xmlns:xs="http://www.w3.org/2001/XMLSchema" xmlns:p="http://schemas.microsoft.com/office/2006/metadata/properties" xmlns:ns2="020f492e-a77f-4278-87f4-9272f37a7eea" xmlns:ns3="68977692-7f51-4061-9340-5ca34e58b187" xmlns:ns4="9c46a28d-acc8-4027-86ce-a8901ee39950" targetNamespace="http://schemas.microsoft.com/office/2006/metadata/properties" ma:root="true" ma:fieldsID="ba72df0ff0ce5eeeb1e9ec503704a0ab" ns2:_="" ns3:_="" ns4:_="">
    <xsd:import namespace="020f492e-a77f-4278-87f4-9272f37a7eea"/>
    <xsd:import namespace="68977692-7f51-4061-9340-5ca34e58b1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9c46a28d-acc8-4027-86ce-a8901ee39950"/>
    <ds:schemaRef ds:uri="020f492e-a77f-4278-87f4-9272f37a7eea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68977692-7f51-4061-9340-5ca34e58b18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5B49CBF-7B1A-41AD-BF81-AE1AA4C1C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222</TotalTime>
  <Pages>6</Pages>
  <Words>2402</Words>
  <Characters>9355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198</cp:revision>
  <cp:lastPrinted>2024-02-23T06:59:00Z</cp:lastPrinted>
  <dcterms:created xsi:type="dcterms:W3CDTF">2023-02-22T04:33:00Z</dcterms:created>
  <dcterms:modified xsi:type="dcterms:W3CDTF">2024-02-25T10:36:00Z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  <property fmtid="{D5CDD505-2E9C-101B-9397-08002B2CF9AE}" pid="4" name="MediaServiceImageTags">
    <vt:lpwstr/>
  </property>
</Properties>
</file>