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3DB1F" w14:textId="77777777" w:rsidR="00213F9E" w:rsidRPr="00824968" w:rsidRDefault="00213F9E" w:rsidP="0031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</w:p>
    <w:p w14:paraId="294A026A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74B614B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1E04A58" w14:textId="77777777" w:rsidR="00746E9F" w:rsidRPr="00824968" w:rsidRDefault="00746E9F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90F27A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1023DE35" w:rsidR="003B1575" w:rsidRPr="00824968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824968">
        <w:rPr>
          <w:rFonts w:asciiTheme="majorBidi" w:hAnsiTheme="majorBidi" w:cstheme="majorBidi"/>
          <w:sz w:val="32"/>
          <w:szCs w:val="32"/>
        </w:rPr>
        <w:t xml:space="preserve"> 31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274C" w:rsidRPr="00824968">
        <w:rPr>
          <w:rFonts w:asciiTheme="majorBidi" w:hAnsiTheme="majorBidi" w:cstheme="majorBidi"/>
          <w:sz w:val="32"/>
          <w:szCs w:val="32"/>
        </w:rPr>
        <w:t>256</w:t>
      </w:r>
      <w:r w:rsidR="009F13F0">
        <w:rPr>
          <w:rFonts w:asciiTheme="majorBidi" w:hAnsiTheme="majorBidi" w:cstheme="majorBidi"/>
          <w:sz w:val="32"/>
          <w:szCs w:val="32"/>
        </w:rPr>
        <w:t>6</w:t>
      </w:r>
    </w:p>
    <w:p w14:paraId="6A6070B0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824968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824968" w:rsidRDefault="002D628F" w:rsidP="002D628F">
      <w:pPr>
        <w:rPr>
          <w:rFonts w:asciiTheme="majorBidi" w:hAnsiTheme="majorBidi" w:cstheme="majorBidi"/>
        </w:rPr>
        <w:sectPr w:rsidR="002D628F" w:rsidRPr="00824968" w:rsidSect="00AD35B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61DD4807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0121326D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983911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7D2273A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437D095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C49CF59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36A486C3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60D2C360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109E203B" w14:textId="77777777" w:rsidR="000E721D" w:rsidRPr="00824968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824968">
        <w:rPr>
          <w:rFonts w:asciiTheme="majorBidi" w:hAnsiTheme="majorBidi" w:cstheme="majorBidi"/>
          <w:cs/>
        </w:rPr>
        <w:t>รายงาน</w:t>
      </w:r>
      <w:r w:rsidRPr="00824968">
        <w:rPr>
          <w:rFonts w:asciiTheme="majorBidi" w:hAnsiTheme="majorBidi" w:cstheme="majorBidi"/>
          <w:cs/>
          <w:lang w:val="th-TH"/>
        </w:rPr>
        <w:t>ของ</w:t>
      </w:r>
      <w:r w:rsidRPr="00824968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460A6E36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824968">
        <w:rPr>
          <w:rFonts w:asciiTheme="majorBidi" w:hAnsiTheme="majorBidi" w:cstheme="majorBidi"/>
          <w:sz w:val="30"/>
          <w:szCs w:val="30"/>
        </w:rPr>
        <w:t xml:space="preserve"> (</w:t>
      </w:r>
      <w:r w:rsidR="001C0F83" w:rsidRPr="00824968">
        <w:rPr>
          <w:rFonts w:asciiTheme="majorBidi" w:hAnsiTheme="majorBidi" w:cstheme="majorBidi"/>
          <w:sz w:val="30"/>
          <w:szCs w:val="30"/>
        </w:rPr>
        <w:t>“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0F83" w:rsidRPr="00824968">
        <w:rPr>
          <w:rFonts w:asciiTheme="majorBidi" w:hAnsiTheme="majorBidi" w:cstheme="majorBidi"/>
          <w:sz w:val="30"/>
          <w:szCs w:val="30"/>
        </w:rPr>
        <w:t>”</w:t>
      </w:r>
      <w:r w:rsidRPr="00824968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   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9F13F0">
        <w:rPr>
          <w:rFonts w:asciiTheme="majorBidi" w:hAnsiTheme="majorBidi" w:cstheme="majorBidi"/>
          <w:sz w:val="30"/>
          <w:szCs w:val="30"/>
        </w:rPr>
        <w:t>6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20B7129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1932D8EC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24968">
        <w:rPr>
          <w:rFonts w:asciiTheme="majorBidi" w:hAnsiTheme="majorBidi" w:cstheme="majorBidi"/>
          <w:sz w:val="30"/>
          <w:szCs w:val="30"/>
        </w:rPr>
        <w:t xml:space="preserve"> 31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67BF" w:rsidRPr="00824968">
        <w:rPr>
          <w:rFonts w:asciiTheme="majorBidi" w:hAnsiTheme="majorBidi" w:cstheme="majorBidi"/>
          <w:sz w:val="30"/>
          <w:szCs w:val="30"/>
        </w:rPr>
        <w:t>256</w:t>
      </w:r>
      <w:r w:rsidR="009F13F0">
        <w:rPr>
          <w:rFonts w:asciiTheme="majorBidi" w:hAnsiTheme="majorBidi" w:cstheme="majorBidi"/>
          <w:sz w:val="30"/>
          <w:szCs w:val="30"/>
        </w:rPr>
        <w:t>6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706D8BC7" w:rsidR="000E721D" w:rsidRPr="00824968" w:rsidRDefault="000E721D" w:rsidP="00B42C25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42C25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ที่กำหนดโดยสภาวิชาชีพบัญชี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 w:rsidRPr="00B42C25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 xml:space="preserve">ประมวลจรรยาบรรณของผู้ประกอบวิชาชีพบัญชี)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</w:t>
      </w:r>
      <w:r w:rsidR="00696B8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ได้ปฏิบัติตามความรับผิดชอบด้านจรรยาบรรณอื่น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42C25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="00B42C25" w:rsidRPr="00B42C25">
        <w:rPr>
          <w:rFonts w:asciiTheme="majorBidi" w:hAnsiTheme="majorBidi"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EF6F8" w14:textId="77777777" w:rsidR="002067BF" w:rsidRPr="00824968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2067BF" w:rsidRPr="00824968" w:rsidSect="00AD35BA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58D5768D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0CA0E71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9019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824968" w14:paraId="6E3CC3EF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DDF6545" w14:textId="0E1FE97C" w:rsidR="003A24F7" w:rsidRPr="00A9274B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4A776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</w:p>
        </w:tc>
      </w:tr>
      <w:tr w:rsidR="003A24F7" w:rsidRPr="00824968" w14:paraId="1FEF3824" w14:textId="77777777" w:rsidTr="00A97D08">
        <w:trPr>
          <w:tblHeader/>
        </w:trPr>
        <w:tc>
          <w:tcPr>
            <w:tcW w:w="9595" w:type="dxa"/>
            <w:gridSpan w:val="2"/>
            <w:shd w:val="clear" w:color="auto" w:fill="FFFFFF" w:themeFill="background1"/>
          </w:tcPr>
          <w:p w14:paraId="2C359DB0" w14:textId="1B9C69F3" w:rsidR="003A24F7" w:rsidRPr="00824968" w:rsidRDefault="003A24F7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6312F" w:rsidRPr="00A97D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A97D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6312F" w:rsidRPr="00A97D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3F02" w:rsidRPr="00A97D08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904F0" w:rsidRPr="00A97D0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904F0" w:rsidRPr="00A97D0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97D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7D0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824968" w14:paraId="6BB584B1" w14:textId="77777777" w:rsidTr="00B31678">
        <w:trPr>
          <w:tblHeader/>
        </w:trPr>
        <w:tc>
          <w:tcPr>
            <w:tcW w:w="4793" w:type="dxa"/>
            <w:shd w:val="clear" w:color="auto" w:fill="auto"/>
          </w:tcPr>
          <w:p w14:paraId="37497054" w14:textId="77777777" w:rsidR="003A24F7" w:rsidRPr="00824968" w:rsidRDefault="003A24F7" w:rsidP="00173579">
            <w:pPr>
              <w:pStyle w:val="Defaul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  <w:shd w:val="clear" w:color="auto" w:fill="auto"/>
          </w:tcPr>
          <w:p w14:paraId="176729A6" w14:textId="77777777" w:rsidR="003A24F7" w:rsidRPr="00824968" w:rsidRDefault="003A24F7" w:rsidP="00173579">
            <w:pPr>
              <w:pStyle w:val="Default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824968" w14:paraId="1B63F438" w14:textId="77777777" w:rsidTr="00B31678">
        <w:trPr>
          <w:trHeight w:val="2989"/>
        </w:trPr>
        <w:tc>
          <w:tcPr>
            <w:tcW w:w="4793" w:type="dxa"/>
            <w:shd w:val="clear" w:color="auto" w:fill="auto"/>
          </w:tcPr>
          <w:p w14:paraId="0046E415" w14:textId="450C8E1D" w:rsidR="00F67C30" w:rsidRPr="004F1FF6" w:rsidRDefault="00F67C30" w:rsidP="00173579">
            <w:pPr>
              <w:tabs>
                <w:tab w:val="clear" w:pos="4451"/>
                <w:tab w:val="left" w:pos="4303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13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บริษัทมีลูกหนี้ค่าเช่าตามสัญญาเช่าดำเนินงานและลูกหนี้ตามสัญญาเช่าเงินทุน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13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คิดเป็นร้อยละ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ของสินทรัพย์รวม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โดยมีค่าเผื่อผลขาดทุน</w:t>
            </w:r>
            <w:r w:rsidR="004A7761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6C53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6C53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970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476FF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4F1F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FDAC59F" w14:textId="77777777" w:rsidR="00F67C30" w:rsidRPr="004F1FF6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17458" w14:textId="7D321D07" w:rsidR="00AE5FBA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ประมาณการของผู้บริหารสำหรับค่าเผื่อผลขาดทุน</w:t>
            </w:r>
            <w:r w:rsidR="004A7761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นั้นประมาณโดยใช้โมเดลด้านเครดิตที่มีความซับซ้อน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หลักเกณฑ์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</w:t>
            </w:r>
            <w:r w:rsidR="004A7761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การกำหนดปัจจัยเชิงเศรษฐศาสตร์</w:t>
            </w:r>
            <w:r w:rsidR="00467499" w:rsidRPr="004F1F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="00C55452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06908E2E" w14:textId="1F0B429D" w:rsidR="00173579" w:rsidRDefault="00173579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74D51" w14:textId="77777777" w:rsidR="003C1B6B" w:rsidRDefault="003C1B6B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28E8DA" w14:textId="3F28FF33" w:rsidR="00467499" w:rsidRPr="004F1FF6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ทั้งนี้ 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591FEFE9" w14:textId="77777777" w:rsidR="00467499" w:rsidRPr="004F1FF6" w:rsidRDefault="00467499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FCE98" w14:textId="11831E2A" w:rsidR="003A24F7" w:rsidRPr="00B31678" w:rsidRDefault="00F67C30" w:rsidP="00173579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เนื่องจากยอดคงเหลือของลูกหนี้ดังกล่าวมีสาระสำคัญ และเกี่ยวข้องกับการคำนวณที่ซับซ้อน ตลอดจนต้องอาศัยดุลยพินิจของผู้บริหารในการประมาณการ</w:t>
            </w:r>
            <w:r w:rsidR="00C55452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  <w:shd w:val="clear" w:color="auto" w:fill="auto"/>
          </w:tcPr>
          <w:p w14:paraId="060AB635" w14:textId="77777777" w:rsidR="00F67C30" w:rsidRPr="00265842" w:rsidRDefault="00F67C30" w:rsidP="0017357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3FCB863" w14:textId="70346862" w:rsidR="00F67C30" w:rsidRPr="00265842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 w:rsidR="009D59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เครดิต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597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C55452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713AA373" w14:textId="77777777" w:rsidR="00F67C30" w:rsidRPr="00250509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Pr="002505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เรื่อง 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9) 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28178456" w:rsidR="00F67C30" w:rsidRPr="00F67C3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กระบวนการอนุมัติด้านเครดิตและการตั้ง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C55452"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3F3CE559" w14:textId="08E95913" w:rsidR="00F67C30" w:rsidRPr="00F67C3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ใช้ผู้เชี่ยวชาญ</w:t>
            </w:r>
            <w:r w:rsidR="00B61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ความเสี่ยงทาง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ด้านเครดิตของ</w:t>
            </w:r>
            <w:r w:rsidR="00B61B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</w:t>
            </w:r>
            <w:r w:rsidR="00B61B5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ในการทดสอบข้อมูลที่สำคัญ ข้อสมมติ วิธีการ โมเดล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  <w:r w:rsidRPr="004F1F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</w:t>
            </w:r>
            <w:r w:rsidR="00C5545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1E374D64" w14:textId="77777777" w:rsidR="00F67C30" w:rsidRPr="00F67C3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15E09487" w:rsidR="00F67C30" w:rsidRPr="00F67C30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ทดสอบการคำนวณผลขาดทุน</w:t>
            </w:r>
            <w:r w:rsidR="00C5545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33B777F" w14:textId="55885649" w:rsidR="003A24F7" w:rsidRPr="00B31678" w:rsidRDefault="00F67C30" w:rsidP="00173579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0D5CB5" w14:textId="4FFF9E3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FAA87E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A71BA0" w14:textId="77777777" w:rsidR="00173579" w:rsidRDefault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C0F7BE1" w14:textId="72AB3F44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824968" w:rsidRDefault="000E721D" w:rsidP="00173579">
      <w:pPr>
        <w:spacing w:line="364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2496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>
        <w:rPr>
          <w:rFonts w:asciiTheme="majorBidi" w:eastAsia="Calibri" w:hAnsiTheme="majorBidi" w:cstheme="majorBidi"/>
          <w:sz w:val="30"/>
          <w:szCs w:val="30"/>
        </w:rPr>
        <w:br/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2D03236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81EA9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824968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7FBB597" w14:textId="77777777" w:rsidR="000E721D" w:rsidRPr="00824968" w:rsidRDefault="000E721D" w:rsidP="00173579">
      <w:pPr>
        <w:spacing w:line="364" w:lineRule="exact"/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824968" w:rsidRDefault="000E721D" w:rsidP="00173579">
      <w:pPr>
        <w:spacing w:line="364" w:lineRule="exac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824968" w:rsidRDefault="00372E97" w:rsidP="00173579">
      <w:pPr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824968" w:rsidRDefault="000E721D" w:rsidP="001735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824968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77777777" w:rsidR="000E721D" w:rsidRPr="00824968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FD5F1" w14:textId="77777777" w:rsidR="000E721D" w:rsidRPr="00824968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824968" w:rsidRDefault="000E721D" w:rsidP="001735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4" w:lineRule="exact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824968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5B6FA20E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61FA6">
        <w:rPr>
          <w:rFonts w:asciiTheme="majorBidi" w:hAnsiTheme="majorBidi" w:cstheme="majorBidi"/>
          <w:sz w:val="30"/>
          <w:szCs w:val="30"/>
          <w:cs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B61FA6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4122D" w14:textId="6A4D944C" w:rsidR="00E003CA" w:rsidRDefault="00E003CA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  <w:cs/>
        </w:rPr>
      </w:pPr>
    </w:p>
    <w:p w14:paraId="5FC2B3FF" w14:textId="5125969E" w:rsidR="000E721D" w:rsidRPr="00824968" w:rsidRDefault="000E721D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824968" w:rsidRDefault="000E721D" w:rsidP="00173579">
      <w:pPr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8778C" w14:textId="77777777" w:rsidR="00B42C25" w:rsidRPr="00B42C25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>(ชาญชัย สกุลเกิดสิน)</w:t>
      </w:r>
    </w:p>
    <w:p w14:paraId="6B7F1158" w14:textId="77777777" w:rsidR="00B42C25" w:rsidRPr="00B42C25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>ผู้สอบบัญชีรับอนุญาต</w:t>
      </w:r>
    </w:p>
    <w:p w14:paraId="55BB3C1B" w14:textId="532BC98B" w:rsidR="00705063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/>
          <w:sz w:val="30"/>
          <w:szCs w:val="30"/>
        </w:rPr>
      </w:pPr>
      <w:r w:rsidRPr="00B42C25">
        <w:rPr>
          <w:rFonts w:asciiTheme="majorBidi" w:hAnsiTheme="majorBidi"/>
          <w:sz w:val="30"/>
          <w:szCs w:val="30"/>
          <w:cs/>
        </w:rPr>
        <w:t xml:space="preserve">เลขทะเบียน </w:t>
      </w:r>
      <w:r w:rsidR="00FC498B">
        <w:rPr>
          <w:rFonts w:asciiTheme="majorBidi" w:hAnsiTheme="majorBidi"/>
          <w:sz w:val="30"/>
          <w:szCs w:val="30"/>
        </w:rPr>
        <w:t>6827</w:t>
      </w:r>
    </w:p>
    <w:p w14:paraId="3B224C12" w14:textId="77777777" w:rsidR="00B42C25" w:rsidRPr="00824968" w:rsidRDefault="00B42C25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824968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824968" w:rsidRDefault="00705063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50CDB6" w14:textId="17B2176C" w:rsidR="001F0B17" w:rsidRPr="00824968" w:rsidRDefault="00FA065E" w:rsidP="0017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4" w:lineRule="exac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23</w:t>
      </w:r>
      <w:r w:rsidR="008F5171"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53027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6AF9">
        <w:rPr>
          <w:rFonts w:asciiTheme="majorBidi" w:hAnsiTheme="majorBidi" w:cstheme="majorBidi"/>
          <w:sz w:val="30"/>
          <w:szCs w:val="30"/>
        </w:rPr>
        <w:t>256</w:t>
      </w:r>
      <w:r w:rsidR="009F13F0">
        <w:rPr>
          <w:rFonts w:asciiTheme="majorBidi" w:hAnsiTheme="majorBidi" w:cstheme="majorBidi"/>
          <w:sz w:val="30"/>
          <w:szCs w:val="30"/>
        </w:rPr>
        <w:t>7</w:t>
      </w:r>
    </w:p>
    <w:p w14:paraId="62A1D260" w14:textId="77777777" w:rsidR="001D0E3B" w:rsidRDefault="001D0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D0E3B" w:rsidSect="00AD35BA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019" w:bottom="576" w:left="1152" w:header="720" w:footer="720" w:gutter="0"/>
      <w:paperSrc w:first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5F85F" w14:textId="77777777" w:rsidR="00277A27" w:rsidRDefault="00277A27" w:rsidP="003B1575">
      <w:r>
        <w:separator/>
      </w:r>
    </w:p>
  </w:endnote>
  <w:endnote w:type="continuationSeparator" w:id="0">
    <w:p w14:paraId="06F40356" w14:textId="77777777" w:rsidR="00277A27" w:rsidRDefault="00277A27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1AD3" w14:textId="77777777" w:rsidR="0010029F" w:rsidRDefault="0010029F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0F07C661" w14:textId="77777777" w:rsidR="0010029F" w:rsidRDefault="0010029F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5081" w14:textId="682892D7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2269B413" w:rsidR="0010029F" w:rsidRPr="009A1935" w:rsidRDefault="0010029F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5776FB">
      <w:rPr>
        <w:rFonts w:ascii="Angsana New" w:hAnsi="Angsana New"/>
        <w:i/>
        <w:iCs/>
        <w:noProof/>
        <w:sz w:val="22"/>
        <w:szCs w:val="22"/>
        <w:lang w:val="en-US" w:eastAsia="en-US"/>
      </w:rPr>
      <w:t>PLT1-Ye'23-set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1BAD" w14:textId="2ABC188A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ECD5" w14:textId="005317B0" w:rsidR="0010029F" w:rsidRPr="00CE373D" w:rsidRDefault="0010029F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10029F" w:rsidRPr="009A1935" w:rsidRDefault="0010029F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68F3" w14:textId="77777777" w:rsidR="0010029F" w:rsidRPr="00035F74" w:rsidRDefault="0010029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10029F" w:rsidRPr="009A1935" w:rsidRDefault="0010029F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F1AA" w14:textId="77777777" w:rsidR="00277A27" w:rsidRDefault="00277A27" w:rsidP="003B1575">
      <w:r>
        <w:separator/>
      </w:r>
    </w:p>
  </w:footnote>
  <w:footnote w:type="continuationSeparator" w:id="0">
    <w:p w14:paraId="6FE685FA" w14:textId="77777777" w:rsidR="00277A27" w:rsidRDefault="00277A27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AA9A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10029F" w:rsidRPr="00DA3E69" w:rsidRDefault="0010029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9AC0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3841B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06FB6CF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C4E31C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49A70D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cs/>
      </w:rPr>
    </w:pPr>
  </w:p>
  <w:p w14:paraId="089A7D8F" w14:textId="77777777" w:rsidR="0010029F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CF96A4" w14:textId="77777777" w:rsidR="0010029F" w:rsidRPr="00213F9E" w:rsidRDefault="0010029F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4DD6" w14:textId="16A9754F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E32E8C8" w14:textId="014C74F0" w:rsidR="0010029F" w:rsidRPr="00173579" w:rsidRDefault="0010029F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6D2EC84B" w14:textId="36C6CC6D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  <w:p w14:paraId="039D3543" w14:textId="77777777" w:rsidR="00467499" w:rsidRPr="00173579" w:rsidRDefault="00467499" w:rsidP="00173579">
    <w:pPr>
      <w:pStyle w:val="Header"/>
      <w:spacing w:line="17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4240" w14:textId="4FDAC830" w:rsidR="0010029F" w:rsidRDefault="0010029F" w:rsidP="00417273">
    <w:pPr>
      <w:pStyle w:val="Header"/>
    </w:pPr>
  </w:p>
  <w:p w14:paraId="5FCB701F" w14:textId="77777777" w:rsidR="0010029F" w:rsidRPr="001F0B17" w:rsidRDefault="001002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3980" w14:textId="1C7A37F1" w:rsidR="0010029F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7C0CF07" w14:textId="5AD2F50A" w:rsidR="005776FB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0F74FF" w14:textId="6E0837D8" w:rsidR="005776FB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C53582C" w14:textId="77777777" w:rsidR="005776FB" w:rsidRPr="0015279A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C754" w14:textId="589A2A69" w:rsidR="0010029F" w:rsidRDefault="0010029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D59D9EF" w14:textId="6B0A6CDB" w:rsidR="005776FB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9FEEEE5" w14:textId="141F78DF" w:rsidR="005776FB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6CC6E6" w14:textId="77777777" w:rsidR="005776FB" w:rsidRPr="0015279A" w:rsidRDefault="005776FB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45773D"/>
    <w:multiLevelType w:val="hybridMultilevel"/>
    <w:tmpl w:val="3BAA5582"/>
    <w:lvl w:ilvl="0" w:tplc="6A6E9908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95D138F"/>
    <w:multiLevelType w:val="hybridMultilevel"/>
    <w:tmpl w:val="97949096"/>
    <w:lvl w:ilvl="0" w:tplc="52D4E9B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918B0"/>
    <w:multiLevelType w:val="hybridMultilevel"/>
    <w:tmpl w:val="B2A4EE64"/>
    <w:lvl w:ilvl="0" w:tplc="F97EF2E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06403A4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5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3FD68AE"/>
    <w:multiLevelType w:val="hybridMultilevel"/>
    <w:tmpl w:val="4052DAAE"/>
    <w:lvl w:ilvl="0" w:tplc="1F64870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95003196">
    <w:abstractNumId w:val="6"/>
  </w:num>
  <w:num w:numId="2" w16cid:durableId="2039040577">
    <w:abstractNumId w:val="5"/>
  </w:num>
  <w:num w:numId="3" w16cid:durableId="1249001562">
    <w:abstractNumId w:val="9"/>
  </w:num>
  <w:num w:numId="4" w16cid:durableId="181287829">
    <w:abstractNumId w:val="7"/>
  </w:num>
  <w:num w:numId="5" w16cid:durableId="1142427682">
    <w:abstractNumId w:val="8"/>
  </w:num>
  <w:num w:numId="6" w16cid:durableId="1438525744">
    <w:abstractNumId w:val="3"/>
  </w:num>
  <w:num w:numId="7" w16cid:durableId="726343421">
    <w:abstractNumId w:val="2"/>
  </w:num>
  <w:num w:numId="8" w16cid:durableId="502553557">
    <w:abstractNumId w:val="0"/>
  </w:num>
  <w:num w:numId="9" w16cid:durableId="231620103">
    <w:abstractNumId w:val="1"/>
  </w:num>
  <w:num w:numId="10" w16cid:durableId="370804489">
    <w:abstractNumId w:val="4"/>
  </w:num>
  <w:num w:numId="11" w16cid:durableId="463811771">
    <w:abstractNumId w:val="18"/>
  </w:num>
  <w:num w:numId="12" w16cid:durableId="1524589889">
    <w:abstractNumId w:val="14"/>
  </w:num>
  <w:num w:numId="13" w16cid:durableId="1587379712">
    <w:abstractNumId w:val="33"/>
  </w:num>
  <w:num w:numId="14" w16cid:durableId="1741051619">
    <w:abstractNumId w:val="17"/>
  </w:num>
  <w:num w:numId="15" w16cid:durableId="1591038608">
    <w:abstractNumId w:val="21"/>
  </w:num>
  <w:num w:numId="16" w16cid:durableId="176887942">
    <w:abstractNumId w:val="27"/>
  </w:num>
  <w:num w:numId="17" w16cid:durableId="502166053">
    <w:abstractNumId w:val="34"/>
  </w:num>
  <w:num w:numId="18" w16cid:durableId="1491209750">
    <w:abstractNumId w:val="25"/>
  </w:num>
  <w:num w:numId="19" w16cid:durableId="469056114">
    <w:abstractNumId w:val="20"/>
  </w:num>
  <w:num w:numId="20" w16cid:durableId="373429627">
    <w:abstractNumId w:val="13"/>
  </w:num>
  <w:num w:numId="21" w16cid:durableId="620382239">
    <w:abstractNumId w:val="32"/>
  </w:num>
  <w:num w:numId="22" w16cid:durableId="265575666">
    <w:abstractNumId w:val="26"/>
  </w:num>
  <w:num w:numId="23" w16cid:durableId="2094084981">
    <w:abstractNumId w:val="29"/>
  </w:num>
  <w:num w:numId="24" w16cid:durableId="7092325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829603">
    <w:abstractNumId w:val="12"/>
  </w:num>
  <w:num w:numId="26" w16cid:durableId="461267882">
    <w:abstractNumId w:val="35"/>
  </w:num>
  <w:num w:numId="27" w16cid:durableId="634415126">
    <w:abstractNumId w:val="23"/>
  </w:num>
  <w:num w:numId="28" w16cid:durableId="457378355">
    <w:abstractNumId w:val="36"/>
  </w:num>
  <w:num w:numId="29" w16cid:durableId="1641350065">
    <w:abstractNumId w:val="11"/>
  </w:num>
  <w:num w:numId="30" w16cid:durableId="1195657872">
    <w:abstractNumId w:val="19"/>
  </w:num>
  <w:num w:numId="31" w16cid:durableId="788354424">
    <w:abstractNumId w:val="24"/>
  </w:num>
  <w:num w:numId="32" w16cid:durableId="1812822269">
    <w:abstractNumId w:val="15"/>
  </w:num>
  <w:num w:numId="33" w16cid:durableId="104006027">
    <w:abstractNumId w:val="30"/>
  </w:num>
  <w:num w:numId="34" w16cid:durableId="989792315">
    <w:abstractNumId w:val="16"/>
  </w:num>
  <w:num w:numId="35" w16cid:durableId="1718511882">
    <w:abstractNumId w:val="10"/>
  </w:num>
  <w:num w:numId="36" w16cid:durableId="339242706">
    <w:abstractNumId w:val="28"/>
  </w:num>
  <w:num w:numId="37" w16cid:durableId="263849762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83D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2CCF"/>
    <w:rsid w:val="00013059"/>
    <w:rsid w:val="00013082"/>
    <w:rsid w:val="00013338"/>
    <w:rsid w:val="00014A41"/>
    <w:rsid w:val="0001561F"/>
    <w:rsid w:val="00015ACE"/>
    <w:rsid w:val="00015CC0"/>
    <w:rsid w:val="00015DCE"/>
    <w:rsid w:val="00016158"/>
    <w:rsid w:val="000162A3"/>
    <w:rsid w:val="00016472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9D9"/>
    <w:rsid w:val="00031B09"/>
    <w:rsid w:val="00031BC4"/>
    <w:rsid w:val="00031F58"/>
    <w:rsid w:val="00032D93"/>
    <w:rsid w:val="0003302D"/>
    <w:rsid w:val="000330D7"/>
    <w:rsid w:val="00033268"/>
    <w:rsid w:val="000336CE"/>
    <w:rsid w:val="00033C4E"/>
    <w:rsid w:val="0003403A"/>
    <w:rsid w:val="000340C2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4FD"/>
    <w:rsid w:val="00041509"/>
    <w:rsid w:val="000417A1"/>
    <w:rsid w:val="00042097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396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6B5E"/>
    <w:rsid w:val="00057401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E15"/>
    <w:rsid w:val="00086FA9"/>
    <w:rsid w:val="0008700C"/>
    <w:rsid w:val="00087656"/>
    <w:rsid w:val="0008797B"/>
    <w:rsid w:val="00087E58"/>
    <w:rsid w:val="00090AFF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1BEC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60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4B38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26A"/>
    <w:rsid w:val="000D0633"/>
    <w:rsid w:val="000D0A77"/>
    <w:rsid w:val="000D0FC4"/>
    <w:rsid w:val="000D1179"/>
    <w:rsid w:val="000D1416"/>
    <w:rsid w:val="000D1729"/>
    <w:rsid w:val="000D1FFB"/>
    <w:rsid w:val="000D28CC"/>
    <w:rsid w:val="000D2E93"/>
    <w:rsid w:val="000D3856"/>
    <w:rsid w:val="000D4551"/>
    <w:rsid w:val="000D4735"/>
    <w:rsid w:val="000D52B3"/>
    <w:rsid w:val="000D556B"/>
    <w:rsid w:val="000D579E"/>
    <w:rsid w:val="000D5826"/>
    <w:rsid w:val="000D582E"/>
    <w:rsid w:val="000D5FD2"/>
    <w:rsid w:val="000D6653"/>
    <w:rsid w:val="000D69CA"/>
    <w:rsid w:val="000D69D4"/>
    <w:rsid w:val="000D6F91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C8D"/>
    <w:rsid w:val="000E2D19"/>
    <w:rsid w:val="000E2F8C"/>
    <w:rsid w:val="000E33F9"/>
    <w:rsid w:val="000E3508"/>
    <w:rsid w:val="000E3EA1"/>
    <w:rsid w:val="000E56DE"/>
    <w:rsid w:val="000E70F4"/>
    <w:rsid w:val="000E721D"/>
    <w:rsid w:val="000E75C8"/>
    <w:rsid w:val="000E7A90"/>
    <w:rsid w:val="000E7B73"/>
    <w:rsid w:val="000E7BE6"/>
    <w:rsid w:val="000F009B"/>
    <w:rsid w:val="000F0184"/>
    <w:rsid w:val="000F04D3"/>
    <w:rsid w:val="000F085A"/>
    <w:rsid w:val="000F09C0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1BD"/>
    <w:rsid w:val="000F550A"/>
    <w:rsid w:val="000F59F0"/>
    <w:rsid w:val="000F5B82"/>
    <w:rsid w:val="000F5D5C"/>
    <w:rsid w:val="000F6AAD"/>
    <w:rsid w:val="000F73FE"/>
    <w:rsid w:val="000F7461"/>
    <w:rsid w:val="00100001"/>
    <w:rsid w:val="0010029F"/>
    <w:rsid w:val="00100A51"/>
    <w:rsid w:val="00100A73"/>
    <w:rsid w:val="00100F71"/>
    <w:rsid w:val="00101124"/>
    <w:rsid w:val="0010179C"/>
    <w:rsid w:val="0010180C"/>
    <w:rsid w:val="00101BC0"/>
    <w:rsid w:val="00101D91"/>
    <w:rsid w:val="00101E07"/>
    <w:rsid w:val="001021B6"/>
    <w:rsid w:val="0010230A"/>
    <w:rsid w:val="0010264B"/>
    <w:rsid w:val="00102703"/>
    <w:rsid w:val="001027D3"/>
    <w:rsid w:val="00102A0A"/>
    <w:rsid w:val="00102E79"/>
    <w:rsid w:val="00102E91"/>
    <w:rsid w:val="00102F7F"/>
    <w:rsid w:val="0010362D"/>
    <w:rsid w:val="0010371B"/>
    <w:rsid w:val="0010372A"/>
    <w:rsid w:val="001037A0"/>
    <w:rsid w:val="001037B7"/>
    <w:rsid w:val="0010392A"/>
    <w:rsid w:val="00103FE9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725"/>
    <w:rsid w:val="00107952"/>
    <w:rsid w:val="00107F7E"/>
    <w:rsid w:val="00110548"/>
    <w:rsid w:val="001105B9"/>
    <w:rsid w:val="00110A9C"/>
    <w:rsid w:val="00110D56"/>
    <w:rsid w:val="00110E7E"/>
    <w:rsid w:val="0011171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365"/>
    <w:rsid w:val="001138BB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4F1"/>
    <w:rsid w:val="001167E1"/>
    <w:rsid w:val="00116AC4"/>
    <w:rsid w:val="00117028"/>
    <w:rsid w:val="00117174"/>
    <w:rsid w:val="00117228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466"/>
    <w:rsid w:val="0012470E"/>
    <w:rsid w:val="00124A6A"/>
    <w:rsid w:val="00124C18"/>
    <w:rsid w:val="00124E37"/>
    <w:rsid w:val="00125066"/>
    <w:rsid w:val="00125344"/>
    <w:rsid w:val="001253E0"/>
    <w:rsid w:val="00125408"/>
    <w:rsid w:val="0012559A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BF3"/>
    <w:rsid w:val="00130D50"/>
    <w:rsid w:val="00130F6C"/>
    <w:rsid w:val="001310F1"/>
    <w:rsid w:val="00131628"/>
    <w:rsid w:val="001317FA"/>
    <w:rsid w:val="0013197E"/>
    <w:rsid w:val="00132C35"/>
    <w:rsid w:val="00132D6B"/>
    <w:rsid w:val="0013329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288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185"/>
    <w:rsid w:val="001438BB"/>
    <w:rsid w:val="001442B2"/>
    <w:rsid w:val="00144CDC"/>
    <w:rsid w:val="00144D02"/>
    <w:rsid w:val="0014512B"/>
    <w:rsid w:val="00145251"/>
    <w:rsid w:val="00145DF0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1AB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40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24F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579"/>
    <w:rsid w:val="00173D38"/>
    <w:rsid w:val="00173D45"/>
    <w:rsid w:val="00174221"/>
    <w:rsid w:val="001745CD"/>
    <w:rsid w:val="001749E8"/>
    <w:rsid w:val="00174E0F"/>
    <w:rsid w:val="0017535F"/>
    <w:rsid w:val="001753B8"/>
    <w:rsid w:val="001759FE"/>
    <w:rsid w:val="00175A13"/>
    <w:rsid w:val="00175DCF"/>
    <w:rsid w:val="0017605F"/>
    <w:rsid w:val="001766F1"/>
    <w:rsid w:val="00176B3F"/>
    <w:rsid w:val="00176F6A"/>
    <w:rsid w:val="00177297"/>
    <w:rsid w:val="0017793C"/>
    <w:rsid w:val="00177A51"/>
    <w:rsid w:val="00177AC6"/>
    <w:rsid w:val="00177C96"/>
    <w:rsid w:val="00177ECD"/>
    <w:rsid w:val="001803B8"/>
    <w:rsid w:val="00180DE5"/>
    <w:rsid w:val="00181679"/>
    <w:rsid w:val="00181834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08"/>
    <w:rsid w:val="0018686B"/>
    <w:rsid w:val="00186B7A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1B"/>
    <w:rsid w:val="00193876"/>
    <w:rsid w:val="00193D27"/>
    <w:rsid w:val="001941C9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510"/>
    <w:rsid w:val="00196B7A"/>
    <w:rsid w:val="00196E0C"/>
    <w:rsid w:val="00197796"/>
    <w:rsid w:val="00197D17"/>
    <w:rsid w:val="00197D8E"/>
    <w:rsid w:val="00197E78"/>
    <w:rsid w:val="00197F8E"/>
    <w:rsid w:val="001A00BD"/>
    <w:rsid w:val="001A02B9"/>
    <w:rsid w:val="001A02D1"/>
    <w:rsid w:val="001A0E95"/>
    <w:rsid w:val="001A1246"/>
    <w:rsid w:val="001A1427"/>
    <w:rsid w:val="001A1476"/>
    <w:rsid w:val="001A14F5"/>
    <w:rsid w:val="001A180C"/>
    <w:rsid w:val="001A18BF"/>
    <w:rsid w:val="001A2082"/>
    <w:rsid w:val="001A22B7"/>
    <w:rsid w:val="001A22F8"/>
    <w:rsid w:val="001A2483"/>
    <w:rsid w:val="001A268A"/>
    <w:rsid w:val="001A2751"/>
    <w:rsid w:val="001A2773"/>
    <w:rsid w:val="001A35DF"/>
    <w:rsid w:val="001A3747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84"/>
    <w:rsid w:val="001B25B4"/>
    <w:rsid w:val="001B2D1F"/>
    <w:rsid w:val="001B2D87"/>
    <w:rsid w:val="001B3448"/>
    <w:rsid w:val="001B347A"/>
    <w:rsid w:val="001B4406"/>
    <w:rsid w:val="001B4AE5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289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77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6C2"/>
    <w:rsid w:val="001C7BB7"/>
    <w:rsid w:val="001D0036"/>
    <w:rsid w:val="001D01F6"/>
    <w:rsid w:val="001D036D"/>
    <w:rsid w:val="001D04C0"/>
    <w:rsid w:val="001D0726"/>
    <w:rsid w:val="001D09B0"/>
    <w:rsid w:val="001D0E3B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4B6"/>
    <w:rsid w:val="001D572B"/>
    <w:rsid w:val="001D5DB6"/>
    <w:rsid w:val="001D652F"/>
    <w:rsid w:val="001D6555"/>
    <w:rsid w:val="001D711A"/>
    <w:rsid w:val="001D7524"/>
    <w:rsid w:val="001D7592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8F4"/>
    <w:rsid w:val="001E1D5B"/>
    <w:rsid w:val="001E1DBF"/>
    <w:rsid w:val="001E2B14"/>
    <w:rsid w:val="001E3D2E"/>
    <w:rsid w:val="001E3EBE"/>
    <w:rsid w:val="001E41A7"/>
    <w:rsid w:val="001E5088"/>
    <w:rsid w:val="001E5485"/>
    <w:rsid w:val="001E5F06"/>
    <w:rsid w:val="001E65D3"/>
    <w:rsid w:val="001E6978"/>
    <w:rsid w:val="001E6A2D"/>
    <w:rsid w:val="001E6A51"/>
    <w:rsid w:val="001E7130"/>
    <w:rsid w:val="001E7816"/>
    <w:rsid w:val="001E7B55"/>
    <w:rsid w:val="001E7E7E"/>
    <w:rsid w:val="001E7F38"/>
    <w:rsid w:val="001F0B04"/>
    <w:rsid w:val="001F0B17"/>
    <w:rsid w:val="001F0C85"/>
    <w:rsid w:val="001F126D"/>
    <w:rsid w:val="001F13CA"/>
    <w:rsid w:val="001F28A6"/>
    <w:rsid w:val="001F2E3A"/>
    <w:rsid w:val="001F330E"/>
    <w:rsid w:val="001F340F"/>
    <w:rsid w:val="001F388A"/>
    <w:rsid w:val="001F4585"/>
    <w:rsid w:val="001F4721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59A5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08F7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C1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1C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721"/>
    <w:rsid w:val="00225947"/>
    <w:rsid w:val="00225A16"/>
    <w:rsid w:val="002266E3"/>
    <w:rsid w:val="00226750"/>
    <w:rsid w:val="00226ADB"/>
    <w:rsid w:val="00226C5E"/>
    <w:rsid w:val="00226D07"/>
    <w:rsid w:val="00230059"/>
    <w:rsid w:val="00230938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36DC8"/>
    <w:rsid w:val="00240919"/>
    <w:rsid w:val="002410FB"/>
    <w:rsid w:val="002414A3"/>
    <w:rsid w:val="00241A9F"/>
    <w:rsid w:val="00241AC6"/>
    <w:rsid w:val="00241CED"/>
    <w:rsid w:val="00242977"/>
    <w:rsid w:val="00242BD8"/>
    <w:rsid w:val="00243179"/>
    <w:rsid w:val="00243326"/>
    <w:rsid w:val="00243511"/>
    <w:rsid w:val="0024400B"/>
    <w:rsid w:val="00244586"/>
    <w:rsid w:val="00244B53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57C0D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5CA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67522"/>
    <w:rsid w:val="00267A86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313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6FDA"/>
    <w:rsid w:val="002778C2"/>
    <w:rsid w:val="002779F9"/>
    <w:rsid w:val="00277A27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93A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87B61"/>
    <w:rsid w:val="002904F0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20F"/>
    <w:rsid w:val="0029434D"/>
    <w:rsid w:val="00294362"/>
    <w:rsid w:val="002943C9"/>
    <w:rsid w:val="002946A5"/>
    <w:rsid w:val="002953D1"/>
    <w:rsid w:val="0029550F"/>
    <w:rsid w:val="0029622E"/>
    <w:rsid w:val="00296A34"/>
    <w:rsid w:val="00296EF5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14C"/>
    <w:rsid w:val="002A2834"/>
    <w:rsid w:val="002A2901"/>
    <w:rsid w:val="002A2BAE"/>
    <w:rsid w:val="002A38D9"/>
    <w:rsid w:val="002A40B8"/>
    <w:rsid w:val="002A429A"/>
    <w:rsid w:val="002A4D39"/>
    <w:rsid w:val="002A4E3F"/>
    <w:rsid w:val="002A51FD"/>
    <w:rsid w:val="002A5911"/>
    <w:rsid w:val="002A5E3E"/>
    <w:rsid w:val="002A6440"/>
    <w:rsid w:val="002A6A2C"/>
    <w:rsid w:val="002A6B91"/>
    <w:rsid w:val="002A7029"/>
    <w:rsid w:val="002A70A8"/>
    <w:rsid w:val="002A74EC"/>
    <w:rsid w:val="002A74F0"/>
    <w:rsid w:val="002A7953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74C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BB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8E4"/>
    <w:rsid w:val="002C7D7D"/>
    <w:rsid w:val="002C7E8C"/>
    <w:rsid w:val="002C7FA6"/>
    <w:rsid w:val="002D0D99"/>
    <w:rsid w:val="002D1ACA"/>
    <w:rsid w:val="002D1FAD"/>
    <w:rsid w:val="002D2003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D7B55"/>
    <w:rsid w:val="002E1022"/>
    <w:rsid w:val="002E1045"/>
    <w:rsid w:val="002E17D8"/>
    <w:rsid w:val="002E18AE"/>
    <w:rsid w:val="002E2BB9"/>
    <w:rsid w:val="002E2C22"/>
    <w:rsid w:val="002E3216"/>
    <w:rsid w:val="002E3581"/>
    <w:rsid w:val="002E3DCA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7E7"/>
    <w:rsid w:val="002F1DAE"/>
    <w:rsid w:val="002F1E04"/>
    <w:rsid w:val="002F1FD1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14E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0D0"/>
    <w:rsid w:val="00301269"/>
    <w:rsid w:val="003012DC"/>
    <w:rsid w:val="00301589"/>
    <w:rsid w:val="00301654"/>
    <w:rsid w:val="00301CDF"/>
    <w:rsid w:val="00302229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4F12"/>
    <w:rsid w:val="00305F61"/>
    <w:rsid w:val="00306103"/>
    <w:rsid w:val="00306197"/>
    <w:rsid w:val="00306A54"/>
    <w:rsid w:val="00306BE5"/>
    <w:rsid w:val="0030749F"/>
    <w:rsid w:val="003074A0"/>
    <w:rsid w:val="00307663"/>
    <w:rsid w:val="003077C8"/>
    <w:rsid w:val="0030784D"/>
    <w:rsid w:val="00307C0C"/>
    <w:rsid w:val="00307CB5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48C"/>
    <w:rsid w:val="00314621"/>
    <w:rsid w:val="0031474D"/>
    <w:rsid w:val="00314AF7"/>
    <w:rsid w:val="00314D1B"/>
    <w:rsid w:val="00314DF1"/>
    <w:rsid w:val="00314E65"/>
    <w:rsid w:val="00314E7A"/>
    <w:rsid w:val="00315261"/>
    <w:rsid w:val="00315336"/>
    <w:rsid w:val="00315C37"/>
    <w:rsid w:val="00316114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6AF"/>
    <w:rsid w:val="00321FF6"/>
    <w:rsid w:val="00322149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1A66"/>
    <w:rsid w:val="0033230D"/>
    <w:rsid w:val="00332B3D"/>
    <w:rsid w:val="00333797"/>
    <w:rsid w:val="00333F57"/>
    <w:rsid w:val="00334352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38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19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DA0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3CF0"/>
    <w:rsid w:val="00354255"/>
    <w:rsid w:val="003548C8"/>
    <w:rsid w:val="0035497F"/>
    <w:rsid w:val="003556F8"/>
    <w:rsid w:val="003558CD"/>
    <w:rsid w:val="00355CF0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19B1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1DB9"/>
    <w:rsid w:val="003724FA"/>
    <w:rsid w:val="003726DA"/>
    <w:rsid w:val="003729CA"/>
    <w:rsid w:val="00372E97"/>
    <w:rsid w:val="00372EE6"/>
    <w:rsid w:val="003730DD"/>
    <w:rsid w:val="00373537"/>
    <w:rsid w:val="0037368C"/>
    <w:rsid w:val="003743D8"/>
    <w:rsid w:val="0037463D"/>
    <w:rsid w:val="003755B7"/>
    <w:rsid w:val="0037578A"/>
    <w:rsid w:val="003757AF"/>
    <w:rsid w:val="00375B57"/>
    <w:rsid w:val="00376EF1"/>
    <w:rsid w:val="003771C6"/>
    <w:rsid w:val="003774BA"/>
    <w:rsid w:val="00377711"/>
    <w:rsid w:val="00377C4E"/>
    <w:rsid w:val="00377FB6"/>
    <w:rsid w:val="00380180"/>
    <w:rsid w:val="00380682"/>
    <w:rsid w:val="00380FC9"/>
    <w:rsid w:val="00381207"/>
    <w:rsid w:val="00381777"/>
    <w:rsid w:val="003819E2"/>
    <w:rsid w:val="003821BF"/>
    <w:rsid w:val="003822F4"/>
    <w:rsid w:val="0038249D"/>
    <w:rsid w:val="0038278F"/>
    <w:rsid w:val="00382E12"/>
    <w:rsid w:val="0038377F"/>
    <w:rsid w:val="0038383F"/>
    <w:rsid w:val="003839B6"/>
    <w:rsid w:val="003839E0"/>
    <w:rsid w:val="003844DC"/>
    <w:rsid w:val="00384A43"/>
    <w:rsid w:val="00385358"/>
    <w:rsid w:val="003857C7"/>
    <w:rsid w:val="00385813"/>
    <w:rsid w:val="00385816"/>
    <w:rsid w:val="003859CD"/>
    <w:rsid w:val="00385E8D"/>
    <w:rsid w:val="00385EC9"/>
    <w:rsid w:val="0038689A"/>
    <w:rsid w:val="00386DF3"/>
    <w:rsid w:val="00387161"/>
    <w:rsid w:val="003875C8"/>
    <w:rsid w:val="00387C1D"/>
    <w:rsid w:val="00390324"/>
    <w:rsid w:val="003903F8"/>
    <w:rsid w:val="00390413"/>
    <w:rsid w:val="00390672"/>
    <w:rsid w:val="00390B18"/>
    <w:rsid w:val="00390B2C"/>
    <w:rsid w:val="00390D90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5ED3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1C1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651"/>
    <w:rsid w:val="003B1756"/>
    <w:rsid w:val="003B19EE"/>
    <w:rsid w:val="003B1E7C"/>
    <w:rsid w:val="003B21DF"/>
    <w:rsid w:val="003B23F6"/>
    <w:rsid w:val="003B316A"/>
    <w:rsid w:val="003B317E"/>
    <w:rsid w:val="003B36C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B6B"/>
    <w:rsid w:val="003C1F75"/>
    <w:rsid w:val="003C274A"/>
    <w:rsid w:val="003C2930"/>
    <w:rsid w:val="003C2C5B"/>
    <w:rsid w:val="003C3815"/>
    <w:rsid w:val="003C3CF1"/>
    <w:rsid w:val="003C460C"/>
    <w:rsid w:val="003C460F"/>
    <w:rsid w:val="003C497C"/>
    <w:rsid w:val="003C4C73"/>
    <w:rsid w:val="003C54F8"/>
    <w:rsid w:val="003C58D7"/>
    <w:rsid w:val="003C5A20"/>
    <w:rsid w:val="003C5CBD"/>
    <w:rsid w:val="003C5D49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38B"/>
    <w:rsid w:val="003E0788"/>
    <w:rsid w:val="003E07B7"/>
    <w:rsid w:val="003E0B8D"/>
    <w:rsid w:val="003E0BBA"/>
    <w:rsid w:val="003E0FF0"/>
    <w:rsid w:val="003E150A"/>
    <w:rsid w:val="003E15E1"/>
    <w:rsid w:val="003E1714"/>
    <w:rsid w:val="003E1A49"/>
    <w:rsid w:val="003E1E9B"/>
    <w:rsid w:val="003E29B4"/>
    <w:rsid w:val="003E2C2B"/>
    <w:rsid w:val="003E2D15"/>
    <w:rsid w:val="003E2DEE"/>
    <w:rsid w:val="003E30B5"/>
    <w:rsid w:val="003E3109"/>
    <w:rsid w:val="003E3154"/>
    <w:rsid w:val="003E351D"/>
    <w:rsid w:val="003E43F9"/>
    <w:rsid w:val="003E4B22"/>
    <w:rsid w:val="003E4F75"/>
    <w:rsid w:val="003E4FD8"/>
    <w:rsid w:val="003E500A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0FC4"/>
    <w:rsid w:val="003F100C"/>
    <w:rsid w:val="003F148D"/>
    <w:rsid w:val="003F1498"/>
    <w:rsid w:val="003F16F7"/>
    <w:rsid w:val="003F1803"/>
    <w:rsid w:val="003F1D4A"/>
    <w:rsid w:val="003F1E09"/>
    <w:rsid w:val="003F217B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07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1C34"/>
    <w:rsid w:val="00411CFF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4DEA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4C23"/>
    <w:rsid w:val="00425089"/>
    <w:rsid w:val="004254BA"/>
    <w:rsid w:val="00425B10"/>
    <w:rsid w:val="00425BD8"/>
    <w:rsid w:val="00425F40"/>
    <w:rsid w:val="004263F8"/>
    <w:rsid w:val="00426427"/>
    <w:rsid w:val="00426890"/>
    <w:rsid w:val="00426ED4"/>
    <w:rsid w:val="00427560"/>
    <w:rsid w:val="004279D6"/>
    <w:rsid w:val="00430343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82A"/>
    <w:rsid w:val="00433AAC"/>
    <w:rsid w:val="00433EB2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AB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3EEA"/>
    <w:rsid w:val="004441EE"/>
    <w:rsid w:val="004446C1"/>
    <w:rsid w:val="00444D48"/>
    <w:rsid w:val="00444EFE"/>
    <w:rsid w:val="004451D2"/>
    <w:rsid w:val="0044522C"/>
    <w:rsid w:val="004453B9"/>
    <w:rsid w:val="004455BD"/>
    <w:rsid w:val="00445AE5"/>
    <w:rsid w:val="00445BF2"/>
    <w:rsid w:val="00445C8B"/>
    <w:rsid w:val="004460C6"/>
    <w:rsid w:val="00446FFF"/>
    <w:rsid w:val="00447052"/>
    <w:rsid w:val="004470CB"/>
    <w:rsid w:val="004476A3"/>
    <w:rsid w:val="00447860"/>
    <w:rsid w:val="004503EC"/>
    <w:rsid w:val="004505F5"/>
    <w:rsid w:val="004508A1"/>
    <w:rsid w:val="004508EB"/>
    <w:rsid w:val="00450E42"/>
    <w:rsid w:val="0045104B"/>
    <w:rsid w:val="004515FF"/>
    <w:rsid w:val="0045189E"/>
    <w:rsid w:val="00451CBB"/>
    <w:rsid w:val="00451D37"/>
    <w:rsid w:val="00451ED3"/>
    <w:rsid w:val="004523C7"/>
    <w:rsid w:val="004524DE"/>
    <w:rsid w:val="0045275E"/>
    <w:rsid w:val="00453303"/>
    <w:rsid w:val="0045366F"/>
    <w:rsid w:val="00453F7B"/>
    <w:rsid w:val="00454067"/>
    <w:rsid w:val="0045415C"/>
    <w:rsid w:val="004545A0"/>
    <w:rsid w:val="004545F2"/>
    <w:rsid w:val="00454ABB"/>
    <w:rsid w:val="00455035"/>
    <w:rsid w:val="004550E5"/>
    <w:rsid w:val="004553C4"/>
    <w:rsid w:val="0045576D"/>
    <w:rsid w:val="004560E0"/>
    <w:rsid w:val="004563C8"/>
    <w:rsid w:val="00456536"/>
    <w:rsid w:val="0045678D"/>
    <w:rsid w:val="00456977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4783"/>
    <w:rsid w:val="00464DCB"/>
    <w:rsid w:val="00465957"/>
    <w:rsid w:val="00465D93"/>
    <w:rsid w:val="00465E7F"/>
    <w:rsid w:val="00465EEF"/>
    <w:rsid w:val="00467373"/>
    <w:rsid w:val="00467499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5E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579"/>
    <w:rsid w:val="00476844"/>
    <w:rsid w:val="00476F97"/>
    <w:rsid w:val="004771BE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299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DC"/>
    <w:rsid w:val="004932FB"/>
    <w:rsid w:val="00493DD4"/>
    <w:rsid w:val="00494317"/>
    <w:rsid w:val="00494D9A"/>
    <w:rsid w:val="00494E62"/>
    <w:rsid w:val="004953DD"/>
    <w:rsid w:val="0049558F"/>
    <w:rsid w:val="00495939"/>
    <w:rsid w:val="00496910"/>
    <w:rsid w:val="004971DF"/>
    <w:rsid w:val="00497371"/>
    <w:rsid w:val="004973B3"/>
    <w:rsid w:val="004977F4"/>
    <w:rsid w:val="00497933"/>
    <w:rsid w:val="00497BF2"/>
    <w:rsid w:val="004A0143"/>
    <w:rsid w:val="004A0900"/>
    <w:rsid w:val="004A0A82"/>
    <w:rsid w:val="004A0B68"/>
    <w:rsid w:val="004A0C4E"/>
    <w:rsid w:val="004A12DF"/>
    <w:rsid w:val="004A1A74"/>
    <w:rsid w:val="004A1AAA"/>
    <w:rsid w:val="004A1ECA"/>
    <w:rsid w:val="004A2A36"/>
    <w:rsid w:val="004A2F07"/>
    <w:rsid w:val="004A3A77"/>
    <w:rsid w:val="004A4003"/>
    <w:rsid w:val="004A40F1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761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B44"/>
    <w:rsid w:val="004B1F18"/>
    <w:rsid w:val="004B23C4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C6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AB0"/>
    <w:rsid w:val="004D6C9D"/>
    <w:rsid w:val="004D716A"/>
    <w:rsid w:val="004D7263"/>
    <w:rsid w:val="004D7391"/>
    <w:rsid w:val="004D7512"/>
    <w:rsid w:val="004D7D47"/>
    <w:rsid w:val="004D7DE0"/>
    <w:rsid w:val="004E0116"/>
    <w:rsid w:val="004E02FB"/>
    <w:rsid w:val="004E05A8"/>
    <w:rsid w:val="004E0671"/>
    <w:rsid w:val="004E0680"/>
    <w:rsid w:val="004E1C0D"/>
    <w:rsid w:val="004E1CEC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6D07"/>
    <w:rsid w:val="004E6E07"/>
    <w:rsid w:val="004E7465"/>
    <w:rsid w:val="004E7A4E"/>
    <w:rsid w:val="004F04C6"/>
    <w:rsid w:val="004F05C7"/>
    <w:rsid w:val="004F11B5"/>
    <w:rsid w:val="004F11E7"/>
    <w:rsid w:val="004F180C"/>
    <w:rsid w:val="004F1FF6"/>
    <w:rsid w:val="004F206E"/>
    <w:rsid w:val="004F2C4C"/>
    <w:rsid w:val="004F3018"/>
    <w:rsid w:val="004F3019"/>
    <w:rsid w:val="004F32EB"/>
    <w:rsid w:val="004F34A3"/>
    <w:rsid w:val="004F3690"/>
    <w:rsid w:val="004F392F"/>
    <w:rsid w:val="004F398F"/>
    <w:rsid w:val="004F3CE8"/>
    <w:rsid w:val="004F40A1"/>
    <w:rsid w:val="004F49B2"/>
    <w:rsid w:val="004F49E7"/>
    <w:rsid w:val="004F4A07"/>
    <w:rsid w:val="004F4A69"/>
    <w:rsid w:val="004F5238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84D"/>
    <w:rsid w:val="00510E02"/>
    <w:rsid w:val="005113A8"/>
    <w:rsid w:val="0051141F"/>
    <w:rsid w:val="0051147C"/>
    <w:rsid w:val="00511E27"/>
    <w:rsid w:val="00511FD2"/>
    <w:rsid w:val="005121C0"/>
    <w:rsid w:val="00512404"/>
    <w:rsid w:val="00512CE6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247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576B"/>
    <w:rsid w:val="00525CCD"/>
    <w:rsid w:val="0052671F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553"/>
    <w:rsid w:val="005327C6"/>
    <w:rsid w:val="00532A31"/>
    <w:rsid w:val="00532D44"/>
    <w:rsid w:val="00532F29"/>
    <w:rsid w:val="00532F34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021F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4674"/>
    <w:rsid w:val="005454F9"/>
    <w:rsid w:val="00545661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47DB5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033"/>
    <w:rsid w:val="0055235D"/>
    <w:rsid w:val="00552973"/>
    <w:rsid w:val="00552C06"/>
    <w:rsid w:val="00552DDA"/>
    <w:rsid w:val="0055376C"/>
    <w:rsid w:val="0055383D"/>
    <w:rsid w:val="00553859"/>
    <w:rsid w:val="005538FA"/>
    <w:rsid w:val="00553BCA"/>
    <w:rsid w:val="00553F1B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57DDD"/>
    <w:rsid w:val="005608D7"/>
    <w:rsid w:val="00560B19"/>
    <w:rsid w:val="00560E2F"/>
    <w:rsid w:val="00560F84"/>
    <w:rsid w:val="0056142B"/>
    <w:rsid w:val="00561C5B"/>
    <w:rsid w:val="00561C9D"/>
    <w:rsid w:val="00561FC1"/>
    <w:rsid w:val="0056204F"/>
    <w:rsid w:val="0056213F"/>
    <w:rsid w:val="00562573"/>
    <w:rsid w:val="00562B30"/>
    <w:rsid w:val="00563526"/>
    <w:rsid w:val="005637A4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58D8"/>
    <w:rsid w:val="00565B9C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3FDC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611B"/>
    <w:rsid w:val="00577638"/>
    <w:rsid w:val="005776FB"/>
    <w:rsid w:val="00577E25"/>
    <w:rsid w:val="00581423"/>
    <w:rsid w:val="00581BAE"/>
    <w:rsid w:val="00581F60"/>
    <w:rsid w:val="005825DB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0B4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995"/>
    <w:rsid w:val="00596B7F"/>
    <w:rsid w:val="005970BE"/>
    <w:rsid w:val="0059731E"/>
    <w:rsid w:val="00597485"/>
    <w:rsid w:val="00597524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913"/>
    <w:rsid w:val="005B1BAE"/>
    <w:rsid w:val="005B246D"/>
    <w:rsid w:val="005B2CAC"/>
    <w:rsid w:val="005B2CB3"/>
    <w:rsid w:val="005B311D"/>
    <w:rsid w:val="005B3628"/>
    <w:rsid w:val="005B4080"/>
    <w:rsid w:val="005B40A7"/>
    <w:rsid w:val="005B4A5A"/>
    <w:rsid w:val="005B4FDD"/>
    <w:rsid w:val="005B50C3"/>
    <w:rsid w:val="005B520C"/>
    <w:rsid w:val="005B524A"/>
    <w:rsid w:val="005B53EA"/>
    <w:rsid w:val="005B58B0"/>
    <w:rsid w:val="005B58C7"/>
    <w:rsid w:val="005B5D66"/>
    <w:rsid w:val="005B61BB"/>
    <w:rsid w:val="005B67C2"/>
    <w:rsid w:val="005B7E00"/>
    <w:rsid w:val="005C0040"/>
    <w:rsid w:val="005C07D9"/>
    <w:rsid w:val="005C08D3"/>
    <w:rsid w:val="005C0990"/>
    <w:rsid w:val="005C0E8C"/>
    <w:rsid w:val="005C1022"/>
    <w:rsid w:val="005C105C"/>
    <w:rsid w:val="005C1174"/>
    <w:rsid w:val="005C120A"/>
    <w:rsid w:val="005C1330"/>
    <w:rsid w:val="005C18AB"/>
    <w:rsid w:val="005C19F1"/>
    <w:rsid w:val="005C2344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2F80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726"/>
    <w:rsid w:val="005D7C9A"/>
    <w:rsid w:val="005E0247"/>
    <w:rsid w:val="005E0445"/>
    <w:rsid w:val="005E06B5"/>
    <w:rsid w:val="005E15A2"/>
    <w:rsid w:val="005E194E"/>
    <w:rsid w:val="005E1975"/>
    <w:rsid w:val="005E1AE0"/>
    <w:rsid w:val="005E1D27"/>
    <w:rsid w:val="005E1E62"/>
    <w:rsid w:val="005E2305"/>
    <w:rsid w:val="005E4018"/>
    <w:rsid w:val="005E4119"/>
    <w:rsid w:val="005E43DD"/>
    <w:rsid w:val="005E4971"/>
    <w:rsid w:val="005E5007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213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249A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978"/>
    <w:rsid w:val="00616BD7"/>
    <w:rsid w:val="00616D39"/>
    <w:rsid w:val="00616D56"/>
    <w:rsid w:val="00616F19"/>
    <w:rsid w:val="00617A80"/>
    <w:rsid w:val="00617BDE"/>
    <w:rsid w:val="00617F5C"/>
    <w:rsid w:val="00620526"/>
    <w:rsid w:val="00620737"/>
    <w:rsid w:val="0062152A"/>
    <w:rsid w:val="006218A0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3E7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D9D"/>
    <w:rsid w:val="00636E84"/>
    <w:rsid w:val="00636F4A"/>
    <w:rsid w:val="0063709D"/>
    <w:rsid w:val="00637B1C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3843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A72"/>
    <w:rsid w:val="00647CD9"/>
    <w:rsid w:val="00647E34"/>
    <w:rsid w:val="006500A2"/>
    <w:rsid w:val="00650871"/>
    <w:rsid w:val="00650C81"/>
    <w:rsid w:val="006511F0"/>
    <w:rsid w:val="006517D5"/>
    <w:rsid w:val="0065245C"/>
    <w:rsid w:val="00652619"/>
    <w:rsid w:val="00653745"/>
    <w:rsid w:val="00653830"/>
    <w:rsid w:val="006541C7"/>
    <w:rsid w:val="006549CD"/>
    <w:rsid w:val="00654CF3"/>
    <w:rsid w:val="00654D75"/>
    <w:rsid w:val="006558A6"/>
    <w:rsid w:val="00655BF2"/>
    <w:rsid w:val="00655E31"/>
    <w:rsid w:val="00656173"/>
    <w:rsid w:val="006561F2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18FA"/>
    <w:rsid w:val="00662004"/>
    <w:rsid w:val="0066253C"/>
    <w:rsid w:val="0066356B"/>
    <w:rsid w:val="00663DB0"/>
    <w:rsid w:val="00663DB7"/>
    <w:rsid w:val="00664117"/>
    <w:rsid w:val="0066412A"/>
    <w:rsid w:val="0066420B"/>
    <w:rsid w:val="0066445A"/>
    <w:rsid w:val="006646A4"/>
    <w:rsid w:val="00665055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392"/>
    <w:rsid w:val="0067269B"/>
    <w:rsid w:val="00672768"/>
    <w:rsid w:val="0067285C"/>
    <w:rsid w:val="00672CEE"/>
    <w:rsid w:val="00672D2F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BB5"/>
    <w:rsid w:val="00682D12"/>
    <w:rsid w:val="006836FC"/>
    <w:rsid w:val="0068482B"/>
    <w:rsid w:val="00685268"/>
    <w:rsid w:val="00685451"/>
    <w:rsid w:val="00685550"/>
    <w:rsid w:val="00685AE7"/>
    <w:rsid w:val="00686042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796"/>
    <w:rsid w:val="00694BCA"/>
    <w:rsid w:val="00695220"/>
    <w:rsid w:val="006955F9"/>
    <w:rsid w:val="00695B87"/>
    <w:rsid w:val="00696406"/>
    <w:rsid w:val="00696B88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1F88"/>
    <w:rsid w:val="006A204E"/>
    <w:rsid w:val="006A216D"/>
    <w:rsid w:val="006A24FD"/>
    <w:rsid w:val="006A31BB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A7EF1"/>
    <w:rsid w:val="006B11B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D7C"/>
    <w:rsid w:val="006B5EF0"/>
    <w:rsid w:val="006B5F87"/>
    <w:rsid w:val="006B622D"/>
    <w:rsid w:val="006B6422"/>
    <w:rsid w:val="006B6E99"/>
    <w:rsid w:val="006B6FD7"/>
    <w:rsid w:val="006B737B"/>
    <w:rsid w:val="006B7B7E"/>
    <w:rsid w:val="006B7CDF"/>
    <w:rsid w:val="006B7F40"/>
    <w:rsid w:val="006B7F4E"/>
    <w:rsid w:val="006C058F"/>
    <w:rsid w:val="006C0659"/>
    <w:rsid w:val="006C1002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38A"/>
    <w:rsid w:val="006C5451"/>
    <w:rsid w:val="006C55DC"/>
    <w:rsid w:val="006C5928"/>
    <w:rsid w:val="006C5CF5"/>
    <w:rsid w:val="006C5E05"/>
    <w:rsid w:val="006C5FEB"/>
    <w:rsid w:val="006C601E"/>
    <w:rsid w:val="006C6390"/>
    <w:rsid w:val="006C6532"/>
    <w:rsid w:val="006C66A7"/>
    <w:rsid w:val="006C6730"/>
    <w:rsid w:val="006C69D0"/>
    <w:rsid w:val="006C6C11"/>
    <w:rsid w:val="006C7C41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7DD"/>
    <w:rsid w:val="006D59E7"/>
    <w:rsid w:val="006D5C21"/>
    <w:rsid w:val="006D610A"/>
    <w:rsid w:val="006D6848"/>
    <w:rsid w:val="006D6A7A"/>
    <w:rsid w:val="006D6BC6"/>
    <w:rsid w:val="006D753F"/>
    <w:rsid w:val="006E0604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4AAC"/>
    <w:rsid w:val="006E5120"/>
    <w:rsid w:val="006E5395"/>
    <w:rsid w:val="006E5E4D"/>
    <w:rsid w:val="006E5F80"/>
    <w:rsid w:val="006E75FE"/>
    <w:rsid w:val="006E771B"/>
    <w:rsid w:val="006E79C7"/>
    <w:rsid w:val="006E7A98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571E"/>
    <w:rsid w:val="006F616E"/>
    <w:rsid w:val="006F6BD2"/>
    <w:rsid w:val="006F7301"/>
    <w:rsid w:val="006F7F5D"/>
    <w:rsid w:val="006F7F66"/>
    <w:rsid w:val="006F7F67"/>
    <w:rsid w:val="006F7FA6"/>
    <w:rsid w:val="0070016C"/>
    <w:rsid w:val="00700B8C"/>
    <w:rsid w:val="00700D9C"/>
    <w:rsid w:val="0070144E"/>
    <w:rsid w:val="00701F8C"/>
    <w:rsid w:val="00702041"/>
    <w:rsid w:val="00702327"/>
    <w:rsid w:val="00702488"/>
    <w:rsid w:val="00702941"/>
    <w:rsid w:val="00702954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E14"/>
    <w:rsid w:val="00707F2B"/>
    <w:rsid w:val="00707F4D"/>
    <w:rsid w:val="007102D3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5D17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82D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A6F"/>
    <w:rsid w:val="00725D03"/>
    <w:rsid w:val="00725D0D"/>
    <w:rsid w:val="00726017"/>
    <w:rsid w:val="007262B6"/>
    <w:rsid w:val="0072743A"/>
    <w:rsid w:val="00730258"/>
    <w:rsid w:val="007304E8"/>
    <w:rsid w:val="00730CDE"/>
    <w:rsid w:val="00730EC8"/>
    <w:rsid w:val="0073109F"/>
    <w:rsid w:val="0073111B"/>
    <w:rsid w:val="00731183"/>
    <w:rsid w:val="007313C0"/>
    <w:rsid w:val="0073161F"/>
    <w:rsid w:val="007316FD"/>
    <w:rsid w:val="007317B6"/>
    <w:rsid w:val="007318DD"/>
    <w:rsid w:val="00731ED4"/>
    <w:rsid w:val="007323FA"/>
    <w:rsid w:val="0073268E"/>
    <w:rsid w:val="00732BAE"/>
    <w:rsid w:val="00732C64"/>
    <w:rsid w:val="00732FB3"/>
    <w:rsid w:val="007332D0"/>
    <w:rsid w:val="00733388"/>
    <w:rsid w:val="00733604"/>
    <w:rsid w:val="007336EF"/>
    <w:rsid w:val="00733A85"/>
    <w:rsid w:val="00733AE3"/>
    <w:rsid w:val="00733B06"/>
    <w:rsid w:val="00733B54"/>
    <w:rsid w:val="00733BE6"/>
    <w:rsid w:val="007342B4"/>
    <w:rsid w:val="00734341"/>
    <w:rsid w:val="00734BA2"/>
    <w:rsid w:val="00734DCC"/>
    <w:rsid w:val="0073519E"/>
    <w:rsid w:val="0073599F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3AA8"/>
    <w:rsid w:val="007440D5"/>
    <w:rsid w:val="00744186"/>
    <w:rsid w:val="00744A6A"/>
    <w:rsid w:val="00744C19"/>
    <w:rsid w:val="00744E51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2C1"/>
    <w:rsid w:val="007503EB"/>
    <w:rsid w:val="00750644"/>
    <w:rsid w:val="00750AB6"/>
    <w:rsid w:val="00750DC2"/>
    <w:rsid w:val="00750E19"/>
    <w:rsid w:val="0075121A"/>
    <w:rsid w:val="007512DE"/>
    <w:rsid w:val="00751E69"/>
    <w:rsid w:val="00753043"/>
    <w:rsid w:val="0075374E"/>
    <w:rsid w:val="00753C50"/>
    <w:rsid w:val="00753E8E"/>
    <w:rsid w:val="00753FE0"/>
    <w:rsid w:val="00754C8E"/>
    <w:rsid w:val="00754EBA"/>
    <w:rsid w:val="00755516"/>
    <w:rsid w:val="00755917"/>
    <w:rsid w:val="00755A54"/>
    <w:rsid w:val="00755FC7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197F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95C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83D"/>
    <w:rsid w:val="00770EDA"/>
    <w:rsid w:val="00771356"/>
    <w:rsid w:val="00771741"/>
    <w:rsid w:val="00772558"/>
    <w:rsid w:val="0077263B"/>
    <w:rsid w:val="00772643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0CC4"/>
    <w:rsid w:val="00781015"/>
    <w:rsid w:val="007812B0"/>
    <w:rsid w:val="00781A0D"/>
    <w:rsid w:val="00781EA9"/>
    <w:rsid w:val="00781FD3"/>
    <w:rsid w:val="00781FF5"/>
    <w:rsid w:val="007821DE"/>
    <w:rsid w:val="00782374"/>
    <w:rsid w:val="00782F64"/>
    <w:rsid w:val="007833CC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648"/>
    <w:rsid w:val="007949DD"/>
    <w:rsid w:val="00794B0C"/>
    <w:rsid w:val="00795548"/>
    <w:rsid w:val="00796386"/>
    <w:rsid w:val="007963C8"/>
    <w:rsid w:val="007976DF"/>
    <w:rsid w:val="00797F41"/>
    <w:rsid w:val="007A00F0"/>
    <w:rsid w:val="007A0262"/>
    <w:rsid w:val="007A04E5"/>
    <w:rsid w:val="007A089B"/>
    <w:rsid w:val="007A0E98"/>
    <w:rsid w:val="007A134D"/>
    <w:rsid w:val="007A1C89"/>
    <w:rsid w:val="007A2680"/>
    <w:rsid w:val="007A2D96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B8F"/>
    <w:rsid w:val="007B6C8F"/>
    <w:rsid w:val="007B70FB"/>
    <w:rsid w:val="007B717F"/>
    <w:rsid w:val="007B7263"/>
    <w:rsid w:val="007B7464"/>
    <w:rsid w:val="007B7679"/>
    <w:rsid w:val="007B7A44"/>
    <w:rsid w:val="007B7BE7"/>
    <w:rsid w:val="007B7E80"/>
    <w:rsid w:val="007C07D1"/>
    <w:rsid w:val="007C088E"/>
    <w:rsid w:val="007C1435"/>
    <w:rsid w:val="007C17C5"/>
    <w:rsid w:val="007C18D0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84C"/>
    <w:rsid w:val="007C6D24"/>
    <w:rsid w:val="007C6DA7"/>
    <w:rsid w:val="007C7043"/>
    <w:rsid w:val="007C7154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9C0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59"/>
    <w:rsid w:val="007D739A"/>
    <w:rsid w:val="007D73DF"/>
    <w:rsid w:val="007D7610"/>
    <w:rsid w:val="007D76C3"/>
    <w:rsid w:val="007D7823"/>
    <w:rsid w:val="007D796E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4AC4"/>
    <w:rsid w:val="007E56C6"/>
    <w:rsid w:val="007E5842"/>
    <w:rsid w:val="007E6670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3799"/>
    <w:rsid w:val="007F50FF"/>
    <w:rsid w:val="007F5210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765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53"/>
    <w:rsid w:val="00815D6C"/>
    <w:rsid w:val="00816E96"/>
    <w:rsid w:val="00817301"/>
    <w:rsid w:val="0081768F"/>
    <w:rsid w:val="00820231"/>
    <w:rsid w:val="00820581"/>
    <w:rsid w:val="008206E2"/>
    <w:rsid w:val="00820781"/>
    <w:rsid w:val="00821B07"/>
    <w:rsid w:val="008223D9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4FA0"/>
    <w:rsid w:val="00825D22"/>
    <w:rsid w:val="00826151"/>
    <w:rsid w:val="00826196"/>
    <w:rsid w:val="008261A7"/>
    <w:rsid w:val="008267EE"/>
    <w:rsid w:val="00826946"/>
    <w:rsid w:val="008275E2"/>
    <w:rsid w:val="00827935"/>
    <w:rsid w:val="00827EC4"/>
    <w:rsid w:val="00830013"/>
    <w:rsid w:val="0083011F"/>
    <w:rsid w:val="008306C4"/>
    <w:rsid w:val="00830A36"/>
    <w:rsid w:val="00830FA1"/>
    <w:rsid w:val="00831027"/>
    <w:rsid w:val="008316AA"/>
    <w:rsid w:val="00831B49"/>
    <w:rsid w:val="00831D85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6E5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619"/>
    <w:rsid w:val="008547E7"/>
    <w:rsid w:val="0085483F"/>
    <w:rsid w:val="0085506E"/>
    <w:rsid w:val="0085518D"/>
    <w:rsid w:val="008553AA"/>
    <w:rsid w:val="008553BD"/>
    <w:rsid w:val="008556B5"/>
    <w:rsid w:val="0085570A"/>
    <w:rsid w:val="00855AC7"/>
    <w:rsid w:val="00855DB0"/>
    <w:rsid w:val="008565AC"/>
    <w:rsid w:val="00856BE7"/>
    <w:rsid w:val="00856D79"/>
    <w:rsid w:val="0085781F"/>
    <w:rsid w:val="00857978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6FA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73B"/>
    <w:rsid w:val="00877B54"/>
    <w:rsid w:val="00880082"/>
    <w:rsid w:val="008801ED"/>
    <w:rsid w:val="0088029A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08E"/>
    <w:rsid w:val="008833C0"/>
    <w:rsid w:val="0088349F"/>
    <w:rsid w:val="008837CF"/>
    <w:rsid w:val="00883F40"/>
    <w:rsid w:val="00884459"/>
    <w:rsid w:val="00884856"/>
    <w:rsid w:val="0088534F"/>
    <w:rsid w:val="00885A83"/>
    <w:rsid w:val="00886481"/>
    <w:rsid w:val="008864F9"/>
    <w:rsid w:val="00887890"/>
    <w:rsid w:val="008908C5"/>
    <w:rsid w:val="00890E73"/>
    <w:rsid w:val="0089103A"/>
    <w:rsid w:val="00891160"/>
    <w:rsid w:val="008917DF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339"/>
    <w:rsid w:val="0089560F"/>
    <w:rsid w:val="00895A36"/>
    <w:rsid w:val="00895BA4"/>
    <w:rsid w:val="00895E11"/>
    <w:rsid w:val="00895F79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85D"/>
    <w:rsid w:val="008A0887"/>
    <w:rsid w:val="008A094C"/>
    <w:rsid w:val="008A0D65"/>
    <w:rsid w:val="008A0ECF"/>
    <w:rsid w:val="008A146B"/>
    <w:rsid w:val="008A1BFD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0F10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5D1E"/>
    <w:rsid w:val="008B6441"/>
    <w:rsid w:val="008B695A"/>
    <w:rsid w:val="008B72CB"/>
    <w:rsid w:val="008B745E"/>
    <w:rsid w:val="008B761E"/>
    <w:rsid w:val="008B7BB3"/>
    <w:rsid w:val="008B7E87"/>
    <w:rsid w:val="008C0048"/>
    <w:rsid w:val="008C00E3"/>
    <w:rsid w:val="008C04FE"/>
    <w:rsid w:val="008C0503"/>
    <w:rsid w:val="008C0DF0"/>
    <w:rsid w:val="008C1645"/>
    <w:rsid w:val="008C17E5"/>
    <w:rsid w:val="008C18CA"/>
    <w:rsid w:val="008C2454"/>
    <w:rsid w:val="008C2490"/>
    <w:rsid w:val="008C2B8D"/>
    <w:rsid w:val="008C2D51"/>
    <w:rsid w:val="008C37EA"/>
    <w:rsid w:val="008C39B6"/>
    <w:rsid w:val="008C3BEE"/>
    <w:rsid w:val="008C4511"/>
    <w:rsid w:val="008C46CA"/>
    <w:rsid w:val="008C46F0"/>
    <w:rsid w:val="008C4798"/>
    <w:rsid w:val="008C47D2"/>
    <w:rsid w:val="008C4966"/>
    <w:rsid w:val="008C4DB3"/>
    <w:rsid w:val="008C521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670"/>
    <w:rsid w:val="008D0765"/>
    <w:rsid w:val="008D0A15"/>
    <w:rsid w:val="008D0C18"/>
    <w:rsid w:val="008D0CCB"/>
    <w:rsid w:val="008D0D74"/>
    <w:rsid w:val="008D0F8E"/>
    <w:rsid w:val="008D1538"/>
    <w:rsid w:val="008D1558"/>
    <w:rsid w:val="008D1C15"/>
    <w:rsid w:val="008D20C5"/>
    <w:rsid w:val="008D2D2D"/>
    <w:rsid w:val="008D3261"/>
    <w:rsid w:val="008D3CD8"/>
    <w:rsid w:val="008D3DB2"/>
    <w:rsid w:val="008D42CB"/>
    <w:rsid w:val="008D466D"/>
    <w:rsid w:val="008D4813"/>
    <w:rsid w:val="008D4C6D"/>
    <w:rsid w:val="008D4F13"/>
    <w:rsid w:val="008D5120"/>
    <w:rsid w:val="008D5352"/>
    <w:rsid w:val="008D584E"/>
    <w:rsid w:val="008D5B45"/>
    <w:rsid w:val="008D5C0D"/>
    <w:rsid w:val="008D5CE7"/>
    <w:rsid w:val="008D5D80"/>
    <w:rsid w:val="008D60D7"/>
    <w:rsid w:val="008D6B8E"/>
    <w:rsid w:val="008D77DF"/>
    <w:rsid w:val="008E0044"/>
    <w:rsid w:val="008E12F1"/>
    <w:rsid w:val="008E13C8"/>
    <w:rsid w:val="008E1B9C"/>
    <w:rsid w:val="008E1CCA"/>
    <w:rsid w:val="008E20E3"/>
    <w:rsid w:val="008E23A4"/>
    <w:rsid w:val="008E2A0D"/>
    <w:rsid w:val="008E2AA5"/>
    <w:rsid w:val="008E2B74"/>
    <w:rsid w:val="008E2E77"/>
    <w:rsid w:val="008E34CE"/>
    <w:rsid w:val="008E4B3B"/>
    <w:rsid w:val="008E4DEC"/>
    <w:rsid w:val="008E5106"/>
    <w:rsid w:val="008E5569"/>
    <w:rsid w:val="008E5710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2F29"/>
    <w:rsid w:val="008F3110"/>
    <w:rsid w:val="008F31CD"/>
    <w:rsid w:val="008F3A50"/>
    <w:rsid w:val="008F3AE9"/>
    <w:rsid w:val="008F3B83"/>
    <w:rsid w:val="008F4411"/>
    <w:rsid w:val="008F44F4"/>
    <w:rsid w:val="008F4572"/>
    <w:rsid w:val="008F4D18"/>
    <w:rsid w:val="008F5171"/>
    <w:rsid w:val="008F5521"/>
    <w:rsid w:val="008F5617"/>
    <w:rsid w:val="008F5E37"/>
    <w:rsid w:val="008F61F0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599"/>
    <w:rsid w:val="009016C6"/>
    <w:rsid w:val="00901FA8"/>
    <w:rsid w:val="00902469"/>
    <w:rsid w:val="0090251E"/>
    <w:rsid w:val="00902A18"/>
    <w:rsid w:val="00902EF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88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17809"/>
    <w:rsid w:val="009179BC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1AB5"/>
    <w:rsid w:val="0092241F"/>
    <w:rsid w:val="009227BB"/>
    <w:rsid w:val="009229E8"/>
    <w:rsid w:val="00922D82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33A"/>
    <w:rsid w:val="009304C3"/>
    <w:rsid w:val="00930C68"/>
    <w:rsid w:val="00931221"/>
    <w:rsid w:val="0093164A"/>
    <w:rsid w:val="009318FD"/>
    <w:rsid w:val="009319A6"/>
    <w:rsid w:val="00931DE1"/>
    <w:rsid w:val="009321CF"/>
    <w:rsid w:val="009321F6"/>
    <w:rsid w:val="009322B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378FB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63A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C48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3959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27E"/>
    <w:rsid w:val="0096283B"/>
    <w:rsid w:val="0096297E"/>
    <w:rsid w:val="00963311"/>
    <w:rsid w:val="009633CB"/>
    <w:rsid w:val="00963578"/>
    <w:rsid w:val="009635FF"/>
    <w:rsid w:val="0096371B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0C2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2CB"/>
    <w:rsid w:val="00983E79"/>
    <w:rsid w:val="0098454B"/>
    <w:rsid w:val="0098481C"/>
    <w:rsid w:val="00984C75"/>
    <w:rsid w:val="00985161"/>
    <w:rsid w:val="00985331"/>
    <w:rsid w:val="0098538C"/>
    <w:rsid w:val="00985A4C"/>
    <w:rsid w:val="009860CB"/>
    <w:rsid w:val="009862E8"/>
    <w:rsid w:val="0098660A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1D34"/>
    <w:rsid w:val="00992707"/>
    <w:rsid w:val="00992917"/>
    <w:rsid w:val="00992BC7"/>
    <w:rsid w:val="00992DC7"/>
    <w:rsid w:val="00993129"/>
    <w:rsid w:val="009935BC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DC2"/>
    <w:rsid w:val="00996F40"/>
    <w:rsid w:val="00996F5E"/>
    <w:rsid w:val="0099787C"/>
    <w:rsid w:val="009A01B0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7BA"/>
    <w:rsid w:val="009A2944"/>
    <w:rsid w:val="009A2A51"/>
    <w:rsid w:val="009A35DC"/>
    <w:rsid w:val="009A36EB"/>
    <w:rsid w:val="009A3B2D"/>
    <w:rsid w:val="009A3CD2"/>
    <w:rsid w:val="009A400D"/>
    <w:rsid w:val="009A42FD"/>
    <w:rsid w:val="009A4376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2ADB"/>
    <w:rsid w:val="009B31A5"/>
    <w:rsid w:val="009B31C2"/>
    <w:rsid w:val="009B3876"/>
    <w:rsid w:val="009B40DD"/>
    <w:rsid w:val="009B48CC"/>
    <w:rsid w:val="009B4CB6"/>
    <w:rsid w:val="009B5427"/>
    <w:rsid w:val="009B54EC"/>
    <w:rsid w:val="009B55EB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4B0"/>
    <w:rsid w:val="009C2AD4"/>
    <w:rsid w:val="009C2B2F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191"/>
    <w:rsid w:val="009D2475"/>
    <w:rsid w:val="009D287D"/>
    <w:rsid w:val="009D5970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5A"/>
    <w:rsid w:val="009E278C"/>
    <w:rsid w:val="009E2CC5"/>
    <w:rsid w:val="009E2FE7"/>
    <w:rsid w:val="009E313D"/>
    <w:rsid w:val="009E37B9"/>
    <w:rsid w:val="009E3992"/>
    <w:rsid w:val="009E3B73"/>
    <w:rsid w:val="009E3D6A"/>
    <w:rsid w:val="009E420B"/>
    <w:rsid w:val="009E4B68"/>
    <w:rsid w:val="009E4B9B"/>
    <w:rsid w:val="009E4F3A"/>
    <w:rsid w:val="009E4F50"/>
    <w:rsid w:val="009E5014"/>
    <w:rsid w:val="009E56D7"/>
    <w:rsid w:val="009E5985"/>
    <w:rsid w:val="009E5A67"/>
    <w:rsid w:val="009E6116"/>
    <w:rsid w:val="009E6679"/>
    <w:rsid w:val="009E66C9"/>
    <w:rsid w:val="009E6CE8"/>
    <w:rsid w:val="009E77DC"/>
    <w:rsid w:val="009E79FD"/>
    <w:rsid w:val="009E7FC3"/>
    <w:rsid w:val="009F065B"/>
    <w:rsid w:val="009F0A46"/>
    <w:rsid w:val="009F0C5B"/>
    <w:rsid w:val="009F0D78"/>
    <w:rsid w:val="009F0FBA"/>
    <w:rsid w:val="009F13F0"/>
    <w:rsid w:val="009F378C"/>
    <w:rsid w:val="009F3A63"/>
    <w:rsid w:val="009F3E7C"/>
    <w:rsid w:val="009F472F"/>
    <w:rsid w:val="009F4A7E"/>
    <w:rsid w:val="009F4DC5"/>
    <w:rsid w:val="009F4F36"/>
    <w:rsid w:val="009F54E7"/>
    <w:rsid w:val="009F5C3B"/>
    <w:rsid w:val="009F6154"/>
    <w:rsid w:val="009F6A5F"/>
    <w:rsid w:val="009F6BD3"/>
    <w:rsid w:val="009F6CF4"/>
    <w:rsid w:val="009F7057"/>
    <w:rsid w:val="009F7C9D"/>
    <w:rsid w:val="00A000D5"/>
    <w:rsid w:val="00A0060B"/>
    <w:rsid w:val="00A00937"/>
    <w:rsid w:val="00A00AC7"/>
    <w:rsid w:val="00A01031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4B94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06F"/>
    <w:rsid w:val="00A14662"/>
    <w:rsid w:val="00A14901"/>
    <w:rsid w:val="00A15078"/>
    <w:rsid w:val="00A15121"/>
    <w:rsid w:val="00A1521D"/>
    <w:rsid w:val="00A153F8"/>
    <w:rsid w:val="00A156FD"/>
    <w:rsid w:val="00A15984"/>
    <w:rsid w:val="00A15B23"/>
    <w:rsid w:val="00A15B50"/>
    <w:rsid w:val="00A15D53"/>
    <w:rsid w:val="00A15F32"/>
    <w:rsid w:val="00A16571"/>
    <w:rsid w:val="00A16ACA"/>
    <w:rsid w:val="00A16E0A"/>
    <w:rsid w:val="00A171BB"/>
    <w:rsid w:val="00A17A42"/>
    <w:rsid w:val="00A17B6F"/>
    <w:rsid w:val="00A20774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515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426"/>
    <w:rsid w:val="00A31B00"/>
    <w:rsid w:val="00A31E52"/>
    <w:rsid w:val="00A33FD3"/>
    <w:rsid w:val="00A3415F"/>
    <w:rsid w:val="00A35904"/>
    <w:rsid w:val="00A35A76"/>
    <w:rsid w:val="00A35F96"/>
    <w:rsid w:val="00A3640E"/>
    <w:rsid w:val="00A3782A"/>
    <w:rsid w:val="00A41149"/>
    <w:rsid w:val="00A41343"/>
    <w:rsid w:val="00A416DF"/>
    <w:rsid w:val="00A41A4C"/>
    <w:rsid w:val="00A41B14"/>
    <w:rsid w:val="00A41C41"/>
    <w:rsid w:val="00A41F47"/>
    <w:rsid w:val="00A4294B"/>
    <w:rsid w:val="00A4305B"/>
    <w:rsid w:val="00A431E4"/>
    <w:rsid w:val="00A43711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2C05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656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74"/>
    <w:rsid w:val="00A738B8"/>
    <w:rsid w:val="00A73956"/>
    <w:rsid w:val="00A73CF4"/>
    <w:rsid w:val="00A73F06"/>
    <w:rsid w:val="00A746E5"/>
    <w:rsid w:val="00A748E6"/>
    <w:rsid w:val="00A749DD"/>
    <w:rsid w:val="00A74B0C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0F85"/>
    <w:rsid w:val="00A8174F"/>
    <w:rsid w:val="00A82161"/>
    <w:rsid w:val="00A8223F"/>
    <w:rsid w:val="00A823F3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87A77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97D08"/>
    <w:rsid w:val="00AA0016"/>
    <w:rsid w:val="00AA0255"/>
    <w:rsid w:val="00AA05CE"/>
    <w:rsid w:val="00AA07BA"/>
    <w:rsid w:val="00AA0AD7"/>
    <w:rsid w:val="00AA0AD8"/>
    <w:rsid w:val="00AA0E1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75F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5"/>
    <w:rsid w:val="00AC47EE"/>
    <w:rsid w:val="00AC485C"/>
    <w:rsid w:val="00AC5474"/>
    <w:rsid w:val="00AC6175"/>
    <w:rsid w:val="00AC6442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BA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2AF"/>
    <w:rsid w:val="00AE5329"/>
    <w:rsid w:val="00AE5FBA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04F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69B4"/>
    <w:rsid w:val="00AF7310"/>
    <w:rsid w:val="00AF7B58"/>
    <w:rsid w:val="00B008A9"/>
    <w:rsid w:val="00B00A9D"/>
    <w:rsid w:val="00B00B23"/>
    <w:rsid w:val="00B020D8"/>
    <w:rsid w:val="00B02BB8"/>
    <w:rsid w:val="00B03191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A90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31B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26E9"/>
    <w:rsid w:val="00B233F0"/>
    <w:rsid w:val="00B237A0"/>
    <w:rsid w:val="00B2395C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6E5B"/>
    <w:rsid w:val="00B27178"/>
    <w:rsid w:val="00B274DA"/>
    <w:rsid w:val="00B279E5"/>
    <w:rsid w:val="00B27C14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200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8C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C25"/>
    <w:rsid w:val="00B42DB6"/>
    <w:rsid w:val="00B43495"/>
    <w:rsid w:val="00B43C8E"/>
    <w:rsid w:val="00B443AD"/>
    <w:rsid w:val="00B4445F"/>
    <w:rsid w:val="00B4502B"/>
    <w:rsid w:val="00B45418"/>
    <w:rsid w:val="00B4546F"/>
    <w:rsid w:val="00B454C2"/>
    <w:rsid w:val="00B4559D"/>
    <w:rsid w:val="00B456F7"/>
    <w:rsid w:val="00B45BC1"/>
    <w:rsid w:val="00B46539"/>
    <w:rsid w:val="00B4670D"/>
    <w:rsid w:val="00B4747D"/>
    <w:rsid w:val="00B476E1"/>
    <w:rsid w:val="00B476FF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1E65"/>
    <w:rsid w:val="00B529B8"/>
    <w:rsid w:val="00B530D6"/>
    <w:rsid w:val="00B530DC"/>
    <w:rsid w:val="00B531AC"/>
    <w:rsid w:val="00B5325C"/>
    <w:rsid w:val="00B53621"/>
    <w:rsid w:val="00B537F7"/>
    <w:rsid w:val="00B53EE3"/>
    <w:rsid w:val="00B53FCB"/>
    <w:rsid w:val="00B54062"/>
    <w:rsid w:val="00B540C1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57B58"/>
    <w:rsid w:val="00B600AE"/>
    <w:rsid w:val="00B6054A"/>
    <w:rsid w:val="00B608C7"/>
    <w:rsid w:val="00B60A40"/>
    <w:rsid w:val="00B61002"/>
    <w:rsid w:val="00B61018"/>
    <w:rsid w:val="00B61247"/>
    <w:rsid w:val="00B612BA"/>
    <w:rsid w:val="00B6178B"/>
    <w:rsid w:val="00B6184E"/>
    <w:rsid w:val="00B61B56"/>
    <w:rsid w:val="00B61FA6"/>
    <w:rsid w:val="00B623F0"/>
    <w:rsid w:val="00B62AD7"/>
    <w:rsid w:val="00B62C24"/>
    <w:rsid w:val="00B62C6B"/>
    <w:rsid w:val="00B62CDE"/>
    <w:rsid w:val="00B63595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EA1"/>
    <w:rsid w:val="00B6713A"/>
    <w:rsid w:val="00B676CA"/>
    <w:rsid w:val="00B67F2B"/>
    <w:rsid w:val="00B70E8B"/>
    <w:rsid w:val="00B70F6A"/>
    <w:rsid w:val="00B71127"/>
    <w:rsid w:val="00B7167F"/>
    <w:rsid w:val="00B716B8"/>
    <w:rsid w:val="00B71760"/>
    <w:rsid w:val="00B71845"/>
    <w:rsid w:val="00B71AC4"/>
    <w:rsid w:val="00B71E43"/>
    <w:rsid w:val="00B7221F"/>
    <w:rsid w:val="00B7269E"/>
    <w:rsid w:val="00B727B2"/>
    <w:rsid w:val="00B72D50"/>
    <w:rsid w:val="00B72EF3"/>
    <w:rsid w:val="00B739D2"/>
    <w:rsid w:val="00B746CC"/>
    <w:rsid w:val="00B749FE"/>
    <w:rsid w:val="00B74B9A"/>
    <w:rsid w:val="00B74C1D"/>
    <w:rsid w:val="00B74D2C"/>
    <w:rsid w:val="00B7502B"/>
    <w:rsid w:val="00B75459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630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19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527"/>
    <w:rsid w:val="00B96B62"/>
    <w:rsid w:val="00B97471"/>
    <w:rsid w:val="00B9773A"/>
    <w:rsid w:val="00B977AB"/>
    <w:rsid w:val="00B97A0A"/>
    <w:rsid w:val="00B97CE3"/>
    <w:rsid w:val="00B97E95"/>
    <w:rsid w:val="00B97FD2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22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6E10"/>
    <w:rsid w:val="00BA714B"/>
    <w:rsid w:val="00BA7194"/>
    <w:rsid w:val="00BA76FA"/>
    <w:rsid w:val="00BA792D"/>
    <w:rsid w:val="00BA7E37"/>
    <w:rsid w:val="00BA7F4C"/>
    <w:rsid w:val="00BA7FD6"/>
    <w:rsid w:val="00BB0008"/>
    <w:rsid w:val="00BB0570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AA7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6C28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0E8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4A4F"/>
    <w:rsid w:val="00BC5340"/>
    <w:rsid w:val="00BC56A4"/>
    <w:rsid w:val="00BC5813"/>
    <w:rsid w:val="00BC5ED5"/>
    <w:rsid w:val="00BC62FF"/>
    <w:rsid w:val="00BC634B"/>
    <w:rsid w:val="00BC6EDC"/>
    <w:rsid w:val="00BC7088"/>
    <w:rsid w:val="00BC71B1"/>
    <w:rsid w:val="00BC788E"/>
    <w:rsid w:val="00BC7BA5"/>
    <w:rsid w:val="00BC7D0E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5997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2DA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A98"/>
    <w:rsid w:val="00BE4E82"/>
    <w:rsid w:val="00BE5409"/>
    <w:rsid w:val="00BE58C7"/>
    <w:rsid w:val="00BE620A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89A"/>
    <w:rsid w:val="00BE7B91"/>
    <w:rsid w:val="00BE7EEF"/>
    <w:rsid w:val="00BE7F70"/>
    <w:rsid w:val="00BF01B4"/>
    <w:rsid w:val="00BF05CB"/>
    <w:rsid w:val="00BF0809"/>
    <w:rsid w:val="00BF0CF2"/>
    <w:rsid w:val="00BF0E07"/>
    <w:rsid w:val="00BF18C5"/>
    <w:rsid w:val="00BF1D5C"/>
    <w:rsid w:val="00BF1E7F"/>
    <w:rsid w:val="00BF1FF0"/>
    <w:rsid w:val="00BF2688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1DB6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8B9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C24"/>
    <w:rsid w:val="00C10E17"/>
    <w:rsid w:val="00C11B86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3FBF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0C2A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176"/>
    <w:rsid w:val="00C2441D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A71"/>
    <w:rsid w:val="00C27D0C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0EB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0F4C"/>
    <w:rsid w:val="00C51362"/>
    <w:rsid w:val="00C51E22"/>
    <w:rsid w:val="00C52104"/>
    <w:rsid w:val="00C52125"/>
    <w:rsid w:val="00C523B6"/>
    <w:rsid w:val="00C52FAE"/>
    <w:rsid w:val="00C52FFC"/>
    <w:rsid w:val="00C53202"/>
    <w:rsid w:val="00C545BA"/>
    <w:rsid w:val="00C54630"/>
    <w:rsid w:val="00C54FAC"/>
    <w:rsid w:val="00C55222"/>
    <w:rsid w:val="00C55452"/>
    <w:rsid w:val="00C55BC8"/>
    <w:rsid w:val="00C55E81"/>
    <w:rsid w:val="00C55F4E"/>
    <w:rsid w:val="00C55FC1"/>
    <w:rsid w:val="00C567E1"/>
    <w:rsid w:val="00C5684C"/>
    <w:rsid w:val="00C56DB1"/>
    <w:rsid w:val="00C570C8"/>
    <w:rsid w:val="00C573A8"/>
    <w:rsid w:val="00C5764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2E54"/>
    <w:rsid w:val="00C633AD"/>
    <w:rsid w:val="00C63732"/>
    <w:rsid w:val="00C63871"/>
    <w:rsid w:val="00C63EFC"/>
    <w:rsid w:val="00C64143"/>
    <w:rsid w:val="00C64366"/>
    <w:rsid w:val="00C64456"/>
    <w:rsid w:val="00C64761"/>
    <w:rsid w:val="00C651E6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490"/>
    <w:rsid w:val="00C81664"/>
    <w:rsid w:val="00C81AD2"/>
    <w:rsid w:val="00C82954"/>
    <w:rsid w:val="00C82C4D"/>
    <w:rsid w:val="00C83116"/>
    <w:rsid w:val="00C833D4"/>
    <w:rsid w:val="00C8438F"/>
    <w:rsid w:val="00C84446"/>
    <w:rsid w:val="00C8449B"/>
    <w:rsid w:val="00C845B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1BBC"/>
    <w:rsid w:val="00C9254B"/>
    <w:rsid w:val="00C930CF"/>
    <w:rsid w:val="00C9312B"/>
    <w:rsid w:val="00C94546"/>
    <w:rsid w:val="00C94680"/>
    <w:rsid w:val="00C9469A"/>
    <w:rsid w:val="00C94744"/>
    <w:rsid w:val="00C94992"/>
    <w:rsid w:val="00C94B1A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475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7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16E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0F4"/>
    <w:rsid w:val="00CC1618"/>
    <w:rsid w:val="00CC1B04"/>
    <w:rsid w:val="00CC1C0D"/>
    <w:rsid w:val="00CC24B9"/>
    <w:rsid w:val="00CC253B"/>
    <w:rsid w:val="00CC2A4B"/>
    <w:rsid w:val="00CC2E93"/>
    <w:rsid w:val="00CC2FC3"/>
    <w:rsid w:val="00CC3431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030"/>
    <w:rsid w:val="00CD360C"/>
    <w:rsid w:val="00CD3A58"/>
    <w:rsid w:val="00CD3BDE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992"/>
    <w:rsid w:val="00CE0B15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20A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1C8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453"/>
    <w:rsid w:val="00D05BAA"/>
    <w:rsid w:val="00D05C0A"/>
    <w:rsid w:val="00D05C5F"/>
    <w:rsid w:val="00D06249"/>
    <w:rsid w:val="00D06490"/>
    <w:rsid w:val="00D06672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4D38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A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2A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3F04"/>
    <w:rsid w:val="00D340F2"/>
    <w:rsid w:val="00D34304"/>
    <w:rsid w:val="00D346F8"/>
    <w:rsid w:val="00D35221"/>
    <w:rsid w:val="00D35534"/>
    <w:rsid w:val="00D355F9"/>
    <w:rsid w:val="00D35CC6"/>
    <w:rsid w:val="00D360C4"/>
    <w:rsid w:val="00D36846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4A9"/>
    <w:rsid w:val="00D45672"/>
    <w:rsid w:val="00D456B2"/>
    <w:rsid w:val="00D4573E"/>
    <w:rsid w:val="00D45DF5"/>
    <w:rsid w:val="00D45F7E"/>
    <w:rsid w:val="00D45F84"/>
    <w:rsid w:val="00D46444"/>
    <w:rsid w:val="00D468E6"/>
    <w:rsid w:val="00D473CC"/>
    <w:rsid w:val="00D473D3"/>
    <w:rsid w:val="00D47638"/>
    <w:rsid w:val="00D47770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22B"/>
    <w:rsid w:val="00D5441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3FB"/>
    <w:rsid w:val="00D6145F"/>
    <w:rsid w:val="00D61657"/>
    <w:rsid w:val="00D6215B"/>
    <w:rsid w:val="00D62D8C"/>
    <w:rsid w:val="00D6312F"/>
    <w:rsid w:val="00D6329D"/>
    <w:rsid w:val="00D63D01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33A"/>
    <w:rsid w:val="00D71815"/>
    <w:rsid w:val="00D71C6A"/>
    <w:rsid w:val="00D71F6C"/>
    <w:rsid w:val="00D727BA"/>
    <w:rsid w:val="00D7291C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122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83C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5E6F"/>
    <w:rsid w:val="00D8610B"/>
    <w:rsid w:val="00D86434"/>
    <w:rsid w:val="00D86478"/>
    <w:rsid w:val="00D86504"/>
    <w:rsid w:val="00D86B1C"/>
    <w:rsid w:val="00D86C6A"/>
    <w:rsid w:val="00D86EF8"/>
    <w:rsid w:val="00D86FCD"/>
    <w:rsid w:val="00D871A8"/>
    <w:rsid w:val="00D878E3"/>
    <w:rsid w:val="00D90256"/>
    <w:rsid w:val="00D9067C"/>
    <w:rsid w:val="00D90A2D"/>
    <w:rsid w:val="00D90C70"/>
    <w:rsid w:val="00D90C8F"/>
    <w:rsid w:val="00D9128E"/>
    <w:rsid w:val="00D915A9"/>
    <w:rsid w:val="00D9172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3E83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AE4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744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075B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05F"/>
    <w:rsid w:val="00DC0104"/>
    <w:rsid w:val="00DC020A"/>
    <w:rsid w:val="00DC0453"/>
    <w:rsid w:val="00DC136D"/>
    <w:rsid w:val="00DC1854"/>
    <w:rsid w:val="00DC1937"/>
    <w:rsid w:val="00DC1F7F"/>
    <w:rsid w:val="00DC210C"/>
    <w:rsid w:val="00DC21BC"/>
    <w:rsid w:val="00DC21BF"/>
    <w:rsid w:val="00DC2810"/>
    <w:rsid w:val="00DC2886"/>
    <w:rsid w:val="00DC28FC"/>
    <w:rsid w:val="00DC31CE"/>
    <w:rsid w:val="00DC3460"/>
    <w:rsid w:val="00DC3555"/>
    <w:rsid w:val="00DC3765"/>
    <w:rsid w:val="00DC3C15"/>
    <w:rsid w:val="00DC3D52"/>
    <w:rsid w:val="00DC44B5"/>
    <w:rsid w:val="00DC49B2"/>
    <w:rsid w:val="00DC4A6F"/>
    <w:rsid w:val="00DC4C73"/>
    <w:rsid w:val="00DC4C8D"/>
    <w:rsid w:val="00DC54C9"/>
    <w:rsid w:val="00DC5766"/>
    <w:rsid w:val="00DC5A19"/>
    <w:rsid w:val="00DC6098"/>
    <w:rsid w:val="00DC66A2"/>
    <w:rsid w:val="00DC66D1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BE7"/>
    <w:rsid w:val="00DE5C0B"/>
    <w:rsid w:val="00DE6A2E"/>
    <w:rsid w:val="00DE6DDB"/>
    <w:rsid w:val="00DE6F6D"/>
    <w:rsid w:val="00DE719A"/>
    <w:rsid w:val="00DE77B1"/>
    <w:rsid w:val="00DE7C09"/>
    <w:rsid w:val="00DE7F53"/>
    <w:rsid w:val="00DF069A"/>
    <w:rsid w:val="00DF1026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6E8D"/>
    <w:rsid w:val="00DF73A5"/>
    <w:rsid w:val="00DF73CD"/>
    <w:rsid w:val="00DF7CD8"/>
    <w:rsid w:val="00DF7D36"/>
    <w:rsid w:val="00E001B3"/>
    <w:rsid w:val="00E0032B"/>
    <w:rsid w:val="00E003CA"/>
    <w:rsid w:val="00E005B3"/>
    <w:rsid w:val="00E0133D"/>
    <w:rsid w:val="00E0168B"/>
    <w:rsid w:val="00E01835"/>
    <w:rsid w:val="00E01872"/>
    <w:rsid w:val="00E018D2"/>
    <w:rsid w:val="00E01921"/>
    <w:rsid w:val="00E01995"/>
    <w:rsid w:val="00E01DC0"/>
    <w:rsid w:val="00E01FA4"/>
    <w:rsid w:val="00E024F2"/>
    <w:rsid w:val="00E029A8"/>
    <w:rsid w:val="00E02DE9"/>
    <w:rsid w:val="00E02EF6"/>
    <w:rsid w:val="00E03B66"/>
    <w:rsid w:val="00E03E11"/>
    <w:rsid w:val="00E042A8"/>
    <w:rsid w:val="00E04415"/>
    <w:rsid w:val="00E04509"/>
    <w:rsid w:val="00E052D9"/>
    <w:rsid w:val="00E05445"/>
    <w:rsid w:val="00E06104"/>
    <w:rsid w:val="00E065CD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6D7"/>
    <w:rsid w:val="00E12A08"/>
    <w:rsid w:val="00E12ACF"/>
    <w:rsid w:val="00E14373"/>
    <w:rsid w:val="00E145EF"/>
    <w:rsid w:val="00E14FBE"/>
    <w:rsid w:val="00E14FE6"/>
    <w:rsid w:val="00E153BE"/>
    <w:rsid w:val="00E1552D"/>
    <w:rsid w:val="00E15DD7"/>
    <w:rsid w:val="00E15E7D"/>
    <w:rsid w:val="00E16246"/>
    <w:rsid w:val="00E171E2"/>
    <w:rsid w:val="00E17502"/>
    <w:rsid w:val="00E1753B"/>
    <w:rsid w:val="00E17C44"/>
    <w:rsid w:val="00E202E4"/>
    <w:rsid w:val="00E20371"/>
    <w:rsid w:val="00E207B0"/>
    <w:rsid w:val="00E20974"/>
    <w:rsid w:val="00E20B18"/>
    <w:rsid w:val="00E2161B"/>
    <w:rsid w:val="00E219F9"/>
    <w:rsid w:val="00E21B92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27E37"/>
    <w:rsid w:val="00E30158"/>
    <w:rsid w:val="00E30A80"/>
    <w:rsid w:val="00E30AA4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D66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49D"/>
    <w:rsid w:val="00E428C6"/>
    <w:rsid w:val="00E43201"/>
    <w:rsid w:val="00E43412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47F17"/>
    <w:rsid w:val="00E50A18"/>
    <w:rsid w:val="00E50B2F"/>
    <w:rsid w:val="00E51105"/>
    <w:rsid w:val="00E511FC"/>
    <w:rsid w:val="00E51382"/>
    <w:rsid w:val="00E51629"/>
    <w:rsid w:val="00E521BA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114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5FCF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18F3"/>
    <w:rsid w:val="00E72303"/>
    <w:rsid w:val="00E73A43"/>
    <w:rsid w:val="00E73DD3"/>
    <w:rsid w:val="00E73E4D"/>
    <w:rsid w:val="00E73F20"/>
    <w:rsid w:val="00E748A9"/>
    <w:rsid w:val="00E74B97"/>
    <w:rsid w:val="00E75196"/>
    <w:rsid w:val="00E75F06"/>
    <w:rsid w:val="00E761A7"/>
    <w:rsid w:val="00E762A3"/>
    <w:rsid w:val="00E77177"/>
    <w:rsid w:val="00E773A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6A8"/>
    <w:rsid w:val="00E8476E"/>
    <w:rsid w:val="00E8571A"/>
    <w:rsid w:val="00E857F3"/>
    <w:rsid w:val="00E858FE"/>
    <w:rsid w:val="00E85968"/>
    <w:rsid w:val="00E85A2A"/>
    <w:rsid w:val="00E85A4F"/>
    <w:rsid w:val="00E85C6E"/>
    <w:rsid w:val="00E861AD"/>
    <w:rsid w:val="00E862E3"/>
    <w:rsid w:val="00E8696F"/>
    <w:rsid w:val="00E869D1"/>
    <w:rsid w:val="00E87028"/>
    <w:rsid w:val="00E874C3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769"/>
    <w:rsid w:val="00E97D1A"/>
    <w:rsid w:val="00E97D6B"/>
    <w:rsid w:val="00EA0137"/>
    <w:rsid w:val="00EA1496"/>
    <w:rsid w:val="00EA14CB"/>
    <w:rsid w:val="00EA17EF"/>
    <w:rsid w:val="00EA18F2"/>
    <w:rsid w:val="00EA1B98"/>
    <w:rsid w:val="00EA1C9B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2E6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1D74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5AFD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BC1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0F6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9B9"/>
    <w:rsid w:val="00F04F72"/>
    <w:rsid w:val="00F04FC4"/>
    <w:rsid w:val="00F0508A"/>
    <w:rsid w:val="00F056FD"/>
    <w:rsid w:val="00F05821"/>
    <w:rsid w:val="00F05A45"/>
    <w:rsid w:val="00F05AB2"/>
    <w:rsid w:val="00F05B36"/>
    <w:rsid w:val="00F05C99"/>
    <w:rsid w:val="00F0639B"/>
    <w:rsid w:val="00F06D80"/>
    <w:rsid w:val="00F07026"/>
    <w:rsid w:val="00F070A6"/>
    <w:rsid w:val="00F0787C"/>
    <w:rsid w:val="00F07ACD"/>
    <w:rsid w:val="00F07BE2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7CE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17D"/>
    <w:rsid w:val="00F325BC"/>
    <w:rsid w:val="00F32A6C"/>
    <w:rsid w:val="00F32C3A"/>
    <w:rsid w:val="00F32CD3"/>
    <w:rsid w:val="00F32F59"/>
    <w:rsid w:val="00F33240"/>
    <w:rsid w:val="00F33AE6"/>
    <w:rsid w:val="00F33C4C"/>
    <w:rsid w:val="00F34FAA"/>
    <w:rsid w:val="00F35301"/>
    <w:rsid w:val="00F35386"/>
    <w:rsid w:val="00F35EF2"/>
    <w:rsid w:val="00F36068"/>
    <w:rsid w:val="00F36639"/>
    <w:rsid w:val="00F36774"/>
    <w:rsid w:val="00F36A96"/>
    <w:rsid w:val="00F3752B"/>
    <w:rsid w:val="00F37A7A"/>
    <w:rsid w:val="00F37A7E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A2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BF6"/>
    <w:rsid w:val="00F60C24"/>
    <w:rsid w:val="00F60D0A"/>
    <w:rsid w:val="00F614AB"/>
    <w:rsid w:val="00F61738"/>
    <w:rsid w:val="00F623F5"/>
    <w:rsid w:val="00F624B4"/>
    <w:rsid w:val="00F62D34"/>
    <w:rsid w:val="00F62DBA"/>
    <w:rsid w:val="00F634E1"/>
    <w:rsid w:val="00F64690"/>
    <w:rsid w:val="00F6470D"/>
    <w:rsid w:val="00F64DE1"/>
    <w:rsid w:val="00F65013"/>
    <w:rsid w:val="00F6572F"/>
    <w:rsid w:val="00F659C6"/>
    <w:rsid w:val="00F65E47"/>
    <w:rsid w:val="00F65E8A"/>
    <w:rsid w:val="00F66282"/>
    <w:rsid w:val="00F66A4B"/>
    <w:rsid w:val="00F66CDC"/>
    <w:rsid w:val="00F66D4B"/>
    <w:rsid w:val="00F66F64"/>
    <w:rsid w:val="00F678EE"/>
    <w:rsid w:val="00F67968"/>
    <w:rsid w:val="00F67A26"/>
    <w:rsid w:val="00F67C30"/>
    <w:rsid w:val="00F67D63"/>
    <w:rsid w:val="00F70960"/>
    <w:rsid w:val="00F71403"/>
    <w:rsid w:val="00F7174F"/>
    <w:rsid w:val="00F7176C"/>
    <w:rsid w:val="00F71B6F"/>
    <w:rsid w:val="00F72303"/>
    <w:rsid w:val="00F72316"/>
    <w:rsid w:val="00F72BB1"/>
    <w:rsid w:val="00F72CCE"/>
    <w:rsid w:val="00F72ED0"/>
    <w:rsid w:val="00F7302C"/>
    <w:rsid w:val="00F73237"/>
    <w:rsid w:val="00F738BA"/>
    <w:rsid w:val="00F7397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6EC7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8C9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108"/>
    <w:rsid w:val="00F924B7"/>
    <w:rsid w:val="00F92E72"/>
    <w:rsid w:val="00F92EC1"/>
    <w:rsid w:val="00F93509"/>
    <w:rsid w:val="00F9388F"/>
    <w:rsid w:val="00F93B1A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979FB"/>
    <w:rsid w:val="00FA01F6"/>
    <w:rsid w:val="00FA041C"/>
    <w:rsid w:val="00FA065E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3480"/>
    <w:rsid w:val="00FA4397"/>
    <w:rsid w:val="00FA4D3D"/>
    <w:rsid w:val="00FA4D42"/>
    <w:rsid w:val="00FA555E"/>
    <w:rsid w:val="00FA5576"/>
    <w:rsid w:val="00FA6053"/>
    <w:rsid w:val="00FA6054"/>
    <w:rsid w:val="00FA60D3"/>
    <w:rsid w:val="00FA62BD"/>
    <w:rsid w:val="00FA6496"/>
    <w:rsid w:val="00FA69F5"/>
    <w:rsid w:val="00FA6A2D"/>
    <w:rsid w:val="00FA6AB3"/>
    <w:rsid w:val="00FA6E26"/>
    <w:rsid w:val="00FA7921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2AC7"/>
    <w:rsid w:val="00FB32F9"/>
    <w:rsid w:val="00FB3559"/>
    <w:rsid w:val="00FB3ADD"/>
    <w:rsid w:val="00FB3EB7"/>
    <w:rsid w:val="00FB41A9"/>
    <w:rsid w:val="00FB4249"/>
    <w:rsid w:val="00FB51A0"/>
    <w:rsid w:val="00FB64C3"/>
    <w:rsid w:val="00FB6709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98B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60D"/>
    <w:rsid w:val="00FD5D40"/>
    <w:rsid w:val="00FD5F89"/>
    <w:rsid w:val="00FD6B8F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2919"/>
    <w:rsid w:val="00FE3050"/>
    <w:rsid w:val="00FE373E"/>
    <w:rsid w:val="00FE383A"/>
    <w:rsid w:val="00FE3B0E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6CD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2B1"/>
    <w:rsid w:val="00FF4961"/>
    <w:rsid w:val="00FF4A60"/>
    <w:rsid w:val="00FF5220"/>
    <w:rsid w:val="00FF5472"/>
    <w:rsid w:val="00FF621C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rsid w:val="00411C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F3CD-DF1E-4C25-BCED-7CF68FE6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6</Pages>
  <Words>2059</Words>
  <Characters>8055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Kornsiri, Chongaksorn</cp:lastModifiedBy>
  <cp:revision>3</cp:revision>
  <cp:lastPrinted>2024-02-14T07:17:00Z</cp:lastPrinted>
  <dcterms:created xsi:type="dcterms:W3CDTF">2024-02-14T07:57:00Z</dcterms:created>
  <dcterms:modified xsi:type="dcterms:W3CDTF">2024-02-21T06:44:00Z</dcterms:modified>
</cp:coreProperties>
</file>