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824968" w14:paraId="048E07AB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D8F35D" w14:textId="21A72513" w:rsidR="00145251" w:rsidRPr="00B3167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EFD2B27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16D2E1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63057" w:rsidRPr="00824968" w14:paraId="693041E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6499118" w14:textId="77777777" w:rsidR="00A63057" w:rsidRPr="001F0B17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</w:tcPr>
          <w:p w14:paraId="0F502B66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19DAE31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5251" w:rsidRPr="00824968" w14:paraId="4F5A470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395C977" w14:textId="58B955C3" w:rsidR="00145251" w:rsidRPr="001F0B17" w:rsidRDefault="00145251" w:rsidP="004F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79" w:type="dxa"/>
          </w:tcPr>
          <w:p w14:paraId="145EAA7B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EBEF8C5" w14:textId="77777777" w:rsidR="00145251" w:rsidRPr="00824968" w:rsidRDefault="00C523B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824968" w14:paraId="765B2A3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562B5FF" w14:textId="1F85B5B7" w:rsidR="00145251" w:rsidRPr="001F0B17" w:rsidRDefault="00145251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46ECE029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8606DA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12F" w:rsidRPr="00824968" w14:paraId="4AF3AC4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E60C367" w14:textId="6FDB1E96" w:rsidR="00D6312F" w:rsidRPr="001F0B17" w:rsidRDefault="00D631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5134FFAA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7940EDE7" w14:textId="5870E74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6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72D2F" w:rsidRPr="00824968" w14:paraId="585F08F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F026757" w14:textId="33187847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1A436287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6279A81" w14:textId="3438C983" w:rsidR="00672D2F" w:rsidRPr="00991239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02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D2F" w:rsidRPr="00824968" w14:paraId="277BBDAE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0E7340F" w14:textId="4CCB085F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50C4FEDC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722ED7" w14:textId="2A71E14B" w:rsidR="00672D2F" w:rsidRPr="00991239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72D2F" w:rsidRPr="00824968" w14:paraId="4501A7B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128924E" w14:textId="240CF06B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1C8188DD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6C478D" w14:textId="47D31A6E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</w:tr>
      <w:tr w:rsidR="00672D2F" w:rsidRPr="00824968" w14:paraId="7B02B96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B8BF9DC" w14:textId="1F6FEC6D" w:rsidR="00672D2F" w:rsidRPr="001F0B17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73FD59B7" w14:textId="77777777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967B7CB" w14:textId="7434D736" w:rsidR="00672D2F" w:rsidRPr="00824968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</w:tr>
      <w:tr w:rsidR="005D2F80" w:rsidRPr="00824968" w14:paraId="770BF38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8F1895" w14:textId="23CDC3E0" w:rsidR="005D2F80" w:rsidRPr="001F0B17" w:rsidRDefault="005D2F80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36AECB4B" w14:textId="77777777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6AB9DACE" w14:textId="15E959E4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5D2F80" w:rsidRPr="00824968" w14:paraId="0EBDC67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089F143" w14:textId="27E03DA5" w:rsidR="005D2F80" w:rsidRPr="001F0B17" w:rsidRDefault="005D2F80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14:paraId="66F956CD" w14:textId="77777777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683F0E9" w14:textId="5116337C" w:rsidR="005D2F80" w:rsidRPr="00824968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037B7" w:rsidRPr="00824968" w14:paraId="1E823F85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1741A21" w14:textId="60A9B18A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7E1B155D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14:paraId="700F8585" w14:textId="3FB07EA5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1037B7" w:rsidRPr="00824968" w14:paraId="1EA4FD8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5CBA311" w14:textId="690CE9BA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703B7D2B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53DCB17" w14:textId="70F74493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037B7" w:rsidRPr="00824968" w14:paraId="057A735D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AA02660" w14:textId="2F6F624F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2CECF908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A1A7EAD" w14:textId="21B3A3ED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037B7" w:rsidRPr="00824968" w14:paraId="159F9FD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5A87952" w14:textId="5F1B2D17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6B43240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9C99682" w14:textId="56DC6771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37B7" w:rsidRPr="00824968" w14:paraId="3957DC6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6A613BE" w14:textId="309DB4A2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7C500B41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5CCB566" w14:textId="2885B870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037B7" w:rsidRPr="00824968" w14:paraId="6053CEA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0106342" w14:textId="2D276632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7FBC9A5D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17AD541" w14:textId="2845B294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37B7" w:rsidRPr="00824968" w14:paraId="2BD8AAC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2B53FB" w14:textId="5B88609B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3B41806D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AE8B0EF" w14:textId="05A976EE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037B7" w:rsidRPr="00824968" w14:paraId="3DB9D9D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1C41A0" w14:textId="19EF0F59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010E6CD9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1726C84" w14:textId="4448BA81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037B7" w:rsidRPr="00824968" w14:paraId="0647C3F2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DE638C7" w14:textId="032C9889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241CE03E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2D37BF9" w14:textId="4ED10551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037B7" w:rsidRPr="00824968" w14:paraId="6882B4C9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34CF25" w14:textId="60E47305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14:paraId="26FB79B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878AC9D" w14:textId="155905F5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037B7" w:rsidRPr="00824968" w14:paraId="233CF54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7CDF137" w14:textId="371D69F3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42ABA7E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E54B8A8" w14:textId="09EE7DA4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037B7" w:rsidRPr="00824968" w14:paraId="53ED871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49A5C03" w14:textId="7E7665AB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60C8DA45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46A7A96" w14:textId="233C68C9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037B7" w:rsidRPr="00824968" w14:paraId="64667C38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A64327A" w14:textId="1F273B86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50F16A3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8843EB5" w14:textId="1D98460D" w:rsidR="001037B7" w:rsidRPr="00824968" w:rsidRDefault="00F76EC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การบริหารความเสี่ยงและ</w:t>
            </w:r>
            <w:r w:rsidR="001037B7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037B7" w:rsidRPr="00824968" w14:paraId="2A12C63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AB861B6" w14:textId="3F233475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1E89562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5BA6073" w14:textId="36F18DF6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31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037B7" w:rsidRPr="00824968" w14:paraId="09ACDE1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D49F1EF" w14:textId="44A04FDC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08D33724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9F72756" w14:textId="08E3D4DF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37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037B7" w:rsidRPr="00824968" w14:paraId="2B6E56C4" w14:textId="77777777" w:rsidTr="00547C25">
        <w:trPr>
          <w:trHeight w:val="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D1F080" w14:textId="55247F37" w:rsidR="001037B7" w:rsidRPr="001F0B17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C0442E7" w14:textId="77777777" w:rsidR="001037B7" w:rsidRPr="00824968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2A87810B" w14:textId="2B6F8177" w:rsidR="001037B7" w:rsidRPr="00D6312F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753A64F" w14:textId="77777777" w:rsidR="00B42830" w:rsidRPr="002B2CB2" w:rsidRDefault="007E273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</w:rPr>
        <w:br w:type="page"/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F2010E5" w14:textId="77777777" w:rsidR="00B42830" w:rsidRPr="00DE7F53" w:rsidRDefault="00B4283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5061F" w14:textId="57E6EB83" w:rsidR="00F20287" w:rsidRPr="002B2CB2" w:rsidRDefault="00EC2A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ติ</w:t>
      </w:r>
      <w:r w:rsidR="004024DE" w:rsidRPr="002B2CB2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จาก</w:t>
      </w:r>
      <w:r w:rsidR="00F93509" w:rsidRPr="002B2CB2">
        <w:rPr>
          <w:rFonts w:asciiTheme="majorBidi" w:hAnsiTheme="majorBidi" w:cstheme="majorBidi"/>
          <w:sz w:val="30"/>
          <w:szCs w:val="30"/>
          <w:cs/>
        </w:rPr>
        <w:t>คณะ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59731E" w:rsidRPr="00B7545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AB72C0" w:rsidRPr="00B75459">
        <w:rPr>
          <w:rFonts w:asciiTheme="majorBidi" w:hAnsiTheme="majorBidi" w:cstheme="majorBidi"/>
          <w:sz w:val="30"/>
          <w:szCs w:val="30"/>
        </w:rPr>
        <w:t xml:space="preserve"> </w:t>
      </w:r>
      <w:r w:rsidR="007D7823">
        <w:rPr>
          <w:rFonts w:asciiTheme="majorBidi" w:hAnsiTheme="majorBidi" w:cstheme="majorBidi"/>
          <w:sz w:val="30"/>
          <w:szCs w:val="30"/>
        </w:rPr>
        <w:t>23</w:t>
      </w:r>
      <w:r w:rsidR="00AB72C0" w:rsidRPr="00B75459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AB72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72C0">
        <w:rPr>
          <w:rFonts w:asciiTheme="majorBidi" w:hAnsiTheme="majorBidi" w:cstheme="majorBidi"/>
          <w:sz w:val="30"/>
          <w:szCs w:val="30"/>
        </w:rPr>
        <w:t>256</w:t>
      </w:r>
      <w:r w:rsidR="009F13F0">
        <w:rPr>
          <w:rFonts w:asciiTheme="majorBidi" w:hAnsiTheme="majorBidi" w:cstheme="majorBidi"/>
          <w:sz w:val="30"/>
          <w:szCs w:val="30"/>
        </w:rPr>
        <w:t>7</w:t>
      </w:r>
    </w:p>
    <w:p w14:paraId="5938A083" w14:textId="77777777" w:rsidR="00B274DA" w:rsidRPr="00DE7F53" w:rsidRDefault="00B274D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2A5D7" w14:textId="77777777" w:rsidR="003B1575" w:rsidRPr="002B2CB2" w:rsidRDefault="00F2028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3B6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05512AA9" w14:textId="77777777" w:rsidR="005912C9" w:rsidRPr="00DE7F53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E4B1F" w14:textId="6EE9B134" w:rsidR="005912C9" w:rsidRPr="00C7716F" w:rsidRDefault="005912C9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(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 w:bidi="th-TH"/>
        </w:rPr>
        <w:t>มหาชน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)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61B5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(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”</w:t>
      </w:r>
      <w:r w:rsidR="00B61B5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)</w:t>
      </w:r>
      <w:r w:rsidR="0020488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และจดทะเบียนกับ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                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ตลาดหลักทรัพย์แห่งประเทศไทยเมื่อวันที่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2B2CB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2539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</w:t>
      </w:r>
      <w:r w:rsidR="00A668D8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ของ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252/6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อาคารสำนักงานเม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29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10320</w:t>
      </w:r>
    </w:p>
    <w:p w14:paraId="0BF4A0CF" w14:textId="77777777" w:rsidR="005912C9" w:rsidRPr="00DE7F53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9CFAF" w14:textId="55621AAA" w:rsidR="00044541" w:rsidRPr="00C7716F" w:rsidRDefault="00044541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จำกัด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(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bidi="th-TH"/>
        </w:rPr>
        <w:t>มหาชน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)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(ถือหุ้นร้อยละ </w:t>
      </w:r>
      <w:r w:rsidR="00B32E60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ซึ่งเป็นนิติบุคคล</w:t>
      </w:r>
      <w:r w:rsidRPr="00C7716F">
        <w:rPr>
          <w:rFonts w:asciiTheme="majorBidi" w:hAnsiTheme="majorBidi" w:cstheme="majorBidi"/>
          <w:sz w:val="30"/>
          <w:szCs w:val="30"/>
          <w:cs/>
          <w:lang w:bidi="th-TH"/>
        </w:rPr>
        <w:t>ที่จัดตั้งขึ้นในประเทศไทย</w:t>
      </w:r>
    </w:p>
    <w:p w14:paraId="5331460A" w14:textId="77777777" w:rsidR="003F3D5D" w:rsidRPr="00DE7F53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58C2D4" w14:textId="77777777" w:rsidR="003F3D5D" w:rsidRPr="002B2CB2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7C3706A5" w14:textId="77777777" w:rsidR="009140DB" w:rsidRPr="00DE7F53" w:rsidRDefault="009140DB" w:rsidP="00B4269E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06DAA8" w14:textId="77777777" w:rsidR="003B1575" w:rsidRPr="002B2CB2" w:rsidRDefault="00B4283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FFF3C78" w14:textId="77777777" w:rsidR="00BC7088" w:rsidRPr="00DE7F53" w:rsidRDefault="00BC708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BF8E79" w14:textId="4FC404E2" w:rsidR="00BC7088" w:rsidRPr="002B2CB2" w:rsidRDefault="00BC7088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8C9B1B7" w14:textId="77777777" w:rsidR="00F02353" w:rsidRPr="00DE7F53" w:rsidRDefault="00F02353" w:rsidP="0021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B399C4" w14:textId="15C3D2A1" w:rsidR="00F02353" w:rsidRPr="00547C25" w:rsidRDefault="00F02353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47C2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</w:t>
      </w:r>
      <w:r w:rsidR="00EF5321" w:rsidRPr="00547C25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B41D53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 w:rsidRPr="00547C25">
        <w:rPr>
          <w:rFonts w:ascii="Angsana New" w:hAnsi="Angsana New"/>
          <w:sz w:val="30"/>
          <w:szCs w:val="30"/>
          <w:cs/>
        </w:rPr>
        <w:br/>
      </w:r>
      <w:r w:rsidRPr="00547C25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547C25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316FD">
        <w:rPr>
          <w:rFonts w:ascii="Angsana New" w:hAnsi="Angsana New"/>
          <w:sz w:val="30"/>
          <w:szCs w:val="30"/>
        </w:rPr>
        <w:br/>
      </w:r>
      <w:r w:rsidR="007316FD" w:rsidRPr="003C3CF1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3C3CF1">
        <w:rPr>
          <w:rFonts w:ascii="Angsana New" w:hAnsi="Angsana New"/>
          <w:sz w:val="30"/>
          <w:szCs w:val="30"/>
        </w:rPr>
        <w:t xml:space="preserve"> </w:t>
      </w:r>
      <w:r w:rsidR="00D6312F">
        <w:rPr>
          <w:rFonts w:ascii="Angsana New" w:hAnsi="Angsana New"/>
          <w:sz w:val="30"/>
          <w:szCs w:val="30"/>
        </w:rPr>
        <w:t>3</w:t>
      </w:r>
      <w:r w:rsidR="003C3CF1">
        <w:rPr>
          <w:rFonts w:ascii="Angsana New" w:hAnsi="Angsana New"/>
          <w:sz w:val="30"/>
          <w:szCs w:val="30"/>
        </w:rPr>
        <w:t xml:space="preserve"> </w:t>
      </w:r>
      <w:r w:rsidR="007316FD" w:rsidRPr="003C3CF1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6529727" w14:textId="77777777" w:rsidR="00DE7F53" w:rsidRPr="00DE7F53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8"/>
          <w:szCs w:val="28"/>
        </w:rPr>
      </w:pPr>
    </w:p>
    <w:p w14:paraId="5FBE3945" w14:textId="634C7D72" w:rsidR="003D025E" w:rsidRPr="00492C3A" w:rsidRDefault="003D025E" w:rsidP="00DE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</w:t>
      </w:r>
      <w:r w:rsidR="000A10E2" w:rsidRPr="00492C3A">
        <w:rPr>
          <w:rFonts w:asciiTheme="majorBidi" w:hAnsiTheme="majorBidi" w:cstheme="majorBidi"/>
          <w:spacing w:val="2"/>
          <w:sz w:val="30"/>
          <w:szCs w:val="30"/>
          <w:cs/>
        </w:rPr>
        <w:t>ให้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 w:rsidRPr="00492C3A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 w:rsidRPr="00492C3A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="00445C8B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ของบริษัท 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ทั้งนี้ผลที่เกิดขึ้นจริงอาจแตกต่างจากที่ประมาณ</w:t>
      </w:r>
      <w:r w:rsidR="000A7849">
        <w:rPr>
          <w:rFonts w:asciiTheme="majorBidi" w:hAnsiTheme="majorBidi" w:cstheme="majorBidi" w:hint="cs"/>
          <w:spacing w:val="2"/>
          <w:sz w:val="30"/>
          <w:szCs w:val="30"/>
          <w:cs/>
        </w:rPr>
        <w:t>การ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ไว้</w:t>
      </w:r>
      <w:r w:rsidR="00170A42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492C3A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DE7F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29A54" w14:textId="0CFDD84C" w:rsidR="00682D12" w:rsidRPr="0099486F" w:rsidRDefault="008D4813" w:rsidP="00B22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B917B0" w:rsidRPr="0099486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137D3" w:rsidRPr="0099486F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4B740B7" w14:textId="77777777" w:rsidR="00EC1453" w:rsidRPr="0099486F" w:rsidRDefault="00EC145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59EAE9" w14:textId="4186FD96" w:rsidR="00EF4D95" w:rsidRPr="0051652B" w:rsidRDefault="00217C03" w:rsidP="00B4269E">
      <w:pPr>
        <w:pStyle w:val="AccPolicyalternative"/>
        <w:rPr>
          <w:rFonts w:asciiTheme="majorBidi" w:hAnsiTheme="majorBidi" w:cstheme="majorBidi"/>
          <w:lang w:val="en-US"/>
        </w:rPr>
      </w:pPr>
      <w:r w:rsidRPr="0099486F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3C77B6B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D67B29" w14:textId="77777777" w:rsidR="00EF4D95" w:rsidRPr="00B31678" w:rsidRDefault="00EF4D9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52F9C6BD" w14:textId="01B8756F" w:rsidR="00EF4D95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E638B9E" w14:textId="1DBE57C8" w:rsidR="00C51E22" w:rsidRPr="00D85E6F" w:rsidRDefault="00C51E22" w:rsidP="00C51E22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="Angsana New"/>
          <w:i/>
          <w:iCs/>
        </w:rPr>
      </w:pPr>
      <w:r w:rsidRPr="00D85E6F">
        <w:rPr>
          <w:rFonts w:asciiTheme="majorBidi" w:hAnsiTheme="majorBidi" w:cs="Angsana New"/>
          <w:i/>
          <w:iCs/>
          <w:cs/>
        </w:rPr>
        <w:t xml:space="preserve">การจัดประเภทและการวัดมูลค่า </w:t>
      </w:r>
    </w:p>
    <w:p w14:paraId="2D11C4F9" w14:textId="77777777" w:rsidR="00C51E22" w:rsidRPr="00C51E22" w:rsidRDefault="00C51E22" w:rsidP="00C51E22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3A2D1A79" w14:textId="5CE86EFA" w:rsidR="00C51E22" w:rsidRDefault="00A63656" w:rsidP="00A6365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381207">
        <w:rPr>
          <w:rFonts w:asciiTheme="majorBidi" w:hAnsiTheme="majorBidi" w:cs="Angsana New"/>
          <w:cs/>
        </w:rPr>
        <w:t>ตราสารหนี้</w:t>
      </w:r>
      <w:r w:rsidR="00D14D38">
        <w:rPr>
          <w:rFonts w:asciiTheme="majorBidi" w:hAnsiTheme="majorBidi" w:cs="Angsana New" w:hint="cs"/>
          <w:cs/>
        </w:rPr>
        <w:t>ที่ออกโดย</w:t>
      </w:r>
      <w:r w:rsidRPr="00381207">
        <w:rPr>
          <w:rFonts w:asciiTheme="majorBidi" w:hAnsiTheme="majorBidi" w:cs="Angsana New"/>
          <w:cs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4B1B44" w:rsidRPr="00381207">
        <w:rPr>
          <w:rFonts w:asciiTheme="majorBidi" w:hAnsiTheme="majorBidi" w:cs="Angsana New" w:hint="cs"/>
          <w:cs/>
        </w:rPr>
        <w:t>อื่นๆ</w:t>
      </w:r>
      <w:r w:rsidRPr="00381207">
        <w:rPr>
          <w:rFonts w:asciiTheme="majorBidi" w:hAnsiTheme="majorBidi" w:cs="Angsana New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</w:t>
      </w:r>
      <w:r w:rsidR="00D85E6F" w:rsidRPr="00381207">
        <w:rPr>
          <w:rFonts w:asciiTheme="majorBidi" w:hAnsiTheme="majorBidi" w:cs="Angsana New"/>
          <w:cs/>
        </w:rPr>
        <w:br/>
      </w:r>
      <w:r w:rsidRPr="00381207">
        <w:rPr>
          <w:rFonts w:asciiTheme="majorBidi" w:hAnsiTheme="majorBidi" w:cs="Angsana New"/>
          <w:cs/>
        </w:rPr>
        <w:t>และวัดมูลค่า</w:t>
      </w:r>
      <w:r w:rsidR="009F6BD3" w:rsidRPr="00381207">
        <w:rPr>
          <w:rFonts w:asciiTheme="majorBidi" w:hAnsiTheme="majorBidi" w:cs="Angsana New"/>
          <w:cs/>
        </w:rPr>
        <w:t>เมื่อเริ่มแรก</w:t>
      </w:r>
      <w:r w:rsidRPr="00381207">
        <w:rPr>
          <w:rFonts w:asciiTheme="majorBidi" w:hAnsiTheme="majorBidi" w:cs="Angsana New"/>
          <w:cs/>
        </w:rPr>
        <w:t>ด้วยมูลค่ายุติธรรม</w:t>
      </w:r>
      <w:r w:rsidR="009F6BD3" w:rsidRPr="00381207">
        <w:rPr>
          <w:rFonts w:asciiTheme="majorBidi" w:hAnsiTheme="majorBidi" w:cs="Angsana New"/>
        </w:rPr>
        <w:t xml:space="preserve"> </w:t>
      </w:r>
      <w:r w:rsidR="009F6BD3" w:rsidRPr="00381207">
        <w:rPr>
          <w:rFonts w:asciiTheme="majorBidi" w:hAnsiTheme="majorBidi" w:cs="Angsana New"/>
          <w:cs/>
        </w:rPr>
        <w:t>ทั้งนี้ สินทรัพย์ทางการเงิน</w:t>
      </w:r>
      <w:r w:rsidR="009F6BD3" w:rsidRPr="00381207">
        <w:rPr>
          <w:rFonts w:asciiTheme="majorBidi" w:hAnsiTheme="majorBidi" w:cs="Angsana New" w:hint="cs"/>
          <w:cs/>
        </w:rPr>
        <w:t>แ</w:t>
      </w:r>
      <w:r w:rsidR="009F6BD3" w:rsidRPr="00381207">
        <w:rPr>
          <w:rFonts w:asciiTheme="majorBidi" w:hAnsiTheme="majorBidi" w:cs="Angsana New"/>
          <w:cs/>
        </w:rPr>
        <w:t>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Pr="00A63656">
        <w:rPr>
          <w:rFonts w:asciiTheme="majorBidi" w:hAnsiTheme="majorBidi" w:cs="Angsana New"/>
          <w:cs/>
        </w:rPr>
        <w:t xml:space="preserve"> </w:t>
      </w:r>
    </w:p>
    <w:p w14:paraId="20DFDBA7" w14:textId="35C2A325" w:rsidR="00C51E22" w:rsidRDefault="00C51E22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F98475" w14:textId="5EC17617" w:rsidR="00A63656" w:rsidRDefault="00A63656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  <w:r w:rsidRPr="00A63656">
        <w:rPr>
          <w:rFonts w:asciiTheme="majorBidi" w:hAnsiTheme="majorBidi" w:cs="Angsana New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DC4445" w14:textId="2333E4D5" w:rsidR="00C56DB1" w:rsidRDefault="00C56DB1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</w:p>
    <w:p w14:paraId="2B9B46EE" w14:textId="194DB53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FCDA8B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4938512" w14:textId="7FEC95A3" w:rsidR="008D4813" w:rsidRDefault="00C56DB1" w:rsidP="00DE7F53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8D4813">
        <w:rPr>
          <w:rFonts w:asciiTheme="majorBidi" w:hAnsiTheme="majorBidi" w:cstheme="majorBidi"/>
        </w:rPr>
        <w:br w:type="page"/>
      </w:r>
    </w:p>
    <w:p w14:paraId="574F51C9" w14:textId="3D93ACD7" w:rsidR="00C56DB1" w:rsidRPr="00F177CE" w:rsidRDefault="00C56DB1" w:rsidP="00C56DB1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theme="majorBidi"/>
          <w:i/>
          <w:iCs/>
        </w:rPr>
      </w:pPr>
      <w:r w:rsidRPr="00F177CE">
        <w:rPr>
          <w:rFonts w:asciiTheme="majorBidi" w:hAnsiTheme="majorBidi" w:cs="Angsana New"/>
          <w:i/>
          <w:iCs/>
          <w:cs/>
        </w:rPr>
        <w:lastRenderedPageBreak/>
        <w:t>การตัดรายการออกจากบัญชีและการหักกลบ</w:t>
      </w:r>
    </w:p>
    <w:p w14:paraId="655A8FF7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19016915" w14:textId="32BA340C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291508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118BBE8" w14:textId="4B49BF10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ที่สะท้อนเงื่อนไขที่เปลี่ยนแปลงแล้ว</w:t>
      </w:r>
    </w:p>
    <w:p w14:paraId="3CED919E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0F8282E" w14:textId="4D3C1A2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B2A0EA7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D476E7F" w14:textId="36881569" w:rsid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="Angsana New"/>
        </w:rPr>
      </w:pPr>
      <w:r w:rsidRPr="00C56DB1">
        <w:rPr>
          <w:rFonts w:asciiTheme="majorBidi" w:hAnsiTheme="majorBidi" w:cs="Angsana New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F3EB9B9" w14:textId="4AE5DC1C" w:rsidR="00781EA9" w:rsidRDefault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D3DE4" w14:textId="259A95B6" w:rsidR="003137D3" w:rsidRPr="007D30B1" w:rsidRDefault="003137D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24C15EB" w14:textId="77777777" w:rsidR="003B0374" w:rsidRPr="007D30B1" w:rsidRDefault="003B0374" w:rsidP="00B4269E">
      <w:pPr>
        <w:pStyle w:val="BodyText2"/>
        <w:rPr>
          <w:rFonts w:asciiTheme="majorBidi" w:hAnsiTheme="majorBidi" w:cstheme="majorBidi"/>
          <w:strike/>
        </w:rPr>
      </w:pPr>
    </w:p>
    <w:p w14:paraId="0BF193CB" w14:textId="3FAE1E37" w:rsidR="003137D3" w:rsidRPr="007D30B1" w:rsidRDefault="003137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AE32F4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150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ยอดเงินฝากธนาคารประเภทเผื่อเรียก </w:t>
      </w:r>
    </w:p>
    <w:p w14:paraId="7340577D" w14:textId="77777777" w:rsidR="00C35498" w:rsidRPr="007D30B1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4E89" w14:textId="3D5778D8" w:rsidR="002F0B6E" w:rsidRPr="007D30B1" w:rsidRDefault="002F0B6E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BAEBF1A" w14:textId="77777777" w:rsidR="002F0B6E" w:rsidRPr="007D30B1" w:rsidRDefault="002F0B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62069" w14:textId="6E82BCE8" w:rsidR="00055246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7D30B1">
        <w:rPr>
          <w:rFonts w:asciiTheme="majorBidi" w:hAnsiTheme="majorBidi" w:cstheme="majorBidi"/>
          <w:sz w:val="30"/>
          <w:szCs w:val="30"/>
          <w:cs/>
        </w:rPr>
        <w:t>ถูกโอนเป็นสินค้าคงเหลือ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Pr="007D30B1">
        <w:rPr>
          <w:rFonts w:asciiTheme="majorBidi" w:hAnsiTheme="majorBidi" w:cstheme="majorBidi"/>
          <w:sz w:val="30"/>
          <w:szCs w:val="30"/>
          <w:cs/>
        </w:rPr>
        <w:t>ที่ได้หยุดการให้เช่าและถือไว้เพื่อขาย</w:t>
      </w:r>
      <w:r w:rsidR="0035497F" w:rsidRPr="007D30B1">
        <w:rPr>
          <w:rFonts w:asciiTheme="majorBidi" w:hAnsiTheme="majorBidi" w:cstheme="majorBidi"/>
          <w:sz w:val="30"/>
          <w:szCs w:val="30"/>
        </w:rPr>
        <w:t xml:space="preserve">   </w:t>
      </w:r>
      <w:r w:rsidR="00047AB1" w:rsidRPr="007D30B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F0B6E" w:rsidRPr="007D30B1">
        <w:rPr>
          <w:rFonts w:asciiTheme="majorBidi" w:hAnsiTheme="majorBidi" w:cstheme="majorBidi"/>
          <w:sz w:val="30"/>
          <w:szCs w:val="30"/>
          <w:cs/>
        </w:rPr>
        <w:t>ราคา</w:t>
      </w:r>
      <w:r w:rsidRPr="007D30B1">
        <w:rPr>
          <w:rFonts w:asciiTheme="majorBidi" w:hAnsiTheme="majorBidi" w:cstheme="majorBidi"/>
          <w:sz w:val="30"/>
          <w:szCs w:val="30"/>
          <w:cs/>
        </w:rPr>
        <w:t>ตามบัญชี ณ วันที่สินทรัพย์ดังกล่าว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ได้</w:t>
      </w:r>
      <w:r w:rsidRPr="007D30B1">
        <w:rPr>
          <w:rFonts w:asciiTheme="majorBidi" w:hAnsiTheme="majorBidi" w:cstheme="majorBidi"/>
          <w:sz w:val="30"/>
          <w:szCs w:val="30"/>
          <w:cs/>
        </w:rPr>
        <w:t>หยุดการให้เช่า</w:t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หรือมูลค่าสุทธิที่จะได้รับแล้วแต่ราคาใด</w:t>
      </w:r>
      <w:r w:rsidR="0079408F">
        <w:rPr>
          <w:rFonts w:asciiTheme="majorBidi" w:hAnsiTheme="majorBidi" w:cstheme="majorBidi"/>
          <w:sz w:val="30"/>
          <w:szCs w:val="30"/>
          <w:cs/>
        </w:rPr>
        <w:br/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จะต่ำกว่า</w:t>
      </w:r>
    </w:p>
    <w:p w14:paraId="1E2C19F6" w14:textId="77777777" w:rsidR="00401029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9458F" w14:textId="05CA6094" w:rsidR="0051147C" w:rsidRPr="007D30B1" w:rsidRDefault="0051147C" w:rsidP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สินค้าคงเหลือวัดด้วยมูลค่าราคาทุนหรือ</w:t>
      </w:r>
      <w:r w:rsidR="00055246" w:rsidRPr="007D30B1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</w:t>
      </w:r>
      <w:r>
        <w:rPr>
          <w:rFonts w:asciiTheme="majorBidi" w:hAnsiTheme="majorBidi" w:cstheme="majorBidi" w:hint="cs"/>
          <w:sz w:val="30"/>
          <w:szCs w:val="30"/>
          <w:cs/>
        </w:rPr>
        <w:t>แล้วแต่ราคาใดจะต่ำกว่า ทั้งนี้มูลค่าสุทธิที่จะได้รับ</w:t>
      </w:r>
      <w:r w:rsidR="00055246" w:rsidRPr="007D30B1">
        <w:rPr>
          <w:rFonts w:asciiTheme="majorBidi" w:hAnsiTheme="majorBidi" w:cstheme="majorBidi"/>
          <w:sz w:val="30"/>
          <w:szCs w:val="30"/>
          <w:cs/>
        </w:rPr>
        <w:t>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648">
        <w:rPr>
          <w:rFonts w:asciiTheme="majorBidi" w:hAnsiTheme="majorBidi" w:cstheme="majorBidi"/>
          <w:sz w:val="30"/>
          <w:szCs w:val="30"/>
          <w:cs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14:paraId="6CA352C1" w14:textId="446C80E6" w:rsidR="00CB273D" w:rsidRPr="007D30B1" w:rsidRDefault="004476A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สินทรัพย์ที่ถือไว้เพื่อขาย</w:t>
      </w:r>
    </w:p>
    <w:p w14:paraId="50AAB557" w14:textId="77777777" w:rsidR="00CB273D" w:rsidRPr="00B31678" w:rsidRDefault="00CB273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BB4EE" w14:textId="3CB232F0" w:rsidR="00CB273D" w:rsidRPr="007D30B1" w:rsidRDefault="004476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สินทรัพย์ที่ถือไว้เพื่อ</w:t>
      </w:r>
      <w:r w:rsidR="00CB273D" w:rsidRPr="007D30B1">
        <w:rPr>
          <w:rFonts w:asciiTheme="majorBidi" w:hAnsiTheme="majorBidi" w:cstheme="majorBidi"/>
          <w:spacing w:val="-6"/>
          <w:sz w:val="30"/>
          <w:szCs w:val="30"/>
          <w:cs/>
        </w:rPr>
        <w:t>ขาย ประกอบด้วยสังหาริมทรัพย์ที่ถือไว้เพื่อขายภายใต้สัญญาเช่า</w:t>
      </w:r>
      <w:r w:rsidR="00510533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เงินทุน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ที่บริษัทคาดว่าจะขายภายใน</w:t>
      </w:r>
      <w:r w:rsidR="00E616D1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วัดมูลค่าราคาด้วยจำนวนที่ต่ำกว่าระหว่างมูลค่าตามบัญชีกับ</w:t>
      </w:r>
      <w:r w:rsidR="0064463A" w:rsidRPr="007D30B1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 xml:space="preserve">หักต้นทุนในการขาย </w:t>
      </w:r>
      <w:r w:rsidR="000F1D3A" w:rsidRPr="007D30B1">
        <w:rPr>
          <w:rFonts w:asciiTheme="majorBidi" w:hAnsiTheme="majorBidi" w:cstheme="majorBidi"/>
          <w:sz w:val="30"/>
          <w:szCs w:val="30"/>
        </w:rPr>
        <w:t xml:space="preserve">           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B6CC92" w14:textId="0763369A" w:rsidR="0079408F" w:rsidRDefault="0079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8022DA5" w14:textId="0513EBEA" w:rsidR="00A563A2" w:rsidRPr="007D30B1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อาคารและอุปกรณ์</w:t>
      </w:r>
    </w:p>
    <w:p w14:paraId="7002598B" w14:textId="77777777" w:rsidR="00A563A2" w:rsidRPr="00B31678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FEC29" w14:textId="164739A8" w:rsidR="00AC6EFA" w:rsidRPr="007D30B1" w:rsidRDefault="003D3DE4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</w:t>
      </w:r>
      <w:r w:rsidR="00A563A2" w:rsidRPr="007D30B1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6648A9F2" w14:textId="3F09DF85" w:rsidR="008A582B" w:rsidRPr="007D30B1" w:rsidRDefault="008A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49AF03E" w14:textId="5D83C942" w:rsidR="00D00E81" w:rsidRPr="007D30B1" w:rsidRDefault="00D00E81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51147C" w:rsidRPr="0051147C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C35498"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3D054" w14:textId="6F3A00ED" w:rsidR="00D00E81" w:rsidRPr="00B31678" w:rsidRDefault="00D00E81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8E50C1" w14:textId="2DD8D7BC" w:rsidR="00D00E81" w:rsidRPr="007D30B1" w:rsidRDefault="004A0900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4A0900">
        <w:rPr>
          <w:rFonts w:asciiTheme="majorBidi" w:hAnsiTheme="majorBidi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  <w:r w:rsidR="00D00E81"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09BCCF36" w14:textId="77777777" w:rsidR="00217C03" w:rsidRPr="00B31678" w:rsidRDefault="00217C0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B660EF4" w14:textId="77777777" w:rsidR="00E73DD3" w:rsidRPr="007D30B1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58734C" w14:textId="77777777" w:rsidR="00E73DD3" w:rsidRPr="00B31678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D4BD71E" w14:textId="37290A44" w:rsidR="00226C5E" w:rsidRPr="007D30B1" w:rsidRDefault="00E73DD3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ต้นทุนในการเปลี่ยนแทนส่วนประกอบรับรู้เป็นส่วนหนึ่งของมูลค่าตามบัญชีของรายการอาคารและอุปกรณ์  </w:t>
      </w:r>
      <w:r w:rsidR="00EB528A"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    </w:t>
      </w:r>
      <w:r w:rsidR="004A0900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เมื่อบริษัท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CE69AA" w:rsidRPr="007D30B1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51147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เป็นประจำ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</w:t>
      </w:r>
      <w:r w:rsidR="0079464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/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ซ่อมบำรุงอาคารและอุปกรณ์จะรับรู้ในกำไรหรือขาดทุนเมื่อเกิดขึ้น</w:t>
      </w:r>
    </w:p>
    <w:p w14:paraId="1D4EFF0E" w14:textId="3BA8470A" w:rsidR="0051147C" w:rsidRDefault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26AB74B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A31B250" w14:textId="1F426D60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F929F2C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16F13B6B" w14:textId="3D625A8F" w:rsidR="00EB528A" w:rsidRPr="007D30B1" w:rsidRDefault="00EB528A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</w:t>
      </w:r>
      <w:r w:rsidR="002A0C52" w:rsidRPr="007D30B1">
        <w:rPr>
          <w:rFonts w:asciiTheme="majorBidi" w:hAnsiTheme="majorBidi" w:cstheme="majorBidi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7D30B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38F11A" w14:textId="77777777" w:rsidR="00C35498" w:rsidRPr="001647C4" w:rsidRDefault="00C35498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47C1F282" w14:textId="3C7BB0F7" w:rsidR="003E4B22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51147C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7D30B1">
        <w:rPr>
          <w:rFonts w:asciiTheme="majorBidi" w:hAnsiTheme="majorBidi" w:cstheme="majorBidi"/>
          <w:sz w:val="30"/>
          <w:szCs w:val="30"/>
          <w:cs/>
        </w:rPr>
        <w:t>ส่วนประกอบของ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E4B22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ทั้งนี้บริษัทไม่คิดค่าเสื่อมราคาสำหรับสินทรัพย์ที่อยู่ระหว่างการก่อสร้าง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E123E1" w14:textId="77777777" w:rsidR="003E4B22" w:rsidRDefault="003E4B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1AF68" w14:textId="55F8A5E6" w:rsidR="00186B7A" w:rsidRDefault="00EB528A" w:rsidP="003E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3F01502E" w14:textId="77777777" w:rsidR="00186B7A" w:rsidRPr="004F1FF6" w:rsidRDefault="00186B7A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540"/>
      </w:tblGrid>
      <w:tr w:rsidR="008E5106" w:rsidRPr="007D30B1" w14:paraId="2CEFD0B1" w14:textId="77777777" w:rsidTr="001647C4">
        <w:tc>
          <w:tcPr>
            <w:tcW w:w="5760" w:type="dxa"/>
          </w:tcPr>
          <w:p w14:paraId="1B05D01D" w14:textId="70E76F0A" w:rsidR="008E5106" w:rsidRPr="007D30B1" w:rsidRDefault="008E5106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14:paraId="490DAE98" w14:textId="77777777" w:rsidR="008E5106" w:rsidRPr="007D30B1" w:rsidRDefault="008E5106" w:rsidP="00B4269E">
            <w:pPr>
              <w:tabs>
                <w:tab w:val="clear" w:pos="1644"/>
                <w:tab w:val="clear" w:pos="1871"/>
                <w:tab w:val="left" w:pos="196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7D30B1" w14:paraId="6DA26894" w14:textId="77777777" w:rsidTr="001647C4">
        <w:tc>
          <w:tcPr>
            <w:tcW w:w="5760" w:type="dxa"/>
          </w:tcPr>
          <w:p w14:paraId="0725D71E" w14:textId="77777777" w:rsidR="00EB528A" w:rsidRPr="007D30B1" w:rsidRDefault="00EB528A" w:rsidP="00B4269E">
            <w:pPr>
              <w:pStyle w:val="a"/>
              <w:tabs>
                <w:tab w:val="clear" w:pos="1080"/>
              </w:tabs>
              <w:rPr>
                <w:rFonts w:asciiTheme="majorBidi" w:eastAsia="Cordia New" w:hAnsiTheme="majorBidi" w:cstheme="majorBidi"/>
                <w:cs/>
              </w:rPr>
            </w:pPr>
            <w:r w:rsidRPr="007D30B1">
              <w:rPr>
                <w:rFonts w:asciiTheme="majorBidi" w:eastAsia="Cordia New" w:hAnsiTheme="majorBidi" w:cstheme="majorBidi"/>
                <w:cs/>
              </w:rPr>
              <w:t>อาคารชุดสำนักงานและระบบสาธารณูปโภค</w:t>
            </w:r>
          </w:p>
        </w:tc>
        <w:tc>
          <w:tcPr>
            <w:tcW w:w="1800" w:type="dxa"/>
          </w:tcPr>
          <w:p w14:paraId="51BA51F2" w14:textId="146679D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E402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EE40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3E685A8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01936A58" w14:textId="77777777" w:rsidTr="001647C4">
        <w:tc>
          <w:tcPr>
            <w:tcW w:w="5760" w:type="dxa"/>
          </w:tcPr>
          <w:p w14:paraId="0A92DAFF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14:paraId="3EE82B66" w14:textId="2DFC2952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6BD5BBD2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37F5030D" w14:textId="77777777" w:rsidTr="001647C4">
        <w:tc>
          <w:tcPr>
            <w:tcW w:w="5760" w:type="dxa"/>
          </w:tcPr>
          <w:p w14:paraId="0F63599C" w14:textId="77777777" w:rsidR="00EB528A" w:rsidRPr="007D30B1" w:rsidRDefault="00EB528A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14:paraId="71716C85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  5</w:t>
            </w:r>
          </w:p>
        </w:tc>
        <w:tc>
          <w:tcPr>
            <w:tcW w:w="540" w:type="dxa"/>
          </w:tcPr>
          <w:p w14:paraId="275D0E29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82E07D" w14:textId="77777777" w:rsidR="0029550F" w:rsidRPr="001647C4" w:rsidRDefault="0029550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B024A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สินทรัพย์รอให้เช่าจะคิดค่าเสื่อมราคาเมื่อเริ่มมีการเช่า</w:t>
      </w:r>
    </w:p>
    <w:p w14:paraId="42C3936B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5AA27" w14:textId="05CF61F2" w:rsidR="00EB528A" w:rsidRPr="007D30B1" w:rsidRDefault="00EB528A" w:rsidP="00EC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7D30B1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ถูกทบทวนอย่างน้อยที่สุดทุก</w:t>
      </w:r>
      <w:r w:rsidR="004E7465" w:rsidRPr="007D30B1">
        <w:rPr>
          <w:rFonts w:asciiTheme="majorBidi" w:hAnsiTheme="majorBidi" w:cstheme="majorBidi"/>
          <w:sz w:val="30"/>
          <w:szCs w:val="30"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6EA47972" w14:textId="630693A8" w:rsidR="00AC6EFA" w:rsidRPr="001647C4" w:rsidRDefault="00AC6EFA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2132A6" w14:textId="6072AFD1" w:rsidR="00EB528A" w:rsidRPr="007D30B1" w:rsidRDefault="00EB52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2BA0CF64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0F4F0" w14:textId="0387C0D2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ประกอบด้วยอสังหาริมทรัพย์รอการขายที่บริษัทคาดว่าจะขายเกินกว่า</w:t>
      </w:r>
      <w:r w:rsidR="004E7465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วัดมูลค่าราคาด้วยจำนวนที่ต่ำกว่าระหว่างมูลค่าตามบัญชีกับราคาประเมินที่คาดว่าจะจำหน่ายได้หักต้นทุนในการขาย 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จัดประเภทเป็นสินทรัพย์ไม่หมุนเวียน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018236" w14:textId="78D0CB61" w:rsidR="00C35498" w:rsidRPr="001647C4" w:rsidRDefault="00C35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016747" w14:textId="33F8BF5A" w:rsidR="003F4440" w:rsidRPr="007D30B1" w:rsidRDefault="003F4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7CE3E029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B8F23" w14:textId="77777777" w:rsidR="003F4440" w:rsidRPr="007D30B1" w:rsidRDefault="00053D0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14:paraId="354F1080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66FC6" w14:textId="6F9670A1" w:rsidR="00DD6EFD" w:rsidRPr="00B31678" w:rsidRDefault="00053D08" w:rsidP="004563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ที่บริษัทซื้อมา</w:t>
      </w:r>
      <w:r w:rsidR="00950D93" w:rsidRPr="007D30B1">
        <w:rPr>
          <w:rFonts w:asciiTheme="majorBidi" w:hAnsiTheme="majorBidi" w:cstheme="majorBidi"/>
          <w:sz w:val="30"/>
          <w:szCs w:val="30"/>
          <w:cs/>
        </w:rPr>
        <w:t xml:space="preserve">และมีอายุการใช้งานจำกัด </w:t>
      </w:r>
      <w:r w:rsidR="0028727D" w:rsidRPr="007D30B1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หักค่าตัดจำหน่ายสะสมและ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br/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า</w:t>
      </w:r>
      <w:r w:rsidR="004563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30F9" w:rsidRPr="007D30B1">
        <w:rPr>
          <w:rFonts w:asciiTheme="majorBidi" w:hAnsi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A5132" w:rsidRPr="007D30B1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94648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เส้นตรงตามระยะเวลา</w:t>
      </w:r>
      <w:r w:rsidR="004563C8" w:rsidRPr="004563C8">
        <w:rPr>
          <w:rFonts w:asciiTheme="majorBidi" w:hAnsiTheme="majorBidi"/>
          <w:sz w:val="30"/>
          <w:szCs w:val="30"/>
          <w:cs/>
        </w:rPr>
        <w:t xml:space="preserve">ที่คาดว่าจะได้รับประโยชน์จากสินทรัพย์ไม่มีตัวตนและรับรู้ในกำไรหรือขาดทุน </w:t>
      </w:r>
    </w:p>
    <w:tbl>
      <w:tblPr>
        <w:tblpPr w:leftFromText="180" w:rightFromText="180" w:vertAnchor="text" w:horzAnchor="margin" w:tblpXSpec="center" w:tblpY="-5"/>
        <w:tblW w:w="864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152"/>
      </w:tblGrid>
      <w:tr w:rsidR="00794648" w:rsidRPr="007D30B1" w14:paraId="43C76674" w14:textId="77777777" w:rsidTr="003B19EE">
        <w:tc>
          <w:tcPr>
            <w:tcW w:w="8640" w:type="dxa"/>
            <w:gridSpan w:val="3"/>
          </w:tcPr>
          <w:p w14:paraId="4979E686" w14:textId="77777777" w:rsidR="00186B7A" w:rsidRDefault="00794648" w:rsidP="0018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ประมาณการระยะเวลาที่คาดว่าจะได้รับประโยชน์แสดงได้ดังนี้</w:t>
            </w:r>
          </w:p>
          <w:p w14:paraId="66E39491" w14:textId="5FC952CA" w:rsidR="00186B7A" w:rsidRPr="007D30B1" w:rsidRDefault="00186B7A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12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6EFD" w:rsidRPr="007D30B1" w14:paraId="024918D5" w14:textId="77777777" w:rsidTr="001647C4">
        <w:tc>
          <w:tcPr>
            <w:tcW w:w="5688" w:type="dxa"/>
          </w:tcPr>
          <w:p w14:paraId="445AACF0" w14:textId="77777777" w:rsidR="00DD6EFD" w:rsidRPr="007D30B1" w:rsidRDefault="00DD6EFD" w:rsidP="004F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right="43" w:hanging="2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14:paraId="65A93AE4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152" w:type="dxa"/>
          </w:tcPr>
          <w:p w14:paraId="28453683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0974C53" w14:textId="77777777" w:rsidR="004563C8" w:rsidRDefault="004563C8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04022" w14:textId="7F9EF7D9" w:rsidR="000F3160" w:rsidRPr="007D30B1" w:rsidRDefault="00F2540A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วิธีการตัดจำหน่าย ระ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ยะเ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วลาที่คาดว่าจะได้รับประโยชน์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มูลค่าคงเหลือ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7D30B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967950D" w14:textId="653D57B5" w:rsidR="007B0790" w:rsidRPr="00B31678" w:rsidRDefault="007B0790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B07FDA4" w14:textId="11B76C39" w:rsidR="007B0790" w:rsidRPr="007D30B1" w:rsidRDefault="007B079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44BF8F9D" w14:textId="5D5DF082" w:rsidR="007B0790" w:rsidRPr="00B31678" w:rsidRDefault="007B0790" w:rsidP="007B0790">
      <w:pPr>
        <w:pStyle w:val="a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3878F61D" w14:textId="45418818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</w:rPr>
        <w:t>ณ วันเริ่มต้นของสัญญา บริษัท</w:t>
      </w:r>
      <w:r w:rsidR="00435213" w:rsidRPr="00B31678">
        <w:rPr>
          <w:rFonts w:ascii="Angsana New" w:hAnsi="Angsana New"/>
          <w:sz w:val="30"/>
          <w:szCs w:val="30"/>
          <w:cs/>
        </w:rPr>
        <w:t>จ</w:t>
      </w:r>
      <w:r w:rsidRPr="00B31678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</w:t>
      </w:r>
      <w:r w:rsidR="004A0900">
        <w:rPr>
          <w:rFonts w:ascii="Angsana New" w:hAnsi="Angsana New" w:hint="cs"/>
          <w:sz w:val="30"/>
          <w:szCs w:val="30"/>
          <w:cs/>
        </w:rPr>
        <w:t xml:space="preserve"> </w:t>
      </w:r>
      <w:r w:rsidR="004A0900" w:rsidRPr="004A0900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4A090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BB812A" w14:textId="5FB8763F" w:rsidR="00800188" w:rsidRPr="00B31678" w:rsidRDefault="007B0790" w:rsidP="00B31678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B31678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2D9116B6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2210A8D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9E932C" w14:textId="06A21C7A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678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</w:t>
      </w:r>
      <w:r w:rsidR="00794648">
        <w:rPr>
          <w:rFonts w:ascii="Angsana New" w:hAnsi="Angsana New" w:hint="cs"/>
          <w:sz w:val="30"/>
          <w:szCs w:val="30"/>
          <w:cs/>
        </w:rPr>
        <w:t>า</w:t>
      </w:r>
      <w:r w:rsidRPr="00B31678">
        <w:rPr>
          <w:rFonts w:ascii="Angsana New" w:hAnsi="Angsana New"/>
          <w:sz w:val="30"/>
          <w:szCs w:val="30"/>
          <w:cs/>
        </w:rPr>
        <w:t>เอกเทศ</w:t>
      </w:r>
      <w:r w:rsidR="004563C8" w:rsidRPr="004563C8">
        <w:rPr>
          <w:rFonts w:ascii="Angsana New" w:hAnsi="Angsana New"/>
          <w:sz w:val="30"/>
          <w:szCs w:val="30"/>
          <w:cs/>
        </w:rPr>
        <w:t>ของแต่ละส่วนประกอบ</w:t>
      </w:r>
      <w:r w:rsidRPr="00B31678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2616">
        <w:rPr>
          <w:rFonts w:ascii="Angsana New" w:hAnsi="Angsana New" w:hint="cs"/>
          <w:sz w:val="30"/>
          <w:szCs w:val="30"/>
          <w:cs/>
        </w:rPr>
        <w:t xml:space="preserve"> </w:t>
      </w:r>
      <w:r w:rsidRPr="00B31678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</w:t>
      </w:r>
      <w:r w:rsidR="00794648">
        <w:rPr>
          <w:rFonts w:ascii="Angsana New" w:hAnsi="Angsana New"/>
          <w:sz w:val="30"/>
          <w:szCs w:val="30"/>
          <w:cs/>
        </w:rPr>
        <w:br/>
      </w:r>
      <w:r w:rsidRPr="00B31678">
        <w:rPr>
          <w:rFonts w:ascii="Angsana New" w:hAnsi="Angsana New"/>
          <w:sz w:val="30"/>
          <w:szCs w:val="30"/>
          <w:cs/>
        </w:rPr>
        <w:t>เป็นสัญญาเช่า</w:t>
      </w:r>
      <w:r w:rsidR="004563C8">
        <w:rPr>
          <w:rFonts w:ascii="Angsana New" w:hAnsi="Angsana New" w:hint="cs"/>
          <w:sz w:val="30"/>
          <w:szCs w:val="30"/>
          <w:cs/>
        </w:rPr>
        <w:t>ทั้งหมด</w:t>
      </w:r>
    </w:p>
    <w:p w14:paraId="3680D18E" w14:textId="77777777" w:rsidR="007B0790" w:rsidRPr="00B31678" w:rsidRDefault="007B0790" w:rsidP="007B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06F414DF" w14:textId="670ED6DD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บริษัทรับรู้สินทรัพย์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สิทธิการใช้และหนี้สินตามสัญญาเช่า ณ วันที่สัญญาเช่าเริ่มมีผล</w:t>
      </w:r>
      <w:r w:rsidR="00F95F94"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95F94" w:rsidRPr="00B31678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D17225" w14:textId="575727C9" w:rsidR="00095EDF" w:rsidRDefault="00095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6A14EC0D" w14:textId="09F1393D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3010D0" w:rsidRPr="003010D0">
        <w:rPr>
          <w:rFonts w:asciiTheme="majorBidi" w:hAnsiTheme="majorBidi"/>
          <w:b/>
          <w:sz w:val="30"/>
          <w:szCs w:val="30"/>
          <w:cs/>
        </w:rPr>
        <w:t xml:space="preserve">ปรับปรุงด้วยเงินจ่ายล่วงหน้ารวมกับต้นทุนทางตรงเริ่มแรก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และประมาณการต้นทุนในการบูรณะและสุทธิจากสิ่งจูงใจในสัญญาเช่าที่ได้รับ</w:t>
      </w:r>
      <w:r w:rsidR="00AF5289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</w:t>
      </w:r>
      <w:r w:rsidR="00D14D38">
        <w:rPr>
          <w:rFonts w:ascii="Angsana New" w:hAnsi="Angsana New" w:hint="cs"/>
          <w:sz w:val="30"/>
          <w:szCs w:val="30"/>
          <w:cs/>
          <w:lang w:val="en-US" w:eastAsia="en-US"/>
        </w:rPr>
        <w:t>ที่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E8F5F8D" w14:textId="6D51761E" w:rsidR="00435213" w:rsidRPr="00B31678" w:rsidRDefault="00435213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6A1769" w14:textId="2F10D869" w:rsidR="008D4813" w:rsidRDefault="00435213" w:rsidP="008D48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010D0">
        <w:rPr>
          <w:rFonts w:asciiTheme="majorBidi" w:hAnsiTheme="majorBidi" w:cstheme="majorBidi" w:hint="cs"/>
          <w:b/>
          <w:sz w:val="30"/>
          <w:szCs w:val="30"/>
          <w:cs/>
        </w:rPr>
        <w:t xml:space="preserve">ต้องจ่ายทั้งหมดตามสัญญา </w:t>
      </w:r>
      <w:r w:rsidR="003010D0" w:rsidRPr="003010D0">
        <w:rPr>
          <w:rFonts w:asciiTheme="majorBidi" w:hAnsiTheme="majorBidi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="0031533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B0790" w:rsidRPr="00B31678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8D4813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FCE0197" w14:textId="6285A93D" w:rsidR="007B0790" w:rsidRPr="00B31678" w:rsidRDefault="00315336" w:rsidP="0031533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36">
        <w:rPr>
          <w:rFonts w:asciiTheme="majorBidi" w:hAnsi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315336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755FC7">
        <w:rPr>
          <w:rFonts w:asciiTheme="majorBidi" w:hAnsiTheme="majorBidi"/>
          <w:b/>
          <w:sz w:val="30"/>
          <w:szCs w:val="30"/>
          <w:cs/>
        </w:rPr>
        <w:br/>
      </w:r>
      <w:r w:rsidRPr="00315336">
        <w:rPr>
          <w:rFonts w:asciiTheme="majorBidi" w:hAnsi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D696B" w14:textId="73021891" w:rsidR="00800188" w:rsidRDefault="00800188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B329B9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549A97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BB5A69" w14:textId="3CBA6ACB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 แต่ละส่วนประกอบ</w:t>
      </w:r>
      <w:r w:rsidR="00315336">
        <w:rPr>
          <w:rFonts w:asciiTheme="majorBidi" w:hAnsiTheme="majorBidi" w:cstheme="majorBidi" w:hint="cs"/>
          <w:b/>
          <w:sz w:val="30"/>
          <w:szCs w:val="30"/>
          <w:cs/>
        </w:rPr>
        <w:t>ขอ</w:t>
      </w:r>
      <w:r w:rsidR="00755FC7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315336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ตามเกณฑ์ราคาขายที่เป็นเอกเทศ</w:t>
      </w:r>
    </w:p>
    <w:p w14:paraId="3D8859E4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2ED6150" w14:textId="1F429B81" w:rsidR="007B0790" w:rsidRPr="0010371B" w:rsidRDefault="007B0790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ณ วันเริ่มต้นของสัญญา</w:t>
      </w:r>
      <w:r w:rsidR="00BE620A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ให้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เช่า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บริษัทพิจารณาจัดประเภทของสัญญาเช่าที่ไ</w:t>
      </w:r>
      <w:r w:rsidRPr="0010371B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ด้โอนความเสี่ยงและผลตอบแทนทั้งหมดหรือเกือบทั้งหมดที่ผู้เป็นเจ้าของพึงได้รับจากสินทรัพย์</w:t>
      </w:r>
      <w:r w:rsidRPr="0010371B">
        <w:rPr>
          <w:rFonts w:asciiTheme="majorBidi" w:hAnsiTheme="majorBidi" w:cstheme="majorBidi"/>
          <w:b/>
          <w:sz w:val="30"/>
          <w:szCs w:val="30"/>
          <w:cs/>
        </w:rPr>
        <w:t>อ้างอิงไปให้แก่ผู้เช่าเป็นสัญญาเช่าเงินทุน สัญญ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าที่ไม่เข้าเงื่อนไข</w:t>
      </w:r>
      <w:r w:rsidRPr="0010371B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77DDBC6E" w14:textId="77777777" w:rsidR="00435213" w:rsidRPr="00B31678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EA34D9" w14:textId="1A46E5F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AB3963F" w14:textId="77777777" w:rsidR="0010371B" w:rsidRPr="00B31678" w:rsidRDefault="0010371B" w:rsidP="0010371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97EE6B" w14:textId="569FBB39" w:rsidR="0010371B" w:rsidRPr="00B31678" w:rsidRDefault="0010371B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บริษัทรับรู้ค่าเช่ารับจากสัญญาเช่าดำเนินงาน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ในกำไรหรือขาดทุน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ด้วยวิธีเส้นตรงตลอดอายุสัญญาเช่า และแสดงเป็นส่วนหนึ่งของรายได้ค่าเช่า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="00755FC7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1678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ค่าเช่าที่อาจเกิดขึ้นรับรู้เป็นรายได้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ค่าเช่า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ในรอบระยะเวลา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 xml:space="preserve">บัญชีที่ได้รับ </w:t>
      </w:r>
    </w:p>
    <w:p w14:paraId="61FA2991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199D7B" w14:textId="3DC9F2C0" w:rsidR="007B079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บริษัทตัดรายการและ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พิจารณา</w:t>
      </w:r>
      <w:r w:rsidR="00B96527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ผลขาดทุนด้านเครดิตที่คาดว่าจะเกิดขึ้น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ของลูกหนี้สัญญาเช่าตามที่เปิดเผยใน</w:t>
      </w:r>
      <w:r w:rsidR="00B96527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หมายเหตุข้อ </w:t>
      </w:r>
      <w:r w:rsidR="00781EA9">
        <w:rPr>
          <w:rFonts w:asciiTheme="majorBidi" w:hAnsiTheme="majorBidi" w:cstheme="majorBidi"/>
          <w:bCs/>
          <w:sz w:val="30"/>
          <w:szCs w:val="30"/>
          <w:lang w:eastAsia="x-none"/>
        </w:rPr>
        <w:t>3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 xml:space="preserve">(ฌ) </w:t>
      </w:r>
    </w:p>
    <w:p w14:paraId="33B40E04" w14:textId="1D8A7F67" w:rsidR="00B75459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sz w:val="30"/>
          <w:szCs w:val="30"/>
          <w:lang w:val="x-none" w:eastAsia="x-none"/>
        </w:rPr>
        <w:br w:type="page"/>
      </w:r>
    </w:p>
    <w:p w14:paraId="511E5AB4" w14:textId="63CDAD5F" w:rsidR="00435213" w:rsidRPr="007D30B1" w:rsidRDefault="0043521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การด้อยค่าสินทรัพย์ทางการเงิน</w:t>
      </w:r>
    </w:p>
    <w:p w14:paraId="4C9977EC" w14:textId="7F656CE8" w:rsidR="00435213" w:rsidRPr="00781EA9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7D3A8" w14:textId="77777777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248FCA45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73843" w14:textId="6ECF0889" w:rsidR="007D30B1" w:rsidRDefault="007D30B1" w:rsidP="0080018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</w:t>
      </w:r>
      <w:r w:rsidR="001956FA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3AEFD382" w14:textId="77777777" w:rsidR="00800188" w:rsidRPr="00781EA9" w:rsidRDefault="00800188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6996" w14:textId="4855D758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  <w:r w:rsidR="003D1A06">
        <w:rPr>
          <w:rFonts w:asciiTheme="majorBidi" w:hAnsi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32AD7416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4C9B" w14:textId="4561D3B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หรือสัญญาค้ำประกั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เครื่องมือทางการเงิน</w:t>
      </w:r>
    </w:p>
    <w:p w14:paraId="3AC69D44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</w:p>
    <w:p w14:paraId="708C1410" w14:textId="213230EE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EAAC43" w14:textId="77777777" w:rsidR="007D30B1" w:rsidRPr="00781EA9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DDF6951" w14:textId="5F0B16F1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การ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PD - Probability of default) </w:t>
      </w:r>
      <w:r w:rsidRPr="007D30B1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LGD - Loss given default) </w:t>
      </w:r>
      <w:r w:rsidRPr="007D30B1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 (</w:t>
      </w:r>
      <w:r w:rsidRPr="007D30B1">
        <w:rPr>
          <w:rFonts w:asciiTheme="majorBidi" w:hAnsiTheme="majorBidi" w:cstheme="majorBidi"/>
          <w:sz w:val="30"/>
          <w:szCs w:val="30"/>
        </w:rPr>
        <w:t>EAD - Exposure at the time of default)</w:t>
      </w:r>
    </w:p>
    <w:p w14:paraId="2ED8469B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7DA7" w14:textId="477C0AAB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843FBC">
        <w:rPr>
          <w:rFonts w:asciiTheme="majorBidi" w:hAnsi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375F3874" w14:textId="77777777" w:rsidR="00385813" w:rsidRPr="00781EA9" w:rsidRDefault="00385813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CAF945" w14:textId="2ABD3321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lastRenderedPageBreak/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843FBC">
        <w:rPr>
          <w:rFonts w:asciiTheme="majorBidi" w:hAnsiTheme="majorBidi" w:cs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 w:cs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DC9AA41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36D217E4" w14:textId="510E79FC" w:rsidR="00385813" w:rsidRDefault="007D30B1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336A8EB7" w14:textId="77777777" w:rsidR="00781EA9" w:rsidRDefault="00781EA9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525E4A9" w14:textId="73BE13DE" w:rsidR="007D30B1" w:rsidRDefault="007D30B1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D42F63">
        <w:rPr>
          <w:rFonts w:asciiTheme="majorBidi" w:hAnsiTheme="majorBidi" w:hint="cs"/>
          <w:sz w:val="30"/>
          <w:szCs w:val="30"/>
          <w:cs/>
        </w:rPr>
        <w:t>เครื่องมือ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</w:t>
      </w:r>
      <w:r w:rsidR="00D42F63">
        <w:rPr>
          <w:rFonts w:asciiTheme="majorBidi" w:hAnsiTheme="majorBidi" w:hint="cs"/>
          <w:sz w:val="30"/>
          <w:szCs w:val="30"/>
          <w:cs/>
        </w:rPr>
        <w:t>นั้น</w:t>
      </w:r>
    </w:p>
    <w:p w14:paraId="5E0D21CF" w14:textId="77777777" w:rsidR="00E30AA4" w:rsidRPr="00B31678" w:rsidRDefault="00E30AA4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9C1D519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4C1918A4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9D32F61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35CD9A58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6F06C" w14:textId="20FEC475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หรือสินทรัพย์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บนหลักเกณฑ์ระยะเวลา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3E621987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A3605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-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ไม่ด้อยค่า</w:t>
      </w:r>
    </w:p>
    <w:p w14:paraId="6F773FD2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84B9B" w14:textId="68C378D2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การประเมินดังกล่าวถูกพิจารณาโดยใช้ปัจจัยด้านตัวเลขและปัจจัยด้านคุณภาพหลายปัจจัย สินทรัพย์ทางการเงินที่ค้างชำระเงินต้นและ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หรือดอกเบี้ยมากกว่า </w:t>
      </w:r>
      <w:r w:rsidRPr="00843FBC">
        <w:rPr>
          <w:rFonts w:asciiTheme="majorBidi" w:hAnsiTheme="majorBidi"/>
          <w:sz w:val="30"/>
          <w:szCs w:val="30"/>
        </w:rPr>
        <w:t>30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/>
          <w:sz w:val="30"/>
          <w:szCs w:val="30"/>
          <w:cs/>
        </w:rPr>
        <w:t>แต่ค้างชำระไม่</w:t>
      </w:r>
      <w:r w:rsidRPr="00843FBC">
        <w:rPr>
          <w:rFonts w:asciiTheme="majorBidi" w:hAnsiTheme="majorBidi" w:hint="cs"/>
          <w:sz w:val="30"/>
          <w:szCs w:val="30"/>
          <w:cs/>
        </w:rPr>
        <w:t xml:space="preserve">เกิน </w:t>
      </w:r>
      <w:r w:rsidRPr="00843FBC">
        <w:rPr>
          <w:rFonts w:asciiTheme="majorBidi" w:hAnsiTheme="majorBidi"/>
          <w:sz w:val="30"/>
          <w:szCs w:val="30"/>
        </w:rPr>
        <w:t xml:space="preserve">90 </w:t>
      </w:r>
      <w:r w:rsidRPr="00843FBC">
        <w:rPr>
          <w:rFonts w:asciiTheme="majorBidi" w:hAnsiTheme="majorBidi" w:hint="cs"/>
          <w:sz w:val="30"/>
          <w:szCs w:val="30"/>
          <w:cs/>
        </w:rPr>
        <w:t>วัน และ</w:t>
      </w:r>
      <w:r w:rsidRPr="00843FBC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20D95DF1" w14:textId="77777777" w:rsidR="007D30B1" w:rsidRPr="00843FBC" w:rsidRDefault="007D30B1" w:rsidP="00E33DD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cs/>
        </w:rPr>
        <w:t> </w:t>
      </w:r>
    </w:p>
    <w:p w14:paraId="4DF597DA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>3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>-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61CF73F7" w14:textId="77777777" w:rsidR="007D30B1" w:rsidRPr="008D4813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0A88A" w14:textId="2DFEF299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 w:hint="cs"/>
          <w:sz w:val="30"/>
          <w:szCs w:val="30"/>
          <w:cs/>
        </w:rPr>
        <w:t>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Pr="00843FBC">
        <w:rPr>
          <w:rFonts w:asciiTheme="majorBidi" w:hAnsiTheme="majorBidi"/>
          <w:sz w:val="30"/>
          <w:szCs w:val="30"/>
        </w:rPr>
        <w:t>90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6AE8D3D0" w14:textId="654664FD" w:rsidR="000C1603" w:rsidRDefault="000C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2697DEEA" w14:textId="52C98951" w:rsidR="00186B7A" w:rsidRDefault="007D30B1" w:rsidP="00186B7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</w:t>
      </w:r>
      <w:r w:rsidR="00F76EC7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ดังต่อไปนี้ </w:t>
      </w:r>
    </w:p>
    <w:p w14:paraId="18A5C6C3" w14:textId="77777777" w:rsidR="00186B7A" w:rsidRPr="004F1FF6" w:rsidRDefault="00186B7A" w:rsidP="001A37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846857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2EA3B26A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9005A0F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</w:rPr>
        <w:t>-</w:t>
      </w:r>
      <w:r w:rsidRPr="00843FBC">
        <w:rPr>
          <w:rFonts w:asciiTheme="majorBidi" w:hAnsiTheme="majorBidi"/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7D8BCB36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Pr="007D30B1">
        <w:rPr>
          <w:rFonts w:asciiTheme="majorBidi" w:hAnsiTheme="majorBidi"/>
          <w:sz w:val="30"/>
          <w:szCs w:val="30"/>
        </w:rPr>
        <w:t xml:space="preserve"> </w:t>
      </w:r>
      <w:r w:rsidRPr="007D30B1">
        <w:rPr>
          <w:rFonts w:asciiTheme="majorBidi" w:hAnsiTheme="majorBidi"/>
          <w:sz w:val="30"/>
          <w:szCs w:val="30"/>
          <w:cs/>
        </w:rPr>
        <w:t>หรือ</w:t>
      </w:r>
    </w:p>
    <w:p w14:paraId="76FFC7AE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9C6229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3CB" w14:textId="039DFD6E" w:rsidR="007D30B1" w:rsidRPr="007D30B1" w:rsidRDefault="007D30B1" w:rsidP="00E33D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67830608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287E81" w14:textId="7777777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6089F7B3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F069E4" w14:textId="43D0967F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</w:t>
      </w:r>
      <w:r w:rsidR="00C55452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7D30B1">
        <w:rPr>
          <w:rFonts w:asciiTheme="majorBidi" w:hAnsiTheme="majorBidi"/>
          <w:sz w:val="30"/>
          <w:szCs w:val="30"/>
          <w:cs/>
        </w:rPr>
        <w:t>ในกำไรหรือขาดทุนโดยลดลงตามมูลค่าตามบัญชีของสินทรัพย์</w:t>
      </w:r>
    </w:p>
    <w:p w14:paraId="4D1B1DD4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42B3A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7D30B1">
        <w:rPr>
          <w:rFonts w:asciiTheme="majorBidi" w:hAnsiTheme="majorBidi"/>
          <w:sz w:val="30"/>
          <w:szCs w:val="30"/>
        </w:rPr>
        <w:t>12</w:t>
      </w:r>
      <w:r w:rsidRPr="007D30B1">
        <w:rPr>
          <w:rFonts w:asciiTheme="majorBidi" w:hAnsiTheme="majorBidi"/>
          <w:sz w:val="30"/>
          <w:szCs w:val="30"/>
          <w:cs/>
        </w:rPr>
        <w:t xml:space="preserve"> เดือนข้างหน้าหรือถ้ามีการเพิ่มขึ้นอย่างมีนัยสำคัญของความเสี่ยงด้านเครดิตจะ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631A23E7" w14:textId="68F0F115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7CE03400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7D119" w14:textId="2A18DA4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 w:rsidR="002C4DD3">
        <w:rPr>
          <w:rFonts w:asciiTheme="majorBidi" w:hAnsiTheme="majorBidi"/>
          <w:sz w:val="30"/>
          <w:szCs w:val="30"/>
        </w:rPr>
        <w:t>3</w:t>
      </w:r>
      <w:r w:rsidRPr="007D30B1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Pr="007D30B1">
        <w:rPr>
          <w:rFonts w:asciiTheme="majorBidi" w:hAnsiTheme="majorBidi"/>
          <w:sz w:val="30"/>
          <w:szCs w:val="30"/>
        </w:rPr>
        <w:t>1</w:t>
      </w:r>
      <w:r w:rsidRPr="007D30B1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Pr="007D30B1">
        <w:rPr>
          <w:rFonts w:asciiTheme="majorBidi" w:hAnsiTheme="majorBidi"/>
          <w:sz w:val="30"/>
          <w:szCs w:val="30"/>
        </w:rPr>
        <w:t xml:space="preserve">1 </w:t>
      </w:r>
      <w:r w:rsidRPr="007D30B1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85D718B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93C0" w14:textId="68A5D642" w:rsidR="007B0790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F2704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เชิงปริมาณ เครื่องมือทางการเงินจะถูกโอนกลับไปยังชั้นที่ </w:t>
      </w:r>
      <w:r w:rsidR="002C4DD3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1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30431C">
        <w:rPr>
          <w:rFonts w:asciiTheme="majorBidi" w:hAnsiTheme="majorBidi" w:cstheme="majorBidi"/>
          <w:bCs/>
          <w:sz w:val="30"/>
          <w:szCs w:val="30"/>
          <w:lang w:eastAsia="x-none"/>
        </w:rPr>
        <w:t>2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เนื่องจาก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val="x-none" w:eastAsia="x-none"/>
        </w:rPr>
        <w:t>1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รวมถึงกรณีที่มีข้อกำหนดให้ดำเนินการให้แล้วเสร็จก่อนที่จะ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จัดประเภทเครื่องมือทางการเงินใหม่เป็นชั้นที่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</w:p>
    <w:p w14:paraId="3D19857B" w14:textId="1722A1EB" w:rsidR="001647C4" w:rsidRDefault="001647C4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4378BF7E" w14:textId="31A77BEA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B5FDE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0A573013" w14:textId="77777777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26AA6CDE" w14:textId="6001EE1A" w:rsidR="001647C4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9B5FDE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CE80B2" w14:textId="262C15B7" w:rsidR="007D30B1" w:rsidRPr="00095EDF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2C86E9C6" w14:textId="39EDE66E" w:rsidR="00A41F47" w:rsidRPr="00547C25" w:rsidRDefault="00547AC4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การด้อยค่า</w:t>
      </w:r>
      <w:r w:rsidR="009B255C">
        <w:rPr>
          <w:rFonts w:asciiTheme="majorBidi" w:hAnsiTheme="majorBidi" w:cstheme="majorBidi" w:hint="cs"/>
          <w:b/>
          <w:bCs/>
          <w:i/>
          <w:iCs/>
          <w:cs/>
        </w:rPr>
        <w:t>สิ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นทรัพย์</w:t>
      </w:r>
      <w:r w:rsidR="00435213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="007D30B1">
        <w:rPr>
          <w:rFonts w:asciiTheme="majorBidi" w:hAnsiTheme="majorBidi" w:cstheme="majorBidi" w:hint="cs"/>
          <w:b/>
          <w:bCs/>
          <w:i/>
          <w:iCs/>
          <w:cs/>
        </w:rPr>
        <w:t>ที่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ไม่ใช่สินทรัพย์ทางการเงิน</w:t>
      </w:r>
    </w:p>
    <w:p w14:paraId="4EC30A06" w14:textId="77777777" w:rsidR="00A41F47" w:rsidRPr="009B5FDE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471C1" w14:textId="51AD2C47" w:rsidR="00A41F47" w:rsidRPr="002B2CB2" w:rsidRDefault="00A41F47" w:rsidP="00C5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2B2CB2">
        <w:rPr>
          <w:rFonts w:asciiTheme="majorBidi" w:hAnsiTheme="majorBidi" w:cstheme="majorBidi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2B2CB2">
        <w:rPr>
          <w:rFonts w:asciiTheme="majorBidi" w:hAnsiTheme="majorBidi" w:cstheme="majorBidi"/>
          <w:spacing w:val="-4"/>
          <w:sz w:val="30"/>
          <w:szCs w:val="30"/>
          <w:cs/>
        </w:rPr>
        <w:t>ว่า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ค่าหรือไม่</w:t>
      </w:r>
      <w:r w:rsidR="00C545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ในกรณีที่</w:t>
      </w:r>
      <w:r w:rsidR="00BF725F">
        <w:rPr>
          <w:rFonts w:asciiTheme="majorBidi" w:hAnsiTheme="majorBidi" w:cstheme="majorBidi"/>
          <w:spacing w:val="-4"/>
          <w:sz w:val="30"/>
          <w:szCs w:val="30"/>
        </w:rPr>
        <w:br/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2B2CB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6CD054" w14:textId="77777777" w:rsidR="002A6440" w:rsidRPr="009B5FDE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48110D7" w14:textId="1329BFB1" w:rsidR="00A41F47" w:rsidRDefault="00547A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0371B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2B2CB2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3757AF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2A0C52"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737F8" w:rsidRPr="002B2CB2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2F607A52" w14:textId="77777777" w:rsidR="00751E69" w:rsidRPr="002B2CB2" w:rsidRDefault="00751E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EAE1F" w14:textId="050A823A" w:rsidR="00D35CC6" w:rsidRDefault="00A41F47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1028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F96C3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ในการขายแล้วแต่มูลค่าใดจะสูงกว่า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ที่อาจประเมินได้ในตลาดปัจจุบัน</w:t>
      </w:r>
      <w:r w:rsidR="00B623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ซึ่งแปรไปตามเวลา</w:t>
      </w:r>
      <w:r w:rsidR="00283930" w:rsidRPr="002B2CB2">
        <w:rPr>
          <w:rFonts w:asciiTheme="majorBidi" w:hAnsiTheme="majorBidi" w:cstheme="majorBidi"/>
          <w:sz w:val="30"/>
          <w:szCs w:val="30"/>
          <w:cs/>
        </w:rPr>
        <w:t xml:space="preserve">และความเสี่ยงที่มีต่อสินทรัพย์ </w:t>
      </w:r>
      <w:r w:rsidRPr="002B2CB2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รับโดยอิสระจากสินทรัพย์อื่น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31EF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Pr="002B2CB2">
        <w:rPr>
          <w:rFonts w:asciiTheme="majorBidi" w:hAnsiTheme="majorBidi" w:cstheme="majorBidi"/>
          <w:sz w:val="30"/>
          <w:szCs w:val="30"/>
          <w:cs/>
        </w:rPr>
        <w:t>พิจารณามูลค่าที่คาดว่าจะได้รับคืน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รวม</w:t>
      </w:r>
      <w:r w:rsidRPr="002B2CB2">
        <w:rPr>
          <w:rFonts w:asciiTheme="majorBidi" w:hAnsiTheme="majorBidi" w:cstheme="majorBidi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  <w:r w:rsidR="00D35C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5E41B3" w14:textId="08585334" w:rsidR="00A41F47" w:rsidRPr="002B2CB2" w:rsidRDefault="00F058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พียง</w:t>
      </w:r>
      <w:r w:rsidR="00FB20AC" w:rsidRPr="002B2CB2">
        <w:rPr>
          <w:rFonts w:asciiTheme="majorBidi" w:hAnsiTheme="majorBidi" w:cstheme="majorBidi"/>
          <w:sz w:val="30"/>
          <w:szCs w:val="30"/>
          <w:cs/>
        </w:rPr>
        <w:t>เท่าที่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เสมือนหนึ่ง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ไม่เคยมีการบันทึกขาดทุนจากการ</w:t>
      </w:r>
      <w:r w:rsidR="00026447" w:rsidRPr="002B2CB2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4C0B4E83" w14:textId="7AD0719E" w:rsidR="0010371B" w:rsidRDefault="001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CFD34D" w14:textId="3B3C85EC" w:rsidR="00492CA7" w:rsidRPr="00547C25" w:rsidRDefault="0087167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หนี้สินที่มีภาระ</w:t>
      </w:r>
      <w:r w:rsidR="00492CA7"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ดอกเบี้ย</w:t>
      </w:r>
    </w:p>
    <w:p w14:paraId="07EA1767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8982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2B2CB2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2B2CB2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2B2CB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2B2CB2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2B2CB2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2B2CB2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2B2CB2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5C4E2880" w14:textId="77777777" w:rsidR="00AC6EFA" w:rsidRPr="002B2CB2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9FDA" w14:textId="4EE99D39" w:rsidR="00A563A2" w:rsidRPr="002B2CB2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3E253082" w14:textId="77777777" w:rsidR="006577E2" w:rsidRPr="002B2CB2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2BB8D" w14:textId="77777777" w:rsidR="00A563A2" w:rsidRPr="002B2CB2" w:rsidRDefault="00EE31A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2B2CB2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14:paraId="54D13DB2" w14:textId="23416871" w:rsidR="004E7465" w:rsidRDefault="004E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FF4C1B" w14:textId="24D22726" w:rsidR="002A6440" w:rsidRPr="002B2CB2" w:rsidRDefault="002A6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2A0C52" w:rsidRPr="002B2CB2">
        <w:rPr>
          <w:rFonts w:asciiTheme="majorBidi" w:hAnsiTheme="majorBidi" w:cstheme="majorBidi"/>
          <w:b/>
          <w:bCs/>
          <w:i/>
          <w:iCs/>
          <w:cs/>
        </w:rPr>
        <w:t>ของ</w:t>
      </w:r>
      <w:r w:rsidRPr="002B2CB2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917932F" w14:textId="77777777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630CA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93A907F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2D2E" w14:textId="333BB1C7" w:rsidR="00345D98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10371B">
        <w:rPr>
          <w:rFonts w:asciiTheme="majorBidi" w:hAnsiTheme="majorBidi" w:cstheme="majorBidi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F66282" w:rsidRPr="002B2CB2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3BC01DC5" w14:textId="77777777" w:rsidR="00177297" w:rsidRPr="002B2CB2" w:rsidRDefault="0017729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E329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5117882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A48DA2F" w14:textId="1233BD1F" w:rsidR="0015625C" w:rsidRPr="002B2CB2" w:rsidRDefault="00C11B86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1B86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10371B">
        <w:rPr>
          <w:rFonts w:asciiTheme="majorBidi" w:hAnsiTheme="majorBidi"/>
          <w:i/>
          <w:sz w:val="30"/>
          <w:szCs w:val="30"/>
          <w:cs/>
        </w:rPr>
        <w:br/>
      </w:r>
      <w:r w:rsidRPr="00C11B86">
        <w:rPr>
          <w:rFonts w:asciiTheme="majorBidi" w:hAnsiTheme="majorBidi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755FC7">
        <w:rPr>
          <w:rFonts w:asciiTheme="majorBidi" w:hAnsiTheme="majorBidi"/>
          <w:i/>
          <w:sz w:val="30"/>
          <w:szCs w:val="30"/>
          <w:cs/>
        </w:rPr>
        <w:br/>
      </w:r>
      <w:r w:rsidRPr="00C11B86">
        <w:rPr>
          <w:rFonts w:asciiTheme="majorBidi" w:hAnsi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077AFFC7" w14:textId="77777777" w:rsidR="00AC6EFA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3E14CF50" w14:textId="77777777" w:rsidR="00D35CC6" w:rsidRDefault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EDC0D52" w14:textId="6C421461" w:rsidR="004B6EB1" w:rsidRPr="002B2CB2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704BE6"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2B2C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1AF7D7FC" w14:textId="77777777" w:rsidR="00DB3A1B" w:rsidRPr="002B2CB2" w:rsidRDefault="004B6EB1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125A62E" w14:textId="65EB0E79" w:rsidR="00DB3A1B" w:rsidRDefault="00DB3A1B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F8DCB8" w14:textId="77777777" w:rsidR="00DF12E8" w:rsidRP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FAD34" w14:textId="4051B540" w:rsid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DF12E8">
        <w:rPr>
          <w:rFonts w:asciiTheme="majorBidi" w:hAnsiTheme="majorBidi"/>
          <w:i/>
          <w:sz w:val="30"/>
          <w:szCs w:val="30"/>
          <w:cs/>
        </w:rPr>
        <w:t>ภาระผูกพันสุทธิขอ</w:t>
      </w:r>
      <w:r>
        <w:rPr>
          <w:rFonts w:asciiTheme="majorBidi" w:hAnsiTheme="majorBidi" w:hint="cs"/>
          <w:i/>
          <w:sz w:val="30"/>
          <w:szCs w:val="30"/>
          <w:cs/>
        </w:rPr>
        <w:t>ง</w:t>
      </w:r>
      <w:r w:rsidRPr="00DF12E8">
        <w:rPr>
          <w:rFonts w:asciiTheme="majorBidi" w:hAnsi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7465">
        <w:rPr>
          <w:rFonts w:asciiTheme="majorBidi" w:hAnsiTheme="majorBidi"/>
          <w:i/>
          <w:sz w:val="30"/>
          <w:szCs w:val="30"/>
        </w:rPr>
        <w:t xml:space="preserve"> </w:t>
      </w:r>
      <w:r w:rsidRPr="00DF12E8">
        <w:rPr>
          <w:rFonts w:asciiTheme="majorBidi" w:hAnsi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</w:t>
      </w:r>
      <w:r w:rsidR="00663DB0">
        <w:rPr>
          <w:rFonts w:asciiTheme="majorBidi" w:hAnsiTheme="majorBidi"/>
          <w:i/>
          <w:sz w:val="30"/>
          <w:szCs w:val="30"/>
        </w:rPr>
        <w:br/>
      </w:r>
      <w:r w:rsidRPr="00DF12E8">
        <w:rPr>
          <w:rFonts w:asciiTheme="majorBidi" w:hAnsi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6827559D" w14:textId="77777777" w:rsidR="00743188" w:rsidRPr="00743188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D1CECD" w14:textId="40173696" w:rsidR="00DF12E8" w:rsidRPr="00410BD6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10BD6">
        <w:rPr>
          <w:rFonts w:asciiTheme="majorBidi" w:hAnsi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="00663DB0" w:rsidRPr="00410BD6">
        <w:rPr>
          <w:rFonts w:asciiTheme="majorBidi" w:hAnsiTheme="majorBidi"/>
          <w:i/>
          <w:sz w:val="30"/>
          <w:szCs w:val="30"/>
        </w:rPr>
        <w:br/>
      </w:r>
      <w:r w:rsidRPr="00410BD6">
        <w:rPr>
          <w:rFonts w:asciiTheme="majorBidi" w:hAnsi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A00AC7">
        <w:rPr>
          <w:rFonts w:asciiTheme="majorBidi" w:hAnsiTheme="majorBidi"/>
          <w:i/>
          <w:sz w:val="30"/>
          <w:szCs w:val="30"/>
        </w:rPr>
        <w:t xml:space="preserve"> </w:t>
      </w:r>
      <w:r w:rsidR="00A00AC7" w:rsidRPr="00A00AC7">
        <w:rPr>
          <w:rFonts w:asciiTheme="majorBidi" w:hAnsiTheme="majorBidi"/>
          <w:iCs/>
          <w:sz w:val="30"/>
          <w:szCs w:val="30"/>
        </w:rPr>
        <w:t>12</w:t>
      </w:r>
      <w:r w:rsidR="00A00AC7">
        <w:rPr>
          <w:rFonts w:asciiTheme="majorBidi" w:hAnsiTheme="majorBidi"/>
          <w:iCs/>
          <w:sz w:val="30"/>
          <w:szCs w:val="30"/>
        </w:rPr>
        <w:t xml:space="preserve"> </w:t>
      </w:r>
      <w:r w:rsidRPr="00410BD6">
        <w:rPr>
          <w:rFonts w:asciiTheme="majorBidi" w:hAnsi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0200C43" w14:textId="77777777" w:rsidR="00E005B3" w:rsidRPr="002B2CB2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833DDC" w14:textId="74C66EB8" w:rsidR="00681BFB" w:rsidRPr="002B2CB2" w:rsidRDefault="00A137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="00F54CE7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จ่ายชำระ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980254" w14:textId="77777777" w:rsidR="00C35498" w:rsidRPr="002B2CB2" w:rsidRDefault="00C3549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0F1461" w14:textId="5DB77030" w:rsidR="00087E58" w:rsidRPr="002B2CB2" w:rsidRDefault="000C3E7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528DB636" w14:textId="77777777" w:rsidR="00087E58" w:rsidRPr="002B2CB2" w:rsidRDefault="00087E5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7566F99" w14:textId="3F62167D" w:rsidR="008D4813" w:rsidRDefault="002A6440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รู้ก็ต่อเมื่อบริษัทมีภาระผูกพัน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2B2CB2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C1217C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</w:t>
      </w:r>
      <w:r w:rsidR="00E005B3" w:rsidRPr="002B2CB2">
        <w:rPr>
          <w:rFonts w:asciiTheme="majorBidi" w:hAnsiTheme="majorBidi" w:cstheme="majorBidi"/>
          <w:sz w:val="30"/>
          <w:szCs w:val="30"/>
          <w:cs/>
        </w:rPr>
        <w:t>อดีต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721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้องถูกจ่ายไปเพื่อชำระภาระผูกพัน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D481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B72D1D7" w14:textId="72A09B49" w:rsidR="00F3146E" w:rsidRDefault="00F3146E" w:rsidP="005F08F2">
      <w:pPr>
        <w:pStyle w:val="BodyText2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2F6F2923" w14:textId="30ED9D9F" w:rsidR="00666EEB" w:rsidRPr="00547C25" w:rsidRDefault="00666EEB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37B8AE9A" w14:textId="331CC011" w:rsid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F401E">
        <w:rPr>
          <w:rFonts w:asciiTheme="majorBidi" w:hAnsiTheme="majorBidi" w:cs="Angsana New"/>
          <w:spacing w:val="2"/>
        </w:rPr>
        <w:br/>
      </w:r>
      <w:r w:rsidRPr="00666EEB">
        <w:rPr>
          <w:rFonts w:asciiTheme="majorBidi" w:hAnsiTheme="majorBidi" w:cs="Angsana New"/>
          <w:spacing w:val="2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</w:t>
      </w:r>
      <w:r>
        <w:rPr>
          <w:rFonts w:asciiTheme="majorBidi" w:hAnsiTheme="majorBidi" w:cs="Angsana New" w:hint="cs"/>
          <w:spacing w:val="2"/>
          <w:cs/>
        </w:rPr>
        <w:t>ัท</w:t>
      </w:r>
      <w:r w:rsidRPr="00666EEB">
        <w:rPr>
          <w:rFonts w:asciiTheme="majorBidi" w:hAnsiTheme="majorBidi" w:cs="Angsana New"/>
          <w:spacing w:val="2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1011408" w14:textId="77777777" w:rsidR="00D35CC6" w:rsidRPr="00666EEB" w:rsidRDefault="00D35CC6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25308ABA" w14:textId="76B53A2C" w:rsidR="00666EEB" w:rsidRDefault="00666EEB" w:rsidP="002171C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76EC7">
        <w:rPr>
          <w:rFonts w:asciiTheme="majorBidi" w:hAnsiTheme="majorBidi" w:cs="Angsana New"/>
          <w:spacing w:val="2"/>
        </w:rPr>
        <w:br/>
      </w:r>
      <w:r w:rsidRPr="00666EEB">
        <w:rPr>
          <w:rFonts w:asciiTheme="majorBidi" w:hAnsiTheme="majorBidi" w:cs="Angsana New"/>
          <w:spacing w:val="2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75AAF91" w14:textId="77777777" w:rsidR="00E052D9" w:rsidRDefault="00E052D9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</w:p>
    <w:p w14:paraId="5246B858" w14:textId="161B029A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1AD956" w14:textId="1A559CF1" w:rsidR="00666EEB" w:rsidRPr="00666EEB" w:rsidRDefault="00666EEB" w:rsidP="008775E5">
      <w:pPr>
        <w:pStyle w:val="BodyText2"/>
        <w:tabs>
          <w:tab w:val="left" w:pos="720"/>
          <w:tab w:val="left" w:pos="1710"/>
          <w:tab w:val="left" w:pos="1926"/>
        </w:tabs>
        <w:ind w:left="720" w:right="-25" w:hanging="180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-</w:t>
      </w:r>
      <w:r w:rsidR="0059008F">
        <w:rPr>
          <w:rFonts w:asciiTheme="majorBidi" w:hAnsiTheme="majorBidi" w:cs="Angsana New"/>
          <w:spacing w:val="2"/>
          <w:cs/>
        </w:rPr>
        <w:tab/>
      </w:r>
      <w:r w:rsidRPr="00666EEB">
        <w:rPr>
          <w:rFonts w:asciiTheme="majorBidi" w:hAnsiTheme="majorBidi" w:cs="Angsana New"/>
          <w:spacing w:val="2"/>
          <w:cs/>
        </w:rPr>
        <w:t>ข้อมูลระดับ</w:t>
      </w:r>
      <w:r w:rsidR="00C545BA">
        <w:rPr>
          <w:rFonts w:asciiTheme="majorBidi" w:hAnsiTheme="majorBidi" w:cs="Angsana New"/>
          <w:spacing w:val="2"/>
        </w:rPr>
        <w:tab/>
      </w:r>
      <w:r w:rsidR="002C4DD3">
        <w:rPr>
          <w:rFonts w:asciiTheme="majorBidi" w:hAnsiTheme="majorBidi" w:cs="Angsana New"/>
          <w:spacing w:val="2"/>
        </w:rPr>
        <w:t>2</w:t>
      </w:r>
      <w:r w:rsidR="00C545BA">
        <w:rPr>
          <w:rFonts w:asciiTheme="majorBidi" w:hAnsiTheme="majorBidi" w:cs="Angsana New"/>
          <w:spacing w:val="2"/>
        </w:rPr>
        <w:tab/>
      </w:r>
      <w:r w:rsidRPr="00666EEB">
        <w:rPr>
          <w:rFonts w:asciiTheme="majorBidi" w:hAnsiTheme="majorBidi" w:cs="Angsana New"/>
          <w:spacing w:val="2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8775E5">
        <w:rPr>
          <w:rFonts w:asciiTheme="majorBidi" w:hAnsiTheme="majorBidi" w:cs="Angsana New" w:hint="cs"/>
          <w:spacing w:val="2"/>
          <w:cs/>
        </w:rPr>
        <w:t>น</w:t>
      </w:r>
      <w:r w:rsidRPr="00666EEB">
        <w:rPr>
          <w:rFonts w:asciiTheme="majorBidi" w:hAnsiTheme="majorBidi" w:cs="Angsana New"/>
          <w:spacing w:val="2"/>
          <w:cs/>
        </w:rPr>
        <w:t xml:space="preserve">อกเหนือจากราคาเสนอซื้อขายซึ่งรวมอยู่ในข้อมูลระดับ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</w:p>
    <w:p w14:paraId="6710C27C" w14:textId="066E83F8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3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6FC84AE3" w14:textId="77777777" w:rsidR="00666EEB" w:rsidRPr="005637A4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ED91A19" w14:textId="41535316" w:rsidR="00F3146E" w:rsidRDefault="00DD171C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4A750CE" w14:textId="77777777" w:rsidR="00E47F17" w:rsidRPr="005637A4" w:rsidRDefault="00E47F17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50D4B4B0" w14:textId="26CD85FC" w:rsidR="00E47F17" w:rsidRPr="00666EEB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 w:hint="cs"/>
          <w:spacing w:val="2"/>
          <w:cs/>
        </w:rPr>
        <w:t>หาก</w:t>
      </w:r>
      <w:r w:rsidRPr="00E47F17">
        <w:rPr>
          <w:rFonts w:asciiTheme="majorBidi" w:hAnsiTheme="majorBidi" w:cs="Angsana New"/>
          <w:spacing w:val="2"/>
          <w:cs/>
        </w:rPr>
        <w:t>สินทรัพย์หรือหนี้สินที่วัดมูลค่าด้วยมูลค่ายุติธรรมมีราคาเสนอซื้อและราคาเสนอขาย</w:t>
      </w:r>
      <w:r w:rsidR="005637A4">
        <w:rPr>
          <w:rFonts w:asciiTheme="majorBidi" w:hAnsiTheme="majorBidi" w:cs="Angsana New"/>
          <w:spacing w:val="2"/>
        </w:rPr>
        <w:t xml:space="preserve"> </w:t>
      </w:r>
      <w:r w:rsidRPr="00E47F17">
        <w:rPr>
          <w:rFonts w:asciiTheme="majorBidi" w:hAnsiTheme="majorBidi" w:cs="Angsana New"/>
          <w:spacing w:val="2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B24B36F" w14:textId="77777777" w:rsidR="00E47F17" w:rsidRPr="005637A4" w:rsidRDefault="00E47F17" w:rsidP="00E47F17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A046798" w14:textId="377E9E76" w:rsidR="00E47F17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E47F17">
        <w:rPr>
          <w:rFonts w:asciiTheme="majorBidi" w:hAnsiTheme="majorBidi" w:cs="Angsana New"/>
          <w:spacing w:val="2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ทางการเง</w:t>
      </w:r>
      <w:r>
        <w:rPr>
          <w:rFonts w:asciiTheme="majorBidi" w:hAnsiTheme="majorBidi" w:cs="Angsana New" w:hint="cs"/>
          <w:spacing w:val="2"/>
          <w:cs/>
        </w:rPr>
        <w:t xml:space="preserve">ิน </w:t>
      </w:r>
      <w:r w:rsidRPr="00E47F17">
        <w:rPr>
          <w:rFonts w:asciiTheme="majorBidi" w:hAnsiTheme="majorBidi" w:cs="Angsana New"/>
          <w:spacing w:val="2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 xml:space="preserve">ถูกจัดลำดับชั้นการวัดมูลค่ายุติธรรมอยู่ในระดับที่ </w:t>
      </w:r>
      <w:r w:rsidR="00CE0B15" w:rsidRPr="00CE0B15">
        <w:rPr>
          <w:rFonts w:asciiTheme="majorBidi" w:hAnsiTheme="majorBidi" w:cs="Angsana New"/>
          <w:spacing w:val="2"/>
        </w:rPr>
        <w:t>3</w:t>
      </w:r>
      <w:r w:rsidRPr="00E47F17">
        <w:rPr>
          <w:rFonts w:asciiTheme="majorBidi" w:hAnsiTheme="majorBidi" w:cs="Angsana New"/>
          <w:spacing w:val="2"/>
          <w:cs/>
        </w:rPr>
        <w:t xml:space="preserve"> ผลต่างดังกล่าวจะรับรู้เป็นรายการรอตัดบัญชีซึ่งจะรับรู้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2D125F0" w14:textId="7DD0CE9C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5DAE6C1" w14:textId="56C550B3" w:rsidR="00492C3A" w:rsidRPr="00547C25" w:rsidRDefault="00492C3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755FC7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36BA0926" w14:textId="77777777" w:rsidR="002170F7" w:rsidRPr="002B2CB2" w:rsidRDefault="002170F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DD5ABE" w14:textId="7DB567E6" w:rsidR="00715D17" w:rsidRPr="00715D17" w:rsidRDefault="00715D17" w:rsidP="00715D1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15D17">
        <w:rPr>
          <w:rFonts w:asciiTheme="majorBidi" w:hAnsiTheme="majorBidi"/>
          <w:i/>
          <w:iCs/>
          <w:sz w:val="30"/>
          <w:szCs w:val="30"/>
          <w:cs/>
        </w:rPr>
        <w:t xml:space="preserve">การรับรู้รายได้ </w:t>
      </w:r>
    </w:p>
    <w:p w14:paraId="335FCFE0" w14:textId="77777777" w:rsidR="00715D17" w:rsidRPr="00715D17" w:rsidRDefault="00715D17" w:rsidP="00715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362D16" w14:textId="2E549C38" w:rsidR="000C3E7F" w:rsidRPr="002B2CB2" w:rsidRDefault="000C3E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50A6">
        <w:rPr>
          <w:rFonts w:asciiTheme="majorBidi" w:hAnsiTheme="majorBidi" w:cstheme="majorBidi"/>
          <w:i/>
          <w:iCs/>
          <w:sz w:val="30"/>
          <w:szCs w:val="30"/>
          <w:cs/>
        </w:rPr>
        <w:t>ค่าเช่า</w:t>
      </w:r>
      <w:r w:rsidR="008D3DB2" w:rsidRPr="00DB50A6">
        <w:rPr>
          <w:rFonts w:asciiTheme="majorBidi" w:hAnsiTheme="majorBidi" w:cstheme="majorBidi"/>
          <w:i/>
          <w:iCs/>
          <w:sz w:val="30"/>
          <w:szCs w:val="30"/>
          <w:cs/>
        </w:rPr>
        <w:t>รับจากสัญญาเช่าดำเนินงาน</w:t>
      </w:r>
    </w:p>
    <w:p w14:paraId="166C6296" w14:textId="77777777" w:rsidR="000C3E7F" w:rsidRPr="002B2CB2" w:rsidRDefault="000C3E7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ED3CF" w14:textId="298B0882" w:rsidR="008D3DB2" w:rsidRDefault="008D3DB2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C076E8"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51E8A" w:rsidRPr="002B2CB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ตามระยะเวลาที่ให้เช่า</w:t>
      </w:r>
    </w:p>
    <w:p w14:paraId="55D21E32" w14:textId="78DD3C20" w:rsidR="00D95ABD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969A23" w14:textId="161BCDB6" w:rsidR="004515FF" w:rsidRDefault="00D95ABD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หยุดรับรู้รายได้ค่าเช่าจากสัญญาเช่าดำเนินงานในกำไรหรือขาดทุนเมื่อลูกหนี้ตามสัญญาเช่าดำเนินงา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ค้างชำระเกินกว่าสามเดือน</w:t>
      </w:r>
    </w:p>
    <w:p w14:paraId="43AF7BE2" w14:textId="77777777" w:rsidR="008D4813" w:rsidRDefault="008D4813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BA09DE" w14:textId="219AF93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เงินทุน</w:t>
      </w:r>
    </w:p>
    <w:p w14:paraId="10663CD2" w14:textId="5156C64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00BCAE" w14:textId="3BF454FD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บริ</w:t>
      </w:r>
      <w:r w:rsidR="0010230A">
        <w:rPr>
          <w:rFonts w:asciiTheme="majorBidi" w:hAnsiTheme="majorBidi" w:cstheme="majorBidi" w:hint="cs"/>
          <w:sz w:val="30"/>
          <w:szCs w:val="30"/>
          <w:cs/>
        </w:rPr>
        <w:t>ษั</w:t>
      </w:r>
      <w:r w:rsidRPr="00B31678">
        <w:rPr>
          <w:rFonts w:asciiTheme="majorBidi" w:hAnsiTheme="majorBidi" w:cstheme="majorBidi"/>
          <w:sz w:val="30"/>
          <w:szCs w:val="30"/>
          <w:cs/>
        </w:rPr>
        <w:t>ทรับรู้รายได้จากสัญญาเช่าเงินทุนตามวิธีอัตราดอกเบี้ยที่แท้จริง</w:t>
      </w:r>
    </w:p>
    <w:p w14:paraId="6D1C9484" w14:textId="6231A980" w:rsidR="007655FF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8B7B8A" w14:textId="5A6BEF71" w:rsidR="001B09F1" w:rsidRDefault="001B09F1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</w:t>
      </w:r>
      <w:r w:rsidR="00F14251" w:rsidRPr="002B2CB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  <w:r w:rsidR="004B70D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และรายได้จาก</w:t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การจำหน่ายอุปกรณ์และสินทรัพย์ที่</w:t>
      </w:r>
      <w:r w:rsidR="004B70D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ถือไว้เผื่อขาย</w:t>
      </w:r>
    </w:p>
    <w:p w14:paraId="79CD97D7" w14:textId="77777777" w:rsidR="004515FF" w:rsidRPr="002B2CB2" w:rsidRDefault="004515FF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127219" w14:textId="4784B389" w:rsidR="001A0E95" w:rsidRDefault="001A0E95" w:rsidP="001A0E95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spacing w:val="-6"/>
        </w:rPr>
      </w:pPr>
      <w:r w:rsidRPr="001A0E95">
        <w:rPr>
          <w:rFonts w:asciiTheme="majorBidi" w:hAnsiTheme="majorBidi"/>
          <w:cs/>
        </w:rPr>
        <w:t>รายได้จากการขายสินทรัพย์ให้เช่าตามสัญญาเช่าดำเนินงาน (สินค้าคงเหลือ) และรายได้จากการจำหน่ายสินทรัพย์</w:t>
      </w:r>
      <w:r>
        <w:rPr>
          <w:rFonts w:asciiTheme="majorBidi" w:hAnsiTheme="majorBidi"/>
          <w:cs/>
        </w:rPr>
        <w:br/>
      </w:r>
      <w:r w:rsidRPr="001A0E95">
        <w:rPr>
          <w:rFonts w:asciiTheme="majorBidi" w:hAnsiTheme="majorBidi"/>
          <w:cs/>
        </w:rPr>
        <w:t>ที่ถือไว้เผื่อขาย</w:t>
      </w:r>
      <w:r w:rsidR="004515FF" w:rsidRPr="00715D17">
        <w:rPr>
          <w:rFonts w:asciiTheme="majorBidi" w:hAnsiTheme="majorBidi"/>
          <w:cs/>
        </w:rPr>
        <w:t>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="004515FF">
        <w:rPr>
          <w:rFonts w:asciiTheme="majorBidi" w:hAnsiTheme="majorBidi"/>
        </w:rPr>
        <w:t xml:space="preserve"> </w:t>
      </w:r>
      <w:r w:rsidR="004515FF" w:rsidRPr="00715D17">
        <w:rPr>
          <w:rFonts w:asciiTheme="majorBidi" w:hAnsiTheme="majorBidi"/>
          <w:cs/>
        </w:rPr>
        <w:t>รายได้ที่รับรู้ไม่รวมภาษีมูลค่าเพิ่มหรือภาษีขายอื่นๆ</w:t>
      </w:r>
      <w:r>
        <w:rPr>
          <w:rFonts w:asciiTheme="majorBidi" w:hAnsiTheme="majorBidi" w:hint="cs"/>
          <w:cs/>
        </w:rPr>
        <w:t xml:space="preserve"> </w:t>
      </w:r>
      <w:r>
        <w:rPr>
          <w:rFonts w:asciiTheme="majorBidi" w:hAnsiTheme="majorBidi"/>
          <w:cs/>
        </w:rPr>
        <w:br/>
      </w:r>
      <w:r w:rsidR="004515FF" w:rsidRPr="00715D17">
        <w:rPr>
          <w:rFonts w:asciiTheme="majorBidi" w:hAnsiTheme="majorBidi"/>
          <w:cs/>
        </w:rPr>
        <w:t>และแสดงสุทธิจากส่วนลดการค้าและส่วนลดตามปริมาณ</w:t>
      </w:r>
      <w:r>
        <w:rPr>
          <w:rFonts w:asciiTheme="majorBidi" w:hAnsiTheme="majorBidi" w:hint="cs"/>
          <w:cs/>
        </w:rPr>
        <w:t>โดย</w:t>
      </w:r>
      <w:r>
        <w:rPr>
          <w:rFonts w:asciiTheme="majorBidi" w:hAnsiTheme="majorBidi" w:cstheme="majorBidi" w:hint="cs"/>
          <w:spacing w:val="-6"/>
          <w:cs/>
        </w:rPr>
        <w:t>รับรู้ ณ วันที่มีการส่งมอบสินค้าให้กับลูกค้า</w:t>
      </w:r>
    </w:p>
    <w:p w14:paraId="6D5F63A8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E2C6FF" w14:textId="77777777" w:rsidR="00F14251" w:rsidRPr="00095EDF" w:rsidRDefault="00F14251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5EDF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56F32D47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B23EF8" w14:textId="5CA7DF6E" w:rsidR="004515FF" w:rsidRDefault="00510283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รายได้อื่น</w:t>
      </w:r>
      <w:r w:rsidR="00CC68A2" w:rsidRPr="00095EDF">
        <w:rPr>
          <w:rFonts w:asciiTheme="majorBidi" w:hAnsiTheme="majorBidi" w:cstheme="majorBidi"/>
          <w:sz w:val="30"/>
          <w:szCs w:val="30"/>
          <w:cs/>
          <w:lang w:val="th-TH"/>
        </w:rPr>
        <w:t>จากการดำเนินงาน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และดอกเบี้ยรับบันทึกใน</w:t>
      </w:r>
      <w:r w:rsidR="00EC1453" w:rsidRPr="00095EDF">
        <w:rPr>
          <w:rFonts w:asciiTheme="majorBidi" w:hAnsiTheme="majorBidi" w:cstheme="majorBidi"/>
          <w:sz w:val="30"/>
          <w:szCs w:val="30"/>
          <w:cs/>
          <w:lang w:val="th-TH"/>
        </w:rPr>
        <w:t>กำไรหรือขาดทุน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ตามเกณฑ์คงค้าง</w:t>
      </w:r>
    </w:p>
    <w:p w14:paraId="2F3376FF" w14:textId="3E3072DB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D7E811" w14:textId="69BACB7A" w:rsidR="004515FF" w:rsidRDefault="004515FF" w:rsidP="004515FF">
      <w:pPr>
        <w:pStyle w:val="BodyText3"/>
        <w:numPr>
          <w:ilvl w:val="0"/>
          <w:numId w:val="35"/>
        </w:numPr>
        <w:tabs>
          <w:tab w:val="left" w:pos="540"/>
        </w:tabs>
        <w:spacing w:line="240" w:lineRule="auto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 xml:space="preserve">ยอดคงเหลือของสัญญา </w:t>
      </w:r>
    </w:p>
    <w:p w14:paraId="3E1CEB93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</w:p>
    <w:p w14:paraId="66EEAB17" w14:textId="092AD721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755FC7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บริษัทมีสิทธิที่ปราศจากเงื่อนไขในการได้รับสิ่งตอบแทน</w:t>
      </w:r>
    </w:p>
    <w:p w14:paraId="6D26862B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79F60047" w14:textId="04AE884D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หนี้สินที่เกิดจากสัญญา</w:t>
      </w:r>
      <w:r w:rsidR="00D14D38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เป็นภาระผูกพันที่จะต้องโอนสินค้าให้กับลูกค้า หนี้สินที่เกิดจากสัญญา</w:t>
      </w:r>
      <w:r w:rsidR="00D14D38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D7589EB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138EC63" w14:textId="28CCB03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FD18116" w14:textId="666011B6" w:rsidR="004515FF" w:rsidRDefault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EC32A19" w14:textId="2F3B73BB" w:rsidR="00095EDF" w:rsidRPr="00095EDF" w:rsidRDefault="00095ED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ดอกเบี้ย</w:t>
      </w:r>
    </w:p>
    <w:p w14:paraId="7032BBD3" w14:textId="77777777" w:rsidR="00095EDF" w:rsidRPr="004515FF" w:rsidRDefault="00095EDF" w:rsidP="004515FF">
      <w:pPr>
        <w:spacing w:line="240" w:lineRule="auto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9CDB5" w14:textId="643B9FE9" w:rsidR="002C4DD3" w:rsidRDefault="004515FF" w:rsidP="004515F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15FF">
        <w:rPr>
          <w:rFonts w:asciiTheme="majorBidi" w:hAnsiTheme="majorBidi" w:cs="Angsana New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755FC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515FF">
        <w:rPr>
          <w:rFonts w:asciiTheme="majorBidi" w:hAnsiTheme="majorBidi" w:cs="Angsana New"/>
          <w:sz w:val="30"/>
          <w:szCs w:val="30"/>
          <w:cs/>
          <w:lang w:bidi="th-TH"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7853F7" w14:textId="39F9614F" w:rsidR="002C4DD3" w:rsidRDefault="002C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E21264" w14:textId="68545E1F" w:rsidR="00A563A2" w:rsidRPr="00547C25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EE85A67" w14:textId="77777777" w:rsidR="003E3154" w:rsidRPr="002B2CB2" w:rsidRDefault="003E315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1E4C16F" w14:textId="5E72A8AD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755FC7">
        <w:rPr>
          <w:rFonts w:asciiTheme="majorBidi" w:hAnsiTheme="majorBidi"/>
          <w:sz w:val="30"/>
          <w:szCs w:val="30"/>
          <w:cs/>
        </w:rPr>
        <w:br/>
      </w:r>
      <w:r w:rsidRPr="004515FF">
        <w:rPr>
          <w:rFonts w:asciiTheme="majorBidi" w:hAnsiTheme="majorBidi"/>
          <w:sz w:val="30"/>
          <w:szCs w:val="30"/>
          <w:cs/>
        </w:rPr>
        <w:t xml:space="preserve">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DD6803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C06C5" w14:textId="191D40AC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8CC7893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A8469" w14:textId="3E674365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6AF65DEC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E2644" w14:textId="58858AD9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="00755FC7">
        <w:rPr>
          <w:rFonts w:asciiTheme="majorBidi" w:hAnsiTheme="majorBidi" w:hint="cs"/>
          <w:sz w:val="30"/>
          <w:szCs w:val="30"/>
          <w:cs/>
        </w:rPr>
        <w:t>ที่</w:t>
      </w:r>
      <w:r w:rsidRPr="004515FF">
        <w:rPr>
          <w:rFonts w:asciiTheme="majorBidi" w:hAnsiTheme="majorBidi"/>
          <w:sz w:val="30"/>
          <w:szCs w:val="30"/>
          <w:cs/>
        </w:rPr>
        <w:t>รายงาน โดยใช้อัตราภาษีที่ประกาศใช้หรือที่คาดว่ามีผลบังคับใช้ ณ วันที่</w:t>
      </w:r>
      <w:r w:rsidR="0051084D">
        <w:rPr>
          <w:rFonts w:asciiTheme="majorBidi" w:hAnsiTheme="majorBidi" w:hint="cs"/>
          <w:sz w:val="30"/>
          <w:szCs w:val="30"/>
          <w:cs/>
        </w:rPr>
        <w:t>รายงาน</w:t>
      </w:r>
    </w:p>
    <w:p w14:paraId="6A8EB82C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B4E5B" w14:textId="6B9A96C9" w:rsidR="002A6440" w:rsidRDefault="004515FF" w:rsidP="00510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53CC492B" w14:textId="77777777" w:rsidR="00E17502" w:rsidRPr="002B2CB2" w:rsidRDefault="00E17502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FD484" w14:textId="4570A551" w:rsidR="00851E8A" w:rsidRPr="002B2CB2" w:rsidRDefault="00851E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4BD8CE8E" w14:textId="77777777" w:rsidR="00851E8A" w:rsidRPr="002B2CB2" w:rsidRDefault="00851E8A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041D9" w14:textId="1C15CC3F" w:rsidR="00755FC7" w:rsidRDefault="00A1377F" w:rsidP="0075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55FC7">
        <w:rPr>
          <w:rFonts w:asciiTheme="majorBidi" w:hAnsiTheme="majorBidi" w:cstheme="majorBidi"/>
          <w:b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0B493E6B" w14:textId="77777777" w:rsidR="008D4813" w:rsidRDefault="008D4813" w:rsidP="0075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978A69" w14:textId="67F0518B" w:rsidR="00A526C7" w:rsidRPr="002B2CB2" w:rsidRDefault="00D920DC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55A5C013" w14:textId="77777777" w:rsidR="00D920DC" w:rsidRPr="002B2CB2" w:rsidRDefault="00D920D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81527A" w14:textId="630D96C4" w:rsidR="00D9791B" w:rsidRPr="002B2CB2" w:rsidRDefault="00D920DC" w:rsidP="00B4269E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7FB9ED" w14:textId="77777777" w:rsidR="00FA4397" w:rsidRPr="002B2CB2" w:rsidRDefault="00FA4397" w:rsidP="00547C25">
      <w:pPr>
        <w:spacing w:line="240" w:lineRule="auto"/>
        <w:ind w:left="540" w:right="-108"/>
        <w:jc w:val="thaiDistribute"/>
      </w:pPr>
    </w:p>
    <w:p w14:paraId="530C896C" w14:textId="56DB88BC" w:rsidR="00217C03" w:rsidRPr="002B2CB2" w:rsidRDefault="00217C0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2300C349" w14:textId="77777777" w:rsidR="00217C03" w:rsidRPr="002B2CB2" w:rsidRDefault="00217C03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8145F" w14:textId="77ACDED4" w:rsidR="004D7D47" w:rsidRDefault="00217C03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2B2CB2">
        <w:rPr>
          <w:rFonts w:asciiTheme="majorBidi" w:hAnsiTheme="majorBidi" w:cstheme="majorBidi"/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รายได้จากการขายสินทรัพย์ให้เช่าตามสัญญาเช่าดำเนินงาน ต้นทุนขายสินทรัพย์ให้เช่า</w:t>
      </w:r>
      <w:r w:rsidR="007A7E34">
        <w:rPr>
          <w:rFonts w:asciiTheme="majorBidi" w:hAnsiTheme="majorBidi" w:cstheme="majorBidi"/>
          <w:sz w:val="30"/>
          <w:szCs w:val="30"/>
          <w:cs/>
        </w:rPr>
        <w:br/>
      </w:r>
      <w:r w:rsidR="00B63E49" w:rsidRPr="002B2CB2">
        <w:rPr>
          <w:rFonts w:asciiTheme="majorBidi" w:hAnsiTheme="majorBidi" w:cstheme="majorBidi"/>
          <w:sz w:val="30"/>
          <w:szCs w:val="30"/>
          <w:cs/>
        </w:rPr>
        <w:t>ตามสัญญาเช่า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ดำเนินงาน ค่าใช้จ่ายในการบริหาร ต้นทุนทางการเงิน และสินทรัพย์ภาษีเงินได้รอการตัดบัญชี</w:t>
      </w:r>
    </w:p>
    <w:p w14:paraId="3DED50EB" w14:textId="77777777" w:rsidR="00755FC7" w:rsidRDefault="00755FC7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8FDBC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B6E2B3" w14:textId="00ED845B" w:rsidR="00C3716F" w:rsidRPr="00800188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5A0D8E" w:rsidRPr="0080018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E23D52E" w14:textId="77777777" w:rsidR="00C3716F" w:rsidRPr="00181834" w:rsidRDefault="00C3716F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B60BC4" w14:textId="664A25B0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9008F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2C302B" w:rsidRPr="0059008F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D473D3" w:rsidRPr="0059008F">
        <w:rPr>
          <w:rFonts w:asciiTheme="majorBidi" w:hAnsiTheme="majorBidi" w:cstheme="majorBidi"/>
          <w:sz w:val="30"/>
          <w:szCs w:val="30"/>
          <w:cs/>
        </w:rPr>
        <w:t>และ</w:t>
      </w:r>
      <w:r w:rsidRPr="005900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4D7D47">
        <w:rPr>
          <w:rFonts w:asciiTheme="majorBidi" w:hAnsiTheme="majorBidi" w:cstheme="majorBidi" w:hint="cs"/>
          <w:sz w:val="30"/>
          <w:szCs w:val="30"/>
          <w:cs/>
        </w:rPr>
        <w:t xml:space="preserve"> รวมถึงรายการระหว่างกันที่มีนัยสำคัญกับบริษัทในระหว่างปี</w:t>
      </w:r>
      <w:r w:rsidRPr="0059008F">
        <w:rPr>
          <w:rFonts w:asciiTheme="majorBidi" w:hAnsiTheme="majorBidi" w:cstheme="majorBidi"/>
          <w:sz w:val="30"/>
          <w:szCs w:val="30"/>
        </w:rPr>
        <w:t xml:space="preserve"> </w:t>
      </w:r>
      <w:r w:rsidRPr="0059008F">
        <w:rPr>
          <w:rFonts w:asciiTheme="majorBidi" w:hAnsiTheme="majorBidi" w:cstheme="majorBidi"/>
          <w:sz w:val="30"/>
          <w:szCs w:val="30"/>
          <w:cs/>
        </w:rPr>
        <w:t>มีดัง</w:t>
      </w:r>
      <w:r w:rsidR="004D7D47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Pr="0059008F">
        <w:rPr>
          <w:rFonts w:asciiTheme="majorBidi" w:hAnsiTheme="majorBidi" w:cstheme="majorBidi"/>
          <w:sz w:val="30"/>
          <w:szCs w:val="30"/>
          <w:cs/>
        </w:rPr>
        <w:t xml:space="preserve">นี้ </w:t>
      </w:r>
    </w:p>
    <w:p w14:paraId="05EE580A" w14:textId="77777777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2118"/>
        <w:gridCol w:w="3192"/>
      </w:tblGrid>
      <w:tr w:rsidR="00C3716F" w:rsidRPr="0059008F" w14:paraId="741C57A4" w14:textId="77777777" w:rsidTr="008D4813">
        <w:trPr>
          <w:trHeight w:val="15"/>
          <w:tblHeader/>
        </w:trPr>
        <w:tc>
          <w:tcPr>
            <w:tcW w:w="3888" w:type="dxa"/>
            <w:shd w:val="clear" w:color="auto" w:fill="auto"/>
          </w:tcPr>
          <w:p w14:paraId="23B43899" w14:textId="77777777" w:rsidR="00C3716F" w:rsidRPr="0059008F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  <w:shd w:val="clear" w:color="auto" w:fill="auto"/>
          </w:tcPr>
          <w:p w14:paraId="53EC0B90" w14:textId="2FE1AE1E" w:rsidR="00C3716F" w:rsidRPr="0059008F" w:rsidRDefault="00C3716F" w:rsidP="007C50C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2" w:type="dxa"/>
            <w:shd w:val="clear" w:color="auto" w:fill="auto"/>
          </w:tcPr>
          <w:p w14:paraId="2184862E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59008F" w14:paraId="20543AA0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E5B32F9" w14:textId="77777777" w:rsidR="00254F66" w:rsidRPr="0059008F" w:rsidRDefault="00254F66" w:rsidP="004F1FF6">
            <w:pPr>
              <w:spacing w:line="233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</w:tcPr>
          <w:p w14:paraId="0BBF792A" w14:textId="77777777" w:rsidR="00254F66" w:rsidRPr="0059008F" w:rsidRDefault="00254F66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4B97F9BA" w14:textId="18E9BDB7" w:rsidR="00254F66" w:rsidRPr="0059008F" w:rsidRDefault="00254F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ทุกราย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59008F" w14:paraId="6ADAA1F6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5A59CEBC" w14:textId="77777777" w:rsidR="000F3160" w:rsidRPr="0059008F" w:rsidRDefault="00C3716F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160"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25CEE7E" w14:textId="77777777" w:rsidR="00C3716F" w:rsidRPr="0059008F" w:rsidRDefault="00C3716F" w:rsidP="004F1FF6">
            <w:pPr>
              <w:spacing w:line="233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02363CB5" w14:textId="77777777" w:rsidR="00C3716F" w:rsidRPr="0059008F" w:rsidRDefault="00C3716F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75C39290" w14:textId="77777777" w:rsidR="00C3716F" w:rsidRPr="0059008F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3716F" w:rsidRPr="0059008F" w14:paraId="10704164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608450AD" w14:textId="77777777" w:rsidR="00C3716F" w:rsidRPr="0059008F" w:rsidRDefault="00C3716F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F17F5DB" w14:textId="77777777" w:rsidR="00C3716F" w:rsidRPr="0059008F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33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653FB9CF" w14:textId="77777777" w:rsidR="00C3716F" w:rsidRPr="0059008F" w:rsidRDefault="00C3716F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58C81F93" w14:textId="77777777" w:rsidR="00C3716F" w:rsidRPr="0059008F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8.89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มี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FA555E" w:rsidRPr="0059008F" w14:paraId="2C75859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4B2F971" w14:textId="7B6D60F0" w:rsidR="00FA555E" w:rsidRPr="0059008F" w:rsidRDefault="00FA555E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  <w:shd w:val="clear" w:color="auto" w:fill="auto"/>
          </w:tcPr>
          <w:p w14:paraId="11185772" w14:textId="2E2CDBBD" w:rsidR="00FA555E" w:rsidRPr="0059008F" w:rsidRDefault="00FA555E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6DDF5966" w14:textId="1DC10923" w:rsidR="00FA555E" w:rsidRPr="0059008F" w:rsidRDefault="00FA55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0.39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1131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555E" w:rsidRPr="0059008F" w14:paraId="339E19D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3D895DE3" w14:textId="369EAAB8" w:rsidR="00FA555E" w:rsidRPr="0059008F" w:rsidRDefault="00FA55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259" w:right="-108" w:hanging="2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18" w:type="dxa"/>
            <w:shd w:val="clear" w:color="auto" w:fill="auto"/>
          </w:tcPr>
          <w:p w14:paraId="59E3AF05" w14:textId="77777777" w:rsidR="00FA555E" w:rsidRPr="0059008F" w:rsidRDefault="00FA555E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0EBE3FB1" w14:textId="0F579968" w:rsidR="00FA555E" w:rsidRPr="0059008F" w:rsidRDefault="00B1131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22675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และผู้ถือหุ้นทางอ้อม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</w:tbl>
    <w:p w14:paraId="5352B502" w14:textId="149EA8AB" w:rsidR="0059008F" w:rsidRDefault="0059008F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  <w:lang w:eastAsia="x-none"/>
        </w:rPr>
      </w:pPr>
    </w:p>
    <w:p w14:paraId="56152A8F" w14:textId="77777777" w:rsidR="00CE0B15" w:rsidRPr="0059008F" w:rsidRDefault="00CE0B15" w:rsidP="00CE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59008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050E96D4" w14:textId="77777777" w:rsidR="00CE0B15" w:rsidRPr="0059008F" w:rsidRDefault="00CE0B15" w:rsidP="00CE0B1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3456"/>
        <w:gridCol w:w="5490"/>
      </w:tblGrid>
      <w:tr w:rsidR="00CE0B15" w:rsidRPr="0059008F" w14:paraId="12783FD4" w14:textId="77777777" w:rsidTr="006C1002">
        <w:tc>
          <w:tcPr>
            <w:tcW w:w="3456" w:type="dxa"/>
          </w:tcPr>
          <w:p w14:paraId="1BBD058E" w14:textId="77777777" w:rsidR="00CE0B15" w:rsidRPr="0059008F" w:rsidRDefault="00CE0B15" w:rsidP="006C1002">
            <w:pPr>
              <w:pStyle w:val="block"/>
              <w:spacing w:after="0" w:line="240" w:lineRule="auto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14:paraId="3D8AD774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E0B15" w:rsidRPr="0059008F" w14:paraId="303F37D9" w14:textId="77777777" w:rsidTr="006C1002">
        <w:tc>
          <w:tcPr>
            <w:tcW w:w="3456" w:type="dxa"/>
          </w:tcPr>
          <w:p w14:paraId="2A3574D2" w14:textId="2EA4F03E" w:rsidR="00CE0B15" w:rsidRPr="0059008F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</w:t>
            </w:r>
            <w:r w:rsidR="00EC1D7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490" w:type="dxa"/>
          </w:tcPr>
          <w:p w14:paraId="5FCF56BB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430343" w:rsidRPr="0059008F" w14:paraId="520842F7" w14:textId="77777777" w:rsidTr="006C1002">
        <w:tc>
          <w:tcPr>
            <w:tcW w:w="3456" w:type="dxa"/>
          </w:tcPr>
          <w:p w14:paraId="3A4072FA" w14:textId="3BD110B4" w:rsidR="00430343" w:rsidRPr="0059008F" w:rsidRDefault="00430343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รายได้จากสัญญาเช่าเงินทุน</w:t>
            </w:r>
          </w:p>
        </w:tc>
        <w:tc>
          <w:tcPr>
            <w:tcW w:w="5490" w:type="dxa"/>
          </w:tcPr>
          <w:p w14:paraId="5587B3C4" w14:textId="22C9C0CF" w:rsidR="00430343" w:rsidRPr="0059008F" w:rsidRDefault="00430343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B4269E" w14:paraId="3A410655" w14:textId="77777777" w:rsidTr="006C1002">
        <w:tc>
          <w:tcPr>
            <w:tcW w:w="3456" w:type="dxa"/>
          </w:tcPr>
          <w:p w14:paraId="173B0BC2" w14:textId="77777777" w:rsidR="00CE0B15" w:rsidRPr="00B4269E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ค่าเบี้ยประกันภัยจ่าย</w:t>
            </w:r>
          </w:p>
        </w:tc>
        <w:tc>
          <w:tcPr>
            <w:tcW w:w="5490" w:type="dxa"/>
          </w:tcPr>
          <w:p w14:paraId="4F3EE0C0" w14:textId="77777777" w:rsidR="00CE0B15" w:rsidRPr="00B4269E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</w:tbl>
    <w:p w14:paraId="7526228F" w14:textId="77777777" w:rsidR="007B7E80" w:rsidRDefault="007B7E8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D0452" w14:textId="220A031D" w:rsidR="004D7D47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รายการที่สำคัญกับ</w:t>
      </w:r>
      <w:r w:rsidR="00615146"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ผู้บริหารสำคัญ</w:t>
      </w:r>
      <w:r w:rsidR="00E175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</w:t>
      </w:r>
      <w:r w:rsidR="00615146"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</w:t>
      </w:r>
      <w:r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จการที่เกี่ยวข้องกัน</w:t>
      </w:r>
    </w:p>
    <w:p w14:paraId="40426A9E" w14:textId="77777777" w:rsidR="00C3716F" w:rsidRPr="00B4269E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33"/>
        <w:gridCol w:w="270"/>
        <w:gridCol w:w="1260"/>
      </w:tblGrid>
      <w:tr w:rsidR="00345D98" w:rsidRPr="00492C3A" w14:paraId="4EFEEAA3" w14:textId="77777777" w:rsidTr="004F1FF6">
        <w:trPr>
          <w:trHeight w:val="85"/>
        </w:trPr>
        <w:tc>
          <w:tcPr>
            <w:tcW w:w="6597" w:type="dxa"/>
          </w:tcPr>
          <w:p w14:paraId="4F0102CB" w14:textId="1D0545FA" w:rsidR="00345D98" w:rsidRPr="004D7D47" w:rsidRDefault="004D7D47" w:rsidP="004D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3" w:type="dxa"/>
          </w:tcPr>
          <w:p w14:paraId="74D505F3" w14:textId="2C9F0E74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43034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2B52442C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0E206F" w14:textId="6CFA538D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</w:t>
            </w:r>
            <w:r w:rsidR="00417273" w:rsidRPr="00492C3A">
              <w:rPr>
                <w:rFonts w:asciiTheme="majorBidi" w:hAnsiTheme="majorBidi" w:cstheme="majorBidi"/>
                <w:lang w:val="en-US"/>
              </w:rPr>
              <w:t>6</w:t>
            </w:r>
            <w:r w:rsidR="00430343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345D98" w:rsidRPr="00492C3A" w14:paraId="59BC8264" w14:textId="77777777" w:rsidTr="004F1FF6">
        <w:tc>
          <w:tcPr>
            <w:tcW w:w="6597" w:type="dxa"/>
          </w:tcPr>
          <w:p w14:paraId="247C3E6B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4D73421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492C3A" w14:paraId="54FB928C" w14:textId="77777777" w:rsidTr="004F1FF6">
        <w:tc>
          <w:tcPr>
            <w:tcW w:w="6597" w:type="dxa"/>
          </w:tcPr>
          <w:p w14:paraId="2FE31C15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2C3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6B91EBB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C23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14F4A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2954" w:rsidRPr="00492C3A" w14:paraId="549A043E" w14:textId="77777777" w:rsidTr="004F1FF6">
        <w:tc>
          <w:tcPr>
            <w:tcW w:w="6597" w:type="dxa"/>
          </w:tcPr>
          <w:p w14:paraId="5231EECF" w14:textId="51F0E9BA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ดำเนินงาน</w:t>
            </w:r>
          </w:p>
        </w:tc>
        <w:tc>
          <w:tcPr>
            <w:tcW w:w="1233" w:type="dxa"/>
          </w:tcPr>
          <w:p w14:paraId="60A34EE4" w14:textId="3D4F5F85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C37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B612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F5C3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74167CE8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2C8B2" w14:textId="6D9C945E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50,523</w:t>
            </w:r>
          </w:p>
        </w:tc>
      </w:tr>
      <w:tr w:rsidR="00C82954" w:rsidRPr="00492C3A" w14:paraId="7E33B4DD" w14:textId="77777777" w:rsidTr="004F1FF6">
        <w:tc>
          <w:tcPr>
            <w:tcW w:w="6597" w:type="dxa"/>
          </w:tcPr>
          <w:p w14:paraId="306FCB7B" w14:textId="43CBC6D4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33" w:type="dxa"/>
          </w:tcPr>
          <w:p w14:paraId="4BDE08DF" w14:textId="37D28329" w:rsidR="00C82954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4,429</w:t>
            </w:r>
          </w:p>
        </w:tc>
        <w:tc>
          <w:tcPr>
            <w:tcW w:w="270" w:type="dxa"/>
          </w:tcPr>
          <w:p w14:paraId="20072F07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A3D51E" w14:textId="1E0786A7" w:rsidR="00C82954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954" w:rsidRPr="00492C3A" w14:paraId="607CB948" w14:textId="77777777" w:rsidTr="004F1FF6">
        <w:tc>
          <w:tcPr>
            <w:tcW w:w="6597" w:type="dxa"/>
          </w:tcPr>
          <w:p w14:paraId="7FF80BBA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9E6D45B" w14:textId="303517FC" w:rsidR="00C82954" w:rsidRPr="0047455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12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219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12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2191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576D9594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2102589" w14:textId="7D1A7D56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65,367</w:t>
            </w:r>
          </w:p>
        </w:tc>
      </w:tr>
    </w:tbl>
    <w:p w14:paraId="2BDCE80F" w14:textId="77777777" w:rsidR="00497933" w:rsidRPr="00492C3A" w:rsidRDefault="0049793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BF4650" w14:textId="77777777" w:rsidR="004569A7" w:rsidRPr="00E1753B" w:rsidRDefault="004569A7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753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637B1C" w:rsidRPr="00492C3A" w14:paraId="1A9D056A" w14:textId="77777777" w:rsidTr="004F1FF6">
        <w:tc>
          <w:tcPr>
            <w:tcW w:w="6570" w:type="dxa"/>
          </w:tcPr>
          <w:p w14:paraId="65004A2C" w14:textId="24B43BA8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นของพนักงาน </w:t>
            </w:r>
            <w:r w:rsidRPr="001D03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572A76D0" w14:textId="55504138" w:rsidR="00637B1C" w:rsidRPr="00DC21BF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38,676</w:t>
            </w:r>
          </w:p>
        </w:tc>
        <w:tc>
          <w:tcPr>
            <w:tcW w:w="270" w:type="dxa"/>
          </w:tcPr>
          <w:p w14:paraId="131CFAEF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34F7B" w14:textId="2DC110E1" w:rsidR="00637B1C" w:rsidRPr="00DF6E8D" w:rsidRDefault="0043034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637B1C" w:rsidRPr="00DF6E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637B1C" w:rsidRPr="00492C3A" w14:paraId="1935B7B6" w14:textId="77777777" w:rsidTr="004F1FF6">
        <w:tc>
          <w:tcPr>
            <w:tcW w:w="6570" w:type="dxa"/>
          </w:tcPr>
          <w:p w14:paraId="14E58449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1090A7" w14:textId="07989683" w:rsidR="00637B1C" w:rsidRPr="00DC21BF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44E51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4A8A2FFB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5F9DCE" w14:textId="65837F8C" w:rsidR="00637B1C" w:rsidRPr="00DF6E8D" w:rsidRDefault="0043034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7B1C" w:rsidRPr="00DF6E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637B1C" w:rsidRPr="00492C3A" w14:paraId="21D08B9C" w14:textId="77777777" w:rsidTr="004F1FF6">
        <w:tc>
          <w:tcPr>
            <w:tcW w:w="6570" w:type="dxa"/>
          </w:tcPr>
          <w:p w14:paraId="3CD58CB8" w14:textId="537967D1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84533F" w14:textId="13BAA5D1" w:rsidR="00637B1C" w:rsidRPr="0034568D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B61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5A7A8103" w14:textId="77777777" w:rsidR="00637B1C" w:rsidRPr="0034568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B423DD" w14:textId="25A04900" w:rsidR="00637B1C" w:rsidRPr="00DF6E8D" w:rsidRDefault="00637B1C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30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F6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0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</w:tr>
    </w:tbl>
    <w:p w14:paraId="513E65AA" w14:textId="210F2700" w:rsidR="0017073A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36"/>
        <w:gridCol w:w="1294"/>
      </w:tblGrid>
      <w:tr w:rsidR="00637B1C" w:rsidRPr="00492C3A" w14:paraId="66B27297" w14:textId="77777777" w:rsidTr="004F1FF6">
        <w:trPr>
          <w:tblHeader/>
        </w:trPr>
        <w:tc>
          <w:tcPr>
            <w:tcW w:w="6570" w:type="dxa"/>
          </w:tcPr>
          <w:p w14:paraId="3B133D7B" w14:textId="50CF45B9" w:rsidR="00637B1C" w:rsidRPr="00492C3A" w:rsidRDefault="004E6D07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E6D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="00F76E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4E6D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กับกิจการที่เกี่ยวข้องกัน ณ วันที่ </w:t>
            </w:r>
            <w:r w:rsidRPr="004E6D0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4E6D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</w:tcPr>
          <w:p w14:paraId="6C2A6B60" w14:textId="111D4238" w:rsidR="00637B1C" w:rsidRPr="00492C3A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43034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</w:tcPr>
          <w:p w14:paraId="32663DF5" w14:textId="77777777" w:rsidR="00637B1C" w:rsidRPr="00492C3A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1763B20E" w14:textId="2A82212E" w:rsidR="00637B1C" w:rsidRPr="00492C3A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430343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637B1C" w:rsidRPr="00492C3A" w14:paraId="0E2D71AB" w14:textId="77777777" w:rsidTr="004F1FF6">
        <w:trPr>
          <w:tblHeader/>
        </w:trPr>
        <w:tc>
          <w:tcPr>
            <w:tcW w:w="6570" w:type="dxa"/>
          </w:tcPr>
          <w:p w14:paraId="66E2EAD6" w14:textId="77777777" w:rsidR="00637B1C" w:rsidRPr="00492C3A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2A5807BC" w14:textId="77777777" w:rsidR="00637B1C" w:rsidRPr="00492C3A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0343" w:rsidRPr="00492C3A" w14:paraId="763B1FD1" w14:textId="77777777" w:rsidTr="004F1FF6">
        <w:tc>
          <w:tcPr>
            <w:tcW w:w="6570" w:type="dxa"/>
          </w:tcPr>
          <w:p w14:paraId="56A12796" w14:textId="23D0A0DE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7F789CC6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35EBA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4F5D6B7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57B58" w:rsidRPr="00492C3A" w14:paraId="38CD67C9" w14:textId="77777777" w:rsidTr="004F1FF6">
        <w:tc>
          <w:tcPr>
            <w:tcW w:w="6570" w:type="dxa"/>
          </w:tcPr>
          <w:p w14:paraId="55407FFF" w14:textId="15B83BDE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67B4935" w14:textId="4E9A638D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1377">
              <w:rPr>
                <w:rFonts w:asciiTheme="majorBidi" w:hAnsiTheme="majorBidi" w:cstheme="majorBidi"/>
                <w:sz w:val="30"/>
                <w:szCs w:val="30"/>
              </w:rPr>
              <w:t>93,693</w:t>
            </w:r>
          </w:p>
        </w:tc>
        <w:tc>
          <w:tcPr>
            <w:tcW w:w="236" w:type="dxa"/>
          </w:tcPr>
          <w:p w14:paraId="62B43B7C" w14:textId="77777777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75AFDF5" w14:textId="38E0E6E8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B58" w:rsidRPr="00492C3A" w14:paraId="599E4577" w14:textId="77777777" w:rsidTr="004F1FF6">
        <w:tc>
          <w:tcPr>
            <w:tcW w:w="6570" w:type="dxa"/>
          </w:tcPr>
          <w:p w14:paraId="3B13644F" w14:textId="1D3024F2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71FBFFD1" w14:textId="13E9EF5E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16,035</w:t>
            </w:r>
          </w:p>
        </w:tc>
        <w:tc>
          <w:tcPr>
            <w:tcW w:w="236" w:type="dxa"/>
          </w:tcPr>
          <w:p w14:paraId="6B91DBF3" w14:textId="77777777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AFF030" w14:textId="20D0912D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343" w:rsidRPr="00492C3A" w14:paraId="4FF68503" w14:textId="77777777" w:rsidTr="004F1FF6">
        <w:tc>
          <w:tcPr>
            <w:tcW w:w="6570" w:type="dxa"/>
          </w:tcPr>
          <w:p w14:paraId="27DBD2E1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735C3C0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37791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2EAED9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30343" w:rsidRPr="00492C3A" w14:paraId="174028BE" w14:textId="77777777" w:rsidTr="004F1FF6">
        <w:tc>
          <w:tcPr>
            <w:tcW w:w="6570" w:type="dxa"/>
          </w:tcPr>
          <w:p w14:paraId="3F599730" w14:textId="3CB16D0C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6B09D0C5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9B0894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0A50F13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57B58" w:rsidRPr="00492C3A" w14:paraId="3494E23D" w14:textId="77777777" w:rsidTr="004F1FF6">
        <w:tc>
          <w:tcPr>
            <w:tcW w:w="6570" w:type="dxa"/>
          </w:tcPr>
          <w:p w14:paraId="1367B686" w14:textId="7DB13C59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CD200AF" w14:textId="7E10704F" w:rsidR="00B57B58" w:rsidRPr="00492C3A" w:rsidRDefault="00B57B58" w:rsidP="00B4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B53F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E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70F06B" w14:textId="77777777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C43793" w14:textId="0851C3FE" w:rsidR="00B57B58" w:rsidRPr="004F1FF6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B58" w:rsidRPr="00492C3A" w14:paraId="0F1E9EAE" w14:textId="77777777" w:rsidTr="004F1FF6">
        <w:tc>
          <w:tcPr>
            <w:tcW w:w="6570" w:type="dxa"/>
          </w:tcPr>
          <w:p w14:paraId="694ADDD5" w14:textId="41B867E4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782D2A50" w14:textId="47DFF7C6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36" w:type="dxa"/>
          </w:tcPr>
          <w:p w14:paraId="77BD3B84" w14:textId="77777777" w:rsidR="00B57B58" w:rsidRPr="00492C3A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1A12BEB" w14:textId="0577AC8D" w:rsidR="00B57B58" w:rsidRPr="004F1FF6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343" w:rsidRPr="00492C3A" w14:paraId="6D024AEA" w14:textId="77777777" w:rsidTr="004F1FF6">
        <w:tc>
          <w:tcPr>
            <w:tcW w:w="6570" w:type="dxa"/>
          </w:tcPr>
          <w:p w14:paraId="4EB7FDD9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39256D0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90909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7C5CD5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30343" w:rsidRPr="00492C3A" w14:paraId="36DE7DDA" w14:textId="77777777" w:rsidTr="004F1FF6">
        <w:tc>
          <w:tcPr>
            <w:tcW w:w="6570" w:type="dxa"/>
          </w:tcPr>
          <w:p w14:paraId="006E73B5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28599E47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9D420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6EB95CC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2954" w:rsidRPr="00492C3A" w14:paraId="5E396492" w14:textId="77777777" w:rsidTr="004F1FF6">
        <w:tc>
          <w:tcPr>
            <w:tcW w:w="6570" w:type="dxa"/>
          </w:tcPr>
          <w:p w14:paraId="108EE203" w14:textId="4580DAD1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60" w:type="dxa"/>
          </w:tcPr>
          <w:p w14:paraId="548145BC" w14:textId="24AA3D93" w:rsidR="00C82954" w:rsidRPr="00492C3A" w:rsidRDefault="00744E51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612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2954" w:rsidRPr="00500E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12BA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36" w:type="dxa"/>
          </w:tcPr>
          <w:p w14:paraId="7E5D236C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24D62D" w14:textId="712D605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26,665</w:t>
            </w:r>
          </w:p>
        </w:tc>
      </w:tr>
      <w:tr w:rsidR="00C82954" w:rsidRPr="00492C3A" w14:paraId="655654F2" w14:textId="77777777" w:rsidTr="004F1FF6">
        <w:tc>
          <w:tcPr>
            <w:tcW w:w="6570" w:type="dxa"/>
          </w:tcPr>
          <w:p w14:paraId="79CBFFF2" w14:textId="77777777" w:rsidR="00C82954" w:rsidRPr="001707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226CDF1" w14:textId="77777777" w:rsidR="00C82954" w:rsidRPr="001707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76719" w14:textId="77777777" w:rsidR="00C82954" w:rsidRPr="001707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FB0E0A" w14:textId="77777777" w:rsidR="00C82954" w:rsidRPr="001707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54" w:rsidRPr="00492C3A" w14:paraId="764897B2" w14:textId="77777777" w:rsidTr="004F1FF6">
        <w:tc>
          <w:tcPr>
            <w:tcW w:w="6570" w:type="dxa"/>
          </w:tcPr>
          <w:p w14:paraId="24AA7D66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B997185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4CF64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B4DB2A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54" w:rsidRPr="00492C3A" w14:paraId="58D80E8D" w14:textId="77777777" w:rsidTr="004F1FF6">
        <w:tc>
          <w:tcPr>
            <w:tcW w:w="6570" w:type="dxa"/>
          </w:tcPr>
          <w:p w14:paraId="59F085C4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B48A503" w14:textId="2AE5019F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86C48">
              <w:rPr>
                <w:rFonts w:asciiTheme="majorBidi" w:hAnsiTheme="majorBidi" w:cstheme="majorBidi"/>
                <w:sz w:val="30"/>
                <w:szCs w:val="30"/>
              </w:rPr>
              <w:t>177,349</w:t>
            </w:r>
          </w:p>
        </w:tc>
        <w:tc>
          <w:tcPr>
            <w:tcW w:w="236" w:type="dxa"/>
          </w:tcPr>
          <w:p w14:paraId="2CEF6B1D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ECF74C" w14:textId="4BBCCFDD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164,273</w:t>
            </w:r>
          </w:p>
        </w:tc>
      </w:tr>
      <w:tr w:rsidR="00C82954" w:rsidRPr="00492C3A" w14:paraId="20910764" w14:textId="77777777" w:rsidTr="004F1FF6">
        <w:tc>
          <w:tcPr>
            <w:tcW w:w="6570" w:type="dxa"/>
          </w:tcPr>
          <w:p w14:paraId="73B31F72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9CA4BA8" w14:textId="2E7BFA58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86C48">
              <w:rPr>
                <w:rFonts w:asciiTheme="majorBidi" w:hAnsiTheme="majorBidi" w:cstheme="majorBidi"/>
                <w:sz w:val="30"/>
                <w:szCs w:val="30"/>
              </w:rPr>
              <w:t>53,452</w:t>
            </w:r>
          </w:p>
        </w:tc>
        <w:tc>
          <w:tcPr>
            <w:tcW w:w="236" w:type="dxa"/>
          </w:tcPr>
          <w:p w14:paraId="20C52D99" w14:textId="77777777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72F796" w14:textId="19028F2E" w:rsidR="00C82954" w:rsidRPr="00492C3A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47,045</w:t>
            </w:r>
          </w:p>
        </w:tc>
      </w:tr>
      <w:tr w:rsidR="00430343" w:rsidRPr="00492C3A" w14:paraId="7FA1285F" w14:textId="77777777" w:rsidTr="004F1FF6">
        <w:tc>
          <w:tcPr>
            <w:tcW w:w="6570" w:type="dxa"/>
          </w:tcPr>
          <w:p w14:paraId="1135C5E3" w14:textId="77777777" w:rsidR="00430343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6D54F42" w14:textId="5308BC89" w:rsidR="007B7E80" w:rsidRPr="0057611B" w:rsidRDefault="007B7E80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E7F33" w14:textId="77777777" w:rsidR="00430343" w:rsidRPr="00547C25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2BAD8" w14:textId="77777777" w:rsidR="00430343" w:rsidRPr="00547C25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76B8EC" w14:textId="77777777" w:rsidR="00430343" w:rsidRPr="00547C25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343" w:rsidRPr="00492C3A" w14:paraId="55562654" w14:textId="77777777" w:rsidTr="004F1FF6">
        <w:tc>
          <w:tcPr>
            <w:tcW w:w="6570" w:type="dxa"/>
          </w:tcPr>
          <w:p w14:paraId="6496C144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0681382E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4F476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330BBD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343" w:rsidRPr="00492C3A" w14:paraId="338431F6" w14:textId="77777777" w:rsidTr="004F1FF6">
        <w:tc>
          <w:tcPr>
            <w:tcW w:w="6570" w:type="dxa"/>
          </w:tcPr>
          <w:p w14:paraId="65094818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60" w:type="dxa"/>
          </w:tcPr>
          <w:p w14:paraId="301FA9EB" w14:textId="6DF826E0" w:rsidR="00430343" w:rsidRPr="00492C3A" w:rsidRDefault="00C82954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3,425</w:t>
            </w:r>
          </w:p>
        </w:tc>
        <w:tc>
          <w:tcPr>
            <w:tcW w:w="236" w:type="dxa"/>
          </w:tcPr>
          <w:p w14:paraId="49C6771C" w14:textId="77777777" w:rsidR="00430343" w:rsidRPr="00492C3A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D445BC" w14:textId="153455A0" w:rsidR="00430343" w:rsidRPr="00492C3A" w:rsidRDefault="00EC1D74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3,388</w:t>
            </w:r>
          </w:p>
        </w:tc>
      </w:tr>
    </w:tbl>
    <w:p w14:paraId="1A9E3FC5" w14:textId="13C58FF4" w:rsidR="001D036D" w:rsidRDefault="001D0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634A335" w14:textId="6D1F5EAC" w:rsidR="005D1427" w:rsidRPr="00B4269E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5A0D8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D1427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C662FF3" w14:textId="77777777" w:rsidR="0012421B" w:rsidRPr="00492C3A" w:rsidRDefault="0012421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637B1C" w:rsidRPr="00B4269E" w14:paraId="70BE4F55" w14:textId="77777777" w:rsidTr="004F1FF6">
        <w:tc>
          <w:tcPr>
            <w:tcW w:w="6570" w:type="dxa"/>
          </w:tcPr>
          <w:p w14:paraId="574A5551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59B7EEAC" w14:textId="1D30394B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032D9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004C2C0F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542DA53" w14:textId="5E12A7D1" w:rsidR="00637B1C" w:rsidRPr="00B4269E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032D93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637B1C" w:rsidRPr="00B4269E" w14:paraId="6799B7AD" w14:textId="77777777" w:rsidTr="004F1FF6">
        <w:tc>
          <w:tcPr>
            <w:tcW w:w="6570" w:type="dxa"/>
          </w:tcPr>
          <w:p w14:paraId="4FF66C65" w14:textId="77777777" w:rsidR="00637B1C" w:rsidRPr="00B4269E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3BA943C5" w14:textId="77777777" w:rsidR="00637B1C" w:rsidRPr="00B4269E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954" w:rsidRPr="00B4269E" w14:paraId="5A18A4B2" w14:textId="77777777" w:rsidTr="004F1FF6">
        <w:tc>
          <w:tcPr>
            <w:tcW w:w="6570" w:type="dxa"/>
          </w:tcPr>
          <w:p w14:paraId="0F286342" w14:textId="77777777" w:rsidR="00C82954" w:rsidRPr="00B4269E" w:rsidRDefault="00C82954" w:rsidP="00C82954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เงินสดในมือ</w:t>
            </w:r>
            <w:r w:rsidRPr="00B426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B7494AD" w14:textId="4CA04AAA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5935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62785F14" w14:textId="77777777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45EE1" w14:textId="488CD511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C82954" w:rsidRPr="00B4269E" w14:paraId="7143267C" w14:textId="77777777" w:rsidTr="004F1FF6">
        <w:tc>
          <w:tcPr>
            <w:tcW w:w="6570" w:type="dxa"/>
          </w:tcPr>
          <w:p w14:paraId="7E731B06" w14:textId="77777777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0E0B7A2" w14:textId="3C5D3CF1" w:rsidR="00C82954" w:rsidRPr="00B047A5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C48">
              <w:rPr>
                <w:rFonts w:asciiTheme="majorBidi" w:hAnsiTheme="majorBidi" w:cstheme="majorBidi"/>
                <w:sz w:val="30"/>
                <w:szCs w:val="30"/>
              </w:rPr>
              <w:t>15,321</w:t>
            </w:r>
          </w:p>
        </w:tc>
        <w:tc>
          <w:tcPr>
            <w:tcW w:w="270" w:type="dxa"/>
          </w:tcPr>
          <w:p w14:paraId="67F17E77" w14:textId="77777777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D9969" w14:textId="13729811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7,565</w:t>
            </w:r>
          </w:p>
        </w:tc>
      </w:tr>
      <w:tr w:rsidR="00C82954" w:rsidRPr="00B4269E" w14:paraId="4E0A8223" w14:textId="77777777" w:rsidTr="004F1FF6">
        <w:tc>
          <w:tcPr>
            <w:tcW w:w="6570" w:type="dxa"/>
          </w:tcPr>
          <w:p w14:paraId="38285EFB" w14:textId="1A7CD8AB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FD08771" w14:textId="5FF7B394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C48">
              <w:rPr>
                <w:rFonts w:asciiTheme="majorBidi" w:hAnsiTheme="majorBidi" w:cstheme="majorBidi"/>
                <w:sz w:val="30"/>
                <w:szCs w:val="30"/>
              </w:rPr>
              <w:t>91,677</w:t>
            </w:r>
          </w:p>
        </w:tc>
        <w:tc>
          <w:tcPr>
            <w:tcW w:w="270" w:type="dxa"/>
          </w:tcPr>
          <w:p w14:paraId="7DE8E618" w14:textId="77777777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02439" w14:textId="7DAD8BA2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93,784</w:t>
            </w:r>
          </w:p>
        </w:tc>
      </w:tr>
      <w:tr w:rsidR="00C82954" w:rsidRPr="00B4269E" w14:paraId="027EAA03" w14:textId="77777777" w:rsidTr="004F1FF6">
        <w:tc>
          <w:tcPr>
            <w:tcW w:w="6570" w:type="dxa"/>
          </w:tcPr>
          <w:p w14:paraId="042F540E" w14:textId="77777777" w:rsidR="00C82954" w:rsidRPr="00B4269E" w:rsidRDefault="00C82954" w:rsidP="00C82954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860AC" w14:textId="3CB1204A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107,150</w:t>
            </w:r>
          </w:p>
        </w:tc>
        <w:tc>
          <w:tcPr>
            <w:tcW w:w="270" w:type="dxa"/>
          </w:tcPr>
          <w:p w14:paraId="0A617A2F" w14:textId="77777777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990C6D" w14:textId="0213381E" w:rsidR="00C82954" w:rsidRPr="00B4269E" w:rsidRDefault="00C82954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101,481</w:t>
            </w:r>
          </w:p>
        </w:tc>
      </w:tr>
    </w:tbl>
    <w:p w14:paraId="504CE498" w14:textId="0C04CF0F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AB33BC0" w14:textId="31811F65" w:rsidR="00D12DF8" w:rsidRPr="00B4269E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590805BF" w14:textId="3127E5DE" w:rsidR="00E616D1" w:rsidRDefault="00E616D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12A08" w:rsidRPr="00EA4A80" w14:paraId="6DEF6105" w14:textId="77777777" w:rsidTr="00AE4C30">
        <w:tc>
          <w:tcPr>
            <w:tcW w:w="5310" w:type="dxa"/>
          </w:tcPr>
          <w:p w14:paraId="7C4D8ECD" w14:textId="77777777" w:rsidR="00E12A08" w:rsidRPr="00A909FB" w:rsidRDefault="00E12A08" w:rsidP="00AE4C3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66C5113" w14:textId="77777777" w:rsidR="00E12A08" w:rsidRPr="00BB5C91" w:rsidRDefault="00E12A0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446F1075" w14:textId="77777777" w:rsidR="00E12A08" w:rsidRPr="00A909FB" w:rsidRDefault="00E12A0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D72813" w14:textId="77777777" w:rsidR="00E12A08" w:rsidRPr="00A909FB" w:rsidRDefault="00E12A0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0295D5C" w14:textId="77777777" w:rsidR="00E12A08" w:rsidRPr="00A909FB" w:rsidRDefault="00E12A0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E12A08" w:rsidRPr="00EA4A80" w14:paraId="44FC750C" w14:textId="77777777" w:rsidTr="00AE4C30">
        <w:tc>
          <w:tcPr>
            <w:tcW w:w="5310" w:type="dxa"/>
          </w:tcPr>
          <w:p w14:paraId="1369EB6A" w14:textId="77777777" w:rsidR="00E12A08" w:rsidRPr="00A909FB" w:rsidRDefault="00E12A08" w:rsidP="00AE4C3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78F8E1" w14:textId="77777777" w:rsidR="00E12A08" w:rsidRPr="00A909FB" w:rsidRDefault="00E12A08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78F0B27E" w14:textId="77777777" w:rsidR="00E12A08" w:rsidRPr="00A909FB" w:rsidRDefault="00E12A08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5FE" w:rsidRPr="00EA4A80" w14:paraId="22F8D132" w14:textId="77777777" w:rsidTr="00AE4C30">
        <w:tc>
          <w:tcPr>
            <w:tcW w:w="5310" w:type="dxa"/>
            <w:hideMark/>
          </w:tcPr>
          <w:p w14:paraId="24232F25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4D4537D" w14:textId="77777777" w:rsidR="006E75FE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93D355" w14:textId="6354A1B1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114,965</w:t>
            </w:r>
          </w:p>
        </w:tc>
        <w:tc>
          <w:tcPr>
            <w:tcW w:w="270" w:type="dxa"/>
          </w:tcPr>
          <w:p w14:paraId="121F0D2B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8E151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98,736</w:t>
            </w:r>
          </w:p>
        </w:tc>
      </w:tr>
      <w:tr w:rsidR="006E75FE" w:rsidRPr="00EA4A80" w14:paraId="41990819" w14:textId="77777777" w:rsidTr="00AE4C30">
        <w:tc>
          <w:tcPr>
            <w:tcW w:w="5310" w:type="dxa"/>
            <w:hideMark/>
          </w:tcPr>
          <w:p w14:paraId="3E7E2CCD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98992D0" w14:textId="77777777" w:rsidR="006E75FE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1DCF9" w14:textId="40CBED53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77172B20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DE4F67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6E75FE" w:rsidRPr="00EA4A80" w14:paraId="7DD1E317" w14:textId="77777777" w:rsidTr="00AE4C30">
        <w:tc>
          <w:tcPr>
            <w:tcW w:w="5310" w:type="dxa"/>
          </w:tcPr>
          <w:p w14:paraId="26D86D37" w14:textId="77777777" w:rsidR="006E75FE" w:rsidRPr="0015275E" w:rsidRDefault="006E75FE" w:rsidP="006E7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7E2B16B" w14:textId="77777777" w:rsidR="006E75FE" w:rsidRPr="00DA23DA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BD38ED" w14:textId="6A5C63D0" w:rsidR="006E75FE" w:rsidRPr="00DA23DA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  <w:tc>
          <w:tcPr>
            <w:tcW w:w="270" w:type="dxa"/>
          </w:tcPr>
          <w:p w14:paraId="2C3DBAE2" w14:textId="77777777" w:rsidR="006E75FE" w:rsidRPr="00DA23DA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374153" w14:textId="77777777" w:rsidR="006E75FE" w:rsidRPr="00DA23DA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3DA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</w:tr>
      <w:tr w:rsidR="006E75FE" w:rsidRPr="00EA4A80" w14:paraId="699457FF" w14:textId="77777777" w:rsidTr="00AE4C30">
        <w:tc>
          <w:tcPr>
            <w:tcW w:w="5310" w:type="dxa"/>
            <w:hideMark/>
          </w:tcPr>
          <w:p w14:paraId="7801F6AB" w14:textId="77777777" w:rsidR="006E75FE" w:rsidRPr="00A909FB" w:rsidRDefault="006E75FE" w:rsidP="006E75F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E60EE23" w14:textId="1A16DADB" w:rsidR="006E75FE" w:rsidRPr="00BB5C91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9CA3D5" w14:textId="756E1A85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(69,008)</w:t>
            </w:r>
          </w:p>
        </w:tc>
        <w:tc>
          <w:tcPr>
            <w:tcW w:w="270" w:type="dxa"/>
          </w:tcPr>
          <w:p w14:paraId="7F460A9A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11A92F" w14:textId="77777777" w:rsidR="006E75FE" w:rsidRPr="00A909FB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</w:tr>
      <w:tr w:rsidR="006E75FE" w:rsidRPr="00EA4A80" w14:paraId="3C77CD6A" w14:textId="77777777" w:rsidTr="00AE4C30">
        <w:tc>
          <w:tcPr>
            <w:tcW w:w="5310" w:type="dxa"/>
            <w:hideMark/>
          </w:tcPr>
          <w:p w14:paraId="7B00CF5D" w14:textId="77777777" w:rsidR="006E75FE" w:rsidRPr="00A909FB" w:rsidRDefault="006E75FE" w:rsidP="006E75F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69201B0B" w14:textId="77777777" w:rsidR="006E75FE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A635E" w14:textId="1BFC591A" w:rsidR="006E75FE" w:rsidRPr="008D69B6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118,369</w:t>
            </w:r>
          </w:p>
        </w:tc>
        <w:tc>
          <w:tcPr>
            <w:tcW w:w="270" w:type="dxa"/>
          </w:tcPr>
          <w:p w14:paraId="7C82D5FA" w14:textId="77777777" w:rsidR="006E75FE" w:rsidRPr="008D69B6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7C6F0" w14:textId="77777777" w:rsidR="006E75FE" w:rsidRPr="008D69B6" w:rsidRDefault="006E75FE" w:rsidP="006E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101,288</w:t>
            </w:r>
          </w:p>
        </w:tc>
      </w:tr>
    </w:tbl>
    <w:p w14:paraId="1EE89B89" w14:textId="79B6EC8D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1D036D" w:rsidRPr="00A909FB" w14:paraId="687777A2" w14:textId="77777777" w:rsidTr="004F1FF6">
        <w:tc>
          <w:tcPr>
            <w:tcW w:w="6570" w:type="dxa"/>
            <w:hideMark/>
          </w:tcPr>
          <w:p w14:paraId="3991E158" w14:textId="4C56CB90" w:rsidR="001D036D" w:rsidRPr="00181834" w:rsidRDefault="001D036D" w:rsidP="004977F4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1818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7EBBB8" w14:textId="365C7552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12A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F45804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CE14094" w14:textId="140D9AE5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12A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D036D" w14:paraId="1B488B9A" w14:textId="77777777" w:rsidTr="004F1FF6">
        <w:tc>
          <w:tcPr>
            <w:tcW w:w="6570" w:type="dxa"/>
          </w:tcPr>
          <w:p w14:paraId="4A356415" w14:textId="77777777" w:rsidR="001D036D" w:rsidRPr="001C4895" w:rsidRDefault="001D036D" w:rsidP="004977F4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7D4D587C" w14:textId="77777777" w:rsidR="001D036D" w:rsidRDefault="001D036D" w:rsidP="004F1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2A08" w:rsidRPr="00A909FB" w14:paraId="769BB08D" w14:textId="77777777" w:rsidTr="004F1FF6">
        <w:tc>
          <w:tcPr>
            <w:tcW w:w="6570" w:type="dxa"/>
            <w:hideMark/>
          </w:tcPr>
          <w:p w14:paraId="492064D7" w14:textId="5E7AFC59" w:rsidR="00E12A08" w:rsidRPr="008179DD" w:rsidRDefault="00E12A08" w:rsidP="00E12A08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AC97A66" w14:textId="4EAE3364" w:rsidR="00E12A08" w:rsidRPr="00A909FB" w:rsidRDefault="006E75F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(85</w:t>
            </w:r>
            <w:r w:rsidR="00B53FC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698348" w14:textId="77777777" w:rsidR="00E12A08" w:rsidRPr="00A909FB" w:rsidRDefault="00E12A08" w:rsidP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0DE2E1B" w14:textId="23E55ECC" w:rsidR="00E12A08" w:rsidRPr="00A909FB" w:rsidRDefault="00E12A0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(536)</w:t>
            </w:r>
          </w:p>
        </w:tc>
      </w:tr>
    </w:tbl>
    <w:p w14:paraId="799DE61D" w14:textId="77777777" w:rsidR="001D036D" w:rsidRPr="0059008F" w:rsidRDefault="001D036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EC0C2EB" w14:textId="77777777" w:rsidR="007C684C" w:rsidRDefault="007C684C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bookmarkStart w:id="0" w:name="_Hlk58402586"/>
    </w:p>
    <w:p w14:paraId="6B28C81A" w14:textId="77777777" w:rsidR="00124466" w:rsidRDefault="00124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D5D976" w14:textId="40ED9EA6" w:rsidR="008A78C7" w:rsidRDefault="008A78C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9008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9008F">
        <w:rPr>
          <w:rFonts w:ascii="Angsana New" w:hAnsi="Angsana New"/>
          <w:spacing w:val="4"/>
          <w:sz w:val="30"/>
          <w:szCs w:val="30"/>
        </w:rPr>
        <w:t xml:space="preserve">31 </w:t>
      </w:r>
      <w:r w:rsidRPr="0059008F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59008F">
        <w:rPr>
          <w:rFonts w:ascii="Angsana New" w:hAnsi="Angsana New"/>
          <w:sz w:val="30"/>
          <w:szCs w:val="30"/>
        </w:rPr>
        <w:t xml:space="preserve"> </w:t>
      </w:r>
      <w:r w:rsidRPr="0059008F">
        <w:rPr>
          <w:rFonts w:ascii="Angsana New" w:hAnsi="Angsana New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</w:t>
      </w:r>
      <w:r w:rsidR="00F3217D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59008F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50FAE0A9" w14:textId="701B6656" w:rsidR="00DC66D1" w:rsidRDefault="00DC66D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51"/>
      </w:tblGrid>
      <w:tr w:rsidR="00F3217D" w:rsidRPr="00293C9C" w14:paraId="6B025D24" w14:textId="77777777" w:rsidTr="00220DE1">
        <w:trPr>
          <w:trHeight w:val="211"/>
          <w:tblHeader/>
        </w:trPr>
        <w:tc>
          <w:tcPr>
            <w:tcW w:w="3150" w:type="dxa"/>
          </w:tcPr>
          <w:p w14:paraId="21EC381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E2F7568" w14:textId="31727CD2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E12A08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B80E7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71" w:type="dxa"/>
            <w:gridSpan w:val="3"/>
          </w:tcPr>
          <w:p w14:paraId="190EE20A" w14:textId="102B4D6C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2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217D" w:rsidRPr="00293C9C" w14:paraId="6466C64B" w14:textId="77777777" w:rsidTr="00220DE1">
        <w:trPr>
          <w:trHeight w:val="211"/>
          <w:tblHeader/>
        </w:trPr>
        <w:tc>
          <w:tcPr>
            <w:tcW w:w="3150" w:type="dxa"/>
          </w:tcPr>
          <w:p w14:paraId="54BC212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14876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955A88A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2F8F86" w14:textId="77777777" w:rsidR="00F3217D" w:rsidRPr="00293C9C" w:rsidRDefault="00F3217D" w:rsidP="00220DE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9A1D5E8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4097F109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06B240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3BF0FBC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6F78916" w14:textId="77777777" w:rsidR="00F3217D" w:rsidRPr="00293C9C" w:rsidRDefault="00F3217D" w:rsidP="00220DE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0152E6A4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F3217D" w:rsidRPr="00293C9C" w14:paraId="5D2A6924" w14:textId="77777777" w:rsidTr="00220DE1">
        <w:trPr>
          <w:trHeight w:val="211"/>
          <w:tblHeader/>
        </w:trPr>
        <w:tc>
          <w:tcPr>
            <w:tcW w:w="3150" w:type="dxa"/>
          </w:tcPr>
          <w:p w14:paraId="55D2053C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751FB9DE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17D" w:rsidRPr="00293C9C" w14:paraId="1A026903" w14:textId="77777777" w:rsidTr="00220DE1">
        <w:trPr>
          <w:trHeight w:val="64"/>
        </w:trPr>
        <w:tc>
          <w:tcPr>
            <w:tcW w:w="3150" w:type="dxa"/>
          </w:tcPr>
          <w:p w14:paraId="3F106EB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7473ED6B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80FA5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2CE477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5738F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6F15FC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B20A4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D1000FA" w14:textId="77777777" w:rsidR="00F3217D" w:rsidRPr="00293C9C" w:rsidRDefault="00F3217D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5FE" w:rsidRPr="00293C9C" w14:paraId="649D9FCF" w14:textId="77777777" w:rsidTr="00220DE1">
        <w:trPr>
          <w:trHeight w:val="785"/>
        </w:trPr>
        <w:tc>
          <w:tcPr>
            <w:tcW w:w="3150" w:type="dxa"/>
          </w:tcPr>
          <w:p w14:paraId="69836B09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71AE1507" w14:textId="06A01DF1" w:rsidR="006E75FE" w:rsidRPr="004F1FF6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105,43</w:t>
            </w:r>
            <w:r w:rsidR="00B53F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69A8CD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69D35C" w14:textId="77777777" w:rsidR="006E75FE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A708DED" w14:textId="00DE1E0F" w:rsidR="006E75FE" w:rsidRPr="002209EF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5B0194D6" w14:textId="77777777" w:rsidR="006E75FE" w:rsidRPr="002209EF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B7CA7A" w14:textId="4A48FD0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AE4C30">
              <w:rPr>
                <w:rFonts w:ascii="Angsana New" w:hAnsi="Angsana New"/>
                <w:sz w:val="30"/>
                <w:szCs w:val="30"/>
              </w:rPr>
              <w:t>83,346</w:t>
            </w:r>
          </w:p>
        </w:tc>
        <w:tc>
          <w:tcPr>
            <w:tcW w:w="270" w:type="dxa"/>
            <w:vAlign w:val="bottom"/>
          </w:tcPr>
          <w:p w14:paraId="33DFAA60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3BA6B92" w14:textId="77777777" w:rsidR="006E75FE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CC38A4E" w14:textId="78FC0D6A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6E75FE" w:rsidRPr="00293C9C" w14:paraId="3D2B6B23" w14:textId="77777777" w:rsidTr="00220DE1">
        <w:trPr>
          <w:trHeight w:val="223"/>
        </w:trPr>
        <w:tc>
          <w:tcPr>
            <w:tcW w:w="3150" w:type="dxa"/>
          </w:tcPr>
          <w:p w14:paraId="0E08C15D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00EEB540" w14:textId="474E6BF2" w:rsidR="006E75FE" w:rsidRPr="004F1FF6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</w:t>
            </w:r>
            <w:r w:rsidR="00B53F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0AC0F05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E546FE" w14:textId="77777777" w:rsidR="006E75FE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7725292" w14:textId="43E13ABE" w:rsidR="006E75FE" w:rsidRPr="002209EF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17D65B5F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C050F" w14:textId="1E92EC1A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AE4C30"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70" w:type="dxa"/>
            <w:vAlign w:val="bottom"/>
          </w:tcPr>
          <w:p w14:paraId="51DAD71B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8DA9321" w14:textId="77777777" w:rsidR="006E75FE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27B3EF7" w14:textId="75D74276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6E75FE" w:rsidRPr="00293C9C" w14:paraId="63D942A5" w14:textId="77777777" w:rsidTr="00220DE1">
        <w:trPr>
          <w:trHeight w:val="70"/>
        </w:trPr>
        <w:tc>
          <w:tcPr>
            <w:tcW w:w="3150" w:type="dxa"/>
          </w:tcPr>
          <w:p w14:paraId="45B9FCA6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1E4B78" w14:textId="329754E7" w:rsidR="006E75FE" w:rsidRPr="004F1FF6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78,819</w:t>
            </w:r>
          </w:p>
        </w:tc>
        <w:tc>
          <w:tcPr>
            <w:tcW w:w="270" w:type="dxa"/>
            <w:vAlign w:val="bottom"/>
          </w:tcPr>
          <w:p w14:paraId="2441E1EF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A0FF80" w14:textId="77777777" w:rsidR="006E75FE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AC0B9" w14:textId="2576CCAF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68,208</w:t>
            </w:r>
          </w:p>
        </w:tc>
        <w:tc>
          <w:tcPr>
            <w:tcW w:w="270" w:type="dxa"/>
          </w:tcPr>
          <w:p w14:paraId="0800311B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689F9F" w14:textId="198ACCB6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AE4C30">
              <w:rPr>
                <w:rFonts w:ascii="Angsana New" w:hAnsi="Angsana New"/>
                <w:sz w:val="30"/>
                <w:szCs w:val="30"/>
              </w:rPr>
              <w:t>80,339</w:t>
            </w:r>
          </w:p>
        </w:tc>
        <w:tc>
          <w:tcPr>
            <w:tcW w:w="270" w:type="dxa"/>
            <w:vAlign w:val="bottom"/>
          </w:tcPr>
          <w:p w14:paraId="6AC03CD3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1BD1242" w14:textId="77777777" w:rsidR="006E75FE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D558" w14:textId="1A0975B2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68,426</w:t>
            </w:r>
          </w:p>
        </w:tc>
      </w:tr>
      <w:tr w:rsidR="006E75FE" w:rsidRPr="00293C9C" w14:paraId="42441C4D" w14:textId="77777777" w:rsidTr="00220DE1">
        <w:trPr>
          <w:trHeight w:val="200"/>
        </w:trPr>
        <w:tc>
          <w:tcPr>
            <w:tcW w:w="3150" w:type="dxa"/>
          </w:tcPr>
          <w:p w14:paraId="20DE9E31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78702" w14:textId="599720BA" w:rsidR="006E75FE" w:rsidRPr="004F1FF6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  <w:tc>
          <w:tcPr>
            <w:tcW w:w="270" w:type="dxa"/>
            <w:vAlign w:val="bottom"/>
          </w:tcPr>
          <w:p w14:paraId="79B31CF5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CE9" w14:textId="15CF6088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69,008</w:t>
            </w:r>
          </w:p>
        </w:tc>
        <w:tc>
          <w:tcPr>
            <w:tcW w:w="270" w:type="dxa"/>
            <w:tcBorders>
              <w:bottom w:val="nil"/>
            </w:tcBorders>
          </w:tcPr>
          <w:p w14:paraId="09A9C4DE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2338B" w14:textId="0300AF84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C30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B02C7E" w14:textId="77777777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C52C" w14:textId="37A02FD9" w:rsidR="006E75FE" w:rsidRPr="00293C9C" w:rsidRDefault="006E75FE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69,860</w:t>
            </w:r>
          </w:p>
        </w:tc>
      </w:tr>
      <w:bookmarkEnd w:id="0"/>
    </w:tbl>
    <w:p w14:paraId="6470091C" w14:textId="391A6B9D" w:rsidR="00A43711" w:rsidRDefault="00A43711" w:rsidP="0015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EFA532" w14:textId="49B77A75" w:rsidR="008B5D1E" w:rsidRDefault="008B5D1E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B5D1E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D560D">
        <w:rPr>
          <w:rFonts w:asciiTheme="majorBidi" w:hAnsiTheme="majorBidi" w:hint="cs"/>
          <w:sz w:val="30"/>
          <w:szCs w:val="30"/>
          <w:cs/>
        </w:rPr>
        <w:t>เ</w:t>
      </w:r>
      <w:r w:rsidRPr="008B5D1E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8B5D1E">
        <w:rPr>
          <w:rFonts w:asciiTheme="majorBidi" w:hAnsiTheme="majorBidi" w:cstheme="majorBidi"/>
          <w:sz w:val="30"/>
          <w:szCs w:val="30"/>
        </w:rPr>
        <w:t>2</w:t>
      </w:r>
      <w:r w:rsidR="00C27A7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.2</w:t>
      </w:r>
      <w:r w:rsidR="00532553">
        <w:rPr>
          <w:rFonts w:asciiTheme="majorBidi" w:hAnsiTheme="majorBidi" w:cstheme="majorBidi"/>
          <w:sz w:val="30"/>
          <w:szCs w:val="30"/>
        </w:rPr>
        <w:t xml:space="preserve"> </w:t>
      </w:r>
      <w:r w:rsidRPr="008B5D1E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/>
          <w:sz w:val="30"/>
          <w:szCs w:val="30"/>
        </w:rPr>
        <w:t>1)</w:t>
      </w:r>
    </w:p>
    <w:p w14:paraId="64C9D139" w14:textId="77777777" w:rsidR="008B5D1E" w:rsidRDefault="008B5D1E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C9202" w14:textId="0722C7AA" w:rsidR="00181679" w:rsidRPr="00B4269E" w:rsidRDefault="0018167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2446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8B5D1E" w:rsidRPr="00293C9C">
        <w:rPr>
          <w:rFonts w:ascii="Angsana New" w:hAnsi="Angsana New"/>
          <w:sz w:val="30"/>
          <w:szCs w:val="30"/>
        </w:rPr>
        <w:t>30</w:t>
      </w:r>
      <w:r w:rsidR="008B5D1E">
        <w:rPr>
          <w:rFonts w:ascii="Angsana New" w:hAnsi="Angsana New"/>
          <w:sz w:val="30"/>
          <w:szCs w:val="30"/>
        </w:rPr>
        <w:t xml:space="preserve"> </w:t>
      </w:r>
      <w:r w:rsidRPr="0012446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64D554A" w14:textId="77777777" w:rsidR="007D087D" w:rsidRDefault="007D087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D3BAE" w14:textId="77777777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1012C48" w14:textId="130352F9" w:rsidR="00D12DF8" w:rsidRDefault="002904F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90"/>
        <w:jc w:val="thaiDistribute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C668EB" w:rsidRPr="0059008F">
        <w:rPr>
          <w:rFonts w:asciiTheme="majorBidi" w:hAnsiTheme="majorBidi" w:cstheme="majorBidi"/>
          <w:b/>
          <w:bCs/>
          <w:sz w:val="30"/>
          <w:szCs w:val="30"/>
        </w:rPr>
        <w:tab/>
      </w:r>
      <w:r w:rsidR="00560F84" w:rsidRPr="0059008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E36A81" w:rsidRPr="0059008F">
        <w:rPr>
          <w:rFonts w:asciiTheme="majorBidi" w:hAnsiTheme="majorBidi"/>
          <w:b/>
          <w:bCs/>
          <w:sz w:val="30"/>
          <w:szCs w:val="30"/>
          <w:cs/>
        </w:rPr>
        <w:t>เงินทุน</w:t>
      </w:r>
    </w:p>
    <w:p w14:paraId="0192CC5D" w14:textId="77777777" w:rsidR="00273313" w:rsidRDefault="002733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273313" w:rsidRPr="00293C9C" w14:paraId="29A38A57" w14:textId="77777777" w:rsidTr="00AE4C30">
        <w:trPr>
          <w:trHeight w:val="342"/>
        </w:trPr>
        <w:tc>
          <w:tcPr>
            <w:tcW w:w="2700" w:type="dxa"/>
          </w:tcPr>
          <w:p w14:paraId="79A43AA8" w14:textId="77777777" w:rsidR="00273313" w:rsidRPr="00293C9C" w:rsidRDefault="00273313" w:rsidP="00AE4C3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C6B465A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76C656" w14:textId="38F7361B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3313" w:rsidRPr="00293C9C" w14:paraId="522B45F0" w14:textId="77777777" w:rsidTr="00AE4C30">
        <w:trPr>
          <w:trHeight w:val="1711"/>
        </w:trPr>
        <w:tc>
          <w:tcPr>
            <w:tcW w:w="2700" w:type="dxa"/>
          </w:tcPr>
          <w:p w14:paraId="01FEEED2" w14:textId="77777777" w:rsidR="00273313" w:rsidRPr="00293C9C" w:rsidRDefault="00273313" w:rsidP="00AE4C3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2C1C9F25" w14:textId="77777777" w:rsidR="00273313" w:rsidRPr="005506A7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61121267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D58E099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5AD05A1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9BDC63B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06AAFFC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7EE156A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23B84632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69C477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47A2F8B0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3313" w:rsidRPr="00293C9C" w14:paraId="50B436DC" w14:textId="77777777" w:rsidTr="00AE4C30">
        <w:trPr>
          <w:trHeight w:val="342"/>
        </w:trPr>
        <w:tc>
          <w:tcPr>
            <w:tcW w:w="2700" w:type="dxa"/>
          </w:tcPr>
          <w:p w14:paraId="6126E566" w14:textId="77777777" w:rsidR="00273313" w:rsidRPr="00293C9C" w:rsidRDefault="00273313" w:rsidP="00AE4C3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C3B5266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7AD4CC72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273313" w:rsidRPr="00293C9C" w14:paraId="48B787CF" w14:textId="77777777" w:rsidTr="00AE4C30">
        <w:trPr>
          <w:trHeight w:val="342"/>
        </w:trPr>
        <w:tc>
          <w:tcPr>
            <w:tcW w:w="2700" w:type="dxa"/>
          </w:tcPr>
          <w:p w14:paraId="2CA98318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7E16FC24" w14:textId="77777777" w:rsidR="00273313" w:rsidRPr="00293C9C" w:rsidRDefault="00273313" w:rsidP="00AE4C30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2D3FBC5" w14:textId="4ADD02D1" w:rsidR="00273313" w:rsidRPr="00293C9C" w:rsidRDefault="00273313" w:rsidP="00AE4C30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6E96CD" w14:textId="77777777" w:rsidR="00273313" w:rsidRPr="00293C9C" w:rsidRDefault="00273313" w:rsidP="00AE4C30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9BEEF9" w14:textId="77777777" w:rsidR="00273313" w:rsidRPr="00293C9C" w:rsidRDefault="00273313" w:rsidP="00AE4C30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2B784A" w14:textId="77777777" w:rsidR="00273313" w:rsidRPr="00293C9C" w:rsidRDefault="00273313" w:rsidP="00AE4C30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B25A58" w14:textId="77777777" w:rsidR="00273313" w:rsidRPr="00293C9C" w:rsidRDefault="00273313" w:rsidP="00AE4C30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640A2F0" w14:textId="77777777" w:rsidR="00273313" w:rsidRPr="00293C9C" w:rsidRDefault="00273313" w:rsidP="00AE4C30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313" w:rsidRPr="00293C9C" w14:paraId="1C004EE5" w14:textId="77777777" w:rsidTr="00AE4C30">
        <w:trPr>
          <w:trHeight w:val="342"/>
        </w:trPr>
        <w:tc>
          <w:tcPr>
            <w:tcW w:w="2700" w:type="dxa"/>
          </w:tcPr>
          <w:p w14:paraId="43E1FA00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F4097C2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C0ACB6F" w14:textId="4D5F7C01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1,655,214</w:t>
            </w:r>
          </w:p>
        </w:tc>
        <w:tc>
          <w:tcPr>
            <w:tcW w:w="990" w:type="dxa"/>
          </w:tcPr>
          <w:p w14:paraId="452B58FC" w14:textId="1E4A0A51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857,466</w:t>
            </w:r>
          </w:p>
        </w:tc>
        <w:tc>
          <w:tcPr>
            <w:tcW w:w="990" w:type="dxa"/>
          </w:tcPr>
          <w:p w14:paraId="2B019889" w14:textId="5E9A8454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612,385</w:t>
            </w:r>
          </w:p>
        </w:tc>
        <w:tc>
          <w:tcPr>
            <w:tcW w:w="990" w:type="dxa"/>
          </w:tcPr>
          <w:p w14:paraId="77458334" w14:textId="216276DF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418,405</w:t>
            </w:r>
          </w:p>
        </w:tc>
        <w:tc>
          <w:tcPr>
            <w:tcW w:w="1077" w:type="dxa"/>
          </w:tcPr>
          <w:p w14:paraId="40C74E03" w14:textId="4AF07C42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152,172</w:t>
            </w:r>
          </w:p>
        </w:tc>
        <w:tc>
          <w:tcPr>
            <w:tcW w:w="1113" w:type="dxa"/>
          </w:tcPr>
          <w:p w14:paraId="3908A720" w14:textId="7EABC05A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3,695,642</w:t>
            </w:r>
          </w:p>
        </w:tc>
      </w:tr>
      <w:tr w:rsidR="00273313" w:rsidRPr="00293C9C" w14:paraId="666180CC" w14:textId="77777777" w:rsidTr="00AE4C30">
        <w:trPr>
          <w:trHeight w:val="372"/>
        </w:trPr>
        <w:tc>
          <w:tcPr>
            <w:tcW w:w="2700" w:type="dxa"/>
          </w:tcPr>
          <w:p w14:paraId="52DF599E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5D7DE59A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1DE31AB" w14:textId="67B83C86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(199,138)</w:t>
            </w:r>
          </w:p>
        </w:tc>
        <w:tc>
          <w:tcPr>
            <w:tcW w:w="990" w:type="dxa"/>
          </w:tcPr>
          <w:p w14:paraId="0424361B" w14:textId="752AE136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(91,060)</w:t>
            </w:r>
          </w:p>
        </w:tc>
        <w:tc>
          <w:tcPr>
            <w:tcW w:w="990" w:type="dxa"/>
          </w:tcPr>
          <w:p w14:paraId="7C3C5A22" w14:textId="289A1F8C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(49,709)</w:t>
            </w:r>
          </w:p>
        </w:tc>
        <w:tc>
          <w:tcPr>
            <w:tcW w:w="990" w:type="dxa"/>
          </w:tcPr>
          <w:p w14:paraId="325AD0A0" w14:textId="790EC452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(20,624)</w:t>
            </w:r>
          </w:p>
        </w:tc>
        <w:tc>
          <w:tcPr>
            <w:tcW w:w="1077" w:type="dxa"/>
          </w:tcPr>
          <w:p w14:paraId="610250C8" w14:textId="70574913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113" w:type="dxa"/>
          </w:tcPr>
          <w:p w14:paraId="30E1ED83" w14:textId="381893A0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(365,640)</w:t>
            </w:r>
          </w:p>
        </w:tc>
      </w:tr>
      <w:tr w:rsidR="00273313" w:rsidRPr="00293C9C" w14:paraId="1A2BD9D5" w14:textId="77777777" w:rsidTr="00AE4C30">
        <w:trPr>
          <w:trHeight w:val="342"/>
        </w:trPr>
        <w:tc>
          <w:tcPr>
            <w:tcW w:w="2700" w:type="dxa"/>
          </w:tcPr>
          <w:p w14:paraId="4596F384" w14:textId="77777777" w:rsidR="00273313" w:rsidRPr="00293C9C" w:rsidRDefault="00273313" w:rsidP="00AE4C30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4B08EDE3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09AFCA0" w14:textId="1BD2797A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1,456,076</w:t>
            </w:r>
          </w:p>
        </w:tc>
        <w:tc>
          <w:tcPr>
            <w:tcW w:w="990" w:type="dxa"/>
          </w:tcPr>
          <w:p w14:paraId="44DA53D3" w14:textId="42BA7468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06CEAD5B" w14:textId="1B3642CE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41DD3E85" w14:textId="188A05CC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5FB45293" w14:textId="7130B59E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23D0BE93" w14:textId="6684C227" w:rsidR="00273313" w:rsidRPr="00293C9C" w:rsidRDefault="00FA792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D35BA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35BA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</w:tr>
      <w:tr w:rsidR="00273313" w:rsidRPr="00293C9C" w14:paraId="68BB57C1" w14:textId="77777777" w:rsidTr="00AE4C30">
        <w:trPr>
          <w:trHeight w:val="372"/>
        </w:trPr>
        <w:tc>
          <w:tcPr>
            <w:tcW w:w="2700" w:type="dxa"/>
          </w:tcPr>
          <w:p w14:paraId="1F507E59" w14:textId="77777777" w:rsidR="00273313" w:rsidRPr="00293C9C" w:rsidRDefault="00273313" w:rsidP="00AE4C30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6E0BD81F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76F1B84" w14:textId="40674B36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5C7F7357" w14:textId="758B1772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78A906" w14:textId="740F5677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F90B8B" w14:textId="0B74FC5C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203CAE76" w14:textId="220202E8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52FDABF9" w14:textId="6FC495F7" w:rsidR="00273313" w:rsidRPr="00293C9C" w:rsidRDefault="00FA7921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73313" w:rsidRPr="005A0C5F" w14:paraId="0F38E6DA" w14:textId="77777777" w:rsidTr="00AD35BA">
        <w:trPr>
          <w:trHeight w:val="372"/>
        </w:trPr>
        <w:tc>
          <w:tcPr>
            <w:tcW w:w="2700" w:type="dxa"/>
          </w:tcPr>
          <w:p w14:paraId="76228151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24C80A72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2945815F" w14:textId="51D54AC6" w:rsidR="00273313" w:rsidRPr="005A0C5F" w:rsidRDefault="00FA7921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1,515,765</w:t>
            </w:r>
          </w:p>
        </w:tc>
        <w:tc>
          <w:tcPr>
            <w:tcW w:w="990" w:type="dxa"/>
          </w:tcPr>
          <w:p w14:paraId="6A80D7B3" w14:textId="01A89611" w:rsidR="00273313" w:rsidRPr="005A0C5F" w:rsidRDefault="00FA7921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6BDFE516" w14:textId="172C220D" w:rsidR="00273313" w:rsidRPr="005A0C5F" w:rsidRDefault="00FA7921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07646EE3" w14:textId="0BED4AD0" w:rsidR="00273313" w:rsidRPr="005A0C5F" w:rsidRDefault="00FA7921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32FEB18A" w14:textId="16FD47BD" w:rsidR="00273313" w:rsidRPr="005A0C5F" w:rsidRDefault="00FA7921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6FEDC203" w14:textId="58CAC241" w:rsidR="00273313" w:rsidRPr="005A0C5F" w:rsidRDefault="00FA7921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3,389,691</w:t>
            </w:r>
          </w:p>
        </w:tc>
      </w:tr>
      <w:tr w:rsidR="00FA7921" w:rsidRPr="00293C9C" w14:paraId="1E5EB58C" w14:textId="77777777" w:rsidTr="00AD35BA">
        <w:trPr>
          <w:trHeight w:val="299"/>
        </w:trPr>
        <w:tc>
          <w:tcPr>
            <w:tcW w:w="2700" w:type="dxa"/>
          </w:tcPr>
          <w:p w14:paraId="14FCF31E" w14:textId="77777777" w:rsidR="00FA7921" w:rsidRDefault="00FA7921" w:rsidP="00FA7921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7078909" w14:textId="77777777" w:rsidR="00FA7921" w:rsidRPr="00293C9C" w:rsidRDefault="00FA7921" w:rsidP="00FA7921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0720EE86" w14:textId="21045DA3" w:rsidR="00FA7921" w:rsidRPr="005506A7" w:rsidRDefault="00FA7921" w:rsidP="00FA7921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bottom"/>
          </w:tcPr>
          <w:p w14:paraId="156B2C66" w14:textId="181D7B0C" w:rsidR="00FA7921" w:rsidRPr="00985161" w:rsidRDefault="00985161" w:rsidP="009851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9851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497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9851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B9314DA" w14:textId="02DCC2D4" w:rsidR="00FA7921" w:rsidRPr="00293C9C" w:rsidRDefault="00985161" w:rsidP="009851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493DA31" w14:textId="6B692407" w:rsidR="00FA7921" w:rsidRPr="00293C9C" w:rsidRDefault="00985161" w:rsidP="009851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7267254" w14:textId="12E91CDF" w:rsidR="00FA7921" w:rsidRPr="00293C9C" w:rsidRDefault="00985161" w:rsidP="009851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38FCC2E7" w14:textId="79FB3681" w:rsidR="00FA7921" w:rsidRPr="00293C9C" w:rsidRDefault="00985161" w:rsidP="009851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BBC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53CDEF35" w14:textId="5DC29D3F" w:rsidR="00FA7921" w:rsidRPr="00293C9C" w:rsidRDefault="00FA7921" w:rsidP="00FA79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(69,621)</w:t>
            </w:r>
          </w:p>
        </w:tc>
      </w:tr>
      <w:tr w:rsidR="00273313" w:rsidRPr="00293C9C" w14:paraId="3CF4C733" w14:textId="77777777" w:rsidTr="00AD35BA">
        <w:trPr>
          <w:trHeight w:val="346"/>
        </w:trPr>
        <w:tc>
          <w:tcPr>
            <w:tcW w:w="2700" w:type="dxa"/>
          </w:tcPr>
          <w:p w14:paraId="326787EA" w14:textId="77777777" w:rsidR="00273313" w:rsidRPr="00293C9C" w:rsidRDefault="00273313" w:rsidP="00AE4C30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48D5DD7F" w14:textId="77777777" w:rsidR="00273313" w:rsidRPr="00293C9C" w:rsidRDefault="00273313" w:rsidP="00AE4C30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4F9F2189" w14:textId="67A1A3F1" w:rsidR="00273313" w:rsidRPr="00985161" w:rsidRDefault="00985161" w:rsidP="009851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990" w:type="dxa"/>
            <w:vAlign w:val="bottom"/>
          </w:tcPr>
          <w:p w14:paraId="26D65ACA" w14:textId="1E1380D8" w:rsidR="00273313" w:rsidRPr="00985161" w:rsidRDefault="00985161" w:rsidP="009851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990" w:type="dxa"/>
            <w:vAlign w:val="bottom"/>
          </w:tcPr>
          <w:p w14:paraId="0865BEF1" w14:textId="7FE00C49" w:rsidR="00273313" w:rsidRPr="00985161" w:rsidRDefault="00985161" w:rsidP="009851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990" w:type="dxa"/>
            <w:vAlign w:val="bottom"/>
          </w:tcPr>
          <w:p w14:paraId="425AE8EF" w14:textId="62F8F522" w:rsidR="00273313" w:rsidRPr="00985161" w:rsidRDefault="00985161" w:rsidP="009851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1077" w:type="dxa"/>
            <w:vAlign w:val="bottom"/>
          </w:tcPr>
          <w:p w14:paraId="34A6FA4F" w14:textId="3B11BAFA" w:rsidR="00273313" w:rsidRPr="00985161" w:rsidRDefault="00985161" w:rsidP="009851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 w:rsidR="005E4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13" w:type="dxa"/>
            <w:vAlign w:val="bottom"/>
          </w:tcPr>
          <w:p w14:paraId="04DD683E" w14:textId="0AC3E322" w:rsidR="00273313" w:rsidRPr="00293C9C" w:rsidRDefault="00FA7921" w:rsidP="00AE4C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3,320,070</w:t>
            </w:r>
          </w:p>
        </w:tc>
      </w:tr>
      <w:tr w:rsidR="00273313" w:rsidRPr="00293C9C" w14:paraId="09E16A9B" w14:textId="77777777" w:rsidTr="00AE4C30">
        <w:trPr>
          <w:trHeight w:val="342"/>
        </w:trPr>
        <w:tc>
          <w:tcPr>
            <w:tcW w:w="2700" w:type="dxa"/>
          </w:tcPr>
          <w:p w14:paraId="158ABD9B" w14:textId="77777777" w:rsidR="00273313" w:rsidRPr="00293C9C" w:rsidRDefault="00273313" w:rsidP="00AE4C3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0698A121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F9A0C2" w14:textId="77777777" w:rsidR="004446C1" w:rsidRDefault="004446C1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A1CD9" w14:textId="0F45F5F6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73313" w:rsidRPr="00293C9C" w14:paraId="30B364B3" w14:textId="77777777" w:rsidTr="00AE4C30">
        <w:trPr>
          <w:trHeight w:val="1711"/>
        </w:trPr>
        <w:tc>
          <w:tcPr>
            <w:tcW w:w="2700" w:type="dxa"/>
          </w:tcPr>
          <w:p w14:paraId="27C37182" w14:textId="77777777" w:rsidR="00273313" w:rsidRPr="00293C9C" w:rsidRDefault="00273313" w:rsidP="00AE4C3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0FE660B8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4193A2E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6D9A731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6EFCA49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83010F0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706866E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05FE920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3A7F4F2F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0DA0C1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42DCEE6B" w14:textId="77777777" w:rsidR="00273313" w:rsidRPr="00293C9C" w:rsidRDefault="00273313" w:rsidP="00AE4C3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3313" w:rsidRPr="00293C9C" w14:paraId="31BA7032" w14:textId="77777777" w:rsidTr="00AE4C30">
        <w:trPr>
          <w:trHeight w:val="342"/>
        </w:trPr>
        <w:tc>
          <w:tcPr>
            <w:tcW w:w="2700" w:type="dxa"/>
          </w:tcPr>
          <w:p w14:paraId="6D2AFB18" w14:textId="77777777" w:rsidR="00273313" w:rsidRPr="00293C9C" w:rsidRDefault="00273313" w:rsidP="00AE4C3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4EFC048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1CB047AD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273313" w:rsidRPr="00293C9C" w14:paraId="567DEF1B" w14:textId="77777777" w:rsidTr="00AE4C30">
        <w:trPr>
          <w:trHeight w:val="342"/>
        </w:trPr>
        <w:tc>
          <w:tcPr>
            <w:tcW w:w="2700" w:type="dxa"/>
          </w:tcPr>
          <w:p w14:paraId="586EF86B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343CFAF0" w14:textId="77777777" w:rsidR="00273313" w:rsidRPr="00293C9C" w:rsidRDefault="00273313" w:rsidP="00AE4C30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2738967" w14:textId="77777777" w:rsidR="00273313" w:rsidRPr="00293C9C" w:rsidRDefault="00273313" w:rsidP="00AE4C30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6B0172" w14:textId="77777777" w:rsidR="00273313" w:rsidRPr="00293C9C" w:rsidRDefault="00273313" w:rsidP="00AE4C30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341C4" w14:textId="77777777" w:rsidR="00273313" w:rsidRPr="00293C9C" w:rsidRDefault="00273313" w:rsidP="00AE4C30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9EBD65" w14:textId="77777777" w:rsidR="00273313" w:rsidRPr="00293C9C" w:rsidRDefault="00273313" w:rsidP="00AE4C30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D48037" w14:textId="77777777" w:rsidR="00273313" w:rsidRPr="00293C9C" w:rsidRDefault="00273313" w:rsidP="00AE4C30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B47A47C" w14:textId="77777777" w:rsidR="00273313" w:rsidRPr="00293C9C" w:rsidRDefault="00273313" w:rsidP="00AE4C30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313" w:rsidRPr="00293C9C" w14:paraId="15B2A803" w14:textId="77777777" w:rsidTr="00AE4C30">
        <w:trPr>
          <w:trHeight w:val="342"/>
        </w:trPr>
        <w:tc>
          <w:tcPr>
            <w:tcW w:w="2700" w:type="dxa"/>
          </w:tcPr>
          <w:p w14:paraId="384AB248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24A634F9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74AEC82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1,661,594</w:t>
            </w:r>
          </w:p>
        </w:tc>
        <w:tc>
          <w:tcPr>
            <w:tcW w:w="990" w:type="dxa"/>
          </w:tcPr>
          <w:p w14:paraId="305FE59C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721,108</w:t>
            </w:r>
          </w:p>
        </w:tc>
        <w:tc>
          <w:tcPr>
            <w:tcW w:w="990" w:type="dxa"/>
          </w:tcPr>
          <w:p w14:paraId="69F855DB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503,188</w:t>
            </w:r>
          </w:p>
        </w:tc>
        <w:tc>
          <w:tcPr>
            <w:tcW w:w="990" w:type="dxa"/>
          </w:tcPr>
          <w:p w14:paraId="770297A2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344,507</w:t>
            </w:r>
          </w:p>
        </w:tc>
        <w:tc>
          <w:tcPr>
            <w:tcW w:w="1077" w:type="dxa"/>
          </w:tcPr>
          <w:p w14:paraId="39802354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233,722</w:t>
            </w:r>
          </w:p>
        </w:tc>
        <w:tc>
          <w:tcPr>
            <w:tcW w:w="1113" w:type="dxa"/>
          </w:tcPr>
          <w:p w14:paraId="03D82290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3,464,119</w:t>
            </w:r>
          </w:p>
        </w:tc>
      </w:tr>
      <w:tr w:rsidR="00273313" w:rsidRPr="00293C9C" w14:paraId="0E7ACC0C" w14:textId="77777777" w:rsidTr="00AE4C30">
        <w:trPr>
          <w:trHeight w:val="372"/>
        </w:trPr>
        <w:tc>
          <w:tcPr>
            <w:tcW w:w="2700" w:type="dxa"/>
          </w:tcPr>
          <w:p w14:paraId="01E42953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9120B67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44C3561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(183,967)</w:t>
            </w:r>
          </w:p>
        </w:tc>
        <w:tc>
          <w:tcPr>
            <w:tcW w:w="990" w:type="dxa"/>
          </w:tcPr>
          <w:p w14:paraId="6AA8953D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7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(77,375)</w:t>
            </w:r>
          </w:p>
        </w:tc>
        <w:tc>
          <w:tcPr>
            <w:tcW w:w="990" w:type="dxa"/>
          </w:tcPr>
          <w:p w14:paraId="60723E8B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(45,098)</w:t>
            </w:r>
          </w:p>
        </w:tc>
        <w:tc>
          <w:tcPr>
            <w:tcW w:w="990" w:type="dxa"/>
          </w:tcPr>
          <w:p w14:paraId="19D63E3A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(21,742)</w:t>
            </w:r>
          </w:p>
        </w:tc>
        <w:tc>
          <w:tcPr>
            <w:tcW w:w="1077" w:type="dxa"/>
          </w:tcPr>
          <w:p w14:paraId="4B1E07D8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(5,401)</w:t>
            </w:r>
          </w:p>
        </w:tc>
        <w:tc>
          <w:tcPr>
            <w:tcW w:w="1113" w:type="dxa"/>
          </w:tcPr>
          <w:p w14:paraId="5A1FBBF7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(333,583)</w:t>
            </w:r>
          </w:p>
        </w:tc>
      </w:tr>
      <w:tr w:rsidR="00273313" w:rsidRPr="00293C9C" w14:paraId="684E50A3" w14:textId="77777777" w:rsidTr="00AE4C30">
        <w:trPr>
          <w:trHeight w:val="342"/>
        </w:trPr>
        <w:tc>
          <w:tcPr>
            <w:tcW w:w="2700" w:type="dxa"/>
          </w:tcPr>
          <w:p w14:paraId="17F2AF9E" w14:textId="77777777" w:rsidR="00273313" w:rsidRPr="00293C9C" w:rsidRDefault="00273313" w:rsidP="00AE4C30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54481045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6BA51908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1,477,627</w:t>
            </w:r>
          </w:p>
        </w:tc>
        <w:tc>
          <w:tcPr>
            <w:tcW w:w="990" w:type="dxa"/>
          </w:tcPr>
          <w:p w14:paraId="37BE2C50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15B6BBD4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1E50616D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0CB648ED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228,321</w:t>
            </w:r>
          </w:p>
        </w:tc>
        <w:tc>
          <w:tcPr>
            <w:tcW w:w="1113" w:type="dxa"/>
          </w:tcPr>
          <w:p w14:paraId="481853A9" w14:textId="77777777" w:rsidR="00273313" w:rsidRPr="00293C9C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3,130,536</w:t>
            </w:r>
          </w:p>
        </w:tc>
      </w:tr>
      <w:tr w:rsidR="00273313" w:rsidRPr="00293C9C" w14:paraId="0CBEBF28" w14:textId="77777777" w:rsidTr="00AE4C30">
        <w:trPr>
          <w:trHeight w:val="372"/>
        </w:trPr>
        <w:tc>
          <w:tcPr>
            <w:tcW w:w="2700" w:type="dxa"/>
          </w:tcPr>
          <w:p w14:paraId="1F7859AE" w14:textId="77777777" w:rsidR="00273313" w:rsidRPr="00293C9C" w:rsidRDefault="00273313" w:rsidP="00AE4C30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6715213B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0A8B70A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5382D5F8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57750A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31FAB0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left="-21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3B6B2E05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19D147DE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73313" w:rsidRPr="00293C9C" w14:paraId="18FD461B" w14:textId="77777777" w:rsidTr="00AE4C30">
        <w:trPr>
          <w:trHeight w:val="372"/>
        </w:trPr>
        <w:tc>
          <w:tcPr>
            <w:tcW w:w="2700" w:type="dxa"/>
          </w:tcPr>
          <w:p w14:paraId="0CB81B28" w14:textId="77777777" w:rsidR="00273313" w:rsidRPr="00293C9C" w:rsidRDefault="00273313" w:rsidP="00AE4C3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DF674CC" w14:textId="77777777" w:rsidR="00273313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2EB707B" w14:textId="77777777" w:rsidR="00273313" w:rsidRPr="005A0C5F" w:rsidRDefault="00273313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1,537,316</w:t>
            </w:r>
          </w:p>
        </w:tc>
        <w:tc>
          <w:tcPr>
            <w:tcW w:w="990" w:type="dxa"/>
          </w:tcPr>
          <w:p w14:paraId="5D46E544" w14:textId="77777777" w:rsidR="00273313" w:rsidRPr="005A0C5F" w:rsidRDefault="00273313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03D63F98" w14:textId="77777777" w:rsidR="00273313" w:rsidRPr="005A0C5F" w:rsidRDefault="00273313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4D524E2F" w14:textId="77777777" w:rsidR="00273313" w:rsidRPr="005A0C5F" w:rsidRDefault="00273313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698E421B" w14:textId="77777777" w:rsidR="00273313" w:rsidRPr="005A0C5F" w:rsidRDefault="00273313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228,321</w:t>
            </w:r>
          </w:p>
        </w:tc>
        <w:tc>
          <w:tcPr>
            <w:tcW w:w="1113" w:type="dxa"/>
          </w:tcPr>
          <w:p w14:paraId="118AE844" w14:textId="77777777" w:rsidR="00273313" w:rsidRPr="005A0C5F" w:rsidRDefault="00273313" w:rsidP="00D4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3,190,225</w:t>
            </w:r>
          </w:p>
        </w:tc>
      </w:tr>
      <w:tr w:rsidR="00273313" w:rsidRPr="00293C9C" w14:paraId="09726FC7" w14:textId="77777777" w:rsidTr="00AE4C30">
        <w:trPr>
          <w:trHeight w:val="299"/>
        </w:trPr>
        <w:tc>
          <w:tcPr>
            <w:tcW w:w="2700" w:type="dxa"/>
          </w:tcPr>
          <w:p w14:paraId="477745A3" w14:textId="77777777" w:rsidR="00273313" w:rsidRDefault="00273313" w:rsidP="00AE4C30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5B75129" w14:textId="77777777" w:rsidR="00273313" w:rsidRPr="00293C9C" w:rsidRDefault="00273313" w:rsidP="00AE4C30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24B16EA8" w14:textId="001E3681" w:rsidR="00273313" w:rsidRPr="00293C9C" w:rsidRDefault="00273313" w:rsidP="00AE4C30">
            <w:pPr>
              <w:tabs>
                <w:tab w:val="clear" w:pos="680"/>
                <w:tab w:val="clear" w:pos="907"/>
                <w:tab w:val="left" w:pos="-99"/>
                <w:tab w:val="left" w:pos="26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bottom"/>
          </w:tcPr>
          <w:p w14:paraId="45EEF7ED" w14:textId="6C6DFAD7" w:rsidR="00273313" w:rsidRPr="00985161" w:rsidRDefault="00C82954" w:rsidP="00C82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(33,120)</w:t>
            </w:r>
          </w:p>
        </w:tc>
        <w:tc>
          <w:tcPr>
            <w:tcW w:w="990" w:type="dxa"/>
            <w:vAlign w:val="bottom"/>
          </w:tcPr>
          <w:p w14:paraId="7BAA1137" w14:textId="509F65CC" w:rsidR="00273313" w:rsidRPr="00293C9C" w:rsidRDefault="00C82954" w:rsidP="00C82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(13,869)</w:t>
            </w:r>
          </w:p>
        </w:tc>
        <w:tc>
          <w:tcPr>
            <w:tcW w:w="990" w:type="dxa"/>
            <w:vAlign w:val="bottom"/>
          </w:tcPr>
          <w:p w14:paraId="46636E2E" w14:textId="54E42232" w:rsidR="00273313" w:rsidRPr="00293C9C" w:rsidRDefault="00C82954" w:rsidP="00C82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(9,869)</w:t>
            </w:r>
          </w:p>
        </w:tc>
        <w:tc>
          <w:tcPr>
            <w:tcW w:w="990" w:type="dxa"/>
            <w:vAlign w:val="bottom"/>
          </w:tcPr>
          <w:p w14:paraId="6F86B6A5" w14:textId="7F3A5B3A" w:rsidR="00273313" w:rsidRPr="00293C9C" w:rsidRDefault="00C82954" w:rsidP="00C82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(6,954)</w:t>
            </w:r>
          </w:p>
        </w:tc>
        <w:tc>
          <w:tcPr>
            <w:tcW w:w="1077" w:type="dxa"/>
            <w:vAlign w:val="bottom"/>
          </w:tcPr>
          <w:p w14:paraId="1E19D347" w14:textId="0E68BEE6" w:rsidR="00273313" w:rsidRPr="00293C9C" w:rsidRDefault="00C82954" w:rsidP="00C82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(4,919)</w:t>
            </w:r>
          </w:p>
        </w:tc>
        <w:tc>
          <w:tcPr>
            <w:tcW w:w="1113" w:type="dxa"/>
            <w:vAlign w:val="bottom"/>
          </w:tcPr>
          <w:p w14:paraId="5FCAFDAB" w14:textId="77777777" w:rsidR="00273313" w:rsidRPr="00293C9C" w:rsidRDefault="00273313" w:rsidP="00AE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(68,730)</w:t>
            </w:r>
          </w:p>
        </w:tc>
      </w:tr>
      <w:tr w:rsidR="00273313" w:rsidRPr="00293C9C" w14:paraId="613FD2EF" w14:textId="77777777" w:rsidTr="00AE4C30">
        <w:trPr>
          <w:trHeight w:val="346"/>
        </w:trPr>
        <w:tc>
          <w:tcPr>
            <w:tcW w:w="2700" w:type="dxa"/>
          </w:tcPr>
          <w:p w14:paraId="0636D2EE" w14:textId="77777777" w:rsidR="00273313" w:rsidRPr="00293C9C" w:rsidRDefault="00273313" w:rsidP="00AE4C30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00469954" w14:textId="77777777" w:rsidR="00273313" w:rsidRPr="00293C9C" w:rsidRDefault="00273313" w:rsidP="00AE4C30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F74ED14" w14:textId="2C7484D1" w:rsidR="00273313" w:rsidRPr="00985161" w:rsidRDefault="00C82954" w:rsidP="00C8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1,504,196</w:t>
            </w:r>
          </w:p>
        </w:tc>
        <w:tc>
          <w:tcPr>
            <w:tcW w:w="990" w:type="dxa"/>
            <w:vAlign w:val="bottom"/>
          </w:tcPr>
          <w:p w14:paraId="33B7EFA2" w14:textId="11709FC3" w:rsidR="00273313" w:rsidRPr="00293C9C" w:rsidRDefault="00C82954" w:rsidP="00C8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629,864</w:t>
            </w:r>
          </w:p>
        </w:tc>
        <w:tc>
          <w:tcPr>
            <w:tcW w:w="990" w:type="dxa"/>
            <w:vAlign w:val="bottom"/>
          </w:tcPr>
          <w:p w14:paraId="3270FA23" w14:textId="5BE20B8A" w:rsidR="00273313" w:rsidRPr="00293C9C" w:rsidRDefault="00C82954" w:rsidP="00C8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448,221</w:t>
            </w:r>
          </w:p>
        </w:tc>
        <w:tc>
          <w:tcPr>
            <w:tcW w:w="990" w:type="dxa"/>
            <w:vAlign w:val="bottom"/>
          </w:tcPr>
          <w:p w14:paraId="3338D3DA" w14:textId="2183BA06" w:rsidR="00273313" w:rsidRPr="00293C9C" w:rsidRDefault="00C82954" w:rsidP="00C8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315,811</w:t>
            </w:r>
          </w:p>
        </w:tc>
        <w:tc>
          <w:tcPr>
            <w:tcW w:w="1077" w:type="dxa"/>
            <w:vAlign w:val="bottom"/>
          </w:tcPr>
          <w:p w14:paraId="26242272" w14:textId="1C8B5899" w:rsidR="00273313" w:rsidRPr="00293C9C" w:rsidRDefault="00C82954" w:rsidP="00C8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223,402</w:t>
            </w:r>
          </w:p>
        </w:tc>
        <w:tc>
          <w:tcPr>
            <w:tcW w:w="1113" w:type="dxa"/>
            <w:vAlign w:val="bottom"/>
          </w:tcPr>
          <w:p w14:paraId="534A377F" w14:textId="77777777" w:rsidR="00273313" w:rsidRPr="00293C9C" w:rsidRDefault="00273313" w:rsidP="00AE4C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3,121,495</w:t>
            </w:r>
          </w:p>
        </w:tc>
      </w:tr>
    </w:tbl>
    <w:p w14:paraId="10D9A6E4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08E43AC5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372BFF50" w14:textId="4898E368" w:rsidR="00FB2AC7" w:rsidRDefault="00FB2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73313" w:rsidRPr="00A909FB" w14:paraId="72F2F4B4" w14:textId="77777777" w:rsidTr="00AE4C30">
        <w:tc>
          <w:tcPr>
            <w:tcW w:w="6480" w:type="dxa"/>
            <w:hideMark/>
          </w:tcPr>
          <w:p w14:paraId="6B30E7A6" w14:textId="040854D1" w:rsidR="00273313" w:rsidRPr="00181834" w:rsidRDefault="00273313" w:rsidP="00AE4C30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33CD9B" w14:textId="77777777" w:rsidR="00273313" w:rsidRPr="00A909FB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63885A" w14:textId="77777777" w:rsidR="00273313" w:rsidRPr="00A909FB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72C4C0" w14:textId="77777777" w:rsidR="00273313" w:rsidRPr="00A909FB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73313" w14:paraId="7570CF3E" w14:textId="77777777" w:rsidTr="00AE4C30">
        <w:tc>
          <w:tcPr>
            <w:tcW w:w="6480" w:type="dxa"/>
          </w:tcPr>
          <w:p w14:paraId="6DA2A05D" w14:textId="77777777" w:rsidR="00273313" w:rsidRPr="001C4895" w:rsidRDefault="00273313" w:rsidP="00AE4C30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12EEFD1C" w14:textId="77777777" w:rsidR="00273313" w:rsidRDefault="00273313" w:rsidP="0044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313" w:rsidRPr="00A909FB" w14:paraId="532BE46A" w14:textId="77777777" w:rsidTr="00AE4C30">
        <w:tc>
          <w:tcPr>
            <w:tcW w:w="6480" w:type="dxa"/>
            <w:hideMark/>
          </w:tcPr>
          <w:p w14:paraId="03CB86F2" w14:textId="1E72474A" w:rsidR="00273313" w:rsidRPr="008179DD" w:rsidRDefault="00273313" w:rsidP="00AE4C30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  <w:r w:rsidR="008D1C1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D1C15">
              <w:rPr>
                <w:rFonts w:ascii="Angsana New" w:hAnsi="Angsana New" w:cs="Angsana New"/>
                <w:lang w:val="en-US"/>
              </w:rPr>
              <w:t>(</w:t>
            </w:r>
            <w:r w:rsidR="008D1C15"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8D1C1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04AA7C" w14:textId="60321165" w:rsidR="00273313" w:rsidRPr="0015275E" w:rsidRDefault="00FA7921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B53F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0D3634" w14:textId="77777777" w:rsidR="00273313" w:rsidRPr="00A909FB" w:rsidRDefault="00273313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DE55CF5" w14:textId="14180FBC" w:rsidR="00273313" w:rsidRPr="00A909FB" w:rsidRDefault="0027331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(3,388)</w:t>
            </w:r>
          </w:p>
        </w:tc>
      </w:tr>
    </w:tbl>
    <w:p w14:paraId="2BF5061C" w14:textId="77777777" w:rsidR="00AC47E5" w:rsidRDefault="00AC47E5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p w14:paraId="2A0328CA" w14:textId="69C0FE9F" w:rsidR="00E36A81" w:rsidRDefault="00E36A81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5D772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726">
        <w:rPr>
          <w:rFonts w:ascii="Angsana New" w:hAnsi="Angsana New"/>
          <w:spacing w:val="4"/>
          <w:sz w:val="30"/>
          <w:szCs w:val="30"/>
        </w:rPr>
        <w:t>31</w:t>
      </w:r>
      <w:r w:rsidRPr="005D7726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Pr="005D7726">
        <w:rPr>
          <w:rFonts w:ascii="Angsana New" w:hAnsi="Angsana New"/>
          <w:sz w:val="30"/>
          <w:szCs w:val="30"/>
        </w:rPr>
        <w:t xml:space="preserve"> </w:t>
      </w:r>
      <w:r w:rsidRPr="005D7726">
        <w:rPr>
          <w:rFonts w:ascii="Angsana New" w:hAnsi="Angsana New"/>
          <w:sz w:val="30"/>
          <w:szCs w:val="30"/>
          <w:cs/>
        </w:rPr>
        <w:t>ยอดคงเหลือของลูกหนี้ตามสัญญาเช่าเงินทุน</w:t>
      </w:r>
      <w:r w:rsidRPr="005D7726">
        <w:rPr>
          <w:rFonts w:ascii="Angsana New" w:hAnsi="Angsana New"/>
          <w:sz w:val="30"/>
          <w:szCs w:val="30"/>
        </w:rPr>
        <w:t xml:space="preserve"> </w:t>
      </w:r>
      <w:r w:rsidRPr="005D7726">
        <w:rPr>
          <w:rFonts w:ascii="Angsana New" w:hAnsi="Angsana New"/>
          <w:sz w:val="30"/>
          <w:szCs w:val="30"/>
          <w:cs/>
        </w:rPr>
        <w:t>(สุทธิจากดอกเบี้ยที่ยังไม่ถือเป็นรายได้) และ</w:t>
      </w:r>
      <w:r w:rsidR="00FD560D">
        <w:rPr>
          <w:rFonts w:ascii="Angsana New" w:hAnsi="Angsana New"/>
          <w:sz w:val="30"/>
          <w:szCs w:val="30"/>
        </w:rPr>
        <w:br/>
      </w:r>
      <w:r w:rsidRPr="005D7726">
        <w:rPr>
          <w:rFonts w:ascii="Angsana New" w:hAnsi="Angsana New"/>
          <w:sz w:val="30"/>
          <w:szCs w:val="30"/>
          <w:cs/>
        </w:rPr>
        <w:t>ค่าเผื่อผลขาดทุน</w:t>
      </w:r>
      <w:r w:rsidR="00827935" w:rsidRPr="00827935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  <w:r w:rsidRPr="005D7726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110730EF" w14:textId="79AB0B31" w:rsidR="00DC66D1" w:rsidRDefault="00DC66D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350"/>
        <w:gridCol w:w="270"/>
        <w:gridCol w:w="1361"/>
        <w:gridCol w:w="270"/>
        <w:gridCol w:w="1530"/>
      </w:tblGrid>
      <w:tr w:rsidR="00827935" w:rsidRPr="00293C9C" w14:paraId="324F6ED7" w14:textId="77777777" w:rsidTr="00220DE1">
        <w:trPr>
          <w:trHeight w:val="211"/>
          <w:tblHeader/>
        </w:trPr>
        <w:tc>
          <w:tcPr>
            <w:tcW w:w="3330" w:type="dxa"/>
          </w:tcPr>
          <w:p w14:paraId="16B4B2B3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D3833BA" w14:textId="25BA43C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697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2530F9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0DD4A876" w14:textId="75C6EEE6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697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7935" w:rsidRPr="00293C9C" w14:paraId="3FEE0E93" w14:textId="77777777" w:rsidTr="00220DE1">
        <w:trPr>
          <w:trHeight w:val="211"/>
          <w:tblHeader/>
        </w:trPr>
        <w:tc>
          <w:tcPr>
            <w:tcW w:w="3330" w:type="dxa"/>
          </w:tcPr>
          <w:p w14:paraId="2C5BFBE2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DAD568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6939DB7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A602AE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AC1B6D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90F441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7F755C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A1956B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827935" w:rsidRPr="00293C9C" w14:paraId="7DF4EB8D" w14:textId="77777777" w:rsidTr="00220DE1">
        <w:trPr>
          <w:trHeight w:val="211"/>
          <w:tblHeader/>
        </w:trPr>
        <w:tc>
          <w:tcPr>
            <w:tcW w:w="3330" w:type="dxa"/>
          </w:tcPr>
          <w:p w14:paraId="2AB1FC0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1" w:type="dxa"/>
            <w:gridSpan w:val="7"/>
          </w:tcPr>
          <w:p w14:paraId="091ECEEC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935" w:rsidRPr="00293C9C" w14:paraId="1C3D54EF" w14:textId="77777777" w:rsidTr="00220DE1">
        <w:trPr>
          <w:trHeight w:val="64"/>
        </w:trPr>
        <w:tc>
          <w:tcPr>
            <w:tcW w:w="3330" w:type="dxa"/>
          </w:tcPr>
          <w:p w14:paraId="37FD8CCA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170" w:type="dxa"/>
            <w:vAlign w:val="bottom"/>
          </w:tcPr>
          <w:p w14:paraId="150EF1EF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41B69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7C973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0D2A6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E5DE558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46643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441DF0" w14:textId="77777777" w:rsidR="00827935" w:rsidRPr="00293C9C" w:rsidRDefault="00827935" w:rsidP="00220DE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5BA" w:rsidRPr="00293C9C" w14:paraId="731C4F1A" w14:textId="77777777" w:rsidTr="004F1FF6">
        <w:trPr>
          <w:trHeight w:val="64"/>
        </w:trPr>
        <w:tc>
          <w:tcPr>
            <w:tcW w:w="3330" w:type="dxa"/>
          </w:tcPr>
          <w:p w14:paraId="77F01902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170" w:type="dxa"/>
            <w:vAlign w:val="bottom"/>
          </w:tcPr>
          <w:p w14:paraId="50FC46CE" w14:textId="44D1C680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3,216,</w:t>
            </w:r>
            <w:r w:rsidR="009935BC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70" w:type="dxa"/>
            <w:vAlign w:val="bottom"/>
          </w:tcPr>
          <w:p w14:paraId="79352805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487E19" w14:textId="77777777" w:rsidR="00AD35BA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B2415BD" w14:textId="05A9E1B7" w:rsidR="00AD35BA" w:rsidRPr="00BF6429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5,848</w:t>
            </w:r>
          </w:p>
        </w:tc>
        <w:tc>
          <w:tcPr>
            <w:tcW w:w="270" w:type="dxa"/>
          </w:tcPr>
          <w:p w14:paraId="7262C8A0" w14:textId="77777777" w:rsidR="00AD35BA" w:rsidRPr="00BF6429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2B7A194" w14:textId="500C4497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3,037,556</w:t>
            </w:r>
          </w:p>
        </w:tc>
        <w:tc>
          <w:tcPr>
            <w:tcW w:w="270" w:type="dxa"/>
            <w:vAlign w:val="bottom"/>
          </w:tcPr>
          <w:p w14:paraId="69BE838E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7899AA" w14:textId="77777777" w:rsidR="00AD35BA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</w:p>
          <w:p w14:paraId="4CC9C1CA" w14:textId="01B045C7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7,861</w:t>
            </w:r>
          </w:p>
        </w:tc>
      </w:tr>
      <w:tr w:rsidR="00AD35BA" w:rsidRPr="00293C9C" w14:paraId="287F825C" w14:textId="77777777" w:rsidTr="004F1FF6">
        <w:trPr>
          <w:trHeight w:val="223"/>
        </w:trPr>
        <w:tc>
          <w:tcPr>
            <w:tcW w:w="3330" w:type="dxa"/>
          </w:tcPr>
          <w:p w14:paraId="201387CB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70" w:type="dxa"/>
            <w:vAlign w:val="bottom"/>
          </w:tcPr>
          <w:p w14:paraId="284D273A" w14:textId="72EC71BC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935B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BC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32E6A38E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ACD5EC" w14:textId="77777777" w:rsidR="00AD35BA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DBA0E9A" w14:textId="4864F6A7" w:rsidR="00AD35BA" w:rsidRPr="00202E4D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  <w:tc>
          <w:tcPr>
            <w:tcW w:w="270" w:type="dxa"/>
          </w:tcPr>
          <w:p w14:paraId="45CF0F79" w14:textId="77777777" w:rsidR="00AD35BA" w:rsidRPr="00BF6429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917385" w14:textId="4F9FCA88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20,108</w:t>
            </w:r>
          </w:p>
        </w:tc>
        <w:tc>
          <w:tcPr>
            <w:tcW w:w="270" w:type="dxa"/>
            <w:vAlign w:val="bottom"/>
          </w:tcPr>
          <w:p w14:paraId="6E0971A2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1A29C6" w14:textId="77777777" w:rsidR="00AD35BA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</w:p>
          <w:p w14:paraId="7B593627" w14:textId="4029A1F7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AD35BA" w:rsidRPr="00293C9C" w14:paraId="4BA27242" w14:textId="77777777" w:rsidTr="004F1FF6">
        <w:trPr>
          <w:trHeight w:val="70"/>
        </w:trPr>
        <w:tc>
          <w:tcPr>
            <w:tcW w:w="3330" w:type="dxa"/>
          </w:tcPr>
          <w:p w14:paraId="3EB8D791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32AED7" w14:textId="3B990805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130,038</w:t>
            </w:r>
          </w:p>
        </w:tc>
        <w:tc>
          <w:tcPr>
            <w:tcW w:w="270" w:type="dxa"/>
            <w:vAlign w:val="bottom"/>
          </w:tcPr>
          <w:p w14:paraId="376A4DCA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2C3566" w14:textId="77777777" w:rsidR="00AD35BA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6F75A" w14:textId="476C7DEB" w:rsidR="00AD35BA" w:rsidRPr="00202E4D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60,565</w:t>
            </w:r>
          </w:p>
        </w:tc>
        <w:tc>
          <w:tcPr>
            <w:tcW w:w="270" w:type="dxa"/>
          </w:tcPr>
          <w:p w14:paraId="192C2325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D4D080D" w14:textId="11870862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132,561</w:t>
            </w:r>
          </w:p>
        </w:tc>
        <w:tc>
          <w:tcPr>
            <w:tcW w:w="270" w:type="dxa"/>
            <w:vAlign w:val="bottom"/>
          </w:tcPr>
          <w:p w14:paraId="1F3AAAC0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B40178" w14:textId="77777777" w:rsidR="00AD35BA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53AEE" w14:textId="6F829CDE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59,454</w:t>
            </w:r>
          </w:p>
        </w:tc>
      </w:tr>
      <w:tr w:rsidR="00AD35BA" w:rsidRPr="00293C9C" w14:paraId="0B65F9B3" w14:textId="77777777" w:rsidTr="004F1FF6">
        <w:trPr>
          <w:trHeight w:val="200"/>
        </w:trPr>
        <w:tc>
          <w:tcPr>
            <w:tcW w:w="3330" w:type="dxa"/>
          </w:tcPr>
          <w:p w14:paraId="320637DA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972EC" w14:textId="628070D7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</w:t>
            </w:r>
            <w:r w:rsidR="00E21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0DAA193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55612" w14:textId="290FBED5" w:rsidR="00AD35BA" w:rsidRPr="00BF6429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69,621</w:t>
            </w:r>
          </w:p>
        </w:tc>
        <w:tc>
          <w:tcPr>
            <w:tcW w:w="270" w:type="dxa"/>
            <w:tcBorders>
              <w:bottom w:val="nil"/>
            </w:tcBorders>
          </w:tcPr>
          <w:p w14:paraId="7673F04A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63B8C" w14:textId="3915793B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B73CA8" w14:textId="77777777" w:rsidR="00AD35BA" w:rsidRPr="00293C9C" w:rsidRDefault="00AD35BA" w:rsidP="00AD35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C7DB" w14:textId="1E051661" w:rsidR="00AD35BA" w:rsidRPr="00293C9C" w:rsidRDefault="00AD35BA" w:rsidP="006E75F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68,730</w:t>
            </w:r>
          </w:p>
        </w:tc>
      </w:tr>
    </w:tbl>
    <w:p w14:paraId="2A7D46AD" w14:textId="77777777" w:rsidR="005D7726" w:rsidRPr="00AD46CD" w:rsidRDefault="005D7726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</w:p>
    <w:p w14:paraId="1DBB40BC" w14:textId="2F2EE587" w:rsidR="00FD560D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B5D1E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Theme="majorBidi" w:hAnsiTheme="majorBidi" w:hint="cs"/>
          <w:sz w:val="30"/>
          <w:szCs w:val="30"/>
          <w:cs/>
        </w:rPr>
        <w:t>เ</w:t>
      </w:r>
      <w:r w:rsidRPr="008B5D1E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8B5D1E">
        <w:rPr>
          <w:rFonts w:asciiTheme="majorBidi" w:hAnsiTheme="majorBidi" w:cstheme="majorBidi"/>
          <w:sz w:val="30"/>
          <w:szCs w:val="30"/>
        </w:rPr>
        <w:t>2</w:t>
      </w:r>
      <w:r w:rsidR="00C27A7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.2</w:t>
      </w:r>
      <w:r w:rsidR="0053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5D1E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/>
          <w:sz w:val="30"/>
          <w:szCs w:val="30"/>
        </w:rPr>
        <w:t>1)</w:t>
      </w:r>
    </w:p>
    <w:p w14:paraId="33AF30C8" w14:textId="77777777" w:rsidR="00FD560D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F433E" w14:textId="77777777" w:rsidR="00FD560D" w:rsidRPr="00B4269E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2446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Pr="00293C9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Pr="0012446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5F5F57E" w14:textId="648E2FEB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6F0C0CC" w14:textId="77777777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CAA732" w14:textId="32B147F4" w:rsidR="00E541F8" w:rsidRDefault="00E541F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D46CD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DD3">
        <w:rPr>
          <w:rFonts w:ascii="Angsana New" w:hAnsi="Angsana New"/>
          <w:sz w:val="30"/>
          <w:szCs w:val="30"/>
        </w:rPr>
        <w:t>31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46CD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</w:t>
      </w:r>
      <w:r w:rsidR="00AD46CD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AD46CD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</w:t>
      </w:r>
      <w:r w:rsidR="00E1753B">
        <w:rPr>
          <w:rFonts w:asciiTheme="majorBidi" w:hAnsiTheme="majorBidi" w:cstheme="majorBidi"/>
          <w:sz w:val="30"/>
          <w:szCs w:val="30"/>
        </w:rPr>
        <w:br/>
      </w:r>
      <w:r w:rsidRPr="00AD46CD">
        <w:rPr>
          <w:rFonts w:asciiTheme="majorBidi" w:hAnsiTheme="majorBidi" w:cstheme="majorBidi"/>
          <w:sz w:val="30"/>
          <w:szCs w:val="30"/>
          <w:cs/>
        </w:rPr>
        <w:t>ลูกหนี้ต้องจ่ายตามสัญญาเช่า</w:t>
      </w:r>
      <w:r w:rsidR="008A78C7" w:rsidRPr="00AD46CD">
        <w:rPr>
          <w:rFonts w:ascii="Angsana New" w:hAnsi="Angsana New"/>
          <w:sz w:val="30"/>
          <w:szCs w:val="30"/>
          <w:cs/>
        </w:rPr>
        <w:t>เงินทุน</w:t>
      </w:r>
      <w:r w:rsidR="00B031EF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19EA" w:rsidRPr="00AD46CD">
        <w:rPr>
          <w:rFonts w:asciiTheme="majorBidi" w:hAnsiTheme="majorBidi" w:cstheme="majorBidi"/>
          <w:sz w:val="30"/>
          <w:szCs w:val="30"/>
          <w:cs/>
        </w:rPr>
        <w:t>มี</w:t>
      </w:r>
      <w:r w:rsidRPr="00AD4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8917DF" w:rsidRPr="005F0221" w14:paraId="6ADBF372" w14:textId="77777777" w:rsidTr="004977F4">
        <w:tc>
          <w:tcPr>
            <w:tcW w:w="2538" w:type="dxa"/>
          </w:tcPr>
          <w:p w14:paraId="5425A63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436628C1" w14:textId="44384A26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2D200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4136445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59E96BDD" w14:textId="3E817583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2D200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</w:t>
            </w:r>
          </w:p>
        </w:tc>
      </w:tr>
      <w:tr w:rsidR="008917DF" w:rsidRPr="005F0221" w14:paraId="20F3B831" w14:textId="77777777" w:rsidTr="004977F4">
        <w:trPr>
          <w:trHeight w:val="74"/>
        </w:trPr>
        <w:tc>
          <w:tcPr>
            <w:tcW w:w="2538" w:type="dxa"/>
          </w:tcPr>
          <w:p w14:paraId="1317476A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F1B6FAA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7DBD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0EDAD17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BA22801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E5988A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0119A87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505FEDB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0B303AB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92F42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16A6DA5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A12C32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5CD6561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5B1616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8917DF" w:rsidRPr="005F0221" w14:paraId="4E5696C9" w14:textId="77777777" w:rsidTr="004977F4">
        <w:tc>
          <w:tcPr>
            <w:tcW w:w="2538" w:type="dxa"/>
          </w:tcPr>
          <w:p w14:paraId="40EDF39C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7904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5BA" w:rsidRPr="005F0221" w14:paraId="3ABC15F8" w14:textId="77777777" w:rsidTr="004977F4">
        <w:tc>
          <w:tcPr>
            <w:tcW w:w="2538" w:type="dxa"/>
          </w:tcPr>
          <w:p w14:paraId="6AE37030" w14:textId="77777777" w:rsidR="00AD35BA" w:rsidRPr="005F0221" w:rsidRDefault="00AD35BA" w:rsidP="00AD35BA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39D51AE2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67B6A" w14:textId="0B60E678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1,714,903</w:t>
            </w:r>
          </w:p>
        </w:tc>
        <w:tc>
          <w:tcPr>
            <w:tcW w:w="270" w:type="dxa"/>
          </w:tcPr>
          <w:p w14:paraId="43496BB9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0B3FF0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19C34" w14:textId="57B58F60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1,515,765</w:t>
            </w:r>
          </w:p>
        </w:tc>
        <w:tc>
          <w:tcPr>
            <w:tcW w:w="240" w:type="dxa"/>
          </w:tcPr>
          <w:p w14:paraId="39526D81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16FE508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3D4B6" w14:textId="72348B26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1,721,283</w:t>
            </w:r>
          </w:p>
        </w:tc>
        <w:tc>
          <w:tcPr>
            <w:tcW w:w="236" w:type="dxa"/>
          </w:tcPr>
          <w:p w14:paraId="0474351E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483540D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86233" w14:textId="5DC89DA6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1,537,316</w:t>
            </w:r>
          </w:p>
        </w:tc>
      </w:tr>
      <w:tr w:rsidR="00AD35BA" w:rsidRPr="005F0221" w14:paraId="4372090D" w14:textId="77777777" w:rsidTr="004977F4">
        <w:tc>
          <w:tcPr>
            <w:tcW w:w="2538" w:type="dxa"/>
          </w:tcPr>
          <w:p w14:paraId="5CA3A3F5" w14:textId="77777777" w:rsidR="00AD35BA" w:rsidRPr="005F0221" w:rsidRDefault="00AD35BA" w:rsidP="00AD35BA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F1C70C6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31EF4" w14:textId="331ABFBE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857,466</w:t>
            </w:r>
          </w:p>
        </w:tc>
        <w:tc>
          <w:tcPr>
            <w:tcW w:w="270" w:type="dxa"/>
          </w:tcPr>
          <w:p w14:paraId="785719A1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6A6EBE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3BDB8F" w14:textId="496EB27C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766,406</w:t>
            </w:r>
          </w:p>
        </w:tc>
        <w:tc>
          <w:tcPr>
            <w:tcW w:w="240" w:type="dxa"/>
          </w:tcPr>
          <w:p w14:paraId="1562E9BF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846EC87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F9D0" w14:textId="02781B7A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721,108</w:t>
            </w:r>
          </w:p>
        </w:tc>
        <w:tc>
          <w:tcPr>
            <w:tcW w:w="236" w:type="dxa"/>
          </w:tcPr>
          <w:p w14:paraId="3BD280D9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1B33C4B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54558" w14:textId="4EA3148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643,733</w:t>
            </w:r>
          </w:p>
        </w:tc>
      </w:tr>
      <w:tr w:rsidR="00AD35BA" w:rsidRPr="005F0221" w14:paraId="612ABAAA" w14:textId="77777777" w:rsidTr="004977F4">
        <w:tc>
          <w:tcPr>
            <w:tcW w:w="2538" w:type="dxa"/>
          </w:tcPr>
          <w:p w14:paraId="08D20786" w14:textId="77777777" w:rsidR="00AD35BA" w:rsidRPr="005F0221" w:rsidRDefault="00AD35BA" w:rsidP="00AD35BA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D4BAD2B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503997" w14:textId="2A266374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612,385</w:t>
            </w:r>
          </w:p>
        </w:tc>
        <w:tc>
          <w:tcPr>
            <w:tcW w:w="270" w:type="dxa"/>
          </w:tcPr>
          <w:p w14:paraId="1FBE1852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21EEAA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B5BBE" w14:textId="4388080A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562,676</w:t>
            </w:r>
          </w:p>
        </w:tc>
        <w:tc>
          <w:tcPr>
            <w:tcW w:w="240" w:type="dxa"/>
          </w:tcPr>
          <w:p w14:paraId="2CDB7AD1" w14:textId="77777777" w:rsidR="00AD35BA" w:rsidRPr="005F0221" w:rsidRDefault="00AD35BA" w:rsidP="00AD35BA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8D1EA14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F49FC" w14:textId="473F4AD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503,188</w:t>
            </w:r>
          </w:p>
        </w:tc>
        <w:tc>
          <w:tcPr>
            <w:tcW w:w="236" w:type="dxa"/>
          </w:tcPr>
          <w:p w14:paraId="6A562096" w14:textId="77777777" w:rsidR="00AD35BA" w:rsidRPr="005F0221" w:rsidRDefault="00AD35BA" w:rsidP="00AD35BA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71BFD0F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BB63B" w14:textId="0D188931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458,090</w:t>
            </w:r>
          </w:p>
        </w:tc>
      </w:tr>
      <w:tr w:rsidR="00AD35BA" w:rsidRPr="005F0221" w14:paraId="4C6F9139" w14:textId="77777777" w:rsidTr="004977F4">
        <w:tc>
          <w:tcPr>
            <w:tcW w:w="2538" w:type="dxa"/>
          </w:tcPr>
          <w:p w14:paraId="3F4805AB" w14:textId="77777777" w:rsidR="00AD35BA" w:rsidRPr="005F0221" w:rsidRDefault="00AD35BA" w:rsidP="00AD35BA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DEFD8F3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D035" w14:textId="194E2218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418,405</w:t>
            </w:r>
          </w:p>
        </w:tc>
        <w:tc>
          <w:tcPr>
            <w:tcW w:w="270" w:type="dxa"/>
          </w:tcPr>
          <w:p w14:paraId="2AA55660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1A9326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DBB9B" w14:textId="039A6948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397,781</w:t>
            </w:r>
          </w:p>
        </w:tc>
        <w:tc>
          <w:tcPr>
            <w:tcW w:w="240" w:type="dxa"/>
          </w:tcPr>
          <w:p w14:paraId="3F93064C" w14:textId="77777777" w:rsidR="00AD35BA" w:rsidRPr="005F0221" w:rsidRDefault="00AD35BA" w:rsidP="00AD35BA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42A4001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C731D" w14:textId="02F8C384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344,507</w:t>
            </w:r>
          </w:p>
        </w:tc>
        <w:tc>
          <w:tcPr>
            <w:tcW w:w="236" w:type="dxa"/>
          </w:tcPr>
          <w:p w14:paraId="595923DB" w14:textId="77777777" w:rsidR="00AD35BA" w:rsidRPr="005F0221" w:rsidRDefault="00AD35BA" w:rsidP="00AD35BA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AC4C48F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680FF" w14:textId="41D31EE1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322,765</w:t>
            </w:r>
          </w:p>
        </w:tc>
      </w:tr>
      <w:tr w:rsidR="00AD35BA" w:rsidRPr="005F0221" w14:paraId="56B435FF" w14:textId="77777777" w:rsidTr="004977F4">
        <w:tc>
          <w:tcPr>
            <w:tcW w:w="2538" w:type="dxa"/>
          </w:tcPr>
          <w:p w14:paraId="0D0A7AC5" w14:textId="468CA738" w:rsidR="00AD35BA" w:rsidRPr="005F0221" w:rsidRDefault="00AD35BA" w:rsidP="00AD35BA">
            <w:pPr>
              <w:ind w:left="163" w:right="-10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00229E" w14:textId="77777777" w:rsidR="00AD35BA" w:rsidRDefault="00AD35BA" w:rsidP="00AD35BA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148485" w14:textId="4CA3E031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152,172</w:t>
            </w:r>
          </w:p>
        </w:tc>
        <w:tc>
          <w:tcPr>
            <w:tcW w:w="270" w:type="dxa"/>
          </w:tcPr>
          <w:p w14:paraId="3C2CE1EB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2E528E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3DB06" w14:textId="5E71244B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147,063</w:t>
            </w:r>
          </w:p>
        </w:tc>
        <w:tc>
          <w:tcPr>
            <w:tcW w:w="240" w:type="dxa"/>
          </w:tcPr>
          <w:p w14:paraId="6056492C" w14:textId="77777777" w:rsidR="00AD35BA" w:rsidRPr="005F0221" w:rsidRDefault="00AD35BA" w:rsidP="00AD35BA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6F57C0B" w14:textId="77777777" w:rsidR="00AD35BA" w:rsidRDefault="00AD35BA" w:rsidP="00AD35BA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20E93" w14:textId="63E04B03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233,722</w:t>
            </w:r>
          </w:p>
        </w:tc>
        <w:tc>
          <w:tcPr>
            <w:tcW w:w="236" w:type="dxa"/>
          </w:tcPr>
          <w:p w14:paraId="26360554" w14:textId="77777777" w:rsidR="00AD35BA" w:rsidRPr="005F0221" w:rsidRDefault="00AD35BA" w:rsidP="00AD35BA">
            <w:pPr>
              <w:tabs>
                <w:tab w:val="decimal" w:pos="14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5927BE3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73EE3" w14:textId="61568928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228,321</w:t>
            </w:r>
          </w:p>
        </w:tc>
      </w:tr>
      <w:tr w:rsidR="00AD35BA" w:rsidRPr="005F0221" w14:paraId="535E5A31" w14:textId="77777777" w:rsidTr="00BF5523">
        <w:tc>
          <w:tcPr>
            <w:tcW w:w="2538" w:type="dxa"/>
          </w:tcPr>
          <w:p w14:paraId="5A8865EE" w14:textId="77777777" w:rsidR="00AD35BA" w:rsidRPr="005F0221" w:rsidRDefault="00AD35BA" w:rsidP="00AD35B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DBB4F27" w14:textId="44B1376D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3,755,331</w:t>
            </w:r>
          </w:p>
        </w:tc>
        <w:tc>
          <w:tcPr>
            <w:tcW w:w="270" w:type="dxa"/>
            <w:vAlign w:val="center"/>
          </w:tcPr>
          <w:p w14:paraId="55D85007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2F39C" w14:textId="38E40BC4" w:rsidR="00AD35BA" w:rsidRPr="006265E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40" w:type="dxa"/>
          </w:tcPr>
          <w:p w14:paraId="48C8840F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4F7F0BDD" w14:textId="35F23E4B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3,523,808</w:t>
            </w:r>
          </w:p>
        </w:tc>
        <w:tc>
          <w:tcPr>
            <w:tcW w:w="236" w:type="dxa"/>
            <w:vAlign w:val="center"/>
          </w:tcPr>
          <w:p w14:paraId="57F70403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61C20E" w14:textId="294C9C56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</w:tr>
      <w:tr w:rsidR="00AD35BA" w:rsidRPr="005F0221" w14:paraId="747EFAAC" w14:textId="77777777" w:rsidTr="00BF5523">
        <w:tc>
          <w:tcPr>
            <w:tcW w:w="2538" w:type="dxa"/>
          </w:tcPr>
          <w:p w14:paraId="65B6F219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F220AD9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F3189" w14:textId="458A453A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(365,640)</w:t>
            </w:r>
          </w:p>
        </w:tc>
        <w:tc>
          <w:tcPr>
            <w:tcW w:w="270" w:type="dxa"/>
            <w:vAlign w:val="center"/>
          </w:tcPr>
          <w:p w14:paraId="014C44F1" w14:textId="77777777" w:rsidR="00AD35BA" w:rsidRPr="005F0221" w:rsidRDefault="00AD35BA" w:rsidP="00AD35BA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FD81CD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96994C7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7BAF40" w14:textId="77777777" w:rsidR="00AD35BA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9A03B" w14:textId="5F8C5B13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(333,583)</w:t>
            </w:r>
          </w:p>
        </w:tc>
        <w:tc>
          <w:tcPr>
            <w:tcW w:w="236" w:type="dxa"/>
            <w:vAlign w:val="center"/>
          </w:tcPr>
          <w:p w14:paraId="7C44D6F7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77F7B245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35BA" w:rsidRPr="005F0221" w14:paraId="27D85CCF" w14:textId="77777777" w:rsidTr="004977F4">
        <w:trPr>
          <w:trHeight w:val="77"/>
        </w:trPr>
        <w:tc>
          <w:tcPr>
            <w:tcW w:w="2538" w:type="dxa"/>
          </w:tcPr>
          <w:p w14:paraId="46639132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1AB9865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2E1DD" w14:textId="3F365F61" w:rsidR="00AD35BA" w:rsidRPr="005F0221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70" w:type="dxa"/>
          </w:tcPr>
          <w:p w14:paraId="42EFCCCD" w14:textId="77777777" w:rsidR="00AD35BA" w:rsidRPr="005F0221" w:rsidRDefault="00AD35BA" w:rsidP="00AD35BA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0B56F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8D1873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32E753EA" w14:textId="77777777" w:rsidR="00AD35BA" w:rsidRDefault="00AD35BA" w:rsidP="00AD35BA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70E66E" w14:textId="4CDB0E0D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36" w:type="dxa"/>
          </w:tcPr>
          <w:p w14:paraId="7844BA10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A2E92D" w14:textId="77777777" w:rsidR="00AD35BA" w:rsidRPr="005F0221" w:rsidRDefault="00AD35BA" w:rsidP="00AD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90F4D6" w14:textId="4ADE794B" w:rsidR="005D7726" w:rsidRPr="00411CFF" w:rsidRDefault="005D772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</w:rPr>
      </w:pPr>
    </w:p>
    <w:p w14:paraId="40384614" w14:textId="77777777" w:rsidR="00827935" w:rsidRDefault="0082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1E5A81D" w14:textId="46EE54CE" w:rsidR="00B91A0D" w:rsidRPr="00B4269E" w:rsidRDefault="001037B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5299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6F1A4E" w14:textId="77777777" w:rsidR="00B96B62" w:rsidRPr="00B4269E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B4269E" w14:paraId="0898C9CB" w14:textId="77777777" w:rsidTr="00B31678">
        <w:tc>
          <w:tcPr>
            <w:tcW w:w="5787" w:type="dxa"/>
          </w:tcPr>
          <w:p w14:paraId="6B50FDE5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1D29390C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14:paraId="517E48C4" w14:textId="0AB6F05A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</w:t>
            </w:r>
            <w:r w:rsidR="00C033A4" w:rsidRPr="00B4269E">
              <w:rPr>
                <w:rFonts w:asciiTheme="majorBidi" w:hAnsiTheme="majorBidi" w:cstheme="majorBidi"/>
                <w:lang w:val="en-US"/>
              </w:rPr>
              <w:t>6</w:t>
            </w:r>
            <w:r w:rsidR="00FD6B8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74BA6503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6" w:type="dxa"/>
          </w:tcPr>
          <w:p w14:paraId="2DC20DD1" w14:textId="272F6831" w:rsidR="00B96B62" w:rsidRPr="00B4269E" w:rsidRDefault="0020635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FD6B8F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B96B62" w:rsidRPr="00B4269E" w14:paraId="318311E0" w14:textId="77777777" w:rsidTr="00B31678">
        <w:trPr>
          <w:trHeight w:val="353"/>
        </w:trPr>
        <w:tc>
          <w:tcPr>
            <w:tcW w:w="5787" w:type="dxa"/>
          </w:tcPr>
          <w:p w14:paraId="6882336E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FBF620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0E1E0A70" w14:textId="77777777" w:rsidR="00B96B62" w:rsidRPr="00B4269E" w:rsidRDefault="00B96B6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B58" w:rsidRPr="00B4269E" w14:paraId="0FFA0338" w14:textId="77777777" w:rsidTr="00B31678">
        <w:tc>
          <w:tcPr>
            <w:tcW w:w="5787" w:type="dxa"/>
          </w:tcPr>
          <w:p w14:paraId="7EF21767" w14:textId="37D0C3E9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878C12E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B97D7CE" w14:textId="00809944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EE0">
              <w:rPr>
                <w:rFonts w:asciiTheme="majorBidi" w:hAnsiTheme="majorBidi" w:cstheme="majorBidi"/>
                <w:sz w:val="30"/>
                <w:szCs w:val="30"/>
              </w:rPr>
              <w:t>141,801</w:t>
            </w:r>
          </w:p>
        </w:tc>
        <w:tc>
          <w:tcPr>
            <w:tcW w:w="270" w:type="dxa"/>
          </w:tcPr>
          <w:p w14:paraId="4B3EC85C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99590C" w14:textId="4849CDB9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150,923</w:t>
            </w:r>
          </w:p>
        </w:tc>
      </w:tr>
      <w:tr w:rsidR="00B57B58" w:rsidRPr="00B4269E" w14:paraId="5B40D47E" w14:textId="77777777" w:rsidTr="00B31678">
        <w:tc>
          <w:tcPr>
            <w:tcW w:w="5787" w:type="dxa"/>
          </w:tcPr>
          <w:p w14:paraId="42F20B60" w14:textId="4CF0EA9F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AAB3857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9D52F8" w14:textId="77777777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84ED7B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97450D" w14:textId="77777777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B58" w:rsidRPr="00B4269E" w14:paraId="55CE2A38" w14:textId="77777777" w:rsidTr="00744E51">
        <w:tc>
          <w:tcPr>
            <w:tcW w:w="5787" w:type="dxa"/>
          </w:tcPr>
          <w:p w14:paraId="1F740007" w14:textId="5165C5EE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14:paraId="4031C258" w14:textId="49275022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33" w:type="dxa"/>
            <w:shd w:val="clear" w:color="auto" w:fill="auto"/>
          </w:tcPr>
          <w:p w14:paraId="4FF96D7A" w14:textId="77786853" w:rsidR="00B57B58" w:rsidRDefault="0013329B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612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7B58" w:rsidRPr="006C3F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12BA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2EE9D469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699FB" w14:textId="761F7D11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26,665</w:t>
            </w:r>
          </w:p>
        </w:tc>
      </w:tr>
      <w:tr w:rsidR="00B57B58" w:rsidRPr="00B4269E" w14:paraId="54858ACB" w14:textId="77777777" w:rsidTr="00744E51">
        <w:tc>
          <w:tcPr>
            <w:tcW w:w="5787" w:type="dxa"/>
          </w:tcPr>
          <w:p w14:paraId="789F0F54" w14:textId="657A5562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91C0467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2E192B3" w14:textId="65C21DEA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C23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12BA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72C5A81A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CEEDCD" w14:textId="7E1B6C89" w:rsidR="00B57B58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50,704</w:t>
            </w:r>
          </w:p>
        </w:tc>
      </w:tr>
      <w:tr w:rsidR="002171C7" w:rsidRPr="00B4269E" w14:paraId="3CADB952" w14:textId="77777777" w:rsidTr="00744E51">
        <w:tc>
          <w:tcPr>
            <w:tcW w:w="5787" w:type="dxa"/>
          </w:tcPr>
          <w:p w14:paraId="4C46ED45" w14:textId="1ACCFF08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8095B70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05BCB0" w14:textId="45608D34" w:rsidR="002171C7" w:rsidRPr="00FC2392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FD8">
              <w:rPr>
                <w:rFonts w:asciiTheme="majorBidi" w:hAnsiTheme="majorBidi" w:cstheme="majorBidi"/>
                <w:sz w:val="30"/>
                <w:szCs w:val="30"/>
              </w:rPr>
              <w:t>35,52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24A672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E123CA8" w14:textId="2415DFAE" w:rsidR="002171C7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36,042</w:t>
            </w:r>
          </w:p>
        </w:tc>
      </w:tr>
      <w:tr w:rsidR="002171C7" w:rsidRPr="00B4269E" w14:paraId="11C362BA" w14:textId="77777777" w:rsidTr="00B31678">
        <w:trPr>
          <w:trHeight w:val="452"/>
        </w:trPr>
        <w:tc>
          <w:tcPr>
            <w:tcW w:w="5787" w:type="dxa"/>
          </w:tcPr>
          <w:p w14:paraId="500E331F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4BCC03DA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CBCA8FF" w14:textId="7502A560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92">
              <w:rPr>
                <w:rFonts w:asciiTheme="majorBidi" w:hAnsiTheme="majorBidi" w:cstheme="majorBidi"/>
                <w:sz w:val="30"/>
                <w:szCs w:val="30"/>
              </w:rPr>
              <w:t>169,67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AC2092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26A441A" w14:textId="46381E95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123,020</w:t>
            </w:r>
          </w:p>
        </w:tc>
      </w:tr>
      <w:tr w:rsidR="002171C7" w:rsidRPr="00B4269E" w14:paraId="059D780F" w14:textId="77777777" w:rsidTr="00B31678">
        <w:tc>
          <w:tcPr>
            <w:tcW w:w="5787" w:type="dxa"/>
          </w:tcPr>
          <w:p w14:paraId="0FAF45C7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2148C5A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594736" w14:textId="0BBF667F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440,307</w:t>
            </w:r>
          </w:p>
        </w:tc>
        <w:tc>
          <w:tcPr>
            <w:tcW w:w="270" w:type="dxa"/>
          </w:tcPr>
          <w:p w14:paraId="710DDFBF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3C4D896A" w14:textId="207872CE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387,354</w:t>
            </w:r>
          </w:p>
        </w:tc>
      </w:tr>
      <w:tr w:rsidR="002171C7" w:rsidRPr="00B4269E" w14:paraId="327CE6C9" w14:textId="77777777" w:rsidTr="00B31678">
        <w:tc>
          <w:tcPr>
            <w:tcW w:w="5787" w:type="dxa"/>
          </w:tcPr>
          <w:p w14:paraId="0513950B" w14:textId="44D842CB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46C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</w:tcPr>
          <w:p w14:paraId="5B49864F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B27132" w14:textId="48CBD59A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392"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14:paraId="0EAD659B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14:paraId="2D1FA801" w14:textId="6C20460A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</w:tr>
      <w:tr w:rsidR="002171C7" w:rsidRPr="00B4269E" w14:paraId="78E26060" w14:textId="77777777" w:rsidTr="00B31678">
        <w:tc>
          <w:tcPr>
            <w:tcW w:w="5787" w:type="dxa"/>
          </w:tcPr>
          <w:p w14:paraId="7CAE7E3D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DE677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4EF4A41" w14:textId="4ECE4904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364,230</w:t>
            </w:r>
          </w:p>
        </w:tc>
        <w:tc>
          <w:tcPr>
            <w:tcW w:w="270" w:type="dxa"/>
          </w:tcPr>
          <w:p w14:paraId="1B009674" w14:textId="77777777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9896EB" w14:textId="082AC9AF" w:rsidR="002171C7" w:rsidRPr="00B4269E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311,277</w:t>
            </w:r>
          </w:p>
        </w:tc>
      </w:tr>
    </w:tbl>
    <w:p w14:paraId="06C7F737" w14:textId="38DBF8DD" w:rsidR="00E1753B" w:rsidRDefault="00E1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BE50E1" w14:textId="47B7BB07" w:rsidR="00401029" w:rsidRPr="00B4269E" w:rsidRDefault="001037B7" w:rsidP="001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01029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4318C73" w14:textId="77777777" w:rsidR="007C50C8" w:rsidRPr="00B4269E" w:rsidRDefault="007C50C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837"/>
        <w:gridCol w:w="1260"/>
        <w:gridCol w:w="270"/>
        <w:gridCol w:w="1170"/>
      </w:tblGrid>
      <w:tr w:rsidR="002A40B8" w:rsidRPr="00B4269E" w14:paraId="568F1E3C" w14:textId="77777777" w:rsidTr="00144D02">
        <w:tc>
          <w:tcPr>
            <w:tcW w:w="5760" w:type="dxa"/>
          </w:tcPr>
          <w:p w14:paraId="6BE5E0E8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7" w:type="dxa"/>
          </w:tcPr>
          <w:p w14:paraId="6CF208E8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1C4CAA63" w14:textId="371885FD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FD6B8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4431666A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3632D12B" w14:textId="42D9150D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FD6B8F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2A40B8" w:rsidRPr="00B4269E" w14:paraId="34D26DE3" w14:textId="77777777" w:rsidTr="00144D02">
        <w:tc>
          <w:tcPr>
            <w:tcW w:w="5760" w:type="dxa"/>
          </w:tcPr>
          <w:p w14:paraId="4B87C5CD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7" w:type="dxa"/>
          </w:tcPr>
          <w:p w14:paraId="32BC39CB" w14:textId="77777777" w:rsidR="002A40B8" w:rsidRPr="00B4269E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0" w:type="dxa"/>
            <w:gridSpan w:val="3"/>
          </w:tcPr>
          <w:p w14:paraId="7A01DEEF" w14:textId="77777777" w:rsidR="002A40B8" w:rsidRPr="00B4269E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B58" w:rsidRPr="00B4269E" w14:paraId="603C07FD" w14:textId="77777777" w:rsidTr="00144D02">
        <w:tc>
          <w:tcPr>
            <w:tcW w:w="5760" w:type="dxa"/>
          </w:tcPr>
          <w:p w14:paraId="07CE6912" w14:textId="77777777" w:rsidR="00B57B58" w:rsidRPr="00B4269E" w:rsidRDefault="00B57B58" w:rsidP="00B57B58">
            <w:pPr>
              <w:pStyle w:val="Heading9"/>
              <w:rPr>
                <w:rFonts w:asciiTheme="majorBidi" w:hAnsiTheme="majorBidi" w:cstheme="majorBidi"/>
              </w:rPr>
            </w:pPr>
            <w:r w:rsidRPr="00B426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837" w:type="dxa"/>
          </w:tcPr>
          <w:p w14:paraId="14A19595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437E5" w14:textId="1C0F89AB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1BBE">
              <w:rPr>
                <w:rFonts w:asciiTheme="majorBidi" w:hAnsiTheme="majorBidi" w:cstheme="majorBidi"/>
                <w:sz w:val="30"/>
                <w:szCs w:val="30"/>
              </w:rPr>
              <w:t>112,413</w:t>
            </w:r>
          </w:p>
        </w:tc>
        <w:tc>
          <w:tcPr>
            <w:tcW w:w="270" w:type="dxa"/>
          </w:tcPr>
          <w:p w14:paraId="5510F999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43F46" w14:textId="0AF13F31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53,321</w:t>
            </w:r>
          </w:p>
        </w:tc>
      </w:tr>
      <w:tr w:rsidR="00B57B58" w:rsidRPr="00B4269E" w14:paraId="2E1AC1D3" w14:textId="77777777" w:rsidTr="00144D02">
        <w:tc>
          <w:tcPr>
            <w:tcW w:w="5760" w:type="dxa"/>
          </w:tcPr>
          <w:p w14:paraId="7A0B7183" w14:textId="6D36AEF8" w:rsidR="00B57B58" w:rsidRPr="00B4269E" w:rsidRDefault="00B57B58" w:rsidP="00B57B58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B4269E">
              <w:rPr>
                <w:rFonts w:asciiTheme="majorBidi" w:hAnsiTheme="majorBidi" w:cstheme="majorBidi"/>
                <w:cs/>
              </w:rPr>
              <w:t>ค่าเผื่อการปรับล</w:t>
            </w:r>
            <w:r>
              <w:rPr>
                <w:rFonts w:asciiTheme="majorBidi" w:hAnsiTheme="majorBidi" w:cstheme="majorBidi" w:hint="cs"/>
                <w:cs/>
              </w:rPr>
              <w:t>ดเป็นมูลค่าสุทธิ</w:t>
            </w:r>
            <w:r w:rsidRPr="00B4269E">
              <w:rPr>
                <w:rFonts w:asciiTheme="majorBidi" w:hAnsiTheme="majorBidi" w:cstheme="majorBidi"/>
                <w:cs/>
              </w:rPr>
              <w:t>ที่</w:t>
            </w:r>
            <w:r>
              <w:rPr>
                <w:rFonts w:asciiTheme="majorBidi" w:hAnsiTheme="majorBidi" w:cstheme="majorBidi" w:hint="cs"/>
                <w:cs/>
              </w:rPr>
              <w:t>คาดว่า</w:t>
            </w:r>
            <w:r w:rsidRPr="00B4269E">
              <w:rPr>
                <w:rFonts w:asciiTheme="majorBidi" w:hAnsiTheme="majorBidi" w:cstheme="majorBidi"/>
                <w:cs/>
              </w:rPr>
              <w:t>จะได้รับ</w:t>
            </w:r>
          </w:p>
        </w:tc>
        <w:tc>
          <w:tcPr>
            <w:tcW w:w="837" w:type="dxa"/>
          </w:tcPr>
          <w:p w14:paraId="240EB16B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B90F0A" w14:textId="32DFF5B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7E8">
              <w:rPr>
                <w:rFonts w:asciiTheme="majorBidi" w:hAnsiTheme="majorBidi" w:cstheme="majorBidi"/>
                <w:sz w:val="30"/>
                <w:szCs w:val="30"/>
              </w:rPr>
              <w:t>(65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D07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82E32C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520871" w14:textId="1D6ADCED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(1,745)</w:t>
            </w:r>
          </w:p>
        </w:tc>
      </w:tr>
      <w:tr w:rsidR="00B57B58" w:rsidRPr="00B4269E" w14:paraId="1AF0114B" w14:textId="77777777" w:rsidTr="00144D02">
        <w:tc>
          <w:tcPr>
            <w:tcW w:w="5760" w:type="dxa"/>
          </w:tcPr>
          <w:p w14:paraId="538A8F45" w14:textId="77777777" w:rsidR="00B57B58" w:rsidRPr="00B4269E" w:rsidRDefault="00B57B58" w:rsidP="00B57B58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B4269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37" w:type="dxa"/>
          </w:tcPr>
          <w:p w14:paraId="05A73F2F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2F9DE0" w14:textId="06E57154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111,75</w:t>
            </w:r>
            <w:r w:rsidR="0013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C8963B" w14:textId="77777777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83904" w14:textId="47F50F9D" w:rsidR="00B57B58" w:rsidRPr="00B4269E" w:rsidRDefault="00B57B58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51,576</w:t>
            </w:r>
          </w:p>
        </w:tc>
      </w:tr>
    </w:tbl>
    <w:p w14:paraId="0D694750" w14:textId="40639AA0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340A2B" w14:textId="1AE17FD0" w:rsidR="00E82227" w:rsidRDefault="00E8222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82227" w:rsidSect="00AD35B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14"/>
          <w:cols w:space="720"/>
          <w:titlePg/>
        </w:sectPr>
      </w:pPr>
    </w:p>
    <w:p w14:paraId="6F35235B" w14:textId="7D2FEF16" w:rsidR="000A7ADE" w:rsidRPr="0034568D" w:rsidRDefault="00186808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="00681CA3" w:rsidRPr="004977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A7ADE" w:rsidRPr="004977F4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0A7ADE" w:rsidRPr="004977F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อาคารและอุปกรณ์</w:t>
      </w:r>
      <w:r w:rsidR="000B6F7B" w:rsidRPr="0034568D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301AD94" w14:textId="4E3F5AD5" w:rsidR="00F60C24" w:rsidRPr="0034568D" w:rsidRDefault="00F60C24" w:rsidP="00F60C2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2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170"/>
        <w:gridCol w:w="63"/>
        <w:gridCol w:w="207"/>
        <w:gridCol w:w="63"/>
        <w:gridCol w:w="1242"/>
        <w:gridCol w:w="18"/>
        <w:gridCol w:w="9"/>
      </w:tblGrid>
      <w:tr w:rsidR="0034568D" w:rsidRPr="0034568D" w14:paraId="6104EB5E" w14:textId="77777777" w:rsidTr="00CD61AB">
        <w:tc>
          <w:tcPr>
            <w:tcW w:w="6390" w:type="dxa"/>
          </w:tcPr>
          <w:p w14:paraId="469AB6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29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0F74284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63A05D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2AFF892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3CD0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23B8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56005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D13C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591A4CE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65D3E1C4" w14:textId="77777777" w:rsidTr="00CD61AB">
        <w:tc>
          <w:tcPr>
            <w:tcW w:w="6390" w:type="dxa"/>
          </w:tcPr>
          <w:p w14:paraId="14C670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BE4572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21EF511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5070A3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A1ED90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C79030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97574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A08767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1B4B61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CBAD03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F425197" w14:textId="77777777" w:rsidTr="00CD61AB">
        <w:tc>
          <w:tcPr>
            <w:tcW w:w="6390" w:type="dxa"/>
          </w:tcPr>
          <w:p w14:paraId="0C89171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2477CA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0B85444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299CB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3116B36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EED2F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C3A8E9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7E15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917EB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5B797A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5F2971A0" w14:textId="77777777" w:rsidTr="00CD61AB">
        <w:trPr>
          <w:trHeight w:val="80"/>
        </w:trPr>
        <w:tc>
          <w:tcPr>
            <w:tcW w:w="6390" w:type="dxa"/>
          </w:tcPr>
          <w:p w14:paraId="1E40D8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CC42F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0F30FB4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524C9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4F6381F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77D6D5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D7AA0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A35E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B62EF6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D87007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5628D0AF" w14:textId="77777777" w:rsidTr="00CD61AB">
        <w:trPr>
          <w:gridAfter w:val="1"/>
          <w:wAfter w:w="9" w:type="dxa"/>
        </w:trPr>
        <w:tc>
          <w:tcPr>
            <w:tcW w:w="6390" w:type="dxa"/>
            <w:vAlign w:val="bottom"/>
          </w:tcPr>
          <w:p w14:paraId="53F9014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03" w:type="dxa"/>
            <w:gridSpan w:val="13"/>
          </w:tcPr>
          <w:p w14:paraId="12B21DA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3C5950F9" w14:textId="77777777" w:rsidTr="004F3690">
        <w:tc>
          <w:tcPr>
            <w:tcW w:w="6390" w:type="dxa"/>
          </w:tcPr>
          <w:p w14:paraId="76DA9F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C31F16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427F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31F2A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7D04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53F2B0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DBE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9BDCE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76608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086240B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B8F" w:rsidRPr="00FB2AC7" w14:paraId="3E805DA1" w14:textId="77777777" w:rsidTr="004F3690">
        <w:tc>
          <w:tcPr>
            <w:tcW w:w="6390" w:type="dxa"/>
          </w:tcPr>
          <w:p w14:paraId="6E38DF3E" w14:textId="1F64D4DA" w:rsidR="00FD6B8F" w:rsidRPr="00FB2AC7" w:rsidRDefault="00FD6B8F" w:rsidP="00FD6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1 </w:t>
            </w: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FB2AC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</w:tcPr>
          <w:p w14:paraId="16D9336E" w14:textId="7A46685D" w:rsidR="00FD6B8F" w:rsidRPr="00FD6B8F" w:rsidRDefault="00FD6B8F" w:rsidP="00FD6B8F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</w:rPr>
              <w:t>10,364,719</w:t>
            </w:r>
          </w:p>
        </w:tc>
        <w:tc>
          <w:tcPr>
            <w:tcW w:w="270" w:type="dxa"/>
          </w:tcPr>
          <w:p w14:paraId="2596B7A3" w14:textId="77777777" w:rsidR="00FD6B8F" w:rsidRPr="00FD6B8F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0FB64B" w14:textId="7A1EA853" w:rsidR="00FD6B8F" w:rsidRPr="00FD6B8F" w:rsidRDefault="00FD6B8F" w:rsidP="00FD6B8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138,49</w:t>
            </w: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4FD11910" w14:textId="77777777" w:rsidR="00FD6B8F" w:rsidRPr="00FD6B8F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3BB4F09" w14:textId="052C71C4" w:rsidR="00FD6B8F" w:rsidRPr="00FD6B8F" w:rsidRDefault="00FD6B8F" w:rsidP="00FD6B8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70,111</w:t>
            </w:r>
          </w:p>
        </w:tc>
        <w:tc>
          <w:tcPr>
            <w:tcW w:w="270" w:type="dxa"/>
          </w:tcPr>
          <w:p w14:paraId="63D3C60A" w14:textId="77777777" w:rsidR="00FD6B8F" w:rsidRPr="00FD6B8F" w:rsidRDefault="00FD6B8F" w:rsidP="00FD6B8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614932" w14:textId="15151830" w:rsidR="00FD6B8F" w:rsidRPr="00FD6B8F" w:rsidRDefault="00FD6B8F" w:rsidP="00FD6B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17,367</w:t>
            </w:r>
          </w:p>
        </w:tc>
        <w:tc>
          <w:tcPr>
            <w:tcW w:w="270" w:type="dxa"/>
            <w:gridSpan w:val="2"/>
          </w:tcPr>
          <w:p w14:paraId="0541DBA9" w14:textId="77777777" w:rsidR="00FD6B8F" w:rsidRPr="00FD6B8F" w:rsidRDefault="00FD6B8F" w:rsidP="00FD6B8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A94835D" w14:textId="654DB4D0" w:rsidR="00FD6B8F" w:rsidRPr="00FD6B8F" w:rsidRDefault="00FD6B8F" w:rsidP="00FD6B8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10,590,687</w:t>
            </w:r>
          </w:p>
        </w:tc>
      </w:tr>
      <w:tr w:rsidR="00FD6B8F" w:rsidRPr="0034568D" w14:paraId="744E7DBF" w14:textId="77777777" w:rsidTr="00CD61AB">
        <w:tc>
          <w:tcPr>
            <w:tcW w:w="6390" w:type="dxa"/>
          </w:tcPr>
          <w:p w14:paraId="04AC37BC" w14:textId="0BA5C455" w:rsidR="00FD6B8F" w:rsidRPr="0034568D" w:rsidRDefault="00FD6B8F" w:rsidP="00FD6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5DE2D06E" w14:textId="711E856C" w:rsidR="00FD6B8F" w:rsidRPr="0034568D" w:rsidRDefault="00FD6B8F" w:rsidP="00FD6B8F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1,508,344</w:t>
            </w:r>
          </w:p>
        </w:tc>
        <w:tc>
          <w:tcPr>
            <w:tcW w:w="270" w:type="dxa"/>
          </w:tcPr>
          <w:p w14:paraId="61630172" w14:textId="77777777" w:rsidR="00FD6B8F" w:rsidRPr="0034568D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B6B6D" w14:textId="3AF175B9" w:rsidR="00FD6B8F" w:rsidRPr="00BC20E8" w:rsidRDefault="00FD6B8F" w:rsidP="00FD6B8F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10,492</w:t>
            </w:r>
          </w:p>
        </w:tc>
        <w:tc>
          <w:tcPr>
            <w:tcW w:w="236" w:type="dxa"/>
          </w:tcPr>
          <w:p w14:paraId="3894F57D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459A7B6D" w14:textId="5C3E0CDA" w:rsidR="00FD6B8F" w:rsidRPr="00BC20E8" w:rsidRDefault="00FD6B8F" w:rsidP="00FD6B8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2,654</w:t>
            </w:r>
          </w:p>
        </w:tc>
        <w:tc>
          <w:tcPr>
            <w:tcW w:w="270" w:type="dxa"/>
          </w:tcPr>
          <w:p w14:paraId="527DD538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69B044" w14:textId="537FEE72" w:rsidR="00FD6B8F" w:rsidRPr="00BC20E8" w:rsidRDefault="00FD6B8F" w:rsidP="00FD6B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10,359</w:t>
            </w:r>
          </w:p>
        </w:tc>
        <w:tc>
          <w:tcPr>
            <w:tcW w:w="270" w:type="dxa"/>
            <w:gridSpan w:val="2"/>
          </w:tcPr>
          <w:p w14:paraId="319C0243" w14:textId="77777777" w:rsidR="00FD6B8F" w:rsidRPr="0034568D" w:rsidRDefault="00FD6B8F" w:rsidP="00FD6B8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90F8AD9" w14:textId="6DEB70CA" w:rsidR="00FD6B8F" w:rsidRPr="0034568D" w:rsidRDefault="00FD6B8F" w:rsidP="00FD6B8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1,531,849</w:t>
            </w:r>
          </w:p>
        </w:tc>
      </w:tr>
      <w:tr w:rsidR="00FD6B8F" w:rsidRPr="0034568D" w14:paraId="3BD478B5" w14:textId="77777777" w:rsidTr="00CD61AB">
        <w:tc>
          <w:tcPr>
            <w:tcW w:w="6390" w:type="dxa"/>
          </w:tcPr>
          <w:p w14:paraId="023AFD34" w14:textId="1C5252CF" w:rsidR="00FD6B8F" w:rsidRPr="0034568D" w:rsidRDefault="00FD6B8F" w:rsidP="00FD6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2C106E43" w14:textId="7C52EC5E" w:rsidR="00FD6B8F" w:rsidRPr="0034568D" w:rsidRDefault="00FD6B8F" w:rsidP="00FD6B8F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(2,833,812)</w:t>
            </w:r>
          </w:p>
        </w:tc>
        <w:tc>
          <w:tcPr>
            <w:tcW w:w="270" w:type="dxa"/>
          </w:tcPr>
          <w:p w14:paraId="0D62C6EE" w14:textId="77777777" w:rsidR="00FD6B8F" w:rsidRPr="0034568D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640A0" w14:textId="1442BD13" w:rsidR="00FD6B8F" w:rsidRPr="00BC20E8" w:rsidRDefault="00FD6B8F" w:rsidP="00A1521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9FB63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E4DE6D2" w14:textId="5F5C3D2B" w:rsidR="00FD6B8F" w:rsidRPr="00BC20E8" w:rsidRDefault="00FD6B8F" w:rsidP="004F1FF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CE8AB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96D4EB" w14:textId="70A38E75" w:rsidR="00FD6B8F" w:rsidRPr="00BC20E8" w:rsidRDefault="00FD6B8F" w:rsidP="004F1FF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730B53" w14:textId="77777777" w:rsidR="00FD6B8F" w:rsidRPr="0034568D" w:rsidRDefault="00FD6B8F" w:rsidP="00FD6B8F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28861B5D" w14:textId="4D9D17AA" w:rsidR="00FD6B8F" w:rsidRPr="0034568D" w:rsidRDefault="00FD6B8F" w:rsidP="00B57B5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(2,833,812)</w:t>
            </w:r>
          </w:p>
        </w:tc>
      </w:tr>
      <w:tr w:rsidR="00FD6B8F" w:rsidRPr="0034568D" w14:paraId="798AF151" w14:textId="77777777" w:rsidTr="00CD61AB">
        <w:tc>
          <w:tcPr>
            <w:tcW w:w="6390" w:type="dxa"/>
          </w:tcPr>
          <w:p w14:paraId="61277AE3" w14:textId="2262DCFB" w:rsidR="00FD6B8F" w:rsidRPr="0034568D" w:rsidRDefault="00FD6B8F" w:rsidP="00FD6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24D14" w14:textId="1EA1A3A9" w:rsidR="00FD6B8F" w:rsidRPr="0034568D" w:rsidRDefault="00FD6B8F" w:rsidP="00744E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3C058" w14:textId="77777777" w:rsidR="00FD6B8F" w:rsidRPr="0034568D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6E621" w14:textId="3A104823" w:rsidR="00FD6B8F" w:rsidRPr="00BC20E8" w:rsidRDefault="00FD6B8F" w:rsidP="00FD6B8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D76AFC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A302E13" w14:textId="1DAC33F8" w:rsidR="00FD6B8F" w:rsidRPr="00BC20E8" w:rsidRDefault="00FD6B8F" w:rsidP="00FD6B8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(5,649)</w:t>
            </w:r>
          </w:p>
        </w:tc>
        <w:tc>
          <w:tcPr>
            <w:tcW w:w="270" w:type="dxa"/>
          </w:tcPr>
          <w:p w14:paraId="65645149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5B2C" w14:textId="72526EFB" w:rsidR="00FD6B8F" w:rsidRPr="00BC20E8" w:rsidRDefault="00FD6B8F" w:rsidP="00FD6B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(9,297)</w:t>
            </w:r>
          </w:p>
        </w:tc>
        <w:tc>
          <w:tcPr>
            <w:tcW w:w="270" w:type="dxa"/>
            <w:gridSpan w:val="2"/>
          </w:tcPr>
          <w:p w14:paraId="1AA99847" w14:textId="77777777" w:rsidR="00FD6B8F" w:rsidRPr="0034568D" w:rsidRDefault="00FD6B8F" w:rsidP="00FD6B8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7743A7D8" w14:textId="5F7894BC" w:rsidR="00FD6B8F" w:rsidRPr="0034568D" w:rsidRDefault="00FD6B8F" w:rsidP="00B57B5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(14,946)</w:t>
            </w:r>
          </w:p>
        </w:tc>
      </w:tr>
      <w:tr w:rsidR="00FD6B8F" w:rsidRPr="0034568D" w14:paraId="28C585F1" w14:textId="77777777" w:rsidTr="00CD61AB">
        <w:tc>
          <w:tcPr>
            <w:tcW w:w="6390" w:type="dxa"/>
          </w:tcPr>
          <w:p w14:paraId="27053049" w14:textId="7723AE81" w:rsidR="00FD6B8F" w:rsidRPr="0034568D" w:rsidRDefault="00FD6B8F" w:rsidP="00FD6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5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1A1D5D" w14:textId="2EEA8213" w:rsidR="00FD6B8F" w:rsidRPr="0034568D" w:rsidRDefault="00FD6B8F" w:rsidP="00FD6B8F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9,039,251</w:t>
            </w:r>
          </w:p>
        </w:tc>
        <w:tc>
          <w:tcPr>
            <w:tcW w:w="270" w:type="dxa"/>
          </w:tcPr>
          <w:p w14:paraId="3DE53F25" w14:textId="77777777" w:rsidR="00FD6B8F" w:rsidRPr="0034568D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376D" w14:textId="3A578737" w:rsidR="00FD6B8F" w:rsidRPr="00BC20E8" w:rsidRDefault="00FD6B8F" w:rsidP="00FD6B8F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148,982</w:t>
            </w:r>
          </w:p>
        </w:tc>
        <w:tc>
          <w:tcPr>
            <w:tcW w:w="236" w:type="dxa"/>
          </w:tcPr>
          <w:p w14:paraId="02BF00EE" w14:textId="77777777" w:rsidR="00FD6B8F" w:rsidRPr="00BC20E8" w:rsidRDefault="00FD6B8F" w:rsidP="00FD6B8F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4936401" w14:textId="4AEB0CA4" w:rsidR="00FD6B8F" w:rsidRPr="00BC20E8" w:rsidRDefault="00FD6B8F" w:rsidP="00FD6B8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67,116</w:t>
            </w:r>
          </w:p>
        </w:tc>
        <w:tc>
          <w:tcPr>
            <w:tcW w:w="270" w:type="dxa"/>
          </w:tcPr>
          <w:p w14:paraId="55706763" w14:textId="77777777" w:rsidR="00FD6B8F" w:rsidRPr="00BC20E8" w:rsidRDefault="00FD6B8F" w:rsidP="00FD6B8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B1675" w14:textId="3650CA3E" w:rsidR="00FD6B8F" w:rsidRPr="00BC20E8" w:rsidRDefault="00FD6B8F" w:rsidP="00FD6B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18,429</w:t>
            </w:r>
          </w:p>
        </w:tc>
        <w:tc>
          <w:tcPr>
            <w:tcW w:w="270" w:type="dxa"/>
            <w:gridSpan w:val="2"/>
          </w:tcPr>
          <w:p w14:paraId="79D96A01" w14:textId="77777777" w:rsidR="00FD6B8F" w:rsidRPr="0034568D" w:rsidRDefault="00FD6B8F" w:rsidP="00FD6B8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24C4B0F6" w14:textId="546B7E1F" w:rsidR="00FD6B8F" w:rsidRPr="0034568D" w:rsidRDefault="00FD6B8F" w:rsidP="00FD6B8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9,273,778</w:t>
            </w:r>
          </w:p>
        </w:tc>
      </w:tr>
      <w:tr w:rsidR="00744E51" w:rsidRPr="0034568D" w14:paraId="05939426" w14:textId="77777777" w:rsidTr="00CD61AB">
        <w:tc>
          <w:tcPr>
            <w:tcW w:w="6390" w:type="dxa"/>
          </w:tcPr>
          <w:p w14:paraId="3CB02759" w14:textId="77777777" w:rsidR="00744E51" w:rsidRPr="0034568D" w:rsidRDefault="00744E51" w:rsidP="0074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4CE24F08" w14:textId="75E508FD" w:rsidR="00744E51" w:rsidRPr="00BE7B91" w:rsidRDefault="00744E51" w:rsidP="00744E51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3,277,</w:t>
            </w:r>
            <w:r w:rsidR="00BE7B91" w:rsidRPr="00BE7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0" w:type="dxa"/>
          </w:tcPr>
          <w:p w14:paraId="20FECD9C" w14:textId="77777777" w:rsidR="00744E51" w:rsidRPr="00BE7B91" w:rsidRDefault="00744E51" w:rsidP="00744E51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229C22" w14:textId="72C7D5CB" w:rsidR="00744E51" w:rsidRPr="00BE7B91" w:rsidRDefault="00744E51" w:rsidP="00744E51">
            <w:pPr>
              <w:pStyle w:val="acctfourfigures"/>
              <w:tabs>
                <w:tab w:val="clear" w:pos="765"/>
                <w:tab w:val="decimal" w:pos="1120"/>
                <w:tab w:val="decimal" w:pos="1157"/>
              </w:tabs>
              <w:spacing w:line="240" w:lineRule="auto"/>
              <w:ind w:left="-117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10,784</w:t>
            </w:r>
          </w:p>
        </w:tc>
        <w:tc>
          <w:tcPr>
            <w:tcW w:w="236" w:type="dxa"/>
          </w:tcPr>
          <w:p w14:paraId="4CCCA29C" w14:textId="77777777" w:rsidR="00744E51" w:rsidRPr="00BE7B91" w:rsidRDefault="00744E51" w:rsidP="00744E51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18727D7" w14:textId="7BE6D021" w:rsidR="00744E51" w:rsidRPr="00BE7B91" w:rsidRDefault="00744E51" w:rsidP="00744E51">
            <w:pPr>
              <w:pStyle w:val="acctfourfigures"/>
              <w:tabs>
                <w:tab w:val="clear" w:pos="765"/>
                <w:tab w:val="decimal" w:pos="1050"/>
                <w:tab w:val="decimal" w:pos="1224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E7B9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3,966</w:t>
            </w:r>
          </w:p>
        </w:tc>
        <w:tc>
          <w:tcPr>
            <w:tcW w:w="270" w:type="dxa"/>
          </w:tcPr>
          <w:p w14:paraId="191055E6" w14:textId="77777777" w:rsidR="00744E51" w:rsidRPr="00BE7B91" w:rsidRDefault="00744E51" w:rsidP="00744E51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2BC1686" w14:textId="7AC15E5F" w:rsidR="00744E51" w:rsidRPr="00BE7B91" w:rsidRDefault="00744E51" w:rsidP="00744E51">
            <w:pPr>
              <w:pStyle w:val="acctfourfigures"/>
              <w:tabs>
                <w:tab w:val="clear" w:pos="765"/>
                <w:tab w:val="decimal" w:pos="792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9,811</w:t>
            </w:r>
          </w:p>
        </w:tc>
        <w:tc>
          <w:tcPr>
            <w:tcW w:w="270" w:type="dxa"/>
            <w:gridSpan w:val="2"/>
          </w:tcPr>
          <w:p w14:paraId="24B8CE79" w14:textId="77777777" w:rsidR="00744E51" w:rsidRPr="00BE7B91" w:rsidRDefault="00744E51" w:rsidP="00744E51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0D5CFD9" w14:textId="2813C198" w:rsidR="00744E51" w:rsidRPr="00BE7B91" w:rsidRDefault="00744E51" w:rsidP="00744E5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3,302,</w:t>
            </w:r>
            <w:r w:rsidR="00BE7B91" w:rsidRPr="00BE7B91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4D6AB0" w:rsidRPr="0034568D" w14:paraId="0C01B77F" w14:textId="77777777" w:rsidTr="00CD61AB">
        <w:tc>
          <w:tcPr>
            <w:tcW w:w="6390" w:type="dxa"/>
          </w:tcPr>
          <w:p w14:paraId="09A720E4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6BA58F4F" w14:textId="4D604C9B" w:rsidR="004D6AB0" w:rsidRPr="00BE7B91" w:rsidRDefault="004D6AB0" w:rsidP="004D6AB0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(2,310,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956</w:t>
            </w:r>
            <w:r w:rsidRPr="00BE7B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977CAA7" w14:textId="77777777" w:rsidR="004D6AB0" w:rsidRPr="00BE7B9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63360" w14:textId="3C53B044" w:rsidR="004D6AB0" w:rsidRPr="00BE7B91" w:rsidRDefault="004D6AB0" w:rsidP="004D6AB0">
            <w:pPr>
              <w:pStyle w:val="acctfourfigures"/>
              <w:tabs>
                <w:tab w:val="clear" w:pos="765"/>
                <w:tab w:val="decimal" w:pos="651"/>
                <w:tab w:val="decimal" w:pos="71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A105" w14:textId="77777777" w:rsidR="004D6AB0" w:rsidRPr="00BE7B9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E73108" w14:textId="158357BA" w:rsidR="004D6AB0" w:rsidRPr="00BE7B91" w:rsidRDefault="004D6AB0" w:rsidP="004D6AB0">
            <w:pPr>
              <w:pStyle w:val="acctfourfigures"/>
              <w:tabs>
                <w:tab w:val="clear" w:pos="765"/>
                <w:tab w:val="decimal" w:pos="651"/>
                <w:tab w:val="decimal" w:pos="73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0CF2E" w14:textId="77777777" w:rsidR="004D6AB0" w:rsidRPr="00BE7B9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28F84C" w14:textId="17336850" w:rsidR="004D6AB0" w:rsidRPr="00BE7B91" w:rsidRDefault="004D6AB0" w:rsidP="004D6AB0">
            <w:pPr>
              <w:pStyle w:val="acctfourfigures"/>
              <w:tabs>
                <w:tab w:val="clear" w:pos="765"/>
                <w:tab w:val="decimal" w:pos="651"/>
                <w:tab w:val="decimal" w:pos="73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CA3455" w14:textId="77777777" w:rsidR="004D6AB0" w:rsidRPr="00BE7B91" w:rsidRDefault="004D6AB0" w:rsidP="004D6AB0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3446679D" w14:textId="12D9CB4F" w:rsidR="004D6AB0" w:rsidRPr="00BE7B91" w:rsidRDefault="004D6AB0" w:rsidP="004D6A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(2,3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BE7B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 w:rsidRPr="00BE7B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6AB0" w:rsidRPr="0034568D" w14:paraId="102261AD" w14:textId="77777777" w:rsidTr="00CD61AB">
        <w:tc>
          <w:tcPr>
            <w:tcW w:w="6390" w:type="dxa"/>
          </w:tcPr>
          <w:p w14:paraId="38E94539" w14:textId="77777777" w:rsidR="004D6AB0" w:rsidRPr="00667B63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8117D7D" w14:textId="07EE0FC7" w:rsidR="004D6AB0" w:rsidRPr="00744E51" w:rsidRDefault="004D6AB0" w:rsidP="004D6AB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7FFD4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EE0C36" w14:textId="3B589EE3" w:rsidR="004D6AB0" w:rsidRPr="00744E51" w:rsidRDefault="004D6AB0" w:rsidP="004D6AB0">
            <w:pPr>
              <w:pStyle w:val="acctfourfigures"/>
              <w:tabs>
                <w:tab w:val="clear" w:pos="765"/>
                <w:tab w:val="decimal" w:pos="70"/>
                <w:tab w:val="decimal" w:pos="700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B97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495</w:t>
            </w: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571CD4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2F9DE19" w14:textId="7DA9AB51" w:rsidR="004D6AB0" w:rsidRPr="00744E51" w:rsidRDefault="004D6AB0" w:rsidP="004D6AB0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(1,358)</w:t>
            </w:r>
          </w:p>
        </w:tc>
        <w:tc>
          <w:tcPr>
            <w:tcW w:w="270" w:type="dxa"/>
          </w:tcPr>
          <w:p w14:paraId="76CA67FB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03EE9C" w14:textId="7124BC1E" w:rsidR="004D6AB0" w:rsidRPr="00744E51" w:rsidRDefault="004D6AB0" w:rsidP="004D6A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085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7E5BC34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371CF17" w14:textId="6B9732FA" w:rsidR="004D6AB0" w:rsidRPr="00744E51" w:rsidRDefault="004D6AB0" w:rsidP="004D6A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938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6AB0" w:rsidRPr="0034568D" w14:paraId="2BB72493" w14:textId="77777777" w:rsidTr="00CD61AB">
        <w:tc>
          <w:tcPr>
            <w:tcW w:w="6390" w:type="dxa"/>
          </w:tcPr>
          <w:p w14:paraId="1209E5CB" w14:textId="095BA9D3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15C36" w14:textId="023C5BEB" w:rsidR="004D6AB0" w:rsidRPr="00744E51" w:rsidRDefault="004D6AB0" w:rsidP="004D6AB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10,006,056</w:t>
            </w:r>
          </w:p>
        </w:tc>
        <w:tc>
          <w:tcPr>
            <w:tcW w:w="270" w:type="dxa"/>
          </w:tcPr>
          <w:p w14:paraId="34FB57B0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CD23" w14:textId="00E45F4E" w:rsidR="004D6AB0" w:rsidRPr="00744E51" w:rsidRDefault="004D6AB0" w:rsidP="004D6AB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36" w:type="dxa"/>
          </w:tcPr>
          <w:p w14:paraId="5B4D7528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5746" w14:textId="639F032E" w:rsidR="004D6AB0" w:rsidRPr="00744E51" w:rsidRDefault="004D6AB0" w:rsidP="004D6AB0">
            <w:pPr>
              <w:pStyle w:val="acctfourfigures"/>
              <w:tabs>
                <w:tab w:val="clear" w:pos="765"/>
                <w:tab w:val="decimal" w:pos="916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69,724</w:t>
            </w:r>
          </w:p>
        </w:tc>
        <w:tc>
          <w:tcPr>
            <w:tcW w:w="270" w:type="dxa"/>
          </w:tcPr>
          <w:p w14:paraId="66E4E6CD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74686" w14:textId="644046F0" w:rsidR="004D6AB0" w:rsidRPr="00744E51" w:rsidRDefault="004D6AB0" w:rsidP="004D6A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0" w:type="dxa"/>
            <w:gridSpan w:val="2"/>
          </w:tcPr>
          <w:p w14:paraId="58D96CC7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2EEFED" w14:textId="370FA1F9" w:rsidR="004D6AB0" w:rsidRPr="00744E51" w:rsidRDefault="004D6AB0" w:rsidP="004D6AB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10,24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</w:tr>
      <w:tr w:rsidR="004D6AB0" w:rsidRPr="0034568D" w14:paraId="321A06FB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6153E540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A8EA562" w14:textId="1D901906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6B9855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3BFFF20" w14:textId="20CAC263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7AB270C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05C896" w14:textId="6BB52EA1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CD213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2C43E37E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437B2247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5DEDEE6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0EAD3073" w14:textId="77777777" w:rsidR="00700B8C" w:rsidRDefault="00700B8C">
      <w:r>
        <w:br w:type="page"/>
      </w:r>
    </w:p>
    <w:tbl>
      <w:tblPr>
        <w:tblW w:w="1417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233"/>
        <w:gridCol w:w="270"/>
        <w:gridCol w:w="1242"/>
      </w:tblGrid>
      <w:tr w:rsidR="002A40B8" w:rsidRPr="0034568D" w14:paraId="478A966B" w14:textId="77777777" w:rsidTr="00700B8C">
        <w:tc>
          <w:tcPr>
            <w:tcW w:w="6390" w:type="dxa"/>
          </w:tcPr>
          <w:p w14:paraId="57BABDEB" w14:textId="21FD54DC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3214B604" w14:textId="790F65AB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5F97828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777565" w14:textId="5EBC5AC3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4BDF834D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8BCF21E" w14:textId="7AF2DE9A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3A15E3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0A90ED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AC4A2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5CA52BB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77CB3513" w14:textId="77777777" w:rsidTr="00700B8C">
        <w:tc>
          <w:tcPr>
            <w:tcW w:w="6390" w:type="dxa"/>
          </w:tcPr>
          <w:p w14:paraId="095DF23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2204D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581FA1C9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08E908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84B9C8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C1C3A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7CF11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7398AA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589AC5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DA681B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7786A2C2" w14:textId="77777777" w:rsidTr="00700B8C">
        <w:tc>
          <w:tcPr>
            <w:tcW w:w="6390" w:type="dxa"/>
          </w:tcPr>
          <w:p w14:paraId="49C013CF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8C4DA6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62FC1C2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FEEF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501020F2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CCD73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E69BAD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930A93B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D93D64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B14C99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34568D" w14:paraId="1FC2DEC6" w14:textId="77777777" w:rsidTr="00700B8C">
        <w:trPr>
          <w:trHeight w:val="80"/>
        </w:trPr>
        <w:tc>
          <w:tcPr>
            <w:tcW w:w="6390" w:type="dxa"/>
          </w:tcPr>
          <w:p w14:paraId="031EE4D1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533CCE9C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5ECF28B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59D07E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2CA04DB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D2141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259691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B21235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55C33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122E92D0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A40B8" w:rsidRPr="0034568D" w14:paraId="0272AD05" w14:textId="77777777" w:rsidTr="00700B8C">
        <w:tc>
          <w:tcPr>
            <w:tcW w:w="6390" w:type="dxa"/>
            <w:vAlign w:val="bottom"/>
          </w:tcPr>
          <w:p w14:paraId="11E92807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85" w:type="dxa"/>
            <w:gridSpan w:val="10"/>
          </w:tcPr>
          <w:p w14:paraId="38B13CB5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A40B8" w:rsidRPr="0034568D" w14:paraId="7C16A74D" w14:textId="77777777" w:rsidTr="00700B8C">
        <w:tc>
          <w:tcPr>
            <w:tcW w:w="6390" w:type="dxa"/>
            <w:vAlign w:val="bottom"/>
          </w:tcPr>
          <w:p w14:paraId="04645450" w14:textId="094533EE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8033D1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4B2C0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1E5F316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AB54A1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0DA82D2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D9A66E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DD2926A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247DF27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A488B58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596995" w:rsidRPr="0034568D" w14:paraId="1B03B265" w14:textId="77777777" w:rsidTr="00700B8C">
        <w:tc>
          <w:tcPr>
            <w:tcW w:w="6390" w:type="dxa"/>
          </w:tcPr>
          <w:p w14:paraId="0C1D2A3D" w14:textId="3DDCFF0B" w:rsidR="00596995" w:rsidRPr="0034568D" w:rsidRDefault="00596995" w:rsidP="005969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1 มกราคม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</w:tcPr>
          <w:p w14:paraId="55EA23FA" w14:textId="62310D2E" w:rsidR="00596995" w:rsidRPr="00596995" w:rsidRDefault="00596995" w:rsidP="0059699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</w:rPr>
              <w:t>4,016,117</w:t>
            </w:r>
          </w:p>
        </w:tc>
        <w:tc>
          <w:tcPr>
            <w:tcW w:w="270" w:type="dxa"/>
          </w:tcPr>
          <w:p w14:paraId="1273020B" w14:textId="77777777" w:rsidR="00596995" w:rsidRPr="00596995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2219C4" w14:textId="0ED382CB" w:rsidR="00596995" w:rsidRPr="00596995" w:rsidRDefault="00596995" w:rsidP="0059699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46,669</w:t>
            </w:r>
          </w:p>
        </w:tc>
        <w:tc>
          <w:tcPr>
            <w:tcW w:w="236" w:type="dxa"/>
          </w:tcPr>
          <w:p w14:paraId="74434FC3" w14:textId="77777777" w:rsidR="00596995" w:rsidRPr="00596995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557EAB1" w14:textId="634D5A7E" w:rsidR="00596995" w:rsidRPr="00596995" w:rsidRDefault="00596995" w:rsidP="0059699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64,992</w:t>
            </w:r>
          </w:p>
        </w:tc>
        <w:tc>
          <w:tcPr>
            <w:tcW w:w="270" w:type="dxa"/>
          </w:tcPr>
          <w:p w14:paraId="28D37613" w14:textId="77777777" w:rsidR="00596995" w:rsidRPr="00596995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3656E59" w14:textId="29958F2F" w:rsidR="00596995" w:rsidRPr="00596995" w:rsidRDefault="00596995" w:rsidP="00596995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5,666</w:t>
            </w:r>
          </w:p>
        </w:tc>
        <w:tc>
          <w:tcPr>
            <w:tcW w:w="270" w:type="dxa"/>
          </w:tcPr>
          <w:p w14:paraId="7547360E" w14:textId="77777777" w:rsidR="00596995" w:rsidRPr="00596995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7F19C3D" w14:textId="69A2B7C4" w:rsidR="00596995" w:rsidRPr="00596995" w:rsidRDefault="00596995" w:rsidP="005969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</w:rPr>
              <w:t>4,133,444</w:t>
            </w:r>
          </w:p>
        </w:tc>
      </w:tr>
      <w:tr w:rsidR="00596995" w:rsidRPr="0034568D" w14:paraId="62992EE2" w14:textId="77777777" w:rsidTr="00700B8C">
        <w:tc>
          <w:tcPr>
            <w:tcW w:w="6390" w:type="dxa"/>
          </w:tcPr>
          <w:p w14:paraId="77DF852F" w14:textId="77777777" w:rsidR="00596995" w:rsidRPr="0034568D" w:rsidRDefault="00596995" w:rsidP="005969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5055AA1" w14:textId="2270D52A" w:rsidR="00596995" w:rsidRPr="0034568D" w:rsidRDefault="00596995" w:rsidP="0059699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1,211,048</w:t>
            </w:r>
          </w:p>
        </w:tc>
        <w:tc>
          <w:tcPr>
            <w:tcW w:w="270" w:type="dxa"/>
          </w:tcPr>
          <w:p w14:paraId="4972A462" w14:textId="77777777" w:rsidR="00596995" w:rsidRPr="0034568D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1931E5" w14:textId="0605DC30" w:rsidR="00596995" w:rsidRPr="00BC20E8" w:rsidRDefault="00596995" w:rsidP="00596995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6,806</w:t>
            </w:r>
          </w:p>
        </w:tc>
        <w:tc>
          <w:tcPr>
            <w:tcW w:w="236" w:type="dxa"/>
          </w:tcPr>
          <w:p w14:paraId="379C066B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7AF03BF" w14:textId="29DCD170" w:rsidR="00596995" w:rsidRPr="00BC20E8" w:rsidRDefault="00596995" w:rsidP="0059699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14:paraId="102F9E2A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DD37AC4" w14:textId="2EF43BD6" w:rsidR="00596995" w:rsidRPr="00BC20E8" w:rsidRDefault="00596995" w:rsidP="00596995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20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2,892</w:t>
            </w:r>
          </w:p>
        </w:tc>
        <w:tc>
          <w:tcPr>
            <w:tcW w:w="270" w:type="dxa"/>
          </w:tcPr>
          <w:p w14:paraId="05196BF3" w14:textId="77777777" w:rsidR="00596995" w:rsidRPr="0034568D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3B4F0C57" w14:textId="6AA85196" w:rsidR="00596995" w:rsidRPr="0034568D" w:rsidRDefault="00596995" w:rsidP="005969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1,222,96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596995" w:rsidRPr="0034568D" w14:paraId="4EC22151" w14:textId="77777777" w:rsidTr="00700B8C">
        <w:tc>
          <w:tcPr>
            <w:tcW w:w="6390" w:type="dxa"/>
          </w:tcPr>
          <w:p w14:paraId="2B4BDCE2" w14:textId="77777777" w:rsidR="00596995" w:rsidRPr="0034568D" w:rsidRDefault="00596995" w:rsidP="005969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186594CF" w14:textId="564EE752" w:rsidR="00596995" w:rsidRPr="0034568D" w:rsidRDefault="00596995" w:rsidP="0059699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(1,888,008)</w:t>
            </w:r>
          </w:p>
        </w:tc>
        <w:tc>
          <w:tcPr>
            <w:tcW w:w="270" w:type="dxa"/>
          </w:tcPr>
          <w:p w14:paraId="0C0A805A" w14:textId="77777777" w:rsidR="00596995" w:rsidRPr="0034568D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EAA430" w14:textId="2C0D09FC" w:rsidR="00596995" w:rsidRPr="00BC20E8" w:rsidRDefault="00596995" w:rsidP="0059699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6E5A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FB2CEA" w14:textId="0B44D02F" w:rsidR="00596995" w:rsidRPr="00BC20E8" w:rsidRDefault="00596995" w:rsidP="004F05C7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6EC05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CC93B95" w14:textId="69F34110" w:rsidR="00596995" w:rsidRPr="00BC20E8" w:rsidRDefault="00596995" w:rsidP="004F1FF6">
            <w:pPr>
              <w:pStyle w:val="acctfourfigures"/>
              <w:tabs>
                <w:tab w:val="clear" w:pos="765"/>
                <w:tab w:val="left" w:pos="796"/>
              </w:tabs>
              <w:spacing w:line="240" w:lineRule="auto"/>
              <w:ind w:left="254" w:right="-21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F8CB6" w14:textId="77777777" w:rsidR="00596995" w:rsidRPr="0034568D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CC5E3D3" w14:textId="3413E02D" w:rsidR="00596995" w:rsidRPr="0034568D" w:rsidRDefault="00596995" w:rsidP="005969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(1,888,008)</w:t>
            </w:r>
          </w:p>
        </w:tc>
      </w:tr>
      <w:tr w:rsidR="00596995" w:rsidRPr="0034568D" w14:paraId="6E29739D" w14:textId="77777777" w:rsidTr="00700B8C">
        <w:tc>
          <w:tcPr>
            <w:tcW w:w="6390" w:type="dxa"/>
          </w:tcPr>
          <w:p w14:paraId="08851073" w14:textId="77777777" w:rsidR="00596995" w:rsidRPr="0034568D" w:rsidRDefault="00596995" w:rsidP="005969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AE17" w14:textId="798BDE42" w:rsidR="00596995" w:rsidRPr="003B19EE" w:rsidRDefault="00596995" w:rsidP="0059699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3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AFE7" w14:textId="77777777" w:rsidR="00596995" w:rsidRPr="0034568D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3FB06" w14:textId="05DA87DC" w:rsidR="00596995" w:rsidRPr="00BC20E8" w:rsidRDefault="00596995" w:rsidP="0059699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1E14F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AFD5C27" w14:textId="2B9ABC65" w:rsidR="00596995" w:rsidRPr="00BC20E8" w:rsidRDefault="00596995" w:rsidP="0059699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(5,636)</w:t>
            </w:r>
          </w:p>
        </w:tc>
        <w:tc>
          <w:tcPr>
            <w:tcW w:w="270" w:type="dxa"/>
          </w:tcPr>
          <w:p w14:paraId="14C536D0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CD479BD" w14:textId="6A3A2E61" w:rsidR="00596995" w:rsidRPr="00BC20E8" w:rsidRDefault="00596995" w:rsidP="00596995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(3,413)</w:t>
            </w:r>
          </w:p>
        </w:tc>
        <w:tc>
          <w:tcPr>
            <w:tcW w:w="270" w:type="dxa"/>
          </w:tcPr>
          <w:p w14:paraId="2E4F3FFF" w14:textId="77777777" w:rsidR="00596995" w:rsidRPr="0034568D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56E8B0" w14:textId="55122836" w:rsidR="00596995" w:rsidRPr="0034568D" w:rsidRDefault="00596995" w:rsidP="005969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(9,049)</w:t>
            </w:r>
          </w:p>
        </w:tc>
      </w:tr>
      <w:tr w:rsidR="00596995" w:rsidRPr="0034568D" w14:paraId="02AB2D5F" w14:textId="77777777" w:rsidTr="00700B8C">
        <w:tc>
          <w:tcPr>
            <w:tcW w:w="6390" w:type="dxa"/>
          </w:tcPr>
          <w:p w14:paraId="47453968" w14:textId="1B098F7E" w:rsidR="00596995" w:rsidRPr="0034568D" w:rsidRDefault="00596995" w:rsidP="005969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82FDC" w14:textId="58D2A1F3" w:rsidR="00596995" w:rsidRPr="0034568D" w:rsidRDefault="00596995" w:rsidP="0059699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3,339,157</w:t>
            </w:r>
          </w:p>
        </w:tc>
        <w:tc>
          <w:tcPr>
            <w:tcW w:w="270" w:type="dxa"/>
          </w:tcPr>
          <w:p w14:paraId="4610E609" w14:textId="77777777" w:rsidR="00596995" w:rsidRPr="0034568D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5BC51" w14:textId="29D0A79F" w:rsidR="00596995" w:rsidRPr="00BC20E8" w:rsidRDefault="00596995" w:rsidP="0059699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53,475</w:t>
            </w:r>
          </w:p>
        </w:tc>
        <w:tc>
          <w:tcPr>
            <w:tcW w:w="236" w:type="dxa"/>
          </w:tcPr>
          <w:p w14:paraId="2126291F" w14:textId="77777777" w:rsidR="00596995" w:rsidRPr="00BC20E8" w:rsidRDefault="00596995" w:rsidP="00596995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045EDB" w14:textId="44BB5A66" w:rsidR="00596995" w:rsidRPr="00BC20E8" w:rsidRDefault="00596995" w:rsidP="0059699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52B7D42B" w14:textId="77777777" w:rsidR="00596995" w:rsidRPr="00BC20E8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15362F0" w14:textId="10D6BD2B" w:rsidR="00596995" w:rsidRPr="00BC20E8" w:rsidRDefault="00596995" w:rsidP="0059699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14:paraId="270791EB" w14:textId="77777777" w:rsidR="00596995" w:rsidRPr="0034568D" w:rsidRDefault="00596995" w:rsidP="005969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759A3E" w14:textId="1923CB7A" w:rsidR="00596995" w:rsidRPr="0034568D" w:rsidRDefault="00596995" w:rsidP="005969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3,459,349</w:t>
            </w:r>
          </w:p>
        </w:tc>
      </w:tr>
      <w:tr w:rsidR="00744E51" w:rsidRPr="0034568D" w14:paraId="64F1FABD" w14:textId="77777777" w:rsidTr="00700B8C">
        <w:tc>
          <w:tcPr>
            <w:tcW w:w="6390" w:type="dxa"/>
          </w:tcPr>
          <w:p w14:paraId="7BF837C0" w14:textId="77777777" w:rsidR="00744E51" w:rsidRPr="0034568D" w:rsidRDefault="00744E51" w:rsidP="0074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C7FC153" w14:textId="4F5F61F6" w:rsidR="00744E51" w:rsidRPr="00744E51" w:rsidRDefault="00744E51" w:rsidP="00744E5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1,139,063</w:t>
            </w:r>
          </w:p>
        </w:tc>
        <w:tc>
          <w:tcPr>
            <w:tcW w:w="270" w:type="dxa"/>
          </w:tcPr>
          <w:p w14:paraId="4C2898BE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789A26" w14:textId="77615759" w:rsidR="00744E51" w:rsidRPr="00744E51" w:rsidRDefault="00744E51" w:rsidP="00744E51">
            <w:pPr>
              <w:pStyle w:val="acctfourfigures"/>
              <w:tabs>
                <w:tab w:val="clear" w:pos="765"/>
              </w:tabs>
              <w:spacing w:line="240" w:lineRule="auto"/>
              <w:ind w:left="1210" w:right="-890" w:hanging="45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7,528</w:t>
            </w:r>
          </w:p>
        </w:tc>
        <w:tc>
          <w:tcPr>
            <w:tcW w:w="236" w:type="dxa"/>
          </w:tcPr>
          <w:p w14:paraId="49BE7793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AFE1F17" w14:textId="5BFF9F08" w:rsidR="00744E51" w:rsidRPr="00744E51" w:rsidRDefault="00744E51" w:rsidP="00744E5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2,412</w:t>
            </w:r>
          </w:p>
        </w:tc>
        <w:tc>
          <w:tcPr>
            <w:tcW w:w="270" w:type="dxa"/>
          </w:tcPr>
          <w:p w14:paraId="71FB8347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8E83766" w14:textId="1DE8789C" w:rsidR="00744E51" w:rsidRPr="00744E51" w:rsidRDefault="00744E51" w:rsidP="0074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3,810</w:t>
            </w:r>
          </w:p>
        </w:tc>
        <w:tc>
          <w:tcPr>
            <w:tcW w:w="270" w:type="dxa"/>
          </w:tcPr>
          <w:p w14:paraId="5FA22097" w14:textId="77777777" w:rsidR="00744E51" w:rsidRPr="00744E51" w:rsidRDefault="00744E51" w:rsidP="00744E51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9C92735" w14:textId="75AE8633" w:rsidR="00744E51" w:rsidRPr="00744E51" w:rsidRDefault="00744E51" w:rsidP="00744E5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1,152,813</w:t>
            </w:r>
          </w:p>
        </w:tc>
      </w:tr>
      <w:tr w:rsidR="004D6AB0" w:rsidRPr="0034568D" w14:paraId="16AEDE7E" w14:textId="77777777" w:rsidTr="001F5049">
        <w:tc>
          <w:tcPr>
            <w:tcW w:w="6390" w:type="dxa"/>
          </w:tcPr>
          <w:p w14:paraId="322D0060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037422F1" w14:textId="3888BD9E" w:rsidR="004D6AB0" w:rsidRPr="00744E51" w:rsidRDefault="004D6AB0" w:rsidP="004D6AB0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(1,530,773)</w:t>
            </w:r>
          </w:p>
        </w:tc>
        <w:tc>
          <w:tcPr>
            <w:tcW w:w="270" w:type="dxa"/>
          </w:tcPr>
          <w:p w14:paraId="196D36A5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D6092C" w14:textId="22D166EA" w:rsidR="004D6AB0" w:rsidRPr="00744E51" w:rsidRDefault="004D6AB0" w:rsidP="004D6AB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9D6C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8E61A2A" w14:textId="63D22393" w:rsidR="004D6AB0" w:rsidRPr="00744E51" w:rsidRDefault="004D6AB0" w:rsidP="004D6AB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A69B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6EB270FB" w14:textId="5E73BAC7" w:rsidR="004D6AB0" w:rsidRPr="00744E51" w:rsidRDefault="004D6AB0" w:rsidP="004D6AB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B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543DF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792"/>
                <w:tab w:val="decimal" w:pos="91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35299110" w14:textId="498036FD" w:rsidR="004D6AB0" w:rsidRPr="00744E51" w:rsidRDefault="004D6AB0" w:rsidP="004D6AB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(1,53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6AB0" w:rsidRPr="0034568D" w14:paraId="5A12B386" w14:textId="77777777" w:rsidTr="00700B8C">
        <w:tc>
          <w:tcPr>
            <w:tcW w:w="6390" w:type="dxa"/>
          </w:tcPr>
          <w:p w14:paraId="4D9A4CC8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38079A9" w14:textId="799062C6" w:rsidR="004D6AB0" w:rsidRPr="00744E51" w:rsidRDefault="004D6AB0" w:rsidP="004D6AB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81C8A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FBB34C" w14:textId="01F43B8B" w:rsidR="004D6AB0" w:rsidRPr="00744E51" w:rsidRDefault="004D6AB0" w:rsidP="004D6AB0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B97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495</w:t>
            </w:r>
            <w:r w:rsidRPr="00744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1A4A4C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A0F75D" w14:textId="1D4DB2F1" w:rsidR="004D6AB0" w:rsidRPr="00744E51" w:rsidRDefault="004D6AB0" w:rsidP="004D6AB0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(1,357)</w:t>
            </w:r>
          </w:p>
        </w:tc>
        <w:tc>
          <w:tcPr>
            <w:tcW w:w="270" w:type="dxa"/>
          </w:tcPr>
          <w:p w14:paraId="593E75A3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C33D9A9" w14:textId="4463AFA7" w:rsidR="004D6AB0" w:rsidRPr="00744E51" w:rsidRDefault="004D6AB0" w:rsidP="004D6AB0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147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32145D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8442A2C" w14:textId="61DE715E" w:rsidR="004D6AB0" w:rsidRPr="00744E51" w:rsidRDefault="004D6AB0" w:rsidP="004D6AB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Pr="00744E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6AB0" w:rsidRPr="0034568D" w14:paraId="638A0493" w14:textId="77777777" w:rsidTr="00700B8C">
        <w:tc>
          <w:tcPr>
            <w:tcW w:w="6390" w:type="dxa"/>
          </w:tcPr>
          <w:p w14:paraId="1A7DF7D8" w14:textId="6989414B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9DCFA" w14:textId="3395BE18" w:rsidR="004D6AB0" w:rsidRPr="00744E51" w:rsidRDefault="004D6AB0" w:rsidP="004D6AB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2,947,447</w:t>
            </w:r>
          </w:p>
        </w:tc>
        <w:tc>
          <w:tcPr>
            <w:tcW w:w="270" w:type="dxa"/>
          </w:tcPr>
          <w:p w14:paraId="42BF55E9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A57C" w14:textId="180C5D36" w:rsidR="004D6AB0" w:rsidRPr="00744E51" w:rsidRDefault="00B97FD2" w:rsidP="004D6AB0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4D6AB0"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14:paraId="278C57B8" w14:textId="77777777" w:rsidR="004D6AB0" w:rsidRPr="00744E51" w:rsidRDefault="004D6AB0" w:rsidP="004D6AB0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E073C" w14:textId="62708578" w:rsidR="004D6AB0" w:rsidRPr="00744E51" w:rsidRDefault="004D6AB0" w:rsidP="004D6AB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62,627</w:t>
            </w:r>
          </w:p>
        </w:tc>
        <w:tc>
          <w:tcPr>
            <w:tcW w:w="270" w:type="dxa"/>
          </w:tcPr>
          <w:p w14:paraId="0B385707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B6F4CF0" w14:textId="15E56BC2" w:rsidR="004D6AB0" w:rsidRPr="00744E51" w:rsidRDefault="00B97FD2" w:rsidP="004D6AB0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D6AB0"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47E738CD" w14:textId="77777777" w:rsidR="004D6AB0" w:rsidRPr="00744E51" w:rsidRDefault="004D6AB0" w:rsidP="004D6AB0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7AF15C" w14:textId="35F70113" w:rsidR="004D6AB0" w:rsidRPr="00BD5997" w:rsidRDefault="004D6AB0" w:rsidP="004D6AB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</w:tr>
      <w:tr w:rsidR="004D6AB0" w:rsidRPr="0034568D" w14:paraId="524654CE" w14:textId="77777777" w:rsidTr="00700B8C">
        <w:tc>
          <w:tcPr>
            <w:tcW w:w="6390" w:type="dxa"/>
            <w:vAlign w:val="bottom"/>
          </w:tcPr>
          <w:p w14:paraId="40DE7769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197C239" w14:textId="4A2C0123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02DEB3" w14:textId="77777777" w:rsidR="004D6AB0" w:rsidRPr="0034568D" w:rsidRDefault="004D6AB0" w:rsidP="004D6AB0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7263245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F637893" w14:textId="77777777" w:rsidR="004D6AB0" w:rsidRPr="0034568D" w:rsidRDefault="004D6AB0" w:rsidP="004D6AB0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61594BD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F801E3" w14:textId="77777777" w:rsidR="004D6AB0" w:rsidRPr="0034568D" w:rsidRDefault="004D6AB0" w:rsidP="004D6AB0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96D122C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5ED802" w14:textId="77777777" w:rsidR="004D6AB0" w:rsidRPr="0034568D" w:rsidRDefault="004D6AB0" w:rsidP="004D6AB0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9919D25" w14:textId="77777777" w:rsidR="004D6AB0" w:rsidRPr="0034568D" w:rsidRDefault="004D6AB0" w:rsidP="004D6A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14DEBECC" w14:textId="51C2984E" w:rsid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D8E1" w14:textId="77777777" w:rsidR="0034568D" w:rsidRDefault="0034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1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1"/>
        <w:gridCol w:w="1440"/>
        <w:gridCol w:w="236"/>
        <w:gridCol w:w="35"/>
        <w:gridCol w:w="1350"/>
        <w:gridCol w:w="275"/>
        <w:gridCol w:w="1234"/>
        <w:gridCol w:w="275"/>
        <w:gridCol w:w="1243"/>
        <w:gridCol w:w="24"/>
      </w:tblGrid>
      <w:tr w:rsidR="0034568D" w:rsidRPr="0034568D" w14:paraId="46570605" w14:textId="77777777" w:rsidTr="00CD61AB">
        <w:tc>
          <w:tcPr>
            <w:tcW w:w="6390" w:type="dxa"/>
          </w:tcPr>
          <w:p w14:paraId="7C8B07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CB68880" w14:textId="77777777" w:rsidR="0034568D" w:rsidRPr="0034568D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2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1" w:type="dxa"/>
          </w:tcPr>
          <w:p w14:paraId="019F98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2B005C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1" w:type="dxa"/>
            <w:gridSpan w:val="2"/>
          </w:tcPr>
          <w:p w14:paraId="15DA65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66A67B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5" w:type="dxa"/>
          </w:tcPr>
          <w:p w14:paraId="6B1ABFA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7C3795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7B7F95B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689F679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4096EEBD" w14:textId="77777777" w:rsidTr="00CD61AB">
        <w:tc>
          <w:tcPr>
            <w:tcW w:w="6390" w:type="dxa"/>
          </w:tcPr>
          <w:p w14:paraId="138EBDB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60FFA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1" w:type="dxa"/>
          </w:tcPr>
          <w:p w14:paraId="0E19545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4B6E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21AA02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239692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5" w:type="dxa"/>
          </w:tcPr>
          <w:p w14:paraId="3F82F2D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1DAB63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5309526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27AA053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CF59B8D" w14:textId="77777777" w:rsidTr="00CD61AB">
        <w:tc>
          <w:tcPr>
            <w:tcW w:w="6390" w:type="dxa"/>
          </w:tcPr>
          <w:p w14:paraId="7951A7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C9D111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1" w:type="dxa"/>
          </w:tcPr>
          <w:p w14:paraId="40A697B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17564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1" w:type="dxa"/>
            <w:gridSpan w:val="2"/>
          </w:tcPr>
          <w:p w14:paraId="64565D0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03BB0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5" w:type="dxa"/>
          </w:tcPr>
          <w:p w14:paraId="6D00718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45114A8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4364CCE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D1656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711A5D57" w14:textId="77777777" w:rsidTr="00CD61AB">
        <w:trPr>
          <w:trHeight w:val="80"/>
        </w:trPr>
        <w:tc>
          <w:tcPr>
            <w:tcW w:w="6390" w:type="dxa"/>
          </w:tcPr>
          <w:p w14:paraId="655D2C7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7FAC9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1" w:type="dxa"/>
          </w:tcPr>
          <w:p w14:paraId="370C20A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74C6D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1" w:type="dxa"/>
            <w:gridSpan w:val="2"/>
          </w:tcPr>
          <w:p w14:paraId="7A1DE70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83409C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5" w:type="dxa"/>
          </w:tcPr>
          <w:p w14:paraId="2F67C6E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B453FF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</w:tcPr>
          <w:p w14:paraId="6AB3B0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A7CCEE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755D3A4E" w14:textId="77777777" w:rsidTr="00CD61AB">
        <w:tc>
          <w:tcPr>
            <w:tcW w:w="6390" w:type="dxa"/>
            <w:vAlign w:val="bottom"/>
          </w:tcPr>
          <w:p w14:paraId="1B7BC2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23" w:type="dxa"/>
            <w:gridSpan w:val="11"/>
          </w:tcPr>
          <w:p w14:paraId="75D7DD9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5E0491B7" w14:textId="77777777" w:rsidTr="00CD61AB">
        <w:trPr>
          <w:gridAfter w:val="1"/>
          <w:wAfter w:w="24" w:type="dxa"/>
        </w:trPr>
        <w:tc>
          <w:tcPr>
            <w:tcW w:w="6390" w:type="dxa"/>
            <w:vAlign w:val="bottom"/>
          </w:tcPr>
          <w:p w14:paraId="21844C3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B6D056B" w14:textId="77777777" w:rsidR="0034568D" w:rsidRPr="0034568D" w:rsidRDefault="0034568D" w:rsidP="009670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260" w:right="-108" w:hanging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5BB2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F98B22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6B7B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5" w:type="dxa"/>
            <w:gridSpan w:val="2"/>
          </w:tcPr>
          <w:p w14:paraId="26F1C60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4462A3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32CE8AF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B64A20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44467508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37364E3D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70570334" w14:textId="27BA2C64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91388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40" w:type="dxa"/>
          </w:tcPr>
          <w:p w14:paraId="5522C70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3AD33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5C636E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620A6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678F787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60E3ABD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AF02AA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A0C872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253682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3888" w:rsidRPr="0034568D" w14:paraId="2D989373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7FF00485" w14:textId="25BB748B" w:rsidR="00913888" w:rsidRPr="0034568D" w:rsidRDefault="00913888" w:rsidP="009138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5EA7002" w14:textId="2C45AFDA" w:rsidR="00913888" w:rsidRPr="0034568D" w:rsidRDefault="00913888" w:rsidP="0091388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5,700,094</w:t>
            </w:r>
          </w:p>
        </w:tc>
        <w:tc>
          <w:tcPr>
            <w:tcW w:w="271" w:type="dxa"/>
          </w:tcPr>
          <w:p w14:paraId="7DD7C2C8" w14:textId="77777777" w:rsidR="00913888" w:rsidRPr="0034568D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9586C7D" w14:textId="08780887" w:rsidR="00913888" w:rsidRPr="00BC20E8" w:rsidRDefault="00913888" w:rsidP="0091388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46DEBD" w14:textId="77777777" w:rsidR="00913888" w:rsidRPr="00BC20E8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9DBBEA5" w14:textId="7FEBDDB5" w:rsidR="00913888" w:rsidRPr="00BC20E8" w:rsidRDefault="00913888" w:rsidP="0091388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275" w:type="dxa"/>
          </w:tcPr>
          <w:p w14:paraId="6E2D8C71" w14:textId="77777777" w:rsidR="00913888" w:rsidRPr="00BC20E8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471B659" w14:textId="16A57193" w:rsidR="00913888" w:rsidRPr="00BC20E8" w:rsidRDefault="00913888" w:rsidP="0091388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5" w:type="dxa"/>
          </w:tcPr>
          <w:p w14:paraId="796D525D" w14:textId="77777777" w:rsidR="00913888" w:rsidRPr="0034568D" w:rsidRDefault="00913888" w:rsidP="0091388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71FDB869" w14:textId="6402E1F4" w:rsidR="00913888" w:rsidRPr="0034568D" w:rsidRDefault="00913888" w:rsidP="0091388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5,791,646</w:t>
            </w:r>
          </w:p>
        </w:tc>
      </w:tr>
      <w:tr w:rsidR="00913888" w:rsidRPr="0034568D" w14:paraId="31C08297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599F00DA" w14:textId="6B9CD9B3" w:rsidR="00913888" w:rsidRPr="0034568D" w:rsidRDefault="00913888" w:rsidP="009138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9D46" w14:textId="5DA32767" w:rsidR="00913888" w:rsidRPr="0034568D" w:rsidRDefault="00913888" w:rsidP="0091388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CE6225" w14:textId="77777777" w:rsidR="00913888" w:rsidRPr="0034568D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7E582" w14:textId="3C92F18F" w:rsidR="00913888" w:rsidRPr="00BC20E8" w:rsidRDefault="00913888" w:rsidP="0091388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9,526</w:t>
            </w:r>
          </w:p>
        </w:tc>
        <w:tc>
          <w:tcPr>
            <w:tcW w:w="236" w:type="dxa"/>
          </w:tcPr>
          <w:p w14:paraId="464C6B51" w14:textId="77777777" w:rsidR="00913888" w:rsidRPr="00BC20E8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7CBDE584" w14:textId="6C49C8CC" w:rsidR="00913888" w:rsidRPr="00BC20E8" w:rsidRDefault="00913888" w:rsidP="0091388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C1AEE71" w14:textId="77777777" w:rsidR="00913888" w:rsidRPr="00BC20E8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03A37B2" w14:textId="637E865A" w:rsidR="00913888" w:rsidRPr="00BC20E8" w:rsidRDefault="00913888" w:rsidP="0091388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13,257</w:t>
            </w:r>
          </w:p>
        </w:tc>
        <w:tc>
          <w:tcPr>
            <w:tcW w:w="275" w:type="dxa"/>
          </w:tcPr>
          <w:p w14:paraId="64778EEA" w14:textId="77777777" w:rsidR="00913888" w:rsidRPr="0034568D" w:rsidRDefault="00913888" w:rsidP="0091388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9B28C62" w14:textId="07F51B77" w:rsidR="00913888" w:rsidRPr="0034568D" w:rsidRDefault="00913888" w:rsidP="0091388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22,783</w:t>
            </w:r>
          </w:p>
        </w:tc>
      </w:tr>
      <w:tr w:rsidR="00913888" w:rsidRPr="0034568D" w14:paraId="5F47525E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39644E4E" w14:textId="6A66662D" w:rsidR="00913888" w:rsidRPr="0034568D" w:rsidRDefault="00913888" w:rsidP="009138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1CDF80" w14:textId="612B65DE" w:rsidR="00913888" w:rsidRPr="0034568D" w:rsidRDefault="00913888" w:rsidP="0091388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5,700,094</w:t>
            </w:r>
          </w:p>
        </w:tc>
        <w:tc>
          <w:tcPr>
            <w:tcW w:w="271" w:type="dxa"/>
          </w:tcPr>
          <w:p w14:paraId="66B7112E" w14:textId="77777777" w:rsidR="00913888" w:rsidRPr="0034568D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B1031" w14:textId="03A43854" w:rsidR="00913888" w:rsidRPr="00BC20E8" w:rsidRDefault="00913888" w:rsidP="0091388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95,507</w:t>
            </w:r>
          </w:p>
        </w:tc>
        <w:tc>
          <w:tcPr>
            <w:tcW w:w="236" w:type="dxa"/>
          </w:tcPr>
          <w:p w14:paraId="6148F2A7" w14:textId="77777777" w:rsidR="00913888" w:rsidRPr="00BC20E8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1DC1D" w14:textId="4E119075" w:rsidR="00913888" w:rsidRPr="00BC20E8" w:rsidRDefault="00913888" w:rsidP="0091388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5,544</w:t>
            </w:r>
          </w:p>
        </w:tc>
        <w:tc>
          <w:tcPr>
            <w:tcW w:w="275" w:type="dxa"/>
          </w:tcPr>
          <w:p w14:paraId="64B63081" w14:textId="77777777" w:rsidR="00913888" w:rsidRPr="00BC20E8" w:rsidRDefault="00913888" w:rsidP="0091388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C6FBB40" w14:textId="2C6A78E4" w:rsidR="00913888" w:rsidRPr="00BC20E8" w:rsidRDefault="00913888" w:rsidP="0091388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13,284</w:t>
            </w:r>
          </w:p>
        </w:tc>
        <w:tc>
          <w:tcPr>
            <w:tcW w:w="275" w:type="dxa"/>
          </w:tcPr>
          <w:p w14:paraId="256F5FCB" w14:textId="77777777" w:rsidR="00913888" w:rsidRPr="0034568D" w:rsidRDefault="00913888" w:rsidP="0091388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CBAA48C" w14:textId="0BAC861E" w:rsidR="00913888" w:rsidRPr="0034568D" w:rsidRDefault="00913888" w:rsidP="0091388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5,814,429</w:t>
            </w:r>
          </w:p>
        </w:tc>
      </w:tr>
      <w:tr w:rsidR="002A40B8" w:rsidRPr="0034568D" w14:paraId="1F91E5A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4E2FD33D" w14:textId="77777777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C7A500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1C2AC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6619E0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FB7499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41B503B3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5BB601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5162253F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3D3BB668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6D1896D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0B8" w:rsidRPr="0034568D" w14:paraId="64CFA409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B24F7D6" w14:textId="74A1E4B8" w:rsidR="002A40B8" w:rsidRPr="0034568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91388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40" w:type="dxa"/>
          </w:tcPr>
          <w:p w14:paraId="1444AC5B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94C9D8" w14:textId="77777777" w:rsidR="002A40B8" w:rsidRPr="0034568D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103271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C0420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5EE708C1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047B8BE" w14:textId="77777777" w:rsidR="002A40B8" w:rsidRPr="00BC20E8" w:rsidRDefault="002A40B8" w:rsidP="002A40B8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A8728B1" w14:textId="77777777" w:rsidR="002A40B8" w:rsidRPr="00BC20E8" w:rsidRDefault="002A40B8" w:rsidP="002A40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E30D5B4" w14:textId="77777777" w:rsidR="002A40B8" w:rsidRPr="0034568D" w:rsidRDefault="002A40B8" w:rsidP="002A40B8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62835E90" w14:textId="77777777" w:rsidR="002A40B8" w:rsidRPr="0034568D" w:rsidRDefault="002A40B8" w:rsidP="002A40B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4E51" w:rsidRPr="0034568D" w14:paraId="74D2093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CD4D26D" w14:textId="1D2F5140" w:rsidR="00744E51" w:rsidRPr="0034568D" w:rsidRDefault="00744E51" w:rsidP="0074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B995B50" w14:textId="55F62A8C" w:rsidR="00744E51" w:rsidRPr="00667B63" w:rsidRDefault="00744E51" w:rsidP="00744E51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7,058,609</w:t>
            </w:r>
          </w:p>
        </w:tc>
        <w:tc>
          <w:tcPr>
            <w:tcW w:w="271" w:type="dxa"/>
          </w:tcPr>
          <w:p w14:paraId="2551035A" w14:textId="77777777" w:rsidR="00744E51" w:rsidRPr="009F378C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FFA4DC4" w14:textId="351A8D94" w:rsidR="00744E51" w:rsidRPr="00744E51" w:rsidRDefault="00744E51" w:rsidP="00744E51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862947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5EA50CD" w14:textId="265848D2" w:rsidR="00744E51" w:rsidRPr="00744E51" w:rsidRDefault="00744E51" w:rsidP="00744E5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7,097</w:t>
            </w:r>
          </w:p>
        </w:tc>
        <w:tc>
          <w:tcPr>
            <w:tcW w:w="275" w:type="dxa"/>
          </w:tcPr>
          <w:p w14:paraId="292A914E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1152617" w14:textId="0E7CB96A" w:rsidR="00744E51" w:rsidRPr="00744E51" w:rsidRDefault="00744E51" w:rsidP="00744E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5" w:type="dxa"/>
          </w:tcPr>
          <w:p w14:paraId="03632883" w14:textId="77777777" w:rsidR="00744E51" w:rsidRPr="00744E51" w:rsidRDefault="00744E51" w:rsidP="00744E51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0E15C923" w14:textId="2ECD505E" w:rsidR="00744E51" w:rsidRPr="00744E51" w:rsidRDefault="00744E51" w:rsidP="00744E5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7,151,707</w:t>
            </w:r>
          </w:p>
        </w:tc>
      </w:tr>
      <w:tr w:rsidR="00744E51" w:rsidRPr="0034568D" w14:paraId="4E3CBA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8B9A54E" w14:textId="77777777" w:rsidR="00744E51" w:rsidRPr="0034568D" w:rsidRDefault="00744E51" w:rsidP="0074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77F12" w14:textId="2D1CE10F" w:rsidR="00744E51" w:rsidRPr="009F378C" w:rsidRDefault="00744E51" w:rsidP="00744E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A2B84B" w14:textId="77777777" w:rsidR="00744E51" w:rsidRPr="009F378C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FE85" w14:textId="72ABAD44" w:rsidR="00744E51" w:rsidRPr="00744E51" w:rsidRDefault="00744E51" w:rsidP="00744E51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12,782</w:t>
            </w:r>
          </w:p>
        </w:tc>
        <w:tc>
          <w:tcPr>
            <w:tcW w:w="236" w:type="dxa"/>
          </w:tcPr>
          <w:p w14:paraId="55251606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0ACAB8A1" w14:textId="3CE9CA58" w:rsidR="00744E51" w:rsidRPr="00744E51" w:rsidRDefault="00744E51" w:rsidP="00744E5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E19A0CD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83AA7AC" w14:textId="73586500" w:rsidR="00744E51" w:rsidRPr="00744E51" w:rsidRDefault="00744E51" w:rsidP="00744E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16,327</w:t>
            </w:r>
          </w:p>
        </w:tc>
        <w:tc>
          <w:tcPr>
            <w:tcW w:w="275" w:type="dxa"/>
          </w:tcPr>
          <w:p w14:paraId="5D3F4B19" w14:textId="77777777" w:rsidR="00744E51" w:rsidRPr="00744E51" w:rsidRDefault="00744E51" w:rsidP="00744E51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030E136" w14:textId="083C46DE" w:rsidR="00744E51" w:rsidRPr="00744E51" w:rsidRDefault="00744E51" w:rsidP="00744E5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sz w:val="30"/>
                <w:szCs w:val="30"/>
              </w:rPr>
              <w:t>29,109</w:t>
            </w:r>
          </w:p>
        </w:tc>
      </w:tr>
      <w:tr w:rsidR="00744E51" w:rsidRPr="0034568D" w14:paraId="13021E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AC69B9E" w14:textId="77777777" w:rsidR="00744E51" w:rsidRPr="0034568D" w:rsidRDefault="00744E51" w:rsidP="0074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4CAC5B" w14:textId="5AD81ECC" w:rsidR="00744E51" w:rsidRPr="0034568D" w:rsidRDefault="00744E51" w:rsidP="00744E51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7,058,609</w:t>
            </w:r>
          </w:p>
        </w:tc>
        <w:tc>
          <w:tcPr>
            <w:tcW w:w="271" w:type="dxa"/>
          </w:tcPr>
          <w:p w14:paraId="187CDC21" w14:textId="77777777" w:rsidR="00744E51" w:rsidRPr="0034568D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1592E5" w14:textId="0127EDAF" w:rsidR="00744E51" w:rsidRPr="00744E51" w:rsidRDefault="00744E51" w:rsidP="00744E51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98,763</w:t>
            </w:r>
          </w:p>
        </w:tc>
        <w:tc>
          <w:tcPr>
            <w:tcW w:w="236" w:type="dxa"/>
          </w:tcPr>
          <w:p w14:paraId="1BB0FFD1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2A96E" w14:textId="76EEF8A8" w:rsidR="00744E51" w:rsidRPr="00744E51" w:rsidRDefault="00744E51" w:rsidP="00744E5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7,097</w:t>
            </w:r>
          </w:p>
        </w:tc>
        <w:tc>
          <w:tcPr>
            <w:tcW w:w="275" w:type="dxa"/>
          </w:tcPr>
          <w:p w14:paraId="2E3ACF55" w14:textId="77777777" w:rsidR="00744E51" w:rsidRPr="00744E51" w:rsidRDefault="00744E51" w:rsidP="00744E51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130B8C9" w14:textId="78DC663B" w:rsidR="00744E51" w:rsidRPr="00744E51" w:rsidRDefault="00744E51" w:rsidP="00744E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16,347</w:t>
            </w:r>
          </w:p>
        </w:tc>
        <w:tc>
          <w:tcPr>
            <w:tcW w:w="275" w:type="dxa"/>
          </w:tcPr>
          <w:p w14:paraId="652DC6BE" w14:textId="77777777" w:rsidR="00744E51" w:rsidRPr="00744E51" w:rsidRDefault="00744E51" w:rsidP="00744E51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2E4B0E" w14:textId="65C016E4" w:rsidR="00744E51" w:rsidRPr="00744E51" w:rsidRDefault="00744E51" w:rsidP="00744E5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7,180,816</w:t>
            </w:r>
          </w:p>
        </w:tc>
      </w:tr>
    </w:tbl>
    <w:p w14:paraId="1021D23C" w14:textId="77777777" w:rsidR="0034568D" w:rsidRP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A5447" w14:textId="41DF1587" w:rsidR="00E82227" w:rsidRPr="0034568D" w:rsidRDefault="00F60C24" w:rsidP="00DC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40"/>
        </w:tabs>
        <w:spacing w:line="240" w:lineRule="auto"/>
        <w:ind w:left="990" w:right="53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13888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F05C7">
        <w:rPr>
          <w:rFonts w:asciiTheme="majorBidi" w:hAnsiTheme="majorBidi" w:cstheme="majorBidi"/>
          <w:spacing w:val="-4"/>
          <w:sz w:val="30"/>
          <w:szCs w:val="30"/>
        </w:rPr>
        <w:t>26</w:t>
      </w:r>
      <w:r w:rsidR="00AB675F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E162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456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1627" w:rsidRPr="0034568D">
        <w:rPr>
          <w:rFonts w:asciiTheme="majorBidi" w:hAnsiTheme="majorBidi" w:cstheme="majorBidi"/>
          <w:sz w:val="30"/>
          <w:szCs w:val="30"/>
        </w:rPr>
        <w:br/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1388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E060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40B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13888">
        <w:rPr>
          <w:rFonts w:asciiTheme="majorBidi" w:hAnsiTheme="majorBidi" w:cstheme="majorBidi"/>
          <w:i/>
          <w:iCs/>
          <w:sz w:val="30"/>
          <w:szCs w:val="30"/>
        </w:rPr>
        <w:t>75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88EA427" w14:textId="77777777" w:rsidR="00E82227" w:rsidRDefault="00E82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82227" w:rsidSect="00AD35BA">
          <w:footerReference w:type="first" r:id="rId12"/>
          <w:pgSz w:w="16834" w:h="11909" w:orient="landscape" w:code="9"/>
          <w:pgMar w:top="1152" w:right="691" w:bottom="1152" w:left="576" w:header="720" w:footer="720" w:gutter="0"/>
          <w:paperSrc w:first="7"/>
          <w:cols w:space="720"/>
          <w:titlePg/>
          <w:docGrid w:linePitch="245"/>
        </w:sect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903DA87" w14:textId="15D9A2DD" w:rsidR="00FC47EA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46F82" w:rsidRPr="00824968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824968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3E31B6C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A9FE8C8" w14:textId="7C6011B6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3B225E3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24"/>
        <w:gridCol w:w="242"/>
        <w:gridCol w:w="1207"/>
      </w:tblGrid>
      <w:tr w:rsidR="00023222" w:rsidRPr="00824968" w14:paraId="22BD7A5C" w14:textId="77777777" w:rsidTr="004F1FF6">
        <w:tc>
          <w:tcPr>
            <w:tcW w:w="6597" w:type="dxa"/>
          </w:tcPr>
          <w:p w14:paraId="34643827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14:paraId="03CAFCF9" w14:textId="79A1703C" w:rsidR="00023222" w:rsidRPr="00824968" w:rsidRDefault="002C6986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C20C2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2" w:type="dxa"/>
          </w:tcPr>
          <w:p w14:paraId="1D5796E7" w14:textId="77777777" w:rsidR="00023222" w:rsidRPr="00824968" w:rsidRDefault="00023222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4444E978" w14:textId="415B9C51" w:rsidR="00023222" w:rsidRPr="00824968" w:rsidRDefault="00647A52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C20C2A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023222" w:rsidRPr="00824968" w14:paraId="25B80791" w14:textId="77777777" w:rsidTr="004F1FF6">
        <w:tc>
          <w:tcPr>
            <w:tcW w:w="6597" w:type="dxa"/>
          </w:tcPr>
          <w:p w14:paraId="5A0BE620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14:paraId="15883723" w14:textId="77777777" w:rsidR="00023222" w:rsidRPr="00824968" w:rsidRDefault="00023222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824968" w14:paraId="0FBC8670" w14:textId="77777777" w:rsidTr="004F1FF6">
        <w:tc>
          <w:tcPr>
            <w:tcW w:w="6597" w:type="dxa"/>
          </w:tcPr>
          <w:p w14:paraId="200714F4" w14:textId="77777777" w:rsidR="00023222" w:rsidRPr="00824968" w:rsidRDefault="00023222" w:rsidP="00B426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14:paraId="4ABB8EDC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8646CEF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FB3CC96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5C7" w:rsidRPr="00824968" w14:paraId="2DEB7919" w14:textId="77777777" w:rsidTr="004F1FF6">
        <w:tc>
          <w:tcPr>
            <w:tcW w:w="6597" w:type="dxa"/>
          </w:tcPr>
          <w:p w14:paraId="4E7E3866" w14:textId="77777777" w:rsidR="004F05C7" w:rsidRPr="00824968" w:rsidRDefault="004F05C7" w:rsidP="004F05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5B46865B" w14:textId="2703B903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3F02">
              <w:rPr>
                <w:rFonts w:asciiTheme="majorBidi" w:hAnsiTheme="majorBidi" w:cstheme="majorBidi"/>
                <w:sz w:val="30"/>
                <w:szCs w:val="30"/>
              </w:rPr>
              <w:t>169,000</w:t>
            </w:r>
          </w:p>
        </w:tc>
        <w:tc>
          <w:tcPr>
            <w:tcW w:w="242" w:type="dxa"/>
          </w:tcPr>
          <w:p w14:paraId="3B9D4114" w14:textId="77777777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AD664F3" w14:textId="7F5F6C8B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</w:tr>
      <w:tr w:rsidR="004F05C7" w:rsidRPr="00824968" w14:paraId="51319D83" w14:textId="77777777" w:rsidTr="004F1FF6">
        <w:tc>
          <w:tcPr>
            <w:tcW w:w="6597" w:type="dxa"/>
          </w:tcPr>
          <w:p w14:paraId="3D917E1D" w14:textId="77777777" w:rsidR="004F05C7" w:rsidRPr="00824968" w:rsidRDefault="004F05C7" w:rsidP="004F05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14:paraId="119FE3B2" w14:textId="54DD690D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sz w:val="30"/>
                <w:szCs w:val="30"/>
              </w:rPr>
              <w:t>1,810,000</w:t>
            </w:r>
          </w:p>
        </w:tc>
        <w:tc>
          <w:tcPr>
            <w:tcW w:w="242" w:type="dxa"/>
          </w:tcPr>
          <w:p w14:paraId="3DEEF03E" w14:textId="77777777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283466E" w14:textId="063AE1A3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810,000</w:t>
            </w:r>
          </w:p>
        </w:tc>
      </w:tr>
      <w:tr w:rsidR="004F05C7" w:rsidRPr="00824968" w14:paraId="0EFC0C62" w14:textId="77777777" w:rsidTr="004F1FF6">
        <w:tc>
          <w:tcPr>
            <w:tcW w:w="6597" w:type="dxa"/>
          </w:tcPr>
          <w:p w14:paraId="7774833A" w14:textId="77777777" w:rsidR="004F05C7" w:rsidRPr="00824968" w:rsidRDefault="004F05C7" w:rsidP="004F05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B43B4" w14:textId="4D140412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sz w:val="30"/>
                <w:szCs w:val="30"/>
              </w:rPr>
              <w:t>(11,930)</w:t>
            </w:r>
          </w:p>
        </w:tc>
        <w:tc>
          <w:tcPr>
            <w:tcW w:w="242" w:type="dxa"/>
          </w:tcPr>
          <w:p w14:paraId="35C11F24" w14:textId="77777777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CD47E3F" w14:textId="374B2EFF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(6,117)</w:t>
            </w:r>
          </w:p>
        </w:tc>
      </w:tr>
      <w:tr w:rsidR="004F05C7" w:rsidRPr="00824968" w14:paraId="78874A84" w14:textId="77777777" w:rsidTr="004F1FF6">
        <w:tc>
          <w:tcPr>
            <w:tcW w:w="6597" w:type="dxa"/>
          </w:tcPr>
          <w:p w14:paraId="7673C8BD" w14:textId="77777777" w:rsidR="004F05C7" w:rsidRPr="00824968" w:rsidRDefault="004F05C7" w:rsidP="004F05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90341" w14:textId="13ECF30B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7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1,967,070</w:t>
            </w:r>
          </w:p>
        </w:tc>
        <w:tc>
          <w:tcPr>
            <w:tcW w:w="242" w:type="dxa"/>
          </w:tcPr>
          <w:p w14:paraId="502EB38C" w14:textId="77777777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AAAE105" w14:textId="4E5C643E" w:rsidR="004F05C7" w:rsidRPr="00824968" w:rsidRDefault="004F05C7" w:rsidP="004F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1,373,883</w:t>
            </w:r>
          </w:p>
        </w:tc>
      </w:tr>
    </w:tbl>
    <w:p w14:paraId="794291A7" w14:textId="77777777" w:rsidR="006B3C09" w:rsidRPr="00824968" w:rsidRDefault="006B3C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DA9C7F" w14:textId="06E2ECD1" w:rsidR="00B6178B" w:rsidRPr="00824968" w:rsidRDefault="00B6178B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6280"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>256</w:t>
      </w:r>
      <w:r w:rsidR="006A31BB">
        <w:rPr>
          <w:rFonts w:asciiTheme="majorBidi" w:hAnsiTheme="majorBidi" w:cstheme="majorBidi"/>
          <w:sz w:val="30"/>
          <w:szCs w:val="30"/>
        </w:rPr>
        <w:t>6</w:t>
      </w:r>
      <w:r w:rsidR="00BA59A1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824968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824968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="00B25479">
        <w:rPr>
          <w:rFonts w:asciiTheme="majorBidi" w:hAnsiTheme="majorBidi" w:cstheme="majorBidi"/>
          <w:spacing w:val="-4"/>
          <w:sz w:val="30"/>
          <w:szCs w:val="30"/>
        </w:rPr>
        <w:br/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824968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F056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F05C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F056F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01C80">
        <w:rPr>
          <w:rFonts w:asciiTheme="majorBidi" w:hAnsiTheme="majorBidi" w:cstheme="majorBidi"/>
          <w:spacing w:val="-4"/>
          <w:sz w:val="30"/>
          <w:szCs w:val="30"/>
        </w:rPr>
        <w:t>680</w:t>
      </w:r>
      <w:r w:rsidR="001C3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647A5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6A31BB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2689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6A31BB">
        <w:rPr>
          <w:rFonts w:asciiTheme="majorBidi" w:hAnsiTheme="majorBidi" w:cstheme="majorBidi"/>
          <w:i/>
          <w:iCs/>
          <w:spacing w:val="-4"/>
          <w:sz w:val="30"/>
          <w:szCs w:val="30"/>
        </w:rPr>
        <w:t>470</w:t>
      </w:r>
      <w:r w:rsidR="0002322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2108F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24968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D1370C" w:rsidRPr="00824968">
        <w:rPr>
          <w:rFonts w:asciiTheme="majorBidi" w:hAnsiTheme="majorBidi" w:cstheme="majorBidi"/>
          <w:sz w:val="30"/>
          <w:szCs w:val="30"/>
          <w:cs/>
        </w:rPr>
        <w:t>ใน</w:t>
      </w:r>
      <w:r w:rsidRPr="00824968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824968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824968">
        <w:rPr>
          <w:rFonts w:asciiTheme="majorBidi" w:hAnsiTheme="majorBidi" w:cstheme="majorBidi"/>
          <w:sz w:val="30"/>
          <w:szCs w:val="30"/>
        </w:rPr>
        <w:t>MMR</w:t>
      </w:r>
      <w:r w:rsidR="00023222" w:rsidRPr="00824968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25</w:t>
      </w:r>
      <w:r w:rsidR="00505D7E" w:rsidRPr="00824968">
        <w:rPr>
          <w:rFonts w:asciiTheme="majorBidi" w:hAnsiTheme="majorBidi" w:cstheme="majorBidi"/>
          <w:sz w:val="30"/>
          <w:szCs w:val="30"/>
        </w:rPr>
        <w:t>6</w:t>
      </w:r>
      <w:r w:rsidR="006A31BB">
        <w:rPr>
          <w:rFonts w:asciiTheme="majorBidi" w:hAnsiTheme="majorBidi" w:cstheme="majorBidi"/>
          <w:sz w:val="30"/>
          <w:szCs w:val="30"/>
        </w:rPr>
        <w:t>6</w:t>
      </w:r>
      <w:r w:rsidR="00986D2B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824968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4F05C7">
        <w:rPr>
          <w:rFonts w:asciiTheme="majorBidi" w:hAnsiTheme="majorBidi" w:cstheme="majorBidi"/>
          <w:sz w:val="30"/>
          <w:szCs w:val="30"/>
        </w:rPr>
        <w:t>2</w:t>
      </w:r>
      <w:r w:rsidR="00F056FD">
        <w:rPr>
          <w:rFonts w:asciiTheme="majorBidi" w:hAnsiTheme="majorBidi" w:cstheme="majorBidi"/>
          <w:sz w:val="30"/>
          <w:szCs w:val="30"/>
        </w:rPr>
        <w:t>,</w:t>
      </w:r>
      <w:r w:rsidR="00D01C80">
        <w:rPr>
          <w:rFonts w:asciiTheme="majorBidi" w:hAnsiTheme="majorBidi" w:cstheme="majorBidi"/>
          <w:sz w:val="30"/>
          <w:szCs w:val="30"/>
        </w:rPr>
        <w:t>363</w:t>
      </w:r>
      <w:r w:rsidR="001C3770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A31B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A31B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A40B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A31BB">
        <w:rPr>
          <w:rFonts w:asciiTheme="majorBidi" w:hAnsiTheme="majorBidi" w:cstheme="majorBidi"/>
          <w:i/>
          <w:iCs/>
          <w:sz w:val="30"/>
          <w:szCs w:val="30"/>
        </w:rPr>
        <w:t>753</w:t>
      </w:r>
      <w:r w:rsidR="00986D2B"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62DFA1" w14:textId="77777777" w:rsidR="003E58D9" w:rsidRPr="00824968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EA3BF3" w14:textId="376093CB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.2 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20AA196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12"/>
        <w:gridCol w:w="1218"/>
        <w:gridCol w:w="236"/>
        <w:gridCol w:w="1207"/>
      </w:tblGrid>
      <w:tr w:rsidR="002A40B8" w:rsidRPr="00824968" w14:paraId="0A29A41C" w14:textId="77777777" w:rsidTr="004F1FF6">
        <w:tc>
          <w:tcPr>
            <w:tcW w:w="6612" w:type="dxa"/>
          </w:tcPr>
          <w:p w14:paraId="6CE5B5D5" w14:textId="77777777" w:rsidR="002A40B8" w:rsidRPr="00824968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8" w:type="dxa"/>
          </w:tcPr>
          <w:p w14:paraId="437D8B04" w14:textId="704A0583" w:rsidR="002A40B8" w:rsidRPr="00824968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6A31B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</w:tcPr>
          <w:p w14:paraId="424AF2BE" w14:textId="77777777" w:rsidR="002A40B8" w:rsidRPr="00824968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504F3824" w14:textId="62C2775C" w:rsidR="002A40B8" w:rsidRPr="00824968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6A31BB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2A40B8" w:rsidRPr="00824968" w14:paraId="330CE9F4" w14:textId="77777777" w:rsidTr="004F1FF6">
        <w:tc>
          <w:tcPr>
            <w:tcW w:w="6612" w:type="dxa"/>
          </w:tcPr>
          <w:p w14:paraId="7A897047" w14:textId="77777777" w:rsidR="002A40B8" w:rsidRPr="00824968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61" w:type="dxa"/>
            <w:gridSpan w:val="3"/>
          </w:tcPr>
          <w:p w14:paraId="05A55725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D" w:rsidRPr="00824968" w14:paraId="5E80358A" w14:textId="77777777" w:rsidTr="004F1FF6">
        <w:tc>
          <w:tcPr>
            <w:tcW w:w="6612" w:type="dxa"/>
          </w:tcPr>
          <w:p w14:paraId="1178025F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หุ้นกู้ไม่มีหลักประกัน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18" w:type="dxa"/>
          </w:tcPr>
          <w:p w14:paraId="43FFA9FD" w14:textId="2BFAC149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sz w:val="30"/>
                <w:szCs w:val="30"/>
              </w:rPr>
              <w:t>3,450,000</w:t>
            </w:r>
          </w:p>
        </w:tc>
        <w:tc>
          <w:tcPr>
            <w:tcW w:w="236" w:type="dxa"/>
          </w:tcPr>
          <w:p w14:paraId="42292095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ED3CD85" w14:textId="527CC89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</w:p>
        </w:tc>
      </w:tr>
      <w:tr w:rsidR="00561C9D" w:rsidRPr="00824968" w14:paraId="01C3F879" w14:textId="77777777" w:rsidTr="004F1FF6">
        <w:tc>
          <w:tcPr>
            <w:tcW w:w="6612" w:type="dxa"/>
          </w:tcPr>
          <w:p w14:paraId="7792E13F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8D8203A" w14:textId="4E5D979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7CA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7437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593219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E3F1E6" w14:textId="097DF77F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(1,949)</w:t>
            </w:r>
          </w:p>
        </w:tc>
      </w:tr>
      <w:tr w:rsidR="00561C9D" w:rsidRPr="00824968" w14:paraId="4E1CF462" w14:textId="77777777" w:rsidTr="004F1FF6">
        <w:tc>
          <w:tcPr>
            <w:tcW w:w="6612" w:type="dxa"/>
          </w:tcPr>
          <w:p w14:paraId="561FED5B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1E1AD21" w14:textId="4F2F685F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</w:t>
            </w:r>
            <w:r w:rsidR="0013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236" w:type="dxa"/>
          </w:tcPr>
          <w:p w14:paraId="69BB9923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CEEBEDC" w14:textId="2091A2CD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2,248,051</w:t>
            </w:r>
          </w:p>
        </w:tc>
      </w:tr>
      <w:tr w:rsidR="00561C9D" w:rsidRPr="00824968" w14:paraId="0EA4BECC" w14:textId="77777777" w:rsidTr="004F1FF6">
        <w:tc>
          <w:tcPr>
            <w:tcW w:w="6612" w:type="dxa"/>
          </w:tcPr>
          <w:p w14:paraId="47D8341C" w14:textId="77777777" w:rsidR="00561C9D" w:rsidRPr="00824968" w:rsidRDefault="00561C9D" w:rsidP="00561C9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18" w:type="dxa"/>
          </w:tcPr>
          <w:p w14:paraId="4C53EE36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77DD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69148DB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C9D" w:rsidRPr="00824968" w14:paraId="46ACB32A" w14:textId="77777777" w:rsidTr="004F1FF6">
        <w:tc>
          <w:tcPr>
            <w:tcW w:w="6612" w:type="dxa"/>
          </w:tcPr>
          <w:p w14:paraId="6138454A" w14:textId="77777777" w:rsidR="00561C9D" w:rsidRPr="00824968" w:rsidRDefault="00561C9D" w:rsidP="00561C9D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24968">
              <w:rPr>
                <w:rFonts w:asciiTheme="majorBidi" w:hAnsiTheme="majorBidi" w:cstheme="majorBidi"/>
                <w:lang w:val="en-US"/>
              </w:rPr>
              <w:tab/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6C71607" w14:textId="52C71A6F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7729">
              <w:rPr>
                <w:rFonts w:asciiTheme="majorBidi" w:hAnsiTheme="majorBidi" w:cstheme="majorBidi"/>
                <w:sz w:val="30"/>
                <w:szCs w:val="30"/>
              </w:rPr>
              <w:t>(1,449,3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3377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A4E4D4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6EB947F" w14:textId="60DF6C0B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(799,884)</w:t>
            </w:r>
          </w:p>
        </w:tc>
      </w:tr>
      <w:tr w:rsidR="00561C9D" w:rsidRPr="00824968" w14:paraId="2BF00C5B" w14:textId="77777777" w:rsidTr="004F1FF6">
        <w:tc>
          <w:tcPr>
            <w:tcW w:w="6612" w:type="dxa"/>
          </w:tcPr>
          <w:p w14:paraId="6A6222CE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1DE1CCA" w14:textId="2A928C1A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1,994,935</w:t>
            </w:r>
          </w:p>
        </w:tc>
        <w:tc>
          <w:tcPr>
            <w:tcW w:w="236" w:type="dxa"/>
          </w:tcPr>
          <w:p w14:paraId="5103570F" w14:textId="77777777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82FC6F3" w14:textId="2DCEA2C4" w:rsidR="00561C9D" w:rsidRPr="0082496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1,448,167</w:t>
            </w:r>
          </w:p>
        </w:tc>
      </w:tr>
    </w:tbl>
    <w:p w14:paraId="53686575" w14:textId="77777777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0A33" w14:textId="6B4712BD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33013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30136">
        <w:rPr>
          <w:rFonts w:asciiTheme="majorBidi" w:hAnsiTheme="majorBidi" w:cstheme="majorBidi"/>
          <w:sz w:val="30"/>
          <w:szCs w:val="30"/>
        </w:rPr>
        <w:t xml:space="preserve">31 </w:t>
      </w:r>
      <w:r w:rsidRPr="0033013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330136">
        <w:rPr>
          <w:rFonts w:asciiTheme="majorBidi" w:hAnsiTheme="majorBidi" w:cstheme="majorBidi"/>
          <w:sz w:val="30"/>
          <w:szCs w:val="30"/>
        </w:rPr>
        <w:t>256</w:t>
      </w:r>
      <w:r w:rsidR="00143185">
        <w:rPr>
          <w:rFonts w:asciiTheme="majorBidi" w:hAnsiTheme="majorBidi" w:cstheme="majorBidi"/>
          <w:sz w:val="30"/>
          <w:szCs w:val="30"/>
        </w:rPr>
        <w:t>6</w:t>
      </w:r>
      <w:r w:rsidRPr="00330136">
        <w:rPr>
          <w:rFonts w:asciiTheme="majorBidi" w:hAnsiTheme="majorBidi" w:cs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="002108F7">
        <w:rPr>
          <w:rFonts w:asciiTheme="majorBidi" w:hAnsiTheme="majorBidi" w:hint="cs"/>
          <w:sz w:val="30"/>
          <w:szCs w:val="30"/>
          <w:cs/>
        </w:rPr>
        <w:t>และนักลงทุนรายให</w:t>
      </w:r>
      <w:r w:rsidR="003B19EE">
        <w:rPr>
          <w:rFonts w:asciiTheme="majorBidi" w:hAnsiTheme="majorBidi" w:hint="cs"/>
          <w:sz w:val="30"/>
          <w:szCs w:val="30"/>
          <w:cs/>
        </w:rPr>
        <w:t>ญ่</w:t>
      </w:r>
      <w:r w:rsidRPr="00330136">
        <w:rPr>
          <w:rFonts w:asciiTheme="majorBidi" w:hAnsiTheme="majorBidi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38F0BCC7" w14:textId="6A6470F4" w:rsidR="00827935" w:rsidRDefault="00991D34" w:rsidP="0082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ในระหว่างปี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บริษัทได้มีการเสนอขายหุ้นกู้ระบุชื่อผู้ถือประเภทไม่ด้อยสิทธิ ไม่มีหลักประกันและมีผู้แทนผู้ถือหุ้นกู้ โดยหุ้นกู้ดังกล่าวมีอายุ </w:t>
      </w:r>
      <w:r w:rsidR="004771BE">
        <w:rPr>
          <w:rFonts w:ascii="Angsana New" w:hAnsi="Angsana New"/>
          <w:sz w:val="30"/>
          <w:szCs w:val="30"/>
        </w:rPr>
        <w:t>3</w:t>
      </w:r>
      <w:r w:rsidR="004771BE">
        <w:rPr>
          <w:rFonts w:ascii="Angsana New" w:hAnsi="Angsana New" w:hint="cs"/>
          <w:sz w:val="30"/>
          <w:szCs w:val="30"/>
          <w:cs/>
        </w:rPr>
        <w:t xml:space="preserve"> ปี</w:t>
      </w:r>
      <w:r w:rsidR="004771BE">
        <w:rPr>
          <w:rFonts w:ascii="Angsana New" w:hAnsi="Angsana New"/>
          <w:sz w:val="30"/>
          <w:szCs w:val="30"/>
        </w:rPr>
        <w:t xml:space="preserve"> 2</w:t>
      </w:r>
      <w:r w:rsidR="004771BE">
        <w:rPr>
          <w:rFonts w:ascii="Angsana New" w:hAnsi="Angsana New" w:hint="cs"/>
          <w:sz w:val="30"/>
          <w:szCs w:val="30"/>
          <w:cs/>
        </w:rPr>
        <w:t xml:space="preserve"> ปี</w:t>
      </w:r>
      <w:r w:rsidR="004771BE">
        <w:rPr>
          <w:rFonts w:ascii="Angsana New" w:hAnsi="Angsana New"/>
          <w:sz w:val="30"/>
          <w:szCs w:val="30"/>
        </w:rPr>
        <w:t xml:space="preserve"> </w:t>
      </w:r>
      <w:r w:rsidR="004771BE">
        <w:rPr>
          <w:rFonts w:ascii="Angsana New" w:hAnsi="Angsana New" w:hint="cs"/>
          <w:sz w:val="30"/>
          <w:szCs w:val="30"/>
          <w:cs/>
        </w:rPr>
        <w:t xml:space="preserve">และ </w:t>
      </w:r>
      <w:r w:rsidR="004771BE">
        <w:rPr>
          <w:rFonts w:ascii="Angsana New" w:hAnsi="Angsana New"/>
          <w:sz w:val="30"/>
          <w:szCs w:val="30"/>
        </w:rPr>
        <w:t>3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ปี </w:t>
      </w:r>
      <w:r w:rsidR="004771BE">
        <w:rPr>
          <w:rFonts w:ascii="Angsana New" w:hAnsi="Angsana New" w:hint="cs"/>
          <w:sz w:val="30"/>
          <w:szCs w:val="30"/>
          <w:cs/>
        </w:rPr>
        <w:t>รวม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จำนวน </w:t>
      </w:r>
      <w:r w:rsidR="004771BE">
        <w:rPr>
          <w:rFonts w:ascii="Angsana New" w:hAnsi="Angsana New"/>
          <w:sz w:val="30"/>
          <w:szCs w:val="30"/>
        </w:rPr>
        <w:t xml:space="preserve">2 </w:t>
      </w:r>
      <w:r w:rsidR="004771BE">
        <w:rPr>
          <w:rFonts w:ascii="Angsana New" w:hAnsi="Angsana New" w:hint="cs"/>
          <w:sz w:val="30"/>
          <w:szCs w:val="30"/>
          <w:cs/>
        </w:rPr>
        <w:t>ล้าน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หน่วย มูลค่ารวม </w:t>
      </w:r>
      <w:r w:rsidR="004771BE">
        <w:rPr>
          <w:rFonts w:asciiTheme="majorBidi" w:hAnsiTheme="majorBidi" w:cstheme="majorBidi"/>
          <w:sz w:val="30"/>
          <w:szCs w:val="30"/>
        </w:rPr>
        <w:t>2,000</w:t>
      </w:r>
      <w:r w:rsidR="00827935" w:rsidRPr="00B04195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="004771BE">
        <w:rPr>
          <w:rFonts w:ascii="Angsana New" w:hAnsi="Angsana New" w:hint="cs"/>
          <w:sz w:val="30"/>
          <w:szCs w:val="30"/>
          <w:cs/>
        </w:rPr>
        <w:t xml:space="preserve">ออกหุ้นกู้ ณ วันที่ </w:t>
      </w:r>
      <w:r w:rsidR="004771BE">
        <w:rPr>
          <w:rFonts w:ascii="Angsana New" w:hAnsi="Angsana New"/>
          <w:sz w:val="30"/>
          <w:szCs w:val="30"/>
        </w:rPr>
        <w:br/>
        <w:t>28</w:t>
      </w:r>
      <w:r w:rsidR="004771B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771BE">
        <w:rPr>
          <w:rFonts w:ascii="Angsana New" w:hAnsi="Angsana New"/>
          <w:sz w:val="30"/>
          <w:szCs w:val="30"/>
        </w:rPr>
        <w:t xml:space="preserve">2566 </w:t>
      </w:r>
      <w:r w:rsidR="004771BE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="004771BE">
        <w:rPr>
          <w:rFonts w:ascii="Angsana New" w:hAnsi="Angsana New"/>
          <w:sz w:val="30"/>
          <w:szCs w:val="30"/>
        </w:rPr>
        <w:t xml:space="preserve">31 </w:t>
      </w:r>
      <w:r w:rsidR="004771B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771BE">
        <w:rPr>
          <w:rFonts w:ascii="Angsana New" w:hAnsi="Angsana New"/>
          <w:sz w:val="30"/>
          <w:szCs w:val="30"/>
        </w:rPr>
        <w:t>2566</w:t>
      </w:r>
    </w:p>
    <w:p w14:paraId="58BC44E4" w14:textId="77777777" w:rsidR="00827935" w:rsidRPr="00D1673A" w:rsidRDefault="00827935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28"/>
          <w:szCs w:val="28"/>
        </w:rPr>
      </w:pPr>
    </w:p>
    <w:p w14:paraId="2BBBE55F" w14:textId="3F145B7E" w:rsidR="00D90A2D" w:rsidRPr="00B31678" w:rsidRDefault="00D90A2D" w:rsidP="00B31678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540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รายละเอียดที่สำคัญของหุ้นกู้ มีดังนี้</w:t>
      </w:r>
    </w:p>
    <w:p w14:paraId="5E60341B" w14:textId="3AAD398D" w:rsidR="00D90A2D" w:rsidRPr="00B31678" w:rsidRDefault="00D90A2D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510"/>
        <w:gridCol w:w="5850"/>
      </w:tblGrid>
      <w:tr w:rsidR="00E63BB5" w:rsidRPr="00F45D12" w14:paraId="2A93E3EE" w14:textId="77777777" w:rsidTr="004F1FF6">
        <w:tc>
          <w:tcPr>
            <w:tcW w:w="3510" w:type="dxa"/>
            <w:hideMark/>
          </w:tcPr>
          <w:p w14:paraId="0BAC0314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50" w:type="dxa"/>
            <w:hideMark/>
          </w:tcPr>
          <w:p w14:paraId="60FED08F" w14:textId="5D21E439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156F0366" w14:textId="77777777" w:rsidTr="004F1FF6">
        <w:tc>
          <w:tcPr>
            <w:tcW w:w="3510" w:type="dxa"/>
            <w:hideMark/>
          </w:tcPr>
          <w:p w14:paraId="069BDD1C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850" w:type="dxa"/>
            <w:hideMark/>
          </w:tcPr>
          <w:p w14:paraId="247E1EC4" w14:textId="5F2BD96E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6AAAD3FE" w14:textId="77777777" w:rsidTr="004F1FF6">
        <w:tc>
          <w:tcPr>
            <w:tcW w:w="3510" w:type="dxa"/>
            <w:hideMark/>
          </w:tcPr>
          <w:p w14:paraId="5EE20A63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850" w:type="dxa"/>
            <w:hideMark/>
          </w:tcPr>
          <w:p w14:paraId="20B569DC" w14:textId="304136A4" w:rsidR="00E63BB5" w:rsidRPr="00F45D12" w:rsidRDefault="00916C8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08B40754" w14:textId="77777777" w:rsidTr="004F1FF6">
        <w:tc>
          <w:tcPr>
            <w:tcW w:w="3510" w:type="dxa"/>
            <w:hideMark/>
          </w:tcPr>
          <w:p w14:paraId="3693A485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850" w:type="dxa"/>
            <w:hideMark/>
          </w:tcPr>
          <w:p w14:paraId="591B55B6" w14:textId="1CF3B9A5" w:rsidR="00E63BB5" w:rsidRPr="00F45D12" w:rsidRDefault="00916C8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00B649C6" w14:textId="77777777" w:rsidTr="004F1FF6">
        <w:tc>
          <w:tcPr>
            <w:tcW w:w="3510" w:type="dxa"/>
            <w:hideMark/>
          </w:tcPr>
          <w:p w14:paraId="7D89DDAE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50" w:type="dxa"/>
            <w:hideMark/>
          </w:tcPr>
          <w:p w14:paraId="2D0A56F2" w14:textId="4D25A75D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3.52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5F3A951" w14:textId="77777777" w:rsidTr="004F1FF6">
        <w:tc>
          <w:tcPr>
            <w:tcW w:w="3510" w:type="dxa"/>
            <w:hideMark/>
          </w:tcPr>
          <w:p w14:paraId="6C38EBD2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850" w:type="dxa"/>
            <w:hideMark/>
          </w:tcPr>
          <w:p w14:paraId="5EBBCEA6" w14:textId="64465EAB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371DB9" w:rsidRPr="00F45D12" w14:paraId="006F2E83" w14:textId="77777777" w:rsidTr="004F1FF6">
        <w:tc>
          <w:tcPr>
            <w:tcW w:w="3510" w:type="dxa"/>
          </w:tcPr>
          <w:p w14:paraId="6A448E1D" w14:textId="0C6C4A79" w:rsidR="00371DB9" w:rsidRPr="00F45D12" w:rsidRDefault="00371DB9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14:paraId="630CE30C" w14:textId="77777777" w:rsidR="00371DB9" w:rsidRPr="00F45D12" w:rsidRDefault="00371DB9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3A883F43" w14:textId="77777777" w:rsidTr="004F1FF6">
        <w:tc>
          <w:tcPr>
            <w:tcW w:w="3510" w:type="dxa"/>
            <w:hideMark/>
          </w:tcPr>
          <w:p w14:paraId="4EB78D80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50" w:type="dxa"/>
            <w:hideMark/>
          </w:tcPr>
          <w:p w14:paraId="72BC3D4A" w14:textId="57DF755D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22C239CD" w14:textId="77777777" w:rsidTr="004F1FF6">
        <w:tc>
          <w:tcPr>
            <w:tcW w:w="3510" w:type="dxa"/>
            <w:hideMark/>
          </w:tcPr>
          <w:p w14:paraId="17EFBF17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850" w:type="dxa"/>
            <w:hideMark/>
          </w:tcPr>
          <w:p w14:paraId="63828F59" w14:textId="0CE08DDF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350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20BCE8B2" w14:textId="77777777" w:rsidTr="004F1FF6">
        <w:tc>
          <w:tcPr>
            <w:tcW w:w="3510" w:type="dxa"/>
            <w:hideMark/>
          </w:tcPr>
          <w:p w14:paraId="1030399A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850" w:type="dxa"/>
            <w:hideMark/>
          </w:tcPr>
          <w:p w14:paraId="251E9167" w14:textId="1DAF5E02" w:rsidR="00E63BB5" w:rsidRPr="00F45D12" w:rsidRDefault="00916C8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350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55B2E630" w14:textId="77777777" w:rsidTr="004F1FF6">
        <w:tc>
          <w:tcPr>
            <w:tcW w:w="3510" w:type="dxa"/>
            <w:hideMark/>
          </w:tcPr>
          <w:p w14:paraId="0A37CB0F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850" w:type="dxa"/>
            <w:hideMark/>
          </w:tcPr>
          <w:p w14:paraId="1975C27D" w14:textId="7DE9DAAE" w:rsidR="00E63BB5" w:rsidRPr="00F45D12" w:rsidRDefault="00916C8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68FAD8BB" w14:textId="77777777" w:rsidTr="004F1FF6">
        <w:tc>
          <w:tcPr>
            <w:tcW w:w="3510" w:type="dxa"/>
            <w:hideMark/>
          </w:tcPr>
          <w:p w14:paraId="4B35A2CB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50" w:type="dxa"/>
            <w:hideMark/>
          </w:tcPr>
          <w:p w14:paraId="63B31A0A" w14:textId="0F7737DB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3.10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7A883100" w14:textId="77777777" w:rsidTr="004F1FF6">
        <w:tc>
          <w:tcPr>
            <w:tcW w:w="3510" w:type="dxa"/>
            <w:hideMark/>
          </w:tcPr>
          <w:p w14:paraId="7A597BBC" w14:textId="77777777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850" w:type="dxa"/>
            <w:hideMark/>
          </w:tcPr>
          <w:p w14:paraId="55ECDA86" w14:textId="6D0C30A1" w:rsidR="00E63BB5" w:rsidRPr="00F45D12" w:rsidRDefault="00E63BB5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ของทุกปี</w:t>
            </w:r>
          </w:p>
        </w:tc>
      </w:tr>
      <w:tr w:rsidR="006A31BB" w:rsidRPr="00F45D12" w14:paraId="736132B3" w14:textId="77777777" w:rsidTr="004F1FF6">
        <w:tc>
          <w:tcPr>
            <w:tcW w:w="3510" w:type="dxa"/>
          </w:tcPr>
          <w:p w14:paraId="19A8C312" w14:textId="77777777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7A503DD6" w14:textId="77777777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6A31BB" w:rsidRPr="00F45D12" w14:paraId="741F6523" w14:textId="77777777" w:rsidTr="004F1FF6">
        <w:tc>
          <w:tcPr>
            <w:tcW w:w="3510" w:type="dxa"/>
          </w:tcPr>
          <w:p w14:paraId="3A35CFEA" w14:textId="514A97B9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50" w:type="dxa"/>
          </w:tcPr>
          <w:p w14:paraId="3D76080B" w14:textId="35AB72B1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กรกฎาคม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6A31BB" w:rsidRPr="00F45D12" w14:paraId="201B4A2B" w14:textId="77777777" w:rsidTr="004F1FF6">
        <w:tc>
          <w:tcPr>
            <w:tcW w:w="3510" w:type="dxa"/>
            <w:hideMark/>
          </w:tcPr>
          <w:p w14:paraId="5CC83373" w14:textId="12F89FBC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850" w:type="dxa"/>
            <w:hideMark/>
          </w:tcPr>
          <w:p w14:paraId="076A9D25" w14:textId="448AA480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6A31BB" w:rsidRPr="00F45D12" w14:paraId="7487A145" w14:textId="77777777" w:rsidTr="004F1FF6">
        <w:tc>
          <w:tcPr>
            <w:tcW w:w="3510" w:type="dxa"/>
            <w:hideMark/>
          </w:tcPr>
          <w:p w14:paraId="51F9102A" w14:textId="15D5936D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850" w:type="dxa"/>
            <w:hideMark/>
          </w:tcPr>
          <w:p w14:paraId="5AEDEC1B" w14:textId="45EB77B1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6A31BB" w:rsidRPr="00F45D12" w14:paraId="067462B4" w14:textId="77777777" w:rsidTr="004F1FF6">
        <w:tc>
          <w:tcPr>
            <w:tcW w:w="3510" w:type="dxa"/>
            <w:hideMark/>
          </w:tcPr>
          <w:p w14:paraId="1242CFA0" w14:textId="755BAD32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850" w:type="dxa"/>
            <w:hideMark/>
          </w:tcPr>
          <w:p w14:paraId="2823F4D5" w14:textId="60709FDD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833C0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1 กรกฎาคม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6A31BB" w:rsidRPr="00F45D12" w14:paraId="22DFC80E" w14:textId="77777777" w:rsidTr="004F1FF6">
        <w:tc>
          <w:tcPr>
            <w:tcW w:w="3510" w:type="dxa"/>
            <w:hideMark/>
          </w:tcPr>
          <w:p w14:paraId="39FB4645" w14:textId="5BB1C40A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50" w:type="dxa"/>
            <w:hideMark/>
          </w:tcPr>
          <w:p w14:paraId="77C3855A" w14:textId="3EB02B5B" w:rsidR="006A31BB" w:rsidRPr="008833C0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3.30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A31BB" w:rsidRPr="00F45D12" w14:paraId="46FFEB2B" w14:textId="77777777" w:rsidTr="004F1FF6">
        <w:tc>
          <w:tcPr>
            <w:tcW w:w="3510" w:type="dxa"/>
            <w:hideMark/>
          </w:tcPr>
          <w:p w14:paraId="7E0A8C63" w14:textId="077C10BD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850" w:type="dxa"/>
            <w:hideMark/>
          </w:tcPr>
          <w:p w14:paraId="75B8A0DB" w14:textId="4C8CC8E1" w:rsidR="006A31BB" w:rsidRPr="008833C0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และ 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ของทุกปี</w:t>
            </w:r>
          </w:p>
        </w:tc>
      </w:tr>
      <w:tr w:rsidR="006A31BB" w:rsidRPr="00F45D12" w14:paraId="4EF25384" w14:textId="77777777" w:rsidTr="004F1FF6">
        <w:tc>
          <w:tcPr>
            <w:tcW w:w="3510" w:type="dxa"/>
          </w:tcPr>
          <w:p w14:paraId="17BDA7D3" w14:textId="77777777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14:paraId="61DBF928" w14:textId="77777777" w:rsidR="006A31BB" w:rsidRPr="008833C0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6A31BB" w:rsidRPr="00F45D12" w14:paraId="6391D92C" w14:textId="77777777" w:rsidTr="004F1FF6">
        <w:tc>
          <w:tcPr>
            <w:tcW w:w="3510" w:type="dxa"/>
          </w:tcPr>
          <w:p w14:paraId="13814F0F" w14:textId="600AF0D6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50" w:type="dxa"/>
          </w:tcPr>
          <w:p w14:paraId="62C2BB21" w14:textId="0FB660DA" w:rsidR="006A31BB" w:rsidRPr="008833C0" w:rsidRDefault="004771B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28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6A31BB" w:rsidRPr="00F45D12" w14:paraId="7ACA13C1" w14:textId="77777777" w:rsidTr="004F1FF6">
        <w:tc>
          <w:tcPr>
            <w:tcW w:w="3510" w:type="dxa"/>
          </w:tcPr>
          <w:p w14:paraId="10C06269" w14:textId="30EEF6DF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850" w:type="dxa"/>
          </w:tcPr>
          <w:p w14:paraId="3F8C0C8B" w14:textId="6CC0B516" w:rsidR="006A31BB" w:rsidRPr="008833C0" w:rsidRDefault="004771B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500,000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1,000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6A31BB" w:rsidRPr="00F45D12" w14:paraId="3AC99476" w14:textId="77777777" w:rsidTr="004F1FF6">
        <w:tc>
          <w:tcPr>
            <w:tcW w:w="3510" w:type="dxa"/>
          </w:tcPr>
          <w:p w14:paraId="0AE0BE61" w14:textId="38A22A44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850" w:type="dxa"/>
          </w:tcPr>
          <w:p w14:paraId="6AF45764" w14:textId="482E7994" w:rsidR="006A31BB" w:rsidRPr="008833C0" w:rsidRDefault="004771B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500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6A31BB" w:rsidRPr="00F45D12" w14:paraId="5585240A" w14:textId="77777777" w:rsidTr="004F1FF6">
        <w:tc>
          <w:tcPr>
            <w:tcW w:w="3510" w:type="dxa"/>
          </w:tcPr>
          <w:p w14:paraId="2994DB88" w14:textId="64E6BB71" w:rsidR="006A31BB" w:rsidRPr="00F45D12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850" w:type="dxa"/>
          </w:tcPr>
          <w:p w14:paraId="4EB6CA8B" w14:textId="4320F3AC" w:rsidR="006A31BB" w:rsidRPr="008833C0" w:rsidRDefault="004771B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</w:t>
            </w:r>
            <w:r w:rsidR="008F2F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ครบกำหนดไถ่ถอนในวันที่ </w:t>
            </w:r>
            <w:r w:rsidR="008F2F29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="008F2F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="008F2F29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8F2F29" w:rsidRPr="00F45D12" w14:paraId="4CF7DEF7" w14:textId="77777777" w:rsidTr="004F1FF6">
        <w:tc>
          <w:tcPr>
            <w:tcW w:w="3510" w:type="dxa"/>
          </w:tcPr>
          <w:p w14:paraId="1889A690" w14:textId="79389CDB" w:rsidR="008F2F29" w:rsidRPr="00F45D12" w:rsidRDefault="008F2F29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50" w:type="dxa"/>
          </w:tcPr>
          <w:p w14:paraId="73C7A452" w14:textId="2AB83F25" w:rsidR="008F2F29" w:rsidRPr="008833C0" w:rsidRDefault="008F2F29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8F2F29" w:rsidRPr="00F45D12" w14:paraId="231CA610" w14:textId="77777777" w:rsidTr="004F1FF6">
        <w:tc>
          <w:tcPr>
            <w:tcW w:w="3510" w:type="dxa"/>
          </w:tcPr>
          <w:p w14:paraId="20F2FE2E" w14:textId="23A493D4" w:rsidR="008F2F29" w:rsidRPr="00F45D12" w:rsidRDefault="008F2F29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850" w:type="dxa"/>
          </w:tcPr>
          <w:p w14:paraId="250DF27F" w14:textId="4B644957" w:rsidR="00331A66" w:rsidRPr="008833C0" w:rsidRDefault="00DF7D3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ind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</w:t>
            </w:r>
            <w:r w:rsidR="005B3628">
              <w:rPr>
                <w:rFonts w:ascii="Angsana New" w:eastAsia="Calibri" w:hAnsi="Angsana New" w:hint="cs"/>
                <w:sz w:val="30"/>
                <w:szCs w:val="30"/>
                <w:cs/>
              </w:rPr>
              <w:t>ี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นาคม</w:t>
            </w:r>
            <w:r w:rsidR="009F0D7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9F0D7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 และ</w:t>
            </w:r>
            <w:r w:rsidR="009F0D7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 ของทุกปี</w:t>
            </w:r>
          </w:p>
        </w:tc>
      </w:tr>
      <w:tr w:rsidR="00BB6C28" w:rsidRPr="00F45D12" w14:paraId="3951E2F2" w14:textId="77777777" w:rsidTr="00BB6C28">
        <w:tc>
          <w:tcPr>
            <w:tcW w:w="3510" w:type="dxa"/>
          </w:tcPr>
          <w:p w14:paraId="7A4F8076" w14:textId="77777777" w:rsidR="00BB6C28" w:rsidRPr="00F45D12" w:rsidRDefault="00BB6C28" w:rsidP="009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14:paraId="570015D1" w14:textId="77777777" w:rsidR="00BB6C28" w:rsidRDefault="00BB6C28" w:rsidP="00BB6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ind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331A66" w:rsidRPr="00F45D12" w14:paraId="785E6E4C" w14:textId="77777777" w:rsidTr="004F1FF6">
        <w:tc>
          <w:tcPr>
            <w:tcW w:w="3510" w:type="dxa"/>
          </w:tcPr>
          <w:p w14:paraId="729DFF63" w14:textId="49727E6F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50" w:type="dxa"/>
          </w:tcPr>
          <w:p w14:paraId="325B6C81" w14:textId="53C79AFE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331A66" w:rsidRPr="00F45D12" w14:paraId="2AA26991" w14:textId="77777777" w:rsidTr="004F1FF6">
        <w:tc>
          <w:tcPr>
            <w:tcW w:w="3510" w:type="dxa"/>
          </w:tcPr>
          <w:p w14:paraId="4C64CB15" w14:textId="48694D1A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850" w:type="dxa"/>
          </w:tcPr>
          <w:p w14:paraId="51CFC416" w14:textId="30C4BB10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600,000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1,000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331A66" w:rsidRPr="00F45D12" w14:paraId="773E19A2" w14:textId="77777777" w:rsidTr="004F1FF6">
        <w:tc>
          <w:tcPr>
            <w:tcW w:w="3510" w:type="dxa"/>
          </w:tcPr>
          <w:p w14:paraId="7412BA96" w14:textId="0ABFC40D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850" w:type="dxa"/>
          </w:tcPr>
          <w:p w14:paraId="0D8D0D26" w14:textId="3FD1D6E0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600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331A66" w:rsidRPr="00F45D12" w14:paraId="3AE8A66F" w14:textId="77777777" w:rsidTr="004F1FF6">
        <w:tc>
          <w:tcPr>
            <w:tcW w:w="3510" w:type="dxa"/>
          </w:tcPr>
          <w:p w14:paraId="246A49D9" w14:textId="79D0E5E2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850" w:type="dxa"/>
          </w:tcPr>
          <w:p w14:paraId="1C9FD630" w14:textId="71CA02DC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2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331A66" w:rsidRPr="00F45D12" w14:paraId="2E30E83E" w14:textId="77777777" w:rsidTr="004F1FF6">
        <w:tc>
          <w:tcPr>
            <w:tcW w:w="3510" w:type="dxa"/>
          </w:tcPr>
          <w:p w14:paraId="15DFF3B4" w14:textId="5E101406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50" w:type="dxa"/>
          </w:tcPr>
          <w:p w14:paraId="4B950014" w14:textId="67CCAF73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331A66" w:rsidRPr="00F45D12" w14:paraId="3636DA16" w14:textId="77777777" w:rsidTr="004F1FF6">
        <w:tc>
          <w:tcPr>
            <w:tcW w:w="3510" w:type="dxa"/>
          </w:tcPr>
          <w:p w14:paraId="254A585C" w14:textId="29DD0D03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850" w:type="dxa"/>
          </w:tcPr>
          <w:p w14:paraId="302C7FFD" w14:textId="4B170C02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F0D78">
              <w:rPr>
                <w:rFonts w:ascii="Angsana New" w:eastAsia="Calibri" w:hAnsi="Angsana New"/>
                <w:sz w:val="30"/>
                <w:szCs w:val="30"/>
              </w:rPr>
              <w:t>28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0D7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หรือ </w:t>
            </w:r>
            <w:r w:rsidR="009F0D78">
              <w:rPr>
                <w:rFonts w:ascii="Angsana New" w:eastAsia="Calibri" w:hAnsi="Angsana New"/>
                <w:sz w:val="30"/>
                <w:szCs w:val="30"/>
              </w:rPr>
              <w:t xml:space="preserve">29 </w:t>
            </w:r>
            <w:r w:rsidR="009F0D7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 </w:t>
            </w:r>
            <w:r w:rsidR="009F0D78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F0D78">
              <w:rPr>
                <w:rFonts w:ascii="Angsana New" w:eastAsia="Calibri" w:hAnsi="Angsana New" w:hint="cs"/>
                <w:sz w:val="30"/>
                <w:szCs w:val="30"/>
                <w:cs/>
              </w:rPr>
              <w:t>สิงหาคม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ของทุกปี</w:t>
            </w:r>
          </w:p>
        </w:tc>
      </w:tr>
      <w:tr w:rsidR="00331A66" w:rsidRPr="00F45D12" w14:paraId="174A6D8D" w14:textId="77777777" w:rsidTr="004F1FF6">
        <w:tc>
          <w:tcPr>
            <w:tcW w:w="3510" w:type="dxa"/>
          </w:tcPr>
          <w:p w14:paraId="3CB02F57" w14:textId="77777777" w:rsidR="00331A66" w:rsidRPr="00F45D12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14:paraId="4E150415" w14:textId="77777777" w:rsidR="00331A66" w:rsidRDefault="00331A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9F0D78" w:rsidRPr="00F45D12" w14:paraId="3C327CED" w14:textId="77777777" w:rsidTr="004F1FF6">
        <w:tc>
          <w:tcPr>
            <w:tcW w:w="3510" w:type="dxa"/>
          </w:tcPr>
          <w:p w14:paraId="1D597E7C" w14:textId="5E41B668" w:rsidR="009F0D78" w:rsidRPr="00F45D12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50" w:type="dxa"/>
          </w:tcPr>
          <w:p w14:paraId="0D5620BC" w14:textId="4E955964" w:rsidR="009F0D78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9F0D78" w:rsidRPr="00F45D12" w14:paraId="11DA82D7" w14:textId="77777777" w:rsidTr="004F1FF6">
        <w:tc>
          <w:tcPr>
            <w:tcW w:w="3510" w:type="dxa"/>
          </w:tcPr>
          <w:p w14:paraId="77EF6583" w14:textId="19FF8F45" w:rsidR="009F0D78" w:rsidRPr="00F45D12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850" w:type="dxa"/>
          </w:tcPr>
          <w:p w14:paraId="3616557E" w14:textId="274FACBA" w:rsidR="009F0D78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900,000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1,000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9F0D78" w:rsidRPr="00F45D12" w14:paraId="7CA82CE9" w14:textId="77777777" w:rsidTr="004F1FF6">
        <w:tc>
          <w:tcPr>
            <w:tcW w:w="3510" w:type="dxa"/>
          </w:tcPr>
          <w:p w14:paraId="06DA3133" w14:textId="7C281B96" w:rsidR="009F0D78" w:rsidRPr="00F45D12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850" w:type="dxa"/>
          </w:tcPr>
          <w:p w14:paraId="7B9E22C0" w14:textId="07DC4F56" w:rsidR="009F0D78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900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9F0D78" w:rsidRPr="00F45D12" w14:paraId="1F1D8E51" w14:textId="77777777" w:rsidTr="004F1FF6">
        <w:tc>
          <w:tcPr>
            <w:tcW w:w="3510" w:type="dxa"/>
          </w:tcPr>
          <w:p w14:paraId="5ACFEEF0" w14:textId="29B73B4F" w:rsidR="009F0D78" w:rsidRPr="00F45D12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850" w:type="dxa"/>
          </w:tcPr>
          <w:p w14:paraId="760E569C" w14:textId="65857795" w:rsidR="009F0D78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9F0D78" w:rsidRPr="00F45D12" w14:paraId="0C2BECF3" w14:textId="77777777" w:rsidTr="004F1FF6">
        <w:tc>
          <w:tcPr>
            <w:tcW w:w="3510" w:type="dxa"/>
          </w:tcPr>
          <w:p w14:paraId="4BE985C7" w14:textId="756B1C3D" w:rsidR="009F0D78" w:rsidRPr="00F45D12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50" w:type="dxa"/>
          </w:tcPr>
          <w:p w14:paraId="58BE00A7" w14:textId="3CFB4254" w:rsidR="009F0D78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Pr="008833C0"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9F0D78" w:rsidRPr="00F45D12" w14:paraId="21102FCD" w14:textId="77777777" w:rsidTr="004F1FF6">
        <w:tc>
          <w:tcPr>
            <w:tcW w:w="3510" w:type="dxa"/>
          </w:tcPr>
          <w:p w14:paraId="0C2DD76F" w14:textId="2927487F" w:rsidR="009F0D78" w:rsidRPr="00F45D12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850" w:type="dxa"/>
          </w:tcPr>
          <w:p w14:paraId="55AE76CB" w14:textId="7B406425" w:rsidR="009F0D78" w:rsidRDefault="009F0D78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หรือ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สิงหาคม</w:t>
            </w:r>
            <w:r w:rsidRPr="008833C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ของทุกปี</w:t>
            </w:r>
          </w:p>
        </w:tc>
      </w:tr>
    </w:tbl>
    <w:p w14:paraId="1C320B92" w14:textId="77777777" w:rsidR="00331A66" w:rsidRDefault="0033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4DAF66" w14:textId="1A9CB0D2" w:rsidR="00114C4F" w:rsidRDefault="00681CA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14C4F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08381C85" w14:textId="0133FAB5" w:rsidR="00561C9D" w:rsidRDefault="00561C9D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299"/>
        <w:gridCol w:w="1259"/>
        <w:gridCol w:w="1132"/>
        <w:gridCol w:w="236"/>
        <w:gridCol w:w="858"/>
        <w:gridCol w:w="249"/>
        <w:gridCol w:w="1014"/>
        <w:gridCol w:w="239"/>
        <w:gridCol w:w="1184"/>
      </w:tblGrid>
      <w:tr w:rsidR="00561C9D" w:rsidRPr="00232E00" w14:paraId="4CE054ED" w14:textId="77777777" w:rsidTr="00EF6639">
        <w:tc>
          <w:tcPr>
            <w:tcW w:w="1890" w:type="dxa"/>
          </w:tcPr>
          <w:p w14:paraId="37A58C9A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650FBC4C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27B78CF9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7A7EC5F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1023D008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F07C60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C9D" w:rsidRPr="00232E00" w14:paraId="41382FE2" w14:textId="77777777" w:rsidTr="00EF6639">
        <w:tc>
          <w:tcPr>
            <w:tcW w:w="1890" w:type="dxa"/>
          </w:tcPr>
          <w:p w14:paraId="5526F112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FB2BBC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2BC9B03A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59" w:type="dxa"/>
          </w:tcPr>
          <w:p w14:paraId="737A6E3E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32" w:type="dxa"/>
          </w:tcPr>
          <w:p w14:paraId="3AE4442C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2182B5E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544497C1" w14:textId="77777777" w:rsidR="00561C9D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EA273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232AFFBA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43A15644" w14:textId="77777777" w:rsidR="00561C9D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7446C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3D88B548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09F6106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D5A032A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561C9D" w:rsidRPr="00232E00" w14:paraId="2EA24CF7" w14:textId="77777777" w:rsidTr="00EF6639">
        <w:tc>
          <w:tcPr>
            <w:tcW w:w="1890" w:type="dxa"/>
          </w:tcPr>
          <w:p w14:paraId="2391D1D6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2C2BC554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12" w:type="dxa"/>
            <w:gridSpan w:val="7"/>
          </w:tcPr>
          <w:p w14:paraId="263DDF0A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1C9D" w:rsidRPr="00232E00" w14:paraId="1729F47A" w14:textId="77777777" w:rsidTr="00EF6639">
        <w:tc>
          <w:tcPr>
            <w:tcW w:w="1890" w:type="dxa"/>
          </w:tcPr>
          <w:p w14:paraId="236F5A67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01EBDD84" w14:textId="77777777" w:rsidR="00561C9D" w:rsidRPr="0013442F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59" w:type="dxa"/>
          </w:tcPr>
          <w:p w14:paraId="509DB7FD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2.34 - 3.92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DA8571A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2,916,239</w:t>
            </w:r>
          </w:p>
        </w:tc>
        <w:tc>
          <w:tcPr>
            <w:tcW w:w="236" w:type="dxa"/>
          </w:tcPr>
          <w:p w14:paraId="4E226A65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19587864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6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249" w:type="dxa"/>
          </w:tcPr>
          <w:p w14:paraId="720F43AE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4EA4629F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(1,233,073)</w:t>
            </w:r>
          </w:p>
        </w:tc>
        <w:tc>
          <w:tcPr>
            <w:tcW w:w="239" w:type="dxa"/>
          </w:tcPr>
          <w:p w14:paraId="136843B5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1FA3758" w14:textId="77777777" w:rsidR="00561C9D" w:rsidRPr="00232E00" w:rsidRDefault="00561C9D" w:rsidP="00EF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2,983,166</w:t>
            </w:r>
          </w:p>
        </w:tc>
      </w:tr>
    </w:tbl>
    <w:p w14:paraId="42259A84" w14:textId="77777777" w:rsidR="00561C9D" w:rsidRDefault="00561C9D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228C2A" w14:textId="0CBFC8F6" w:rsidR="0045576D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6A31BB" w:rsidRPr="00232E00" w14:paraId="5BAE8A2A" w14:textId="77777777" w:rsidTr="00AE4C30">
        <w:tc>
          <w:tcPr>
            <w:tcW w:w="6588" w:type="dxa"/>
          </w:tcPr>
          <w:p w14:paraId="158346F0" w14:textId="77777777" w:rsidR="006A31BB" w:rsidRPr="00232E00" w:rsidRDefault="006A31BB" w:rsidP="00AE4C3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84519DC" w14:textId="5753F6FF" w:rsidR="006A31BB" w:rsidRPr="00232E00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3DFE015C" w14:textId="77777777" w:rsidR="006A31BB" w:rsidRPr="00232E00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870A9A" w14:textId="77777777" w:rsidR="006A31BB" w:rsidRPr="00232E00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A31BB" w:rsidRPr="006265E1" w14:paraId="7D37141A" w14:textId="77777777" w:rsidTr="00AE4C30">
        <w:tc>
          <w:tcPr>
            <w:tcW w:w="6588" w:type="dxa"/>
          </w:tcPr>
          <w:p w14:paraId="51F74D64" w14:textId="77777777" w:rsidR="006A31BB" w:rsidRPr="006265E1" w:rsidRDefault="006A31BB" w:rsidP="00AE4C3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60D0E5" w14:textId="77777777" w:rsidR="006A31BB" w:rsidRPr="006265E1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783A9351" w14:textId="77777777" w:rsidR="006A31BB" w:rsidRPr="006265E1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32781E" w14:textId="77777777" w:rsidR="006A31BB" w:rsidRPr="006265E1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6A31BB" w:rsidRPr="006265E1" w14:paraId="7F17C0C1" w14:textId="77777777" w:rsidTr="00AE4C30">
        <w:tc>
          <w:tcPr>
            <w:tcW w:w="6588" w:type="dxa"/>
          </w:tcPr>
          <w:p w14:paraId="450B175D" w14:textId="77777777" w:rsidR="006A31BB" w:rsidRPr="006265E1" w:rsidRDefault="006A31BB" w:rsidP="00AE4C3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58C369B" w14:textId="77777777" w:rsidR="006A31BB" w:rsidRPr="006265E1" w:rsidRDefault="006A31BB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D" w:rsidRPr="006265E1" w14:paraId="52251138" w14:textId="77777777" w:rsidTr="00AE4C30">
        <w:tc>
          <w:tcPr>
            <w:tcW w:w="6588" w:type="dxa"/>
          </w:tcPr>
          <w:p w14:paraId="4D4AB442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45F22377" w14:textId="396A42D6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37ED">
              <w:rPr>
                <w:rFonts w:ascii="Angsana New" w:hAnsi="Angsana New"/>
                <w:sz w:val="30"/>
                <w:szCs w:val="30"/>
              </w:rPr>
              <w:t>2,983,166</w:t>
            </w:r>
          </w:p>
        </w:tc>
        <w:tc>
          <w:tcPr>
            <w:tcW w:w="243" w:type="dxa"/>
          </w:tcPr>
          <w:p w14:paraId="75475DC0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DE48091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2,916,239</w:t>
            </w:r>
          </w:p>
        </w:tc>
      </w:tr>
      <w:tr w:rsidR="00561C9D" w:rsidRPr="006265E1" w14:paraId="172BCD38" w14:textId="77777777" w:rsidTr="00AE4C30">
        <w:tc>
          <w:tcPr>
            <w:tcW w:w="6588" w:type="dxa"/>
          </w:tcPr>
          <w:p w14:paraId="73126350" w14:textId="77777777" w:rsidR="00561C9D" w:rsidRPr="006265E1" w:rsidRDefault="00561C9D" w:rsidP="00561C9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8E954" w14:textId="3B936671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617">
              <w:rPr>
                <w:rFonts w:ascii="Angsana New" w:hAnsi="Angsana New"/>
                <w:sz w:val="30"/>
                <w:szCs w:val="30"/>
              </w:rPr>
              <w:t>(1,314,70</w:t>
            </w:r>
            <w:r w:rsidR="0013329B">
              <w:rPr>
                <w:rFonts w:ascii="Angsana New" w:hAnsi="Angsana New"/>
                <w:sz w:val="30"/>
                <w:szCs w:val="30"/>
              </w:rPr>
              <w:t>0</w:t>
            </w:r>
            <w:r w:rsidRPr="00A45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09BF954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AB9061A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(1,167,639)</w:t>
            </w:r>
          </w:p>
        </w:tc>
      </w:tr>
      <w:tr w:rsidR="00561C9D" w:rsidRPr="006265E1" w14:paraId="58EE61A1" w14:textId="77777777" w:rsidTr="00AE4C30">
        <w:tc>
          <w:tcPr>
            <w:tcW w:w="6588" w:type="dxa"/>
          </w:tcPr>
          <w:p w14:paraId="066C928C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3EB6FD" w14:textId="13ED782D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617">
              <w:rPr>
                <w:rFonts w:ascii="Angsana New" w:hAnsi="Angsana New"/>
                <w:b/>
                <w:bCs/>
                <w:sz w:val="30"/>
                <w:szCs w:val="30"/>
              </w:rPr>
              <w:t>1,668,46</w:t>
            </w:r>
            <w:r w:rsidR="0013329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6FECF3F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861545D" w14:textId="77777777" w:rsidR="00561C9D" w:rsidRPr="006265E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1,748,600</w:t>
            </w:r>
          </w:p>
        </w:tc>
      </w:tr>
    </w:tbl>
    <w:p w14:paraId="050B3A5B" w14:textId="77777777" w:rsidR="006A31BB" w:rsidRPr="009E6679" w:rsidRDefault="006A3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D20A94" w14:textId="1F608A94" w:rsidR="009F0D78" w:rsidRDefault="009F0D78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105CA" w14:textId="77777777" w:rsidR="009F0D78" w:rsidRDefault="009F0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A69EDC4" w14:textId="28909FBF" w:rsidR="0051360F" w:rsidRPr="009E6679" w:rsidRDefault="0051360F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5B4" w:rsidRPr="009E6679">
        <w:rPr>
          <w:rFonts w:asciiTheme="majorBidi" w:hAnsiTheme="majorBidi" w:cstheme="majorBidi"/>
          <w:sz w:val="30"/>
          <w:szCs w:val="30"/>
        </w:rPr>
        <w:t>(</w:t>
      </w:r>
      <w:r w:rsidR="001B25B4" w:rsidRPr="009E6679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1B25B4" w:rsidRPr="009E6679">
        <w:rPr>
          <w:rFonts w:asciiTheme="majorBidi" w:hAnsiTheme="majorBidi" w:cstheme="majorBidi"/>
          <w:sz w:val="30"/>
          <w:szCs w:val="30"/>
        </w:rPr>
        <w:t>)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6679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6A31BB">
        <w:rPr>
          <w:rFonts w:asciiTheme="majorBidi" w:hAnsiTheme="majorBidi" w:cstheme="majorBidi"/>
          <w:sz w:val="30"/>
          <w:szCs w:val="30"/>
        </w:rPr>
        <w:br/>
      </w:r>
      <w:r w:rsidR="00FA7C28"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="00023222" w:rsidRPr="009E66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7BA8" w:rsidRPr="009E6679">
        <w:rPr>
          <w:rFonts w:asciiTheme="majorBidi" w:hAnsiTheme="majorBidi" w:cstheme="majorBidi"/>
          <w:sz w:val="30"/>
          <w:szCs w:val="30"/>
          <w:cs/>
        </w:rPr>
        <w:t>มี</w:t>
      </w:r>
      <w:r w:rsidRPr="009E667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D33DBD" w14:textId="77777777" w:rsidR="00A56280" w:rsidRPr="009E6679" w:rsidRDefault="00A56280" w:rsidP="00B4269E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43"/>
        <w:gridCol w:w="1287"/>
      </w:tblGrid>
      <w:tr w:rsidR="002A40B8" w:rsidRPr="009E6679" w14:paraId="0404FD54" w14:textId="77777777" w:rsidTr="004F1FF6">
        <w:tc>
          <w:tcPr>
            <w:tcW w:w="6570" w:type="dxa"/>
          </w:tcPr>
          <w:p w14:paraId="6EF444B6" w14:textId="77777777" w:rsidR="002A40B8" w:rsidRPr="009E6679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BFCFE24" w14:textId="4F4D3495" w:rsidR="002A40B8" w:rsidRPr="009E6679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6A31B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3" w:type="dxa"/>
          </w:tcPr>
          <w:p w14:paraId="23AE8704" w14:textId="77777777" w:rsidR="002A40B8" w:rsidRPr="009E6679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797E796B" w14:textId="5FE71BEF" w:rsidR="002A40B8" w:rsidRPr="009E6679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6A31BB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2A40B8" w:rsidRPr="009E6679" w14:paraId="6BB951D5" w14:textId="77777777" w:rsidTr="00561C9D">
        <w:trPr>
          <w:trHeight w:val="362"/>
        </w:trPr>
        <w:tc>
          <w:tcPr>
            <w:tcW w:w="6570" w:type="dxa"/>
          </w:tcPr>
          <w:p w14:paraId="4E7731F1" w14:textId="77777777" w:rsidR="002A40B8" w:rsidRPr="009E6679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DC3CDC1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D" w:rsidRPr="009E6679" w14:paraId="2B36A978" w14:textId="77777777" w:rsidTr="004F1FF6">
        <w:trPr>
          <w:trHeight w:val="74"/>
        </w:trPr>
        <w:tc>
          <w:tcPr>
            <w:tcW w:w="6570" w:type="dxa"/>
          </w:tcPr>
          <w:p w14:paraId="3F8547B9" w14:textId="5A6D3729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71D5B0C" w14:textId="6FE40A65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BA3CCE">
              <w:rPr>
                <w:rFonts w:asciiTheme="majorBidi" w:hAnsiTheme="majorBidi" w:cstheme="majorBidi"/>
                <w:sz w:val="30"/>
                <w:szCs w:val="30"/>
              </w:rPr>
              <w:t>4,731,1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43" w:type="dxa"/>
          </w:tcPr>
          <w:p w14:paraId="3C3AC934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45B4D2" w14:textId="50C4A63E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3,341,406</w:t>
            </w:r>
          </w:p>
        </w:tc>
      </w:tr>
      <w:tr w:rsidR="00561C9D" w:rsidRPr="009E6679" w14:paraId="6CAEA25D" w14:textId="77777777" w:rsidTr="004F1FF6">
        <w:trPr>
          <w:trHeight w:val="74"/>
        </w:trPr>
        <w:tc>
          <w:tcPr>
            <w:tcW w:w="6570" w:type="dxa"/>
          </w:tcPr>
          <w:p w14:paraId="6B101784" w14:textId="706B8CF2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ปีแต่ไม่เกิน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3630243" w14:textId="4D3D52CD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74">
              <w:rPr>
                <w:rFonts w:asciiTheme="majorBidi" w:hAnsiTheme="majorBidi" w:cstheme="majorBidi"/>
                <w:sz w:val="30"/>
                <w:szCs w:val="30"/>
              </w:rPr>
              <w:t>3,663,40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685A9FFA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B81947" w14:textId="2F9D1E02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3,196,767</w:t>
            </w:r>
          </w:p>
        </w:tc>
      </w:tr>
      <w:tr w:rsidR="00561C9D" w:rsidRPr="009E6679" w14:paraId="6C072F5A" w14:textId="77777777" w:rsidTr="004F1FF6">
        <w:tc>
          <w:tcPr>
            <w:tcW w:w="6570" w:type="dxa"/>
          </w:tcPr>
          <w:p w14:paraId="0297C772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B050F" w14:textId="777C9D61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8,394,5</w:t>
            </w:r>
            <w:r w:rsidR="0013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43" w:type="dxa"/>
          </w:tcPr>
          <w:p w14:paraId="6E8DBD1B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9CAF8A" w14:textId="59654F5F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6,538,173</w:t>
            </w:r>
          </w:p>
        </w:tc>
      </w:tr>
    </w:tbl>
    <w:p w14:paraId="3FD93985" w14:textId="5DCE43D7" w:rsidR="00EA68E6" w:rsidRPr="009E6679" w:rsidRDefault="00EA68E6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0D80B2" w14:textId="67948209" w:rsidR="00550967" w:rsidRPr="009E6679" w:rsidRDefault="00550967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E6679">
        <w:rPr>
          <w:rFonts w:asciiTheme="majorBidi" w:hAnsiTheme="majorBidi" w:cstheme="majorBidi"/>
          <w:sz w:val="30"/>
          <w:szCs w:val="30"/>
        </w:rPr>
        <w:t xml:space="preserve"> 256</w:t>
      </w:r>
      <w:r w:rsidR="007E4AC4">
        <w:rPr>
          <w:rFonts w:asciiTheme="majorBidi" w:hAnsiTheme="majorBidi" w:cstheme="majorBidi"/>
          <w:sz w:val="30"/>
          <w:szCs w:val="30"/>
        </w:rPr>
        <w:t>6</w:t>
      </w:r>
      <w:r w:rsidRPr="009E6679">
        <w:rPr>
          <w:rFonts w:asciiTheme="majorBidi" w:hAnsiTheme="majorBidi" w:cstheme="majorBidi"/>
          <w:sz w:val="30"/>
          <w:szCs w:val="30"/>
        </w:rPr>
        <w:t xml:space="preserve">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E6679">
        <w:rPr>
          <w:rFonts w:asciiTheme="majorBidi" w:hAnsiTheme="majorBidi" w:cstheme="majorBidi"/>
          <w:sz w:val="30"/>
          <w:szCs w:val="30"/>
        </w:rPr>
        <w:t>256</w:t>
      </w:r>
      <w:r w:rsidR="007E4AC4">
        <w:rPr>
          <w:rFonts w:asciiTheme="majorBidi" w:hAnsiTheme="majorBidi" w:cstheme="majorBidi"/>
          <w:sz w:val="30"/>
          <w:szCs w:val="30"/>
        </w:rPr>
        <w:t>5</w:t>
      </w:r>
      <w:r w:rsidRPr="009E6679">
        <w:rPr>
          <w:rFonts w:asciiTheme="majorBidi" w:hAnsiTheme="majorBidi" w:cstheme="majorBidi"/>
          <w:sz w:val="30"/>
          <w:szCs w:val="30"/>
        </w:rPr>
        <w:t xml:space="preserve">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4838A68C" w14:textId="474D83E3" w:rsidR="009E6679" w:rsidRPr="009E6679" w:rsidRDefault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37391CD3" w14:textId="7F61929E" w:rsidR="00137497" w:rsidRPr="009E6679" w:rsidRDefault="00137497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E6679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เจ้าหนี้อื่น</w:t>
      </w:r>
    </w:p>
    <w:p w14:paraId="7C472DB5" w14:textId="77777777" w:rsidR="00137497" w:rsidRPr="009E6679" w:rsidRDefault="00137497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0"/>
        <w:gridCol w:w="1260"/>
        <w:gridCol w:w="236"/>
        <w:gridCol w:w="1294"/>
      </w:tblGrid>
      <w:tr w:rsidR="0095756C" w:rsidRPr="009E6679" w14:paraId="268DF0D5" w14:textId="77777777" w:rsidTr="004F1FF6">
        <w:tc>
          <w:tcPr>
            <w:tcW w:w="5310" w:type="dxa"/>
          </w:tcPr>
          <w:p w14:paraId="0B80694E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58547B79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3C11BC41" w14:textId="03C97588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9E6679">
              <w:rPr>
                <w:rFonts w:asciiTheme="majorBidi" w:hAnsiTheme="majorBidi" w:cstheme="majorBidi"/>
                <w:lang w:val="en-US"/>
              </w:rPr>
              <w:t>56</w:t>
            </w:r>
            <w:r w:rsidR="00E97769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</w:tcPr>
          <w:p w14:paraId="0F6FE7A7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5316A392" w14:textId="62AEA29E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E97769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860E85" w:rsidRPr="009E6679" w14:paraId="1E5C873A" w14:textId="77777777" w:rsidTr="004F1FF6">
        <w:trPr>
          <w:trHeight w:val="362"/>
        </w:trPr>
        <w:tc>
          <w:tcPr>
            <w:tcW w:w="5310" w:type="dxa"/>
          </w:tcPr>
          <w:p w14:paraId="2E5CD839" w14:textId="77777777" w:rsidR="00860E85" w:rsidRPr="009E6679" w:rsidRDefault="00860E85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ADFC911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315A28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D" w:rsidRPr="009E6679" w14:paraId="04CCD9A0" w14:textId="77777777" w:rsidTr="004F1FF6">
        <w:tc>
          <w:tcPr>
            <w:tcW w:w="5310" w:type="dxa"/>
          </w:tcPr>
          <w:p w14:paraId="02C6D994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260" w:type="dxa"/>
          </w:tcPr>
          <w:p w14:paraId="2195C12F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0E752" w14:textId="49B89525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B5E">
              <w:rPr>
                <w:rFonts w:asciiTheme="majorBidi" w:hAnsiTheme="majorBidi" w:cstheme="majorBidi"/>
                <w:sz w:val="30"/>
                <w:szCs w:val="30"/>
              </w:rPr>
              <w:t>43,852</w:t>
            </w:r>
          </w:p>
        </w:tc>
        <w:tc>
          <w:tcPr>
            <w:tcW w:w="236" w:type="dxa"/>
          </w:tcPr>
          <w:p w14:paraId="4E56E498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8C70B5" w14:textId="2DF066BC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26,713</w:t>
            </w:r>
          </w:p>
        </w:tc>
      </w:tr>
      <w:tr w:rsidR="00561C9D" w:rsidRPr="009E6679" w14:paraId="2F2CF140" w14:textId="77777777" w:rsidTr="004F1FF6">
        <w:tc>
          <w:tcPr>
            <w:tcW w:w="5310" w:type="dxa"/>
          </w:tcPr>
          <w:p w14:paraId="4902562D" w14:textId="5230751E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9B0C879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7B8C8" w14:textId="493E9544" w:rsidR="00561C9D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260">
              <w:rPr>
                <w:rFonts w:asciiTheme="majorBidi" w:hAnsiTheme="majorBidi" w:cstheme="majorBidi"/>
                <w:sz w:val="30"/>
                <w:szCs w:val="30"/>
              </w:rPr>
              <w:t>16,482</w:t>
            </w:r>
          </w:p>
        </w:tc>
        <w:tc>
          <w:tcPr>
            <w:tcW w:w="236" w:type="dxa"/>
          </w:tcPr>
          <w:p w14:paraId="594876A5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C754D" w14:textId="33399EF0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20,923</w:t>
            </w:r>
          </w:p>
        </w:tc>
      </w:tr>
      <w:tr w:rsidR="00561C9D" w:rsidRPr="009E6679" w14:paraId="4304EE10" w14:textId="77777777" w:rsidTr="004F1FF6">
        <w:tc>
          <w:tcPr>
            <w:tcW w:w="5310" w:type="dxa"/>
          </w:tcPr>
          <w:p w14:paraId="523B332A" w14:textId="41824194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260" w:type="dxa"/>
          </w:tcPr>
          <w:p w14:paraId="4426A667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A9696" w14:textId="00F12FF8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260">
              <w:rPr>
                <w:rFonts w:asciiTheme="majorBidi" w:hAnsiTheme="majorBidi" w:cstheme="majorBidi"/>
                <w:sz w:val="30"/>
                <w:szCs w:val="30"/>
              </w:rPr>
              <w:t>11,673</w:t>
            </w:r>
          </w:p>
        </w:tc>
        <w:tc>
          <w:tcPr>
            <w:tcW w:w="236" w:type="dxa"/>
          </w:tcPr>
          <w:p w14:paraId="0BFFB1D1" w14:textId="77777777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550AD" w14:textId="5ADBC571" w:rsidR="00561C9D" w:rsidRPr="009E6679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14,017</w:t>
            </w:r>
          </w:p>
        </w:tc>
      </w:tr>
      <w:tr w:rsidR="002171C7" w:rsidRPr="009E6679" w14:paraId="234A38E3" w14:textId="77777777" w:rsidTr="004F1FF6">
        <w:tc>
          <w:tcPr>
            <w:tcW w:w="5310" w:type="dxa"/>
          </w:tcPr>
          <w:p w14:paraId="2FB23378" w14:textId="01FAC5A0" w:rsidR="002171C7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260" w:type="dxa"/>
          </w:tcPr>
          <w:p w14:paraId="626D4DE5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23917" w14:textId="0C7C4054" w:rsidR="002171C7" w:rsidRPr="003E4260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7C8C">
              <w:rPr>
                <w:rFonts w:asciiTheme="majorBidi" w:hAnsiTheme="majorBidi" w:cstheme="majorBidi"/>
                <w:sz w:val="30"/>
                <w:szCs w:val="30"/>
              </w:rPr>
              <w:t>2,953</w:t>
            </w:r>
          </w:p>
        </w:tc>
        <w:tc>
          <w:tcPr>
            <w:tcW w:w="236" w:type="dxa"/>
          </w:tcPr>
          <w:p w14:paraId="6B64D43C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2EFA6F" w14:textId="15BC88A6" w:rsidR="002171C7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3,927</w:t>
            </w:r>
          </w:p>
        </w:tc>
      </w:tr>
      <w:tr w:rsidR="002171C7" w:rsidRPr="009E6679" w14:paraId="75E93CF4" w14:textId="77777777" w:rsidTr="004F1FF6">
        <w:tc>
          <w:tcPr>
            <w:tcW w:w="5310" w:type="dxa"/>
          </w:tcPr>
          <w:p w14:paraId="3BB02175" w14:textId="3919D1F8" w:rsidR="002171C7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7E5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รับฝากสำหรับ</w:t>
            </w:r>
            <w:r w:rsidRPr="00AC47E5">
              <w:rPr>
                <w:rFonts w:asciiTheme="majorBidi" w:hAnsiTheme="majorBidi"/>
                <w:sz w:val="30"/>
                <w:szCs w:val="30"/>
                <w:cs/>
              </w:rPr>
              <w:t>ค่าบำรุงรักษาทรัพย์สิน</w:t>
            </w:r>
          </w:p>
        </w:tc>
        <w:tc>
          <w:tcPr>
            <w:tcW w:w="1260" w:type="dxa"/>
          </w:tcPr>
          <w:p w14:paraId="6F005C0B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80A54" w14:textId="32939110" w:rsidR="002171C7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42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E426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A112DEE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1BCF36" w14:textId="4E6A46DD" w:rsidR="002171C7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2171C7" w:rsidRPr="009E6679" w14:paraId="4FEE6339" w14:textId="77777777" w:rsidTr="004F1FF6">
        <w:tc>
          <w:tcPr>
            <w:tcW w:w="5310" w:type="dxa"/>
          </w:tcPr>
          <w:p w14:paraId="3D115DCF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5E489262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49EAF" w14:textId="7F685D08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6,276</w:t>
            </w:r>
          </w:p>
        </w:tc>
        <w:tc>
          <w:tcPr>
            <w:tcW w:w="236" w:type="dxa"/>
          </w:tcPr>
          <w:p w14:paraId="14E85454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F7C932" w14:textId="4C51E31C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</w:tr>
      <w:tr w:rsidR="002171C7" w:rsidRPr="009E6679" w14:paraId="2AEA3A2A" w14:textId="77777777" w:rsidTr="004F1FF6">
        <w:tc>
          <w:tcPr>
            <w:tcW w:w="5310" w:type="dxa"/>
          </w:tcPr>
          <w:p w14:paraId="0761564E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C38A496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ED573" w14:textId="0293D05E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7C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81F7725" w14:textId="77777777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2A7C2A" w14:textId="3630B888" w:rsidR="002171C7" w:rsidRPr="009E6679" w:rsidRDefault="002171C7" w:rsidP="0021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90,941</w:t>
            </w:r>
          </w:p>
        </w:tc>
      </w:tr>
    </w:tbl>
    <w:p w14:paraId="3F454B62" w14:textId="77777777" w:rsidR="00D76571" w:rsidRPr="009E6679" w:rsidRDefault="00D76571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BE39B46" w14:textId="64C3B285" w:rsidR="00E73DD3" w:rsidRPr="009E6679" w:rsidRDefault="00681CA3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E73DD3"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9E6679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14:paraId="55C8A1C6" w14:textId="77777777" w:rsidR="00E73DD3" w:rsidRPr="009E6679" w:rsidRDefault="00E73DD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01" w:type="pct"/>
        <w:tblInd w:w="450" w:type="dxa"/>
        <w:tblLook w:val="00A0" w:firstRow="1" w:lastRow="0" w:firstColumn="1" w:lastColumn="0" w:noHBand="0" w:noVBand="0"/>
      </w:tblPr>
      <w:tblGrid>
        <w:gridCol w:w="6560"/>
        <w:gridCol w:w="1281"/>
        <w:gridCol w:w="226"/>
        <w:gridCol w:w="1283"/>
      </w:tblGrid>
      <w:tr w:rsidR="002544D8" w:rsidRPr="009E6679" w14:paraId="3226E080" w14:textId="77777777" w:rsidTr="002A40B8">
        <w:trPr>
          <w:trHeight w:val="420"/>
        </w:trPr>
        <w:tc>
          <w:tcPr>
            <w:tcW w:w="3508" w:type="pct"/>
          </w:tcPr>
          <w:p w14:paraId="0CF2FE80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611A389C" w14:textId="0623F893" w:rsidR="00C17A7C" w:rsidRPr="009E6679" w:rsidRDefault="00505D7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9776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21" w:type="pct"/>
          </w:tcPr>
          <w:p w14:paraId="45FA96C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397755E4" w14:textId="2D03D79A" w:rsidR="00C17A7C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9776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C17A7C" w:rsidRPr="009E6679" w14:paraId="20BCB1F4" w14:textId="77777777" w:rsidTr="002A40B8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87F4BB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668894AE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9E6679" w14:paraId="4A250537" w14:textId="77777777" w:rsidTr="002A40B8">
        <w:trPr>
          <w:trHeight w:val="420"/>
        </w:trPr>
        <w:tc>
          <w:tcPr>
            <w:tcW w:w="3508" w:type="pct"/>
          </w:tcPr>
          <w:p w14:paraId="02038FD9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5DB21FC4" w14:textId="562F33B0" w:rsidR="002A40B8" w:rsidRPr="009E6679" w:rsidRDefault="00561C9D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C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79,351</w:t>
            </w:r>
          </w:p>
        </w:tc>
        <w:tc>
          <w:tcPr>
            <w:tcW w:w="121" w:type="pct"/>
          </w:tcPr>
          <w:p w14:paraId="15799B4B" w14:textId="77777777" w:rsidR="002A40B8" w:rsidRPr="009E667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54744BD" w14:textId="5F3ADEC4" w:rsidR="002A40B8" w:rsidRPr="009E6679" w:rsidRDefault="00E97769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67,684</w:t>
            </w:r>
          </w:p>
        </w:tc>
      </w:tr>
    </w:tbl>
    <w:p w14:paraId="60730356" w14:textId="77777777" w:rsidR="002D4E28" w:rsidRPr="009E6679" w:rsidRDefault="002D4E2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4E68B8B" w14:textId="77777777" w:rsidR="00331A66" w:rsidRDefault="0033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753EB62" w14:textId="46F29FBA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</w:t>
      </w:r>
    </w:p>
    <w:p w14:paraId="2979F315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6F365C" w14:textId="6624E4C7" w:rsidR="00965729" w:rsidRPr="009E6679" w:rsidRDefault="00965729" w:rsidP="00B31678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9E6679">
        <w:rPr>
          <w:rFonts w:asciiTheme="majorBidi" w:hAnsiTheme="majorBidi" w:cstheme="majorBidi"/>
          <w:sz w:val="30"/>
          <w:szCs w:val="30"/>
        </w:rPr>
        <w:t xml:space="preserve">2541 </w:t>
      </w:r>
      <w:r w:rsidR="00195F2E" w:rsidRPr="009E6679">
        <w:rPr>
          <w:rFonts w:asciiTheme="majorBidi" w:hAnsiTheme="majorBidi" w:cstheme="majorBidi"/>
          <w:sz w:val="30"/>
          <w:szCs w:val="30"/>
        </w:rPr>
        <w:br/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E54D0" w:rsidRPr="009E6679">
        <w:rPr>
          <w:rFonts w:asciiTheme="majorBidi" w:hAnsiTheme="majorBidi" w:cstheme="majorBidi"/>
          <w:sz w:val="30"/>
          <w:szCs w:val="30"/>
          <w:cs/>
        </w:rPr>
        <w:t>และ</w:t>
      </w:r>
      <w:r w:rsidRPr="009E6679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0F076589" w14:textId="29CEE89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8005A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F367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มูลค่าปัจจุบันของภาระผูกพันของโครงการผลประโยชน์</w:t>
      </w:r>
    </w:p>
    <w:p w14:paraId="20723E56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7"/>
        <w:gridCol w:w="1254"/>
        <w:gridCol w:w="236"/>
        <w:gridCol w:w="1303"/>
      </w:tblGrid>
      <w:tr w:rsidR="001D3968" w:rsidRPr="00F36774" w14:paraId="1FDA430F" w14:textId="77777777" w:rsidTr="004F1FF6">
        <w:trPr>
          <w:trHeight w:val="420"/>
        </w:trPr>
        <w:tc>
          <w:tcPr>
            <w:tcW w:w="3508" w:type="pct"/>
          </w:tcPr>
          <w:p w14:paraId="59CE2136" w14:textId="77777777" w:rsidR="001D3968" w:rsidRPr="00F36774" w:rsidRDefault="001D396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3DD08C1" w14:textId="7080FFA2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F36774">
              <w:rPr>
                <w:rFonts w:asciiTheme="majorBidi" w:hAnsiTheme="majorBidi" w:cstheme="majorBidi"/>
                <w:lang w:val="en-US"/>
              </w:rPr>
              <w:t>56</w:t>
            </w:r>
            <w:r w:rsidR="00A1490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26" w:type="pct"/>
          </w:tcPr>
          <w:p w14:paraId="61A5C2C8" w14:textId="77777777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6" w:type="pct"/>
          </w:tcPr>
          <w:p w14:paraId="2F2E575C" w14:textId="1FDBE26A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lang w:val="en-US"/>
              </w:rPr>
              <w:t>256</w:t>
            </w:r>
            <w:r w:rsidR="00DC49B2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860E85" w:rsidRPr="00F36774" w14:paraId="3E61D7E3" w14:textId="77777777" w:rsidTr="004F1FF6"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34B59BD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4CBE5F7B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F36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D" w:rsidRPr="00F36774" w14:paraId="7458E79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4AA3F003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0E3B870C" w14:textId="639448CE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28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67,684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CB896AD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707930FA" w14:textId="2BB256E4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67,705</w:t>
            </w:r>
          </w:p>
        </w:tc>
      </w:tr>
      <w:tr w:rsidR="00561C9D" w:rsidRPr="00F36774" w14:paraId="63C8389E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3A019358" w14:textId="5845CBE9" w:rsidR="00561C9D" w:rsidRPr="002108F7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10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97E6557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102BAA9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0BFA921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61C9D" w:rsidRPr="00F36774" w14:paraId="2F30078B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1330F93E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ต้นทุนบริการปัจจุบันและดอกเบี้ย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58D66BF4" w14:textId="4ABA047E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28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5,836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4F864D4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3840F627" w14:textId="160086B2" w:rsidR="00561C9D" w:rsidRPr="00F36774" w:rsidRDefault="00561C9D" w:rsidP="00561C9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5,151</w:t>
            </w:r>
          </w:p>
        </w:tc>
      </w:tr>
      <w:tr w:rsidR="00561C9D" w:rsidRPr="00F36774" w14:paraId="781177F6" w14:textId="77777777" w:rsidTr="004F1FF6">
        <w:tc>
          <w:tcPr>
            <w:tcW w:w="3508" w:type="pct"/>
            <w:tcBorders>
              <w:top w:val="nil"/>
              <w:bottom w:val="nil"/>
            </w:tcBorders>
          </w:tcPr>
          <w:p w14:paraId="696766FC" w14:textId="47D28482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3EE6C742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6771687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11A813EF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61C9D" w:rsidRPr="00F36774" w14:paraId="1A6D52A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13404CA" w14:textId="77777777" w:rsidR="00561C9D" w:rsidRPr="002108F7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0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53A88CED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4334E3F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3F4D7AD0" w14:textId="77777777" w:rsidR="00561C9D" w:rsidRPr="00F36774" w:rsidRDefault="00561C9D" w:rsidP="00561C9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61C9D" w:rsidRPr="00F36774" w14:paraId="3B29E009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6F09C43C" w14:textId="2D3C1B0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จากการประมาณตามหลักการคณิตศาสตร์ประกันภัย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4BA28A2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54B5ABFD" w14:textId="77777777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893DA48" w14:textId="77777777" w:rsidR="00561C9D" w:rsidRPr="00F36774" w:rsidRDefault="00561C9D" w:rsidP="00561C9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61C9D" w:rsidRPr="00F36774" w14:paraId="74175B8A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08497FA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09C74271" w14:textId="5D4B20B3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65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3,462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C4C9CC0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62265853" w14:textId="08976056" w:rsidR="00561C9D" w:rsidRPr="00F36774" w:rsidRDefault="00561C9D" w:rsidP="00561C9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763</w:t>
            </w:r>
          </w:p>
        </w:tc>
      </w:tr>
      <w:tr w:rsidR="00561C9D" w:rsidRPr="00F36774" w14:paraId="37820487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3F1FB2D8" w14:textId="33215136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3E1CF018" w14:textId="74FE8ED5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65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</w:t>
            </w:r>
            <w:r w:rsidR="00AB67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7733AA92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1423ABC9" w14:textId="629FE96D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(2,587)</w:t>
            </w:r>
          </w:p>
        </w:tc>
      </w:tr>
      <w:tr w:rsidR="00561C9D" w:rsidRPr="00F36774" w14:paraId="66CFED8E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11F485F7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C9B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CC3FCD1" w14:textId="766A87E6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65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2,531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5C6BE96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248A4042" w14:textId="201F1488" w:rsidR="00561C9D" w:rsidRPr="00F36774" w:rsidRDefault="00561C9D" w:rsidP="00561C9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1C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2,470</w:t>
            </w:r>
          </w:p>
        </w:tc>
      </w:tr>
      <w:tr w:rsidR="00561C9D" w:rsidRPr="00F36774" w14:paraId="00AEB4CD" w14:textId="77777777" w:rsidTr="00A14901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1D948A9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17C560B3" w14:textId="38CDB1C9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A1B7CAF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B8B0E41" w14:textId="462A43E9" w:rsidR="00561C9D" w:rsidRPr="00F36774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61C9D" w:rsidRPr="00F36774" w14:paraId="61EBCEA3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7A835827" w14:textId="7A12B132" w:rsidR="00561C9D" w:rsidRPr="00A1490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90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70" w:type="pct"/>
            <w:tcBorders>
              <w:top w:val="nil"/>
              <w:bottom w:val="single" w:sz="4" w:space="0" w:color="auto"/>
            </w:tcBorders>
          </w:tcPr>
          <w:p w14:paraId="1BD9BAB8" w14:textId="6FEC7950" w:rsidR="00561C9D" w:rsidRPr="00A1490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77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(1,089)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ADCE3B6" w14:textId="77777777" w:rsidR="00561C9D" w:rsidRPr="00EA1C9B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</w:tcPr>
          <w:p w14:paraId="57187FCD" w14:textId="2EA0BDA8" w:rsidR="00561C9D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49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(5,818)</w:t>
            </w:r>
          </w:p>
        </w:tc>
      </w:tr>
      <w:tr w:rsidR="00561C9D" w:rsidRPr="00F36774" w14:paraId="4888EBC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67660421" w14:textId="57360699" w:rsidR="00561C9D" w:rsidRPr="00A14901" w:rsidDel="00186808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0" w:type="pct"/>
            <w:tcBorders>
              <w:top w:val="nil"/>
              <w:bottom w:val="double" w:sz="4" w:space="0" w:color="auto"/>
            </w:tcBorders>
          </w:tcPr>
          <w:p w14:paraId="4FB951F6" w14:textId="5E750C0E" w:rsidR="00561C9D" w:rsidRPr="004F1FF6" w:rsidDel="00A14901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77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79,35</w:t>
            </w:r>
            <w:r w:rsidR="00AB67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38A1A65" w14:textId="77777777" w:rsidR="00561C9D" w:rsidRPr="004F1FF6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double" w:sz="4" w:space="0" w:color="auto"/>
            </w:tcBorders>
          </w:tcPr>
          <w:p w14:paraId="342347DE" w14:textId="79B0B4AE" w:rsidR="00561C9D" w:rsidRPr="004F1FF6" w:rsidRDefault="00561C9D" w:rsidP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684</w:t>
            </w:r>
          </w:p>
        </w:tc>
      </w:tr>
    </w:tbl>
    <w:p w14:paraId="7E611EB1" w14:textId="77777777" w:rsidR="00B65970" w:rsidRPr="003E58D9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320"/>
        <w:gridCol w:w="450"/>
        <w:gridCol w:w="270"/>
        <w:gridCol w:w="270"/>
        <w:gridCol w:w="1260"/>
        <w:gridCol w:w="1260"/>
        <w:gridCol w:w="270"/>
        <w:gridCol w:w="1260"/>
      </w:tblGrid>
      <w:tr w:rsidR="009E232F" w:rsidRPr="003E58D9" w14:paraId="2BE59211" w14:textId="77777777" w:rsidTr="004F1FF6">
        <w:trPr>
          <w:trHeight w:val="20"/>
          <w:tblHeader/>
        </w:trPr>
        <w:tc>
          <w:tcPr>
            <w:tcW w:w="4320" w:type="dxa"/>
            <w:vMerge w:val="restart"/>
          </w:tcPr>
          <w:p w14:paraId="702EB346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E58D9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4AA07D10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AB9B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CE442DB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3E58D9" w14:paraId="338A610A" w14:textId="77777777" w:rsidTr="004F1FF6">
        <w:trPr>
          <w:trHeight w:val="20"/>
          <w:tblHeader/>
        </w:trPr>
        <w:tc>
          <w:tcPr>
            <w:tcW w:w="4320" w:type="dxa"/>
            <w:vMerge/>
          </w:tcPr>
          <w:p w14:paraId="21216D18" w14:textId="77777777" w:rsidR="009E232F" w:rsidRPr="003E58D9" w:rsidRDefault="009E232F" w:rsidP="00F36774">
            <w:pPr>
              <w:spacing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1A63002C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0A5247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353C6" w14:textId="77777777" w:rsidR="009E232F" w:rsidRPr="00EA2A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18E94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6B7675C" w14:textId="6798B2CA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5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504F29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DC4D33" w14:textId="680FEAA3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5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B23C4" w:rsidRPr="003E58D9" w14:paraId="5E9D6B3B" w14:textId="77777777" w:rsidTr="004F1FF6">
        <w:trPr>
          <w:trHeight w:val="20"/>
        </w:trPr>
        <w:tc>
          <w:tcPr>
            <w:tcW w:w="4320" w:type="dxa"/>
          </w:tcPr>
          <w:p w14:paraId="282D2178" w14:textId="77777777" w:rsidR="004B23C4" w:rsidRPr="003E58D9" w:rsidRDefault="004B23C4" w:rsidP="004B23C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6669C58B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C543F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93D4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DC2CE4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327EE" w14:textId="32D3F4EB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3.06</w:t>
            </w:r>
          </w:p>
        </w:tc>
        <w:tc>
          <w:tcPr>
            <w:tcW w:w="270" w:type="dxa"/>
          </w:tcPr>
          <w:p w14:paraId="790FAE19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6F0B6" w14:textId="0EFC1ADE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3.27</w:t>
            </w:r>
          </w:p>
        </w:tc>
      </w:tr>
      <w:tr w:rsidR="004B23C4" w:rsidRPr="003E58D9" w14:paraId="201D8518" w14:textId="77777777" w:rsidTr="004F1FF6">
        <w:trPr>
          <w:trHeight w:val="20"/>
        </w:trPr>
        <w:tc>
          <w:tcPr>
            <w:tcW w:w="4320" w:type="dxa"/>
          </w:tcPr>
          <w:p w14:paraId="58278C9A" w14:textId="77777777" w:rsidR="004B23C4" w:rsidRPr="003E58D9" w:rsidRDefault="004B23C4" w:rsidP="004B23C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0049C571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83D32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06309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A41726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90691" w14:textId="0867B9DC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2.0 - 5.0</w:t>
            </w:r>
          </w:p>
        </w:tc>
        <w:tc>
          <w:tcPr>
            <w:tcW w:w="270" w:type="dxa"/>
          </w:tcPr>
          <w:p w14:paraId="4F1DA298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38AB8" w14:textId="0DA2A393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2.0 - 5.0</w:t>
            </w:r>
          </w:p>
        </w:tc>
      </w:tr>
      <w:tr w:rsidR="004B23C4" w:rsidRPr="003E58D9" w14:paraId="47CAC6AB" w14:textId="77777777" w:rsidTr="004F1FF6">
        <w:trPr>
          <w:trHeight w:val="20"/>
        </w:trPr>
        <w:tc>
          <w:tcPr>
            <w:tcW w:w="4320" w:type="dxa"/>
          </w:tcPr>
          <w:p w14:paraId="2787B1CD" w14:textId="77777777" w:rsidR="004B23C4" w:rsidRPr="003E58D9" w:rsidRDefault="004B23C4" w:rsidP="004B23C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1BBCD546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EA311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8557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521CFF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2F1391" w14:textId="0E51E246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0.6 - 23.8</w:t>
            </w:r>
          </w:p>
        </w:tc>
        <w:tc>
          <w:tcPr>
            <w:tcW w:w="270" w:type="dxa"/>
          </w:tcPr>
          <w:p w14:paraId="720E8398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B5EA6" w14:textId="53D141DD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1.8 - 25.1</w:t>
            </w:r>
          </w:p>
        </w:tc>
      </w:tr>
      <w:tr w:rsidR="004B23C4" w:rsidRPr="003E58D9" w14:paraId="0BAF2D1B" w14:textId="77777777" w:rsidTr="004F1FF6">
        <w:trPr>
          <w:trHeight w:val="20"/>
        </w:trPr>
        <w:tc>
          <w:tcPr>
            <w:tcW w:w="4320" w:type="dxa"/>
          </w:tcPr>
          <w:p w14:paraId="49346915" w14:textId="77777777" w:rsidR="004B23C4" w:rsidRPr="003E58D9" w:rsidRDefault="004B23C4" w:rsidP="004B23C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450" w:type="dxa"/>
          </w:tcPr>
          <w:p w14:paraId="7AB03819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4FF62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2673" w14:textId="77777777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DC711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AC757" w14:textId="7662577E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76E5196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CC06E" w14:textId="3AC1D844" w:rsidR="004B23C4" w:rsidRPr="003E58D9" w:rsidRDefault="004B23C4" w:rsidP="004B2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714E2812" w14:textId="5C1E13B8" w:rsidR="00DD4311" w:rsidRDefault="00D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F4D3FA9" w14:textId="5DDF6C4B" w:rsidR="003C2930" w:rsidRPr="00E50A18" w:rsidRDefault="00165C32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E58D9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3E58D9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14:paraId="019039D3" w14:textId="59D123C2" w:rsidR="000F085A" w:rsidRPr="003E58D9" w:rsidRDefault="000F085A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E58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3E58D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70EC6" w14:textId="77777777" w:rsidR="00BE1E42" w:rsidRPr="00547C25" w:rsidRDefault="00BE1E42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ACE8178" w14:textId="77777777" w:rsidR="000F085A" w:rsidRPr="003E58D9" w:rsidRDefault="00165C32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E58D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49BF21" w14:textId="77777777" w:rsidR="00483814" w:rsidRPr="00547C25" w:rsidRDefault="0048381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080"/>
        <w:gridCol w:w="238"/>
        <w:gridCol w:w="1113"/>
        <w:gridCol w:w="236"/>
        <w:gridCol w:w="1114"/>
        <w:gridCol w:w="240"/>
        <w:gridCol w:w="1110"/>
      </w:tblGrid>
      <w:tr w:rsidR="004B0588" w:rsidRPr="003E58D9" w14:paraId="61F94C43" w14:textId="77777777" w:rsidTr="004B23C4">
        <w:trPr>
          <w:tblHeader/>
        </w:trPr>
        <w:tc>
          <w:tcPr>
            <w:tcW w:w="4229" w:type="dxa"/>
          </w:tcPr>
          <w:p w14:paraId="7B36581C" w14:textId="77777777" w:rsidR="004B0588" w:rsidRPr="003E58D9" w:rsidRDefault="00624DC0" w:rsidP="00F36774">
            <w:pPr>
              <w:spacing w:line="240" w:lineRule="auto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431" w:type="dxa"/>
            <w:gridSpan w:val="3"/>
          </w:tcPr>
          <w:p w14:paraId="6EDF2594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1B17EE7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64" w:type="dxa"/>
            <w:gridSpan w:val="3"/>
          </w:tcPr>
          <w:p w14:paraId="115E1932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A40B8" w:rsidRPr="003E58D9" w14:paraId="35E61862" w14:textId="77777777" w:rsidTr="004B23C4">
        <w:trPr>
          <w:tblHeader/>
        </w:trPr>
        <w:tc>
          <w:tcPr>
            <w:tcW w:w="4229" w:type="dxa"/>
          </w:tcPr>
          <w:p w14:paraId="33EF808E" w14:textId="3B25CE6F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47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2395BD" w14:textId="461F6F3A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1E18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1E343872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3" w:type="dxa"/>
          </w:tcPr>
          <w:p w14:paraId="54663D83" w14:textId="3EFADAB0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1E18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152AB18" w14:textId="77777777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0B7AB620" w14:textId="38A46AE1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1E18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7DA9AD95" w14:textId="77777777" w:rsidR="002A40B8" w:rsidRPr="003E58D9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17523AA" w14:textId="16A50485" w:rsidR="002A40B8" w:rsidRPr="003E58D9" w:rsidRDefault="002A40B8" w:rsidP="002A40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1E18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A40B8" w:rsidRPr="003E58D9" w14:paraId="512E07CA" w14:textId="77777777" w:rsidTr="004B23C4">
        <w:tc>
          <w:tcPr>
            <w:tcW w:w="4229" w:type="dxa"/>
          </w:tcPr>
          <w:p w14:paraId="57424988" w14:textId="77777777" w:rsidR="002A40B8" w:rsidRPr="003E58D9" w:rsidRDefault="002A40B8" w:rsidP="002A40B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14:paraId="250BCFC2" w14:textId="77777777" w:rsidR="002A40B8" w:rsidRPr="003E58D9" w:rsidRDefault="002A40B8" w:rsidP="002A40B8">
            <w:pPr>
              <w:spacing w:line="240" w:lineRule="auto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B23C4" w:rsidRPr="003E58D9" w14:paraId="153EFA4F" w14:textId="77777777" w:rsidTr="004B23C4">
        <w:tc>
          <w:tcPr>
            <w:tcW w:w="4229" w:type="dxa"/>
          </w:tcPr>
          <w:p w14:paraId="6DEDA0B4" w14:textId="77777777" w:rsidR="004B23C4" w:rsidRPr="003E58D9" w:rsidRDefault="004B23C4" w:rsidP="004B23C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80" w:type="dxa"/>
            <w:vAlign w:val="center"/>
          </w:tcPr>
          <w:p w14:paraId="503B0ECD" w14:textId="54F59011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(4,250)</w:t>
            </w:r>
          </w:p>
        </w:tc>
        <w:tc>
          <w:tcPr>
            <w:tcW w:w="238" w:type="dxa"/>
          </w:tcPr>
          <w:p w14:paraId="04B3C098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EF02CD4" w14:textId="3AC344BC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(3,883)</w:t>
            </w:r>
          </w:p>
        </w:tc>
        <w:tc>
          <w:tcPr>
            <w:tcW w:w="236" w:type="dxa"/>
          </w:tcPr>
          <w:p w14:paraId="5EF4C842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FB386EE" w14:textId="6D8BCC9E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C2885">
              <w:rPr>
                <w:rFonts w:asciiTheme="majorBidi" w:hAnsiTheme="majorBidi" w:cstheme="majorBidi"/>
                <w:sz w:val="30"/>
                <w:szCs w:val="30"/>
              </w:rPr>
              <w:t>4,837</w:t>
            </w:r>
          </w:p>
        </w:tc>
        <w:tc>
          <w:tcPr>
            <w:tcW w:w="240" w:type="dxa"/>
            <w:vAlign w:val="center"/>
          </w:tcPr>
          <w:p w14:paraId="554C5B6F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6D5C9EA4" w14:textId="18DD3CD4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</w:tr>
      <w:tr w:rsidR="004B23C4" w:rsidRPr="003E58D9" w14:paraId="37844E34" w14:textId="77777777" w:rsidTr="004B23C4">
        <w:tc>
          <w:tcPr>
            <w:tcW w:w="4229" w:type="dxa"/>
          </w:tcPr>
          <w:p w14:paraId="2C155E93" w14:textId="77777777" w:rsidR="004B23C4" w:rsidRPr="003E58D9" w:rsidRDefault="004B23C4" w:rsidP="004B23C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4AD9F7E1" w14:textId="6BA4CBBE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ED4D9C"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238" w:type="dxa"/>
          </w:tcPr>
          <w:p w14:paraId="270761B5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3C36F7" w14:textId="35398EE0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3,634</w:t>
            </w:r>
          </w:p>
        </w:tc>
        <w:tc>
          <w:tcPr>
            <w:tcW w:w="236" w:type="dxa"/>
          </w:tcPr>
          <w:p w14:paraId="5E15963E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31B3AB" w14:textId="2735CD59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C2885">
              <w:rPr>
                <w:rFonts w:asciiTheme="majorBidi" w:hAnsiTheme="majorBidi" w:cstheme="majorBidi"/>
                <w:sz w:val="30"/>
                <w:szCs w:val="30"/>
              </w:rPr>
              <w:t>(3,525)</w:t>
            </w:r>
          </w:p>
        </w:tc>
        <w:tc>
          <w:tcPr>
            <w:tcW w:w="240" w:type="dxa"/>
          </w:tcPr>
          <w:p w14:paraId="76C69D94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C983DB6" w14:textId="166D889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(3,199)</w:t>
            </w:r>
          </w:p>
        </w:tc>
      </w:tr>
      <w:tr w:rsidR="004B23C4" w:rsidRPr="003E58D9" w14:paraId="097B454A" w14:textId="77777777" w:rsidTr="004B23C4">
        <w:tc>
          <w:tcPr>
            <w:tcW w:w="4229" w:type="dxa"/>
          </w:tcPr>
          <w:p w14:paraId="69B8E79F" w14:textId="77777777" w:rsidR="004B23C4" w:rsidRPr="003E58D9" w:rsidRDefault="004B23C4" w:rsidP="004B23C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80" w:type="dxa"/>
          </w:tcPr>
          <w:p w14:paraId="759AAA95" w14:textId="584D5969" w:rsidR="004B23C4" w:rsidRPr="003E58D9" w:rsidRDefault="00DB075B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23C4" w:rsidRPr="00ED4D9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B23C4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98EFE94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C955B3" w14:textId="27EE4D9F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(4,128)</w:t>
            </w:r>
          </w:p>
        </w:tc>
        <w:tc>
          <w:tcPr>
            <w:tcW w:w="236" w:type="dxa"/>
          </w:tcPr>
          <w:p w14:paraId="7FE97702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8796C4" w14:textId="5613A43A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C2885">
              <w:rPr>
                <w:rFonts w:asciiTheme="majorBidi" w:hAnsiTheme="majorBidi" w:cstheme="majorBidi"/>
                <w:sz w:val="30"/>
                <w:szCs w:val="30"/>
              </w:rPr>
              <w:t>5,017</w:t>
            </w:r>
          </w:p>
        </w:tc>
        <w:tc>
          <w:tcPr>
            <w:tcW w:w="240" w:type="dxa"/>
          </w:tcPr>
          <w:p w14:paraId="7EAFAD99" w14:textId="77777777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A3C2F7" w14:textId="20C2BC8B" w:rsidR="004B23C4" w:rsidRPr="003E58D9" w:rsidRDefault="004B23C4" w:rsidP="004B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</w:tr>
    </w:tbl>
    <w:p w14:paraId="5ADB6F68" w14:textId="3EE10223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C242B2F" w14:textId="3B5747B6" w:rsidR="000668C6" w:rsidRPr="00F36774" w:rsidRDefault="00197E7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6129F7D" w14:textId="77777777" w:rsidR="001766F1" w:rsidRDefault="001766F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ACE0AB" w14:textId="0366B3F6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C33EE44" w14:textId="77777777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880FD" w14:textId="38513B36" w:rsidR="006760C6" w:rsidRDefault="006760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4269E">
        <w:rPr>
          <w:rFonts w:asciiTheme="majorBidi" w:hAnsiTheme="majorBidi" w:cstheme="majorBidi"/>
          <w:sz w:val="30"/>
          <w:szCs w:val="30"/>
        </w:rPr>
        <w:t>2535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4269E">
        <w:rPr>
          <w:rFonts w:asciiTheme="majorBidi" w:hAnsiTheme="majorBidi" w:cstheme="majorBidi"/>
          <w:sz w:val="30"/>
          <w:szCs w:val="30"/>
        </w:rPr>
        <w:t>51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7AF7001" w14:textId="77777777" w:rsidR="002A429A" w:rsidRDefault="002A429A" w:rsidP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103945C" w14:textId="6B2B8360" w:rsidR="007F6669" w:rsidRPr="00B4269E" w:rsidRDefault="00222B3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691C2E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7F666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15F3789" w14:textId="77777777" w:rsidR="007F6669" w:rsidRPr="00B4269E" w:rsidRDefault="007F66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65AC4" w14:textId="5F465263" w:rsidR="00DF54C3" w:rsidRDefault="00CE70FE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2535 </w:t>
      </w:r>
      <w:r w:rsidRPr="00B4269E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116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B4269E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</w:rPr>
        <w:t>10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B4269E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B4269E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E2D334A" w14:textId="77777777" w:rsidR="00BE1627" w:rsidRPr="00B4269E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D661E" w14:textId="77777777" w:rsidR="002A429A" w:rsidRDefault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369A31F1" w14:textId="03BE63D0" w:rsidR="00CA3BCF" w:rsidRDefault="001161C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</w:t>
      </w:r>
      <w:r w:rsidR="001037B7">
        <w:rPr>
          <w:rFonts w:asciiTheme="majorBidi" w:eastAsia="Angsana New" w:hAnsiTheme="majorBidi" w:cstheme="majorBidi"/>
          <w:b/>
          <w:bCs/>
          <w:sz w:val="30"/>
          <w:szCs w:val="30"/>
        </w:rPr>
        <w:t>6</w:t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9F378C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02C48AC" w14:textId="7C59CBF8" w:rsidR="008F5521" w:rsidRDefault="008F55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5394EF" w14:textId="3D7C47F2" w:rsidR="002108F7" w:rsidRDefault="002108F7" w:rsidP="003B19E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990"/>
          <w:tab w:val="left" w:pos="1170"/>
        </w:tabs>
        <w:spacing w:line="240" w:lineRule="auto"/>
        <w:ind w:left="0" w:right="-11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08F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ส่วนดำเนินงาน</w:t>
      </w:r>
    </w:p>
    <w:p w14:paraId="63E0DE56" w14:textId="77777777" w:rsidR="002108F7" w:rsidRPr="002108F7" w:rsidRDefault="002108F7" w:rsidP="002108F7">
      <w:pPr>
        <w:spacing w:line="240" w:lineRule="auto"/>
        <w:ind w:left="518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3B0C1" w14:textId="651DF318" w:rsidR="008F5521" w:rsidRDefault="002108F7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="008F5521" w:rsidRPr="00B4269E">
        <w:rPr>
          <w:rFonts w:asciiTheme="majorBidi" w:hAnsiTheme="majorBidi" w:cstheme="majorBidi"/>
          <w:sz w:val="30"/>
          <w:szCs w:val="30"/>
        </w:rPr>
        <w:t xml:space="preserve">2 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ซึ่งเป็นหน่วยงานธุรกิจที่สำคัญของบริษัทที่มีการบริการที่แตกต่างกัน และมีการบริหารจัดการแยกต่างหาก</w:t>
      </w:r>
      <w:r w:rsidR="00C94B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>เนื่องจากใช้กลยุทธ์ทางการตลาดที่แตกต่างกัน การดำเนินงานของแต่ละส่วน</w:t>
      </w:r>
      <w:r w:rsidR="00424C23">
        <w:rPr>
          <w:rFonts w:asciiTheme="majorBidi" w:hAnsiTheme="majorBidi" w:cstheme="majorBidi"/>
          <w:sz w:val="30"/>
          <w:szCs w:val="30"/>
          <w:cs/>
        </w:rPr>
        <w:br/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 xml:space="preserve">งานที่รายงานของบริษัทโดยสรุปมีดังนี้ </w:t>
      </w:r>
    </w:p>
    <w:p w14:paraId="4903BE5A" w14:textId="299BECA6" w:rsidR="00186B7A" w:rsidRPr="00B4269E" w:rsidRDefault="00186B7A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4CA48" w14:textId="77777777" w:rsidR="008F5521" w:rsidRPr="00824968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Pr="00824968">
        <w:rPr>
          <w:rFonts w:asciiTheme="majorBidi" w:hAnsiTheme="majorBidi" w:cstheme="majorBidi"/>
          <w:sz w:val="30"/>
          <w:szCs w:val="30"/>
          <w:cs/>
        </w:rPr>
        <w:t>ยานพาหนะทางบก</w:t>
      </w:r>
    </w:p>
    <w:p w14:paraId="05A0F73D" w14:textId="5F26FD7D" w:rsidR="008F5521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Pr="00824968">
        <w:rPr>
          <w:rFonts w:asciiTheme="majorBidi" w:hAnsiTheme="majorBidi" w:cstheme="majorBidi"/>
          <w:sz w:val="30"/>
          <w:szCs w:val="30"/>
          <w:cs/>
        </w:rPr>
        <w:t>อื่น ๆ</w:t>
      </w:r>
    </w:p>
    <w:p w14:paraId="75D79B95" w14:textId="77777777" w:rsidR="003F242F" w:rsidRPr="00824968" w:rsidRDefault="003F242F" w:rsidP="00B31678">
      <w:pPr>
        <w:pStyle w:val="ListParagraph"/>
        <w:tabs>
          <w:tab w:val="clear" w:pos="680"/>
        </w:tabs>
        <w:ind w:left="99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992CA" w14:textId="7B7D55BC" w:rsidR="008F5521" w:rsidRPr="00B4269E" w:rsidRDefault="008F5521" w:rsidP="001F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</w:t>
      </w:r>
      <w:r w:rsidR="007D796E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สอบทานโดยผู้มีอำนาจตัดสินใจสูงสุดด้านการดำเนินงานของบริษัท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ผู้บริหารเชื่อว่าการใช้กำไรขั้นต้นในการวัดผล</w:t>
      </w:r>
      <w:r w:rsidR="007D796E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="00B15579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ดำเนินธุรกิจในอุตสาหกรรมเดียวกัน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14:paraId="1BF2ED32" w14:textId="591BCB96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</w:rPr>
      </w:pPr>
    </w:p>
    <w:p w14:paraId="62375F52" w14:textId="77777777" w:rsidR="00D42D92" w:rsidRPr="00824968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824968"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t xml:space="preserve"> </w:t>
      </w:r>
    </w:p>
    <w:tbl>
      <w:tblPr>
        <w:tblW w:w="979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88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824968" w14:paraId="0F639832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7A4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C2CE" w14:textId="2A21678E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2378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6E47" w14:textId="150CE518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452F540D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  <w:shd w:val="clear" w:color="auto" w:fill="auto"/>
          </w:tcPr>
          <w:p w14:paraId="43B84609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40B8" w:rsidRPr="00824968" w14:paraId="6924DAB1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703B" w14:textId="5ABA1A05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7EDE" w14:textId="69C7DC5D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65E8A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F92C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BD78" w14:textId="335DBAA5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65E8A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45B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3BE5" w14:textId="2DCE2422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65E8A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BCC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BA92" w14:textId="584CFE2C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65E8A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2875526D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BD7" w14:textId="1CBFC550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65E8A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A27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B300" w14:textId="0401540D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65E8A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5</w:t>
            </w:r>
          </w:p>
        </w:tc>
      </w:tr>
      <w:tr w:rsidR="002A40B8" w:rsidRPr="00824968" w14:paraId="0A50E72D" w14:textId="77777777" w:rsidTr="002869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B462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36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A2E5A6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40B8" w:rsidRPr="00824968" w14:paraId="53E9EB01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162F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E91B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92094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3945A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F0F3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7BEF9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611F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B79A8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CF70ED3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D00AAF7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AB986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B018221" w14:textId="77777777" w:rsidR="002A40B8" w:rsidRPr="00824968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3BEE" w:rsidRPr="00824968" w14:paraId="6BF492C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55FC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48F78" w14:textId="5D784BFC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1,523,957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0D026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E2EAE" w14:textId="661A0F38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1,630,444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179D6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0286" w14:textId="7154A7B3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447,925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B37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A4355" w14:textId="32292281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445,165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F35F25D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B57F" w14:textId="0CF9258B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1,971,882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02AF91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0CC4" w14:textId="5AE9F4DF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2,075,609</w:t>
            </w:r>
          </w:p>
        </w:tc>
      </w:tr>
      <w:tr w:rsidR="008C3BEE" w:rsidRPr="00824968" w14:paraId="2EC5F249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6804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31515" w14:textId="6B07EA3F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1,523,957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9C7FDF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28585" w14:textId="02BD2448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1,630,444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2934A9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5D5E5" w14:textId="57B27C21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447,925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B62E7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DDE94" w14:textId="14D80AF6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445,165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0A09B7C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9CE42" w14:textId="4D21F872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1,971,882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7EA92EB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0C27" w14:textId="2B22F38C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2,075,609</w:t>
            </w:r>
          </w:p>
        </w:tc>
      </w:tr>
      <w:tr w:rsidR="008C3BEE" w:rsidRPr="00824968" w14:paraId="14C7DA7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A43F" w14:textId="77777777" w:rsidR="008C3BEE" w:rsidRPr="00824968" w:rsidRDefault="008C3BEE" w:rsidP="008C3BE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5FAE6" w14:textId="29B25BB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1,206,398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726B0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425AC" w14:textId="71EFF428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1,295,326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61B5C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49D7F" w14:textId="7550F2CC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268,655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ADB64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F6565" w14:textId="6B08DB25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293,787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22193E7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3F84E" w14:textId="2B451B09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1,475,053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C9BE0B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CB9FC" w14:textId="28B42E73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1,589,113</w:t>
            </w:r>
          </w:p>
        </w:tc>
      </w:tr>
      <w:tr w:rsidR="008C3BEE" w:rsidRPr="00824968" w14:paraId="2151AB6C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563AB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D7FCC" w14:textId="3A753374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317,559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C856F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7C260" w14:textId="35121273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335,118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8A88E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771499" w14:textId="3D7F8321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179,720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DF038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D58EDB" w14:textId="59C1C390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151,378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8D61A6F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0FAFA" w14:textId="152AF825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496,829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E6933E5" w14:textId="77777777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F8A153" w14:textId="1AAAA52C" w:rsidR="008C3BEE" w:rsidRPr="0082496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486,496</w:t>
            </w:r>
          </w:p>
        </w:tc>
      </w:tr>
      <w:tr w:rsidR="008C3BEE" w:rsidRPr="00006D48" w14:paraId="5820107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FF89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D188A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43F2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25E46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8895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F9E36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E9E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5C470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3CEDC9A4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5D60F6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E5D82AD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6B015C" w14:textId="77777777" w:rsidR="008C3BEE" w:rsidRPr="00006D48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4E51" w:rsidRPr="00824968" w14:paraId="7E492E3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C013" w14:textId="77777777" w:rsidR="00744E51" w:rsidRPr="00137497" w:rsidRDefault="00744E51" w:rsidP="00744E5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C90DD" w14:textId="43D3AFED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BE7B91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Pr="00744E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E7B91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9E40B5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253219" w14:textId="34734ECE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1,396,471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FDAD3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AA04E" w14:textId="76651D6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80CC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E7B9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44E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E7B91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48709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D2EAC" w14:textId="789550A0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111,873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E14647D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F5FC763" w14:textId="597B9DA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3,2</w:t>
            </w:r>
            <w:r w:rsidR="00BE7B91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744E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E7B9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80CC4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870C860" w14:textId="77777777" w:rsidR="00744E51" w:rsidRPr="00824968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49C3F98B" w14:textId="377478AD" w:rsidR="00744E51" w:rsidRPr="00824968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1,508,344</w:t>
            </w:r>
          </w:p>
        </w:tc>
      </w:tr>
      <w:tr w:rsidR="00744E51" w:rsidRPr="00824968" w14:paraId="54C7C195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3929" w14:textId="77777777" w:rsidR="00744E51" w:rsidRPr="00137497" w:rsidRDefault="00744E51" w:rsidP="00744E5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3C39D" w14:textId="054624AB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7,315,445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4698C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22873" w14:textId="6F1CA05E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6,278,124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6C913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CBD22" w14:textId="352016DD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3,310,337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0BC61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47DF56" w14:textId="1A9742BE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2,710,325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54F90BA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700908" w14:textId="646C7C61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10,625,782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177376" w14:textId="77777777" w:rsidR="00744E51" w:rsidRPr="00824968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7B563F1" w14:textId="73C8C70E" w:rsidR="00744E51" w:rsidRPr="00824968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8,988,449</w:t>
            </w:r>
          </w:p>
        </w:tc>
      </w:tr>
      <w:tr w:rsidR="00744E51" w:rsidRPr="00824968" w14:paraId="25050340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A5157" w14:textId="77777777" w:rsidR="00744E51" w:rsidRPr="00137497" w:rsidRDefault="00744E51" w:rsidP="00744E5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1374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F32C6" w14:textId="7D0E9A29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171,761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7BAA4D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4113AE" w14:textId="2858387C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185,745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CCD87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5B3A5" w14:textId="366FE54D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185,140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9A7AB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2262A" w14:textId="4663A435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138,408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16EC0F8" w14:textId="77777777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EDCE46" w14:textId="3AB64EDF" w:rsidR="00744E51" w:rsidRPr="00744E51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744E51">
              <w:rPr>
                <w:rFonts w:asciiTheme="majorBidi" w:hAnsiTheme="majorBidi" w:cstheme="majorBidi"/>
                <w:sz w:val="26"/>
                <w:szCs w:val="26"/>
              </w:rPr>
              <w:t>356,901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E0F27A6" w14:textId="77777777" w:rsidR="00744E51" w:rsidRPr="00824968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3670EB70" w14:textId="5D5F7628" w:rsidR="00744E51" w:rsidRPr="00824968" w:rsidRDefault="00744E51" w:rsidP="0074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324,153</w:t>
            </w:r>
          </w:p>
        </w:tc>
      </w:tr>
    </w:tbl>
    <w:p w14:paraId="3C040595" w14:textId="1A5E0F4A" w:rsidR="00BE162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D4FD480" w14:textId="77777777" w:rsidR="00DC3555" w:rsidRDefault="00DC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EFEE5B" w14:textId="357BC95E" w:rsidR="00742004" w:rsidRPr="002108F7" w:rsidRDefault="0074200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08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2108F7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="00674B56" w:rsidRPr="002108F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ส่วนงานที่รายงาน</w:t>
      </w:r>
    </w:p>
    <w:p w14:paraId="5A97EFE6" w14:textId="77777777" w:rsidR="00D42D92" w:rsidRPr="00006D48" w:rsidRDefault="00D42D9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1185"/>
        <w:gridCol w:w="247"/>
        <w:gridCol w:w="1226"/>
        <w:gridCol w:w="236"/>
        <w:gridCol w:w="1229"/>
        <w:gridCol w:w="242"/>
        <w:gridCol w:w="1412"/>
      </w:tblGrid>
      <w:tr w:rsidR="00F65E8A" w:rsidRPr="00B4269E" w14:paraId="00C247AE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11DB386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F85D6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E21FB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7FB7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0414FD" w:rsidRPr="00B4269E" w14:paraId="6C7FA7E3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38449A87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AE90F5A" w14:textId="3244BE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65E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FEBAA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C4A582D" w14:textId="124B9E38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65E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259E33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32DAED" w14:textId="7A018CA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65E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3058C1F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6DD2275" w14:textId="287DD95B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65E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414FD" w:rsidRPr="00B4269E" w14:paraId="48A3FD07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7858A7F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2F9640" w14:textId="77777777" w:rsidR="002A40B8" w:rsidRPr="00B4269E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BEE" w:rsidRPr="00B4269E" w14:paraId="586C3121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562EBF0C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641077" w14:textId="20B2164B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1,971,882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D88EA7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DE58C50" w14:textId="3EFD27B6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403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2,075,609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44A543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84F121" w14:textId="62C4D45C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496,829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5234725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56D2D35" w14:textId="34A4D67A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486,496</w:t>
            </w:r>
          </w:p>
        </w:tc>
      </w:tr>
      <w:tr w:rsidR="008C3BEE" w:rsidRPr="00B4269E" w14:paraId="65DA1ED1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49A5A7E3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32694B1" w14:textId="5183418A" w:rsidR="008C3BEE" w:rsidRPr="00B4269E" w:rsidRDefault="00DA6744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DA6744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 w:rsidR="008C3BEE" w:rsidRPr="00DA67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23335A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2375D0A6" w14:textId="68C545D0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251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891,794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D238AF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D57D40" w14:textId="18CA0F6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932B479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94276F3" w14:textId="56127142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395" w:right="-10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(340,746)</w:t>
            </w:r>
          </w:p>
        </w:tc>
      </w:tr>
      <w:tr w:rsidR="008C3BEE" w:rsidRPr="00B4269E" w14:paraId="4360AB78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7BDD3042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1493D" w14:textId="6BEED6E4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38D57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16E7" w14:textId="130CFEA0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431" w:right="-390" w:hanging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755CA8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7079" w14:textId="4A94707A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597AAD3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12477" w14:textId="2CCBDB53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145,750</w:t>
            </w:r>
          </w:p>
        </w:tc>
      </w:tr>
      <w:tr w:rsidR="008C3BEE" w:rsidRPr="00B4269E" w14:paraId="102B2B06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E9EE3F2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9BB472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666B3B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C8CE8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644EC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EE4C2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90AA3D7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663F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3BEE" w:rsidRPr="00B4269E" w14:paraId="2F664446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31E3821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379C" w14:textId="77777777" w:rsidR="008C3BEE" w:rsidRPr="002108F7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E2B8D" w14:textId="77777777" w:rsidR="008C3BEE" w:rsidRPr="002108F7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96576" w14:textId="77777777" w:rsidR="008C3BEE" w:rsidRPr="002108F7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C3BEE" w:rsidRPr="00B4269E" w14:paraId="516829B5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01560B33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CF847DE" w14:textId="23A9B939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E9ED29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183C1736" w14:textId="413390C8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339E0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7E01640" w14:textId="724610A9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AC260DB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E0A6F99" w14:textId="04FA1298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3BEE" w:rsidRPr="00B4269E" w14:paraId="39AE0913" w14:textId="77777777" w:rsidTr="008C3BEE">
        <w:trPr>
          <w:trHeight w:val="60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2414D887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C3695E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BEE" w:rsidRPr="00B4269E" w14:paraId="6BFC1CD2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49EF425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1090BE7" w14:textId="07BCF965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A7C4E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7A1F7893" w14:textId="2E398FD3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8,988,449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1A11B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06E4C78" w14:textId="61F38569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356,901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2787242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1C41F93" w14:textId="0BDEF4D9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324,153</w:t>
            </w:r>
          </w:p>
        </w:tc>
      </w:tr>
      <w:tr w:rsidR="008C3BEE" w:rsidRPr="00B4269E" w14:paraId="1C9B482E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41EA9D00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D473" w14:textId="3BD01F65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679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043C9B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7AE" w14:textId="2C436F20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1,296,249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4B7AF1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85A40" w14:textId="6F6A553F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6B15E7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11CA" w14:textId="6A357B8A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6,822,955</w:t>
            </w:r>
          </w:p>
        </w:tc>
      </w:tr>
      <w:tr w:rsidR="008C3BEE" w:rsidRPr="00B4269E" w14:paraId="6D0A42D5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0C2CBF5E" w14:textId="77777777" w:rsidR="008C3BEE" w:rsidRPr="00B4269E" w:rsidRDefault="008C3BEE" w:rsidP="008C3BE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62489" w14:textId="66DFE0DD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A455C5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0A50" w14:textId="16563333" w:rsidR="008C3BEE" w:rsidRPr="00F65E8A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10,284,698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4744D3" w14:textId="77777777" w:rsidR="008C3BEE" w:rsidRPr="00F65E8A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84179" w14:textId="26B845F3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6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7648B3D" w14:textId="77777777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5331" w14:textId="32402ABE" w:rsidR="008C3BEE" w:rsidRPr="00B4269E" w:rsidRDefault="008C3BEE" w:rsidP="008C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7,147,108</w:t>
            </w:r>
          </w:p>
        </w:tc>
      </w:tr>
    </w:tbl>
    <w:p w14:paraId="2CFE8D03" w14:textId="30851F37" w:rsidR="003E58D9" w:rsidRDefault="003E58D9" w:rsidP="00B42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</w:p>
    <w:p w14:paraId="3DB2E2E2" w14:textId="6AA43DB2" w:rsidR="00431DC4" w:rsidRPr="00C94B1A" w:rsidRDefault="00431DC4" w:rsidP="00C94B1A">
      <w:pPr>
        <w:pStyle w:val="Heading1"/>
        <w:keepLines/>
        <w:numPr>
          <w:ilvl w:val="0"/>
          <w:numId w:val="36"/>
        </w:numPr>
        <w:shd w:val="clear" w:color="auto" w:fill="auto"/>
        <w:tabs>
          <w:tab w:val="left" w:pos="540"/>
        </w:tabs>
        <w:spacing w:line="240" w:lineRule="auto"/>
        <w:ind w:left="0" w:firstLine="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C94B1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ส่วนงานภูมิศาสตร์</w:t>
      </w:r>
      <w:r w:rsidRPr="00C94B1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</w:t>
      </w:r>
    </w:p>
    <w:p w14:paraId="12B6DB89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C10CBAC" w14:textId="3883A938" w:rsidR="00431DC4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69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DFFA8BB" w14:textId="77777777" w:rsidR="00FA69F5" w:rsidRPr="00B4269E" w:rsidRDefault="00FA69F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8EB744" w14:textId="1F82FE51" w:rsidR="00431DC4" w:rsidRPr="002108F7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left" w:pos="540"/>
        </w:tabs>
        <w:spacing w:line="240" w:lineRule="auto"/>
        <w:ind w:left="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108F7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  <w:r w:rsidRPr="002108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5195AB0" w14:textId="77777777" w:rsidR="00431DC4" w:rsidRPr="00B31678" w:rsidRDefault="00431DC4" w:rsidP="00B4269E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B8C125" w14:textId="55D54F7C" w:rsidR="00431DC4" w:rsidRPr="00B4269E" w:rsidRDefault="00431DC4" w:rsidP="004F1FF6">
      <w:pPr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</w:t>
      </w:r>
      <w:r w:rsidR="00615BA7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รายใดรายหนึ่งเกินกว่าร้อยละ </w:t>
      </w:r>
      <w:r w:rsidR="004F34A3"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ของรายได้บริษัท</w:t>
      </w:r>
    </w:p>
    <w:p w14:paraId="32D66C8D" w14:textId="77777777" w:rsidR="00431DC4" w:rsidRPr="00B31678" w:rsidRDefault="00431DC4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F3B55" w14:textId="07F8B392" w:rsidR="00431DC4" w:rsidRPr="002108F7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0" w:firstLine="0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 w:rsidRPr="002108F7">
        <w:rPr>
          <w:rFonts w:asciiTheme="majorBidi" w:eastAsia="Angsana New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E640B1D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24"/>
          <w:szCs w:val="24"/>
        </w:rPr>
      </w:pPr>
    </w:p>
    <w:p w14:paraId="6F0B2C34" w14:textId="1007B13F" w:rsidR="00431DC4" w:rsidRPr="00B4269E" w:rsidRDefault="00431DC4" w:rsidP="004F1FF6">
      <w:pPr>
        <w:spacing w:line="240" w:lineRule="auto"/>
        <w:ind w:left="540" w:right="-7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AB4CCA" w:rsidRPr="00A909FB">
        <w:rPr>
          <w:rFonts w:ascii="Angsana New" w:eastAsia="Angsana New" w:hAnsi="Angsana New"/>
          <w:sz w:val="30"/>
          <w:szCs w:val="30"/>
          <w:cs/>
        </w:rPr>
        <w:t>เงิน</w:t>
      </w:r>
      <w:r w:rsidR="00AB4CCA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4447AD99" w14:textId="77777777" w:rsidR="00BE1627" w:rsidRPr="00B31678" w:rsidRDefault="00BE1627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70FBB0" w14:textId="77777777" w:rsidR="00FA69F5" w:rsidRDefault="00FA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50A6912B" w14:textId="56F92E57" w:rsidR="00431DC4" w:rsidRPr="0034568D" w:rsidRDefault="00BB2AA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</w:t>
      </w:r>
      <w:r w:rsidR="001037B7">
        <w:rPr>
          <w:rFonts w:asciiTheme="majorBidi" w:eastAsia="Angsana New" w:hAnsiTheme="majorBidi" w:cstheme="majorBidi"/>
          <w:b/>
          <w:bCs/>
          <w:sz w:val="30"/>
          <w:szCs w:val="30"/>
        </w:rPr>
        <w:t>7</w:t>
      </w:r>
      <w:r w:rsidR="00431DC4" w:rsidRPr="0034568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ค่าใช้จ่ายผลประโยชน์ของพนักงาน</w:t>
      </w:r>
    </w:p>
    <w:p w14:paraId="211C02BA" w14:textId="77777777" w:rsidR="00431DC4" w:rsidRPr="0034568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24"/>
          <w:szCs w:val="24"/>
          <w:cs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780211" w:rsidRPr="0034568D" w14:paraId="1CD700EF" w14:textId="77777777" w:rsidTr="00AD12AC">
        <w:trPr>
          <w:tblHeader/>
        </w:trPr>
        <w:tc>
          <w:tcPr>
            <w:tcW w:w="5355" w:type="dxa"/>
          </w:tcPr>
          <w:p w14:paraId="4AA166D2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14:paraId="2CF26A8B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4568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31AE" w14:textId="62B47FE1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9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E296" w14:textId="77777777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3A5706E" w14:textId="419AD82B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93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0211" w:rsidRPr="0034568D" w14:paraId="587ED713" w14:textId="77777777" w:rsidTr="00AD12AC">
        <w:trPr>
          <w:trHeight w:val="362"/>
          <w:tblHeader/>
        </w:trPr>
        <w:tc>
          <w:tcPr>
            <w:tcW w:w="5355" w:type="dxa"/>
          </w:tcPr>
          <w:p w14:paraId="7F4B838C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14:paraId="0F0290F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07F236C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34568D" w14:paraId="64D12F55" w14:textId="77777777" w:rsidTr="00AD12AC">
        <w:tc>
          <w:tcPr>
            <w:tcW w:w="5355" w:type="dxa"/>
          </w:tcPr>
          <w:p w14:paraId="150DE30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14:paraId="50CB1EF7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FD60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A9E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8FA59D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A80" w:rsidRPr="0034568D" w14:paraId="7BCBFFEA" w14:textId="77777777" w:rsidTr="00AD12AC">
        <w:tc>
          <w:tcPr>
            <w:tcW w:w="5355" w:type="dxa"/>
          </w:tcPr>
          <w:p w14:paraId="4811ABAA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68F38627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E6780" w14:textId="50B63238" w:rsidR="00E30A80" w:rsidRPr="00DC21BF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933">
              <w:rPr>
                <w:rFonts w:asciiTheme="majorBidi" w:hAnsiTheme="majorBidi" w:cstheme="majorBidi"/>
                <w:sz w:val="30"/>
                <w:szCs w:val="30"/>
              </w:rPr>
              <w:t>32,321</w:t>
            </w:r>
          </w:p>
        </w:tc>
        <w:tc>
          <w:tcPr>
            <w:tcW w:w="270" w:type="dxa"/>
          </w:tcPr>
          <w:p w14:paraId="63857177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5EC583" w14:textId="4AB01324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31,487</w:t>
            </w:r>
          </w:p>
        </w:tc>
      </w:tr>
      <w:tr w:rsidR="00E30A80" w:rsidRPr="0034568D" w14:paraId="66171C8F" w14:textId="77777777" w:rsidTr="00AD12AC">
        <w:tc>
          <w:tcPr>
            <w:tcW w:w="5355" w:type="dxa"/>
          </w:tcPr>
          <w:p w14:paraId="5C259F3B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14:paraId="2A5A7194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3F7C1" w14:textId="78B1603D" w:rsidR="00E30A80" w:rsidRPr="00DC21BF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E8">
              <w:rPr>
                <w:rFonts w:asciiTheme="majorBidi" w:hAnsiTheme="majorBidi" w:cstheme="majorBidi"/>
                <w:sz w:val="30"/>
                <w:szCs w:val="30"/>
              </w:rPr>
              <w:t>6,355</w:t>
            </w:r>
          </w:p>
        </w:tc>
        <w:tc>
          <w:tcPr>
            <w:tcW w:w="270" w:type="dxa"/>
          </w:tcPr>
          <w:p w14:paraId="7B04A1C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BEE9AA" w14:textId="7738E3CC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6,200</w:t>
            </w:r>
          </w:p>
        </w:tc>
      </w:tr>
      <w:tr w:rsidR="00E30A80" w:rsidRPr="0034568D" w14:paraId="70D92C3B" w14:textId="77777777" w:rsidTr="00AD12AC">
        <w:tc>
          <w:tcPr>
            <w:tcW w:w="5355" w:type="dxa"/>
          </w:tcPr>
          <w:p w14:paraId="1FAF9941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2E971D6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F69CE" w14:textId="18E99C86" w:rsidR="00E30A80" w:rsidRPr="00DC21BF" w:rsidRDefault="0013329B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30A80" w:rsidRPr="00B91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5F9AF3ED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8CC11C" w14:textId="670B7424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1BF">
              <w:rPr>
                <w:rFonts w:asciiTheme="majorBidi" w:hAnsiTheme="majorBidi" w:cstheme="majorBidi"/>
                <w:sz w:val="30"/>
                <w:szCs w:val="30"/>
              </w:rPr>
              <w:t>5,129</w:t>
            </w:r>
          </w:p>
        </w:tc>
      </w:tr>
      <w:tr w:rsidR="00E30A80" w:rsidRPr="0034568D" w14:paraId="0806978E" w14:textId="77777777" w:rsidTr="00AD12AC">
        <w:tc>
          <w:tcPr>
            <w:tcW w:w="5355" w:type="dxa"/>
          </w:tcPr>
          <w:p w14:paraId="5682C433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ADC09A" w14:textId="772160FF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C2B940" w14:textId="37EC0625" w:rsidR="00E30A80" w:rsidRPr="00DC21BF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1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3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91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13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164995E8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008ADF7" w14:textId="0ECC015D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42,816</w:t>
            </w:r>
          </w:p>
        </w:tc>
      </w:tr>
      <w:tr w:rsidR="00E30A80" w:rsidRPr="0034568D" w14:paraId="12690CD7" w14:textId="77777777" w:rsidTr="00AD12AC">
        <w:tc>
          <w:tcPr>
            <w:tcW w:w="5355" w:type="dxa"/>
          </w:tcPr>
          <w:p w14:paraId="7FF0C640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2F270C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D289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AAEFF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868CB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A80" w:rsidRPr="0034568D" w14:paraId="1B3DBA5A" w14:textId="77777777" w:rsidTr="00AD12AC">
        <w:tc>
          <w:tcPr>
            <w:tcW w:w="5355" w:type="dxa"/>
          </w:tcPr>
          <w:p w14:paraId="631E467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14:paraId="1B81D2BE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E8D80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5678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C8D13D0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A80" w:rsidRPr="0034568D" w14:paraId="60506720" w14:textId="77777777" w:rsidTr="00AD12AC">
        <w:tc>
          <w:tcPr>
            <w:tcW w:w="5355" w:type="dxa"/>
          </w:tcPr>
          <w:p w14:paraId="2A22D37B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1517E5C9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70A2A" w14:textId="4C441CB1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E8">
              <w:rPr>
                <w:rFonts w:asciiTheme="majorBidi" w:hAnsiTheme="majorBidi" w:cstheme="majorBidi"/>
                <w:sz w:val="30"/>
                <w:szCs w:val="30"/>
              </w:rPr>
              <w:t>118,25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ADC54C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76DEDB" w14:textId="6546D4D3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115,295</w:t>
            </w:r>
          </w:p>
        </w:tc>
      </w:tr>
      <w:tr w:rsidR="00E30A80" w:rsidRPr="0034568D" w14:paraId="1DB3D669" w14:textId="77777777" w:rsidTr="00AD12AC">
        <w:tc>
          <w:tcPr>
            <w:tcW w:w="5355" w:type="dxa"/>
          </w:tcPr>
          <w:p w14:paraId="0791224D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65DD981F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C74A" w14:textId="57091F68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1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329B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07E71630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4ADAAC" w14:textId="11BE825A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17,951</w:t>
            </w:r>
          </w:p>
        </w:tc>
      </w:tr>
      <w:tr w:rsidR="00E30A80" w:rsidRPr="0034568D" w14:paraId="261CC951" w14:textId="77777777" w:rsidTr="00AD12AC">
        <w:tc>
          <w:tcPr>
            <w:tcW w:w="5355" w:type="dxa"/>
          </w:tcPr>
          <w:p w14:paraId="173534BE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F35122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60D53" w14:textId="6EF5FEE9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1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61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91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13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1D3A1AF9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29728F" w14:textId="683997AE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133,246</w:t>
            </w:r>
          </w:p>
        </w:tc>
      </w:tr>
      <w:tr w:rsidR="00E30A80" w:rsidRPr="00B4269E" w14:paraId="027A357A" w14:textId="77777777" w:rsidTr="00AD12AC">
        <w:tc>
          <w:tcPr>
            <w:tcW w:w="5355" w:type="dxa"/>
          </w:tcPr>
          <w:p w14:paraId="3963FB72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4BB22825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BAE438" w14:textId="379FE2DA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4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182,238</w:t>
            </w:r>
          </w:p>
        </w:tc>
        <w:tc>
          <w:tcPr>
            <w:tcW w:w="270" w:type="dxa"/>
          </w:tcPr>
          <w:p w14:paraId="78D1E479" w14:textId="77777777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36F5A3" w14:textId="47B38B9A" w:rsidR="00E30A80" w:rsidRPr="0034568D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176,062</w:t>
            </w:r>
          </w:p>
        </w:tc>
      </w:tr>
    </w:tbl>
    <w:p w14:paraId="530FEA1D" w14:textId="0CDB8F27" w:rsidR="003E58D9" w:rsidRPr="00B31678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344E0FC" w14:textId="77777777" w:rsidR="004E0116" w:rsidRPr="00B4269E" w:rsidRDefault="004E0116" w:rsidP="0098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 w:right="6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477F897" w14:textId="77777777" w:rsidR="004E0116" w:rsidRPr="00550967" w:rsidRDefault="004E011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9CAD59" w14:textId="11B6F415" w:rsidR="00964A51" w:rsidRPr="00B4269E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80211" w:rsidRPr="00B4269E">
        <w:rPr>
          <w:rFonts w:asciiTheme="majorBidi" w:hAnsiTheme="majorBidi" w:cstheme="majorBidi"/>
          <w:sz w:val="30"/>
          <w:szCs w:val="30"/>
        </w:rPr>
        <w:t>5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780211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4269E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21D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โดยผู้จัดการกองทุนที่ได้รับอนุญาต</w:t>
      </w:r>
    </w:p>
    <w:p w14:paraId="51B0E296" w14:textId="7DD08487" w:rsidR="00550967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7BFC761" w14:textId="77777777" w:rsidR="00964A51" w:rsidRDefault="0096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0EFA1ADB" w14:textId="7CB9BAB7" w:rsidR="00550967" w:rsidRPr="00550967" w:rsidRDefault="00103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18</w:t>
      </w:r>
      <w:r w:rsidR="00550967"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ค่าใช้จ่ายตามลักษณะ</w:t>
      </w:r>
    </w:p>
    <w:p w14:paraId="213F83A6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008"/>
        <w:gridCol w:w="1287"/>
        <w:gridCol w:w="270"/>
        <w:gridCol w:w="1251"/>
      </w:tblGrid>
      <w:tr w:rsidR="002A40B8" w:rsidRPr="00550967" w14:paraId="363C475B" w14:textId="77777777" w:rsidTr="00780211">
        <w:trPr>
          <w:tblHeader/>
        </w:trPr>
        <w:tc>
          <w:tcPr>
            <w:tcW w:w="5472" w:type="dxa"/>
          </w:tcPr>
          <w:p w14:paraId="1CAA2D08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08" w:type="dxa"/>
          </w:tcPr>
          <w:p w14:paraId="478E4873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55096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87E34A0" w14:textId="4DFF734D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9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B797" w14:textId="77777777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50F10D" w14:textId="5BF74170" w:rsidR="002A40B8" w:rsidRPr="00550967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93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A40B8" w:rsidRPr="00550967" w14:paraId="5EF5EEAB" w14:textId="77777777" w:rsidTr="00780211">
        <w:trPr>
          <w:trHeight w:val="362"/>
          <w:tblHeader/>
        </w:trPr>
        <w:tc>
          <w:tcPr>
            <w:tcW w:w="5472" w:type="dxa"/>
          </w:tcPr>
          <w:p w14:paraId="418A3A69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EEFAB81" w14:textId="77777777" w:rsidR="002A40B8" w:rsidRPr="00550967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B935A23" w14:textId="77777777" w:rsidR="002A40B8" w:rsidRPr="00550967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A80" w:rsidRPr="00550967" w14:paraId="0FAAFD49" w14:textId="77777777" w:rsidTr="00780211">
        <w:tc>
          <w:tcPr>
            <w:tcW w:w="5472" w:type="dxa"/>
          </w:tcPr>
          <w:p w14:paraId="1BD1FD00" w14:textId="1B41F8C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1E3AB89" w14:textId="01AE726F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87" w:type="dxa"/>
          </w:tcPr>
          <w:p w14:paraId="76388BFF" w14:textId="11F9391A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78A7">
              <w:rPr>
                <w:rFonts w:asciiTheme="majorBidi" w:hAnsiTheme="majorBidi" w:cstheme="majorBidi"/>
                <w:sz w:val="30"/>
                <w:szCs w:val="30"/>
              </w:rPr>
              <w:t>1,152,81</w:t>
            </w:r>
            <w:r w:rsidR="002171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5F9EAF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5792E3" w14:textId="1DC1A52B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1,222,962</w:t>
            </w:r>
          </w:p>
        </w:tc>
      </w:tr>
      <w:tr w:rsidR="00E30A80" w:rsidRPr="00550967" w14:paraId="077B4344" w14:textId="77777777" w:rsidTr="00780211">
        <w:trPr>
          <w:trHeight w:val="182"/>
        </w:trPr>
        <w:tc>
          <w:tcPr>
            <w:tcW w:w="5472" w:type="dxa"/>
          </w:tcPr>
          <w:p w14:paraId="2DC3A5CC" w14:textId="28EA2EE6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2041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ต้นทุนขายสินทรัพย์ให้เช่าตามสัญญาเช่าดำเนินงาน</w:t>
            </w:r>
          </w:p>
        </w:tc>
        <w:tc>
          <w:tcPr>
            <w:tcW w:w="1008" w:type="dxa"/>
          </w:tcPr>
          <w:p w14:paraId="45BC5980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5C26DE5" w14:textId="555B23DE" w:rsidR="00E30A80" w:rsidRPr="00550967" w:rsidRDefault="0013329B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="00E30A80" w:rsidRPr="000F5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6EFEE7B2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0B7B05" w14:textId="14F4BE15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798,015</w:t>
            </w:r>
          </w:p>
        </w:tc>
      </w:tr>
      <w:tr w:rsidR="00E30A80" w:rsidRPr="00550967" w14:paraId="139F04AB" w14:textId="77777777" w:rsidTr="00780211">
        <w:tc>
          <w:tcPr>
            <w:tcW w:w="5472" w:type="dxa"/>
          </w:tcPr>
          <w:p w14:paraId="221058BA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ค่าใช้จ่ายผลประโยชน์ของพนักงาน              </w:t>
            </w:r>
          </w:p>
        </w:tc>
        <w:tc>
          <w:tcPr>
            <w:tcW w:w="1008" w:type="dxa"/>
          </w:tcPr>
          <w:p w14:paraId="6828A023" w14:textId="77C14218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287" w:type="dxa"/>
          </w:tcPr>
          <w:p w14:paraId="7994489F" w14:textId="5134C1A1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5626">
              <w:rPr>
                <w:rFonts w:asciiTheme="majorBidi" w:hAnsiTheme="majorBidi" w:cstheme="majorBidi"/>
                <w:sz w:val="30"/>
                <w:szCs w:val="30"/>
              </w:rPr>
              <w:t>182,238</w:t>
            </w:r>
          </w:p>
        </w:tc>
        <w:tc>
          <w:tcPr>
            <w:tcW w:w="270" w:type="dxa"/>
          </w:tcPr>
          <w:p w14:paraId="48B3057B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E61421" w14:textId="56A24550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176,062</w:t>
            </w:r>
          </w:p>
        </w:tc>
      </w:tr>
      <w:tr w:rsidR="00E30A80" w:rsidRPr="00550967" w14:paraId="442FE3BF" w14:textId="77777777" w:rsidTr="0013329B">
        <w:tc>
          <w:tcPr>
            <w:tcW w:w="5472" w:type="dxa"/>
          </w:tcPr>
          <w:p w14:paraId="0DA74099" w14:textId="16F7793F" w:rsidR="00E30A80" w:rsidRPr="008A088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1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r w:rsidR="008A088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(</w:t>
            </w:r>
            <w:r w:rsidR="008A0887" w:rsidRPr="00C651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กลับรายการ</w:t>
            </w:r>
            <w:r w:rsidR="008A088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008" w:type="dxa"/>
          </w:tcPr>
          <w:p w14:paraId="6465D5D1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1C8A185" w14:textId="757FC6C4" w:rsidR="00E30A80" w:rsidRPr="0013329B" w:rsidRDefault="002171C7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8E9490C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A45A7B" w14:textId="2083482F" w:rsidR="00E30A80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(3,923)</w:t>
            </w:r>
          </w:p>
        </w:tc>
      </w:tr>
      <w:tr w:rsidR="00E30A80" w:rsidRPr="00550967" w14:paraId="391D95FE" w14:textId="77777777" w:rsidTr="0013329B">
        <w:tc>
          <w:tcPr>
            <w:tcW w:w="5472" w:type="dxa"/>
          </w:tcPr>
          <w:p w14:paraId="3D0B9075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B1B03E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EC32F43" w14:textId="0DF481C5" w:rsidR="00E30A80" w:rsidRPr="0013329B" w:rsidRDefault="0013329B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29B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E30A80" w:rsidRPr="00133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329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3161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F8F72F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A2F7161" w14:textId="0B7D027F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430,853</w:t>
            </w:r>
          </w:p>
        </w:tc>
      </w:tr>
      <w:tr w:rsidR="00E30A80" w:rsidRPr="00550967" w14:paraId="6149050A" w14:textId="77777777" w:rsidTr="00780211">
        <w:tc>
          <w:tcPr>
            <w:tcW w:w="5472" w:type="dxa"/>
          </w:tcPr>
          <w:p w14:paraId="3F100AF7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5816977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B7DBDD" w14:textId="7FEA1BFC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2,293,292</w:t>
            </w:r>
          </w:p>
        </w:tc>
        <w:tc>
          <w:tcPr>
            <w:tcW w:w="270" w:type="dxa"/>
          </w:tcPr>
          <w:p w14:paraId="187A7AC4" w14:textId="77777777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DC45DA3" w14:textId="793EB781" w:rsidR="00E30A80" w:rsidRPr="00550967" w:rsidRDefault="00E30A80" w:rsidP="00E3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2,623,969</w:t>
            </w:r>
          </w:p>
        </w:tc>
      </w:tr>
    </w:tbl>
    <w:p w14:paraId="49532DC5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170FAFF1" w14:textId="6F2F5F38" w:rsidR="00431DC4" w:rsidRPr="00550967" w:rsidRDefault="001037B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t>19</w:t>
      </w:r>
      <w:r w:rsidR="00431DC4" w:rsidRPr="005509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FDD6E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D460E2" w14:textId="77777777" w:rsidR="00431DC4" w:rsidRPr="00550967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95AEB7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D454A9" w:rsidRPr="00550967" w14:paraId="342FE466" w14:textId="77777777" w:rsidTr="003A342E">
        <w:trPr>
          <w:tblHeader/>
        </w:trPr>
        <w:tc>
          <w:tcPr>
            <w:tcW w:w="6480" w:type="dxa"/>
          </w:tcPr>
          <w:p w14:paraId="1DB0F01F" w14:textId="77777777" w:rsidR="00D454A9" w:rsidRPr="00550967" w:rsidRDefault="00D454A9" w:rsidP="003A342E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F89673" w14:textId="77777777" w:rsidR="00D454A9" w:rsidRPr="00550967" w:rsidRDefault="00D454A9" w:rsidP="003A34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B094AB" w14:textId="77777777" w:rsidR="00D454A9" w:rsidRPr="00550967" w:rsidRDefault="00D454A9" w:rsidP="003A34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442443" w14:textId="77777777" w:rsidR="00D454A9" w:rsidRPr="00550967" w:rsidRDefault="00D454A9" w:rsidP="003A34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454A9" w:rsidRPr="00550967" w14:paraId="24384EF8" w14:textId="77777777" w:rsidTr="003A342E">
        <w:trPr>
          <w:trHeight w:val="362"/>
          <w:tblHeader/>
        </w:trPr>
        <w:tc>
          <w:tcPr>
            <w:tcW w:w="6480" w:type="dxa"/>
          </w:tcPr>
          <w:p w14:paraId="2C59F087" w14:textId="77777777" w:rsidR="00D454A9" w:rsidRPr="00550967" w:rsidRDefault="00D454A9" w:rsidP="003A342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116D2BDC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54A9" w:rsidRPr="00550967" w14:paraId="1EE9B67A" w14:textId="77777777" w:rsidTr="003A342E">
        <w:tc>
          <w:tcPr>
            <w:tcW w:w="6480" w:type="dxa"/>
          </w:tcPr>
          <w:p w14:paraId="58E110AA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4D493B93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F4CDF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B4D203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4A9" w:rsidRPr="00550967" w14:paraId="1A637EF4" w14:textId="77777777" w:rsidTr="003A342E">
        <w:trPr>
          <w:trHeight w:val="389"/>
        </w:trPr>
        <w:tc>
          <w:tcPr>
            <w:tcW w:w="6480" w:type="dxa"/>
          </w:tcPr>
          <w:p w14:paraId="070A23B1" w14:textId="77777777" w:rsidR="00D454A9" w:rsidRPr="00550967" w:rsidRDefault="00D454A9" w:rsidP="003A342E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2B07E7B6" w14:textId="3E9BDCE3" w:rsidR="00D454A9" w:rsidRPr="00550967" w:rsidRDefault="001B4AE5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D45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077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951039C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047759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25,130</w:t>
            </w:r>
          </w:p>
        </w:tc>
      </w:tr>
      <w:tr w:rsidR="00D454A9" w:rsidRPr="00550967" w14:paraId="69C0C5CC" w14:textId="77777777" w:rsidTr="003A342E">
        <w:tc>
          <w:tcPr>
            <w:tcW w:w="6480" w:type="dxa"/>
          </w:tcPr>
          <w:p w14:paraId="760A2683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4618D" w14:textId="4F79F183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55,73</w:t>
            </w:r>
            <w:r w:rsidR="00307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CF6910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FE7AFC" w14:textId="77777777" w:rsidR="00D454A9" w:rsidRPr="00550967" w:rsidRDefault="00D454A9" w:rsidP="003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25,130</w:t>
            </w:r>
          </w:p>
        </w:tc>
      </w:tr>
    </w:tbl>
    <w:p w14:paraId="3FA2C6DA" w14:textId="433D2C08" w:rsidR="00BE1627" w:rsidRPr="00550967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CEF976" w14:textId="77777777" w:rsidR="00BE1627" w:rsidRPr="0055096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6CD0EEA" w14:textId="77777777" w:rsidR="00431DC4" w:rsidRPr="00B4269E" w:rsidRDefault="00A53CA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ภาษีเงินได้รับรู้ในกำไรขาดทุนเบ็ดเสร็จอื่น</w:t>
      </w:r>
    </w:p>
    <w:p w14:paraId="53C1DC6E" w14:textId="77777777" w:rsidR="00A53CAB" w:rsidRPr="00B4269E" w:rsidRDefault="00A53CA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B4269E" w14:paraId="1AF1155F" w14:textId="77777777" w:rsidTr="001F5999">
        <w:trPr>
          <w:cantSplit/>
        </w:trPr>
        <w:tc>
          <w:tcPr>
            <w:tcW w:w="2970" w:type="dxa"/>
          </w:tcPr>
          <w:p w14:paraId="4F32555B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016564" w14:textId="20B3D3E9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79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59B854C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A557186" w14:textId="2DD551A2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79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31DC4" w:rsidRPr="00B4269E" w14:paraId="671123DA" w14:textId="77777777" w:rsidTr="001F5999">
        <w:trPr>
          <w:cantSplit/>
        </w:trPr>
        <w:tc>
          <w:tcPr>
            <w:tcW w:w="2970" w:type="dxa"/>
          </w:tcPr>
          <w:p w14:paraId="2DCDA25F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AED94" w14:textId="77777777" w:rsidR="000E3508" w:rsidRPr="00B4269E" w:rsidRDefault="000E35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D9232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E266796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0A5DC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79D86" w14:textId="5AD19C37" w:rsidR="00431DC4" w:rsidRPr="00B4269E" w:rsidRDefault="004F32EB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9866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431DC4"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4F2E4CA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FDB5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DCDACA2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4A68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549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997086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E9D9F" w14:textId="488DB4A1" w:rsidR="00431DC4" w:rsidRPr="00B4269E" w:rsidRDefault="006E060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431DC4"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E71A78B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353D9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8979C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B4269E" w14:paraId="7C021E3C" w14:textId="77777777" w:rsidTr="001F5999">
        <w:trPr>
          <w:cantSplit/>
        </w:trPr>
        <w:tc>
          <w:tcPr>
            <w:tcW w:w="2970" w:type="dxa"/>
          </w:tcPr>
          <w:p w14:paraId="17993F42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C916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79C7" w:rsidRPr="00B4269E" w14:paraId="7F5A887B" w14:textId="77777777" w:rsidTr="00F00EF4">
        <w:trPr>
          <w:cantSplit/>
        </w:trPr>
        <w:tc>
          <w:tcPr>
            <w:tcW w:w="2970" w:type="dxa"/>
          </w:tcPr>
          <w:p w14:paraId="784EE87E" w14:textId="297D9A3B" w:rsidR="006E79C7" w:rsidRPr="00B31678" w:rsidRDefault="00FF621C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E79C7"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3A1DFE" w14:textId="78224FC0" w:rsidR="006E79C7" w:rsidRPr="00547C25" w:rsidRDefault="004F32EB" w:rsidP="004F32E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3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9D4241" w14:textId="77777777" w:rsidR="006E79C7" w:rsidRPr="00547C25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03C586" w14:textId="42DF5168" w:rsidR="006E79C7" w:rsidRPr="00547C25" w:rsidRDefault="00E30A80" w:rsidP="004F32E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1,384</w:t>
            </w:r>
          </w:p>
        </w:tc>
        <w:tc>
          <w:tcPr>
            <w:tcW w:w="180" w:type="dxa"/>
          </w:tcPr>
          <w:p w14:paraId="15BDA715" w14:textId="77777777" w:rsidR="006E79C7" w:rsidRPr="00547C25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BF9EC8" w14:textId="7DC2DE29" w:rsidR="006E79C7" w:rsidRPr="00547C25" w:rsidRDefault="004F32EB" w:rsidP="004F32E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3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3B2370" w14:textId="77777777" w:rsidR="006E79C7" w:rsidRPr="00547C25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CB7626" w14:textId="770547CB" w:rsidR="006E79C7" w:rsidRPr="00547C25" w:rsidRDefault="006E79C7" w:rsidP="004F32E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80" w:type="dxa"/>
          </w:tcPr>
          <w:p w14:paraId="78807062" w14:textId="77777777" w:rsidR="006E79C7" w:rsidRPr="00547C25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6464F9" w14:textId="20A028DD" w:rsidR="006E79C7" w:rsidRPr="00547C25" w:rsidRDefault="006E79C7" w:rsidP="006E79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10828A96" w14:textId="77777777" w:rsidR="006E79C7" w:rsidRPr="00547C25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B6625" w14:textId="3B4C7257" w:rsidR="006E79C7" w:rsidRPr="00547C25" w:rsidRDefault="006E79C7" w:rsidP="004F32E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(517)</w:t>
            </w:r>
          </w:p>
        </w:tc>
      </w:tr>
    </w:tbl>
    <w:p w14:paraId="4259A82F" w14:textId="77777777" w:rsidR="00431DC4" w:rsidRPr="00006D4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848"/>
        <w:gridCol w:w="253"/>
        <w:gridCol w:w="1149"/>
        <w:gridCol w:w="253"/>
        <w:gridCol w:w="869"/>
        <w:gridCol w:w="270"/>
        <w:gridCol w:w="1170"/>
      </w:tblGrid>
      <w:tr w:rsidR="006E79C7" w:rsidRPr="00B4269E" w14:paraId="73D21BD1" w14:textId="77777777" w:rsidTr="004F1FF6">
        <w:tc>
          <w:tcPr>
            <w:tcW w:w="4500" w:type="dxa"/>
            <w:shd w:val="clear" w:color="auto" w:fill="auto"/>
          </w:tcPr>
          <w:p w14:paraId="0495DC48" w14:textId="77777777" w:rsidR="00431DC4" w:rsidRPr="00B4269E" w:rsidRDefault="00431DC4" w:rsidP="004F1FF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04307B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2FA7EDF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6EE21F27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79C7" w:rsidRPr="00B4269E" w14:paraId="58DDC8F7" w14:textId="77777777" w:rsidTr="004F1FF6">
        <w:tc>
          <w:tcPr>
            <w:tcW w:w="4500" w:type="dxa"/>
            <w:shd w:val="clear" w:color="auto" w:fill="auto"/>
          </w:tcPr>
          <w:p w14:paraId="5E821C7B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08B88C1" w14:textId="7ECB351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28493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53" w:type="dxa"/>
            <w:shd w:val="clear" w:color="auto" w:fill="auto"/>
          </w:tcPr>
          <w:p w14:paraId="440A276F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5497A690" w14:textId="54C0AA1E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28493A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6E79C7" w:rsidRPr="00B4269E" w14:paraId="0FD8F104" w14:textId="77777777" w:rsidTr="004F1FF6">
        <w:tc>
          <w:tcPr>
            <w:tcW w:w="4500" w:type="dxa"/>
            <w:shd w:val="clear" w:color="auto" w:fill="auto"/>
          </w:tcPr>
          <w:p w14:paraId="4F737FB9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1CF7CDC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53" w:type="dxa"/>
            <w:shd w:val="clear" w:color="auto" w:fill="auto"/>
          </w:tcPr>
          <w:p w14:paraId="699EF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11DE77A4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1EA07A1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</w:tcPr>
          <w:p w14:paraId="0D797278" w14:textId="77777777" w:rsidR="00431DC4" w:rsidRPr="00B4269E" w:rsidRDefault="00431DC4" w:rsidP="004F1FF6">
            <w:pPr>
              <w:pStyle w:val="acctfourfigures"/>
              <w:tabs>
                <w:tab w:val="clear" w:pos="765"/>
              </w:tabs>
              <w:spacing w:line="240" w:lineRule="auto"/>
              <w:ind w:left="-226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14:paraId="07292776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DB8061" w14:textId="77777777" w:rsidR="00431DC4" w:rsidRPr="00B4269E" w:rsidRDefault="00431DC4" w:rsidP="006E79C7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9C7" w:rsidRPr="00B4269E" w14:paraId="4467A5DE" w14:textId="77777777" w:rsidTr="004F1FF6">
        <w:tc>
          <w:tcPr>
            <w:tcW w:w="4500" w:type="dxa"/>
            <w:shd w:val="clear" w:color="auto" w:fill="auto"/>
          </w:tcPr>
          <w:p w14:paraId="10A2EFE3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55D98B3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3" w:type="dxa"/>
            <w:shd w:val="clear" w:color="auto" w:fill="auto"/>
          </w:tcPr>
          <w:p w14:paraId="15BF90B5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711F38A8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3" w:type="dxa"/>
            <w:shd w:val="clear" w:color="auto" w:fill="auto"/>
          </w:tcPr>
          <w:p w14:paraId="55CD7B1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</w:tcPr>
          <w:p w14:paraId="46F911ED" w14:textId="77777777" w:rsidR="00431DC4" w:rsidRPr="00B4269E" w:rsidRDefault="00431DC4" w:rsidP="004F1FF6">
            <w:pPr>
              <w:pStyle w:val="acctfourfigures"/>
              <w:tabs>
                <w:tab w:val="clear" w:pos="765"/>
              </w:tabs>
              <w:spacing w:line="240" w:lineRule="auto"/>
              <w:ind w:left="-226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C319DBE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D6A65" w14:textId="77777777" w:rsidR="00431DC4" w:rsidRPr="00B4269E" w:rsidRDefault="00431DC4" w:rsidP="006E79C7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9C7" w:rsidRPr="00B4269E" w14:paraId="2F65128B" w14:textId="77777777" w:rsidTr="004F1FF6">
        <w:trPr>
          <w:trHeight w:val="407"/>
        </w:trPr>
        <w:tc>
          <w:tcPr>
            <w:tcW w:w="4500" w:type="dxa"/>
            <w:shd w:val="clear" w:color="auto" w:fill="auto"/>
          </w:tcPr>
          <w:p w14:paraId="5753152E" w14:textId="7E4B16FD" w:rsidR="006E79C7" w:rsidRPr="00B4269E" w:rsidRDefault="006E79C7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48" w:type="dxa"/>
            <w:shd w:val="clear" w:color="auto" w:fill="auto"/>
          </w:tcPr>
          <w:p w14:paraId="29607641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74A56EB5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09950075" w14:textId="2B80C6DE" w:rsidR="006E79C7" w:rsidRPr="00B4269E" w:rsidRDefault="00353CF0" w:rsidP="004F1FF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163,148</w:t>
            </w:r>
          </w:p>
        </w:tc>
        <w:tc>
          <w:tcPr>
            <w:tcW w:w="253" w:type="dxa"/>
            <w:shd w:val="clear" w:color="auto" w:fill="auto"/>
          </w:tcPr>
          <w:p w14:paraId="343F2ECB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76F2F49D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F2731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AF5BE4" w14:textId="760370A7" w:rsidR="006E79C7" w:rsidRPr="00B4269E" w:rsidRDefault="006E79C7" w:rsidP="004F1FF6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145,750</w:t>
            </w:r>
          </w:p>
        </w:tc>
      </w:tr>
      <w:tr w:rsidR="006E79C7" w:rsidRPr="00B4269E" w14:paraId="6B2ACC3E" w14:textId="77777777" w:rsidTr="004F1FF6">
        <w:trPr>
          <w:trHeight w:val="407"/>
        </w:trPr>
        <w:tc>
          <w:tcPr>
            <w:tcW w:w="4500" w:type="dxa"/>
            <w:shd w:val="clear" w:color="auto" w:fill="auto"/>
          </w:tcPr>
          <w:p w14:paraId="53853ABB" w14:textId="77777777" w:rsidR="006E79C7" w:rsidRPr="00B4269E" w:rsidRDefault="006E79C7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48" w:type="dxa"/>
            <w:shd w:val="clear" w:color="auto" w:fill="auto"/>
          </w:tcPr>
          <w:p w14:paraId="392B08C7" w14:textId="53B9D2E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53" w:type="dxa"/>
            <w:shd w:val="clear" w:color="auto" w:fill="auto"/>
          </w:tcPr>
          <w:p w14:paraId="42FC82E6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C368BC4" w14:textId="5A687FD4" w:rsidR="006E79C7" w:rsidRPr="00B4269E" w:rsidRDefault="00353CF0" w:rsidP="004F1FF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32,630</w:t>
            </w:r>
          </w:p>
        </w:tc>
        <w:tc>
          <w:tcPr>
            <w:tcW w:w="253" w:type="dxa"/>
            <w:shd w:val="clear" w:color="auto" w:fill="auto"/>
          </w:tcPr>
          <w:p w14:paraId="039CD2B8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324CA1B4" w14:textId="738C6A39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40E44D75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7C5DE5" w14:textId="5DC9EBD4" w:rsidR="006E79C7" w:rsidRPr="00B4269E" w:rsidRDefault="006E79C7" w:rsidP="004F1FF6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29,150</w:t>
            </w:r>
          </w:p>
        </w:tc>
      </w:tr>
      <w:tr w:rsidR="006E79C7" w:rsidRPr="00B4269E" w14:paraId="378088CE" w14:textId="77777777" w:rsidTr="004F1FF6">
        <w:tc>
          <w:tcPr>
            <w:tcW w:w="4500" w:type="dxa"/>
            <w:shd w:val="clear" w:color="auto" w:fill="auto"/>
          </w:tcPr>
          <w:p w14:paraId="63EA4D40" w14:textId="77777777" w:rsidR="006E79C7" w:rsidRPr="00B4269E" w:rsidRDefault="006E79C7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48" w:type="dxa"/>
            <w:shd w:val="clear" w:color="auto" w:fill="auto"/>
          </w:tcPr>
          <w:p w14:paraId="2EA26B4A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27FAC3F6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A3C722F" w14:textId="424F70EB" w:rsidR="006E79C7" w:rsidRPr="00B4269E" w:rsidRDefault="00353CF0" w:rsidP="004F1FF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53" w:type="dxa"/>
            <w:shd w:val="clear" w:color="auto" w:fill="auto"/>
          </w:tcPr>
          <w:p w14:paraId="5BF5494B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6C09A260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A73ECD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21171D" w14:textId="26E4F4F4" w:rsidR="006E79C7" w:rsidRPr="00B4269E" w:rsidRDefault="006E79C7" w:rsidP="004F1FF6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</w:tr>
      <w:tr w:rsidR="006E79C7" w:rsidRPr="00B4269E" w14:paraId="0EE0F3C2" w14:textId="77777777" w:rsidTr="004F1FF6">
        <w:tc>
          <w:tcPr>
            <w:tcW w:w="4500" w:type="dxa"/>
            <w:shd w:val="clear" w:color="auto" w:fill="auto"/>
          </w:tcPr>
          <w:p w14:paraId="590D156F" w14:textId="77777777" w:rsidR="006E79C7" w:rsidRPr="00B4269E" w:rsidRDefault="006E79C7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48" w:type="dxa"/>
            <w:shd w:val="clear" w:color="auto" w:fill="auto"/>
          </w:tcPr>
          <w:p w14:paraId="65FC31EB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1713E21C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0D60890" w14:textId="2A9A246E" w:rsidR="006E79C7" w:rsidRPr="00B4269E" w:rsidRDefault="00353CF0" w:rsidP="004F1FF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="009A3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5E136596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292D0D46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6311D8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05606" w14:textId="6DB6AD5F" w:rsidR="006E79C7" w:rsidRPr="00B4269E" w:rsidRDefault="006E79C7" w:rsidP="00353CF0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(28)</w:t>
            </w:r>
          </w:p>
        </w:tc>
      </w:tr>
      <w:tr w:rsidR="006E79C7" w:rsidRPr="00B4269E" w14:paraId="3A405FF9" w14:textId="77777777" w:rsidTr="004F1FF6">
        <w:tc>
          <w:tcPr>
            <w:tcW w:w="4500" w:type="dxa"/>
            <w:shd w:val="clear" w:color="auto" w:fill="auto"/>
          </w:tcPr>
          <w:p w14:paraId="7A286F90" w14:textId="6DEC8C22" w:rsidR="006E79C7" w:rsidRPr="00B4269E" w:rsidRDefault="006E79C7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4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848" w:type="dxa"/>
            <w:shd w:val="clear" w:color="auto" w:fill="auto"/>
          </w:tcPr>
          <w:p w14:paraId="7C4CD741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2AEAC0D7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AF4C50F" w14:textId="6F7F5435" w:rsidR="006E79C7" w:rsidRPr="00B4269E" w:rsidRDefault="006B6FD7" w:rsidP="0055203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B3898D4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754BE8AF" w14:textId="77777777" w:rsidR="006E79C7" w:rsidRPr="00B4269E" w:rsidRDefault="006E79C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2A8286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DE3FC0" w14:textId="14BCD7FD" w:rsidR="006E79C7" w:rsidRPr="006E79C7" w:rsidRDefault="006E79C7" w:rsidP="00353CF0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(4,233)</w:t>
            </w:r>
          </w:p>
        </w:tc>
      </w:tr>
      <w:tr w:rsidR="006B6FD7" w:rsidRPr="00B4269E" w14:paraId="283B3EFD" w14:textId="77777777" w:rsidTr="004F1FF6">
        <w:tc>
          <w:tcPr>
            <w:tcW w:w="4500" w:type="dxa"/>
            <w:shd w:val="clear" w:color="auto" w:fill="auto"/>
          </w:tcPr>
          <w:p w14:paraId="43AA941E" w14:textId="751E1FD5" w:rsidR="006B6FD7" w:rsidRPr="00BC4A4F" w:rsidRDefault="0055203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848" w:type="dxa"/>
            <w:shd w:val="clear" w:color="auto" w:fill="auto"/>
          </w:tcPr>
          <w:p w14:paraId="0201238F" w14:textId="77777777" w:rsidR="006B6FD7" w:rsidRPr="00B4269E" w:rsidRDefault="006B6FD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00BDE491" w14:textId="77777777" w:rsidR="006B6FD7" w:rsidRPr="00B4269E" w:rsidRDefault="006B6FD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FF64A53" w14:textId="0874CBFE" w:rsidR="006B6FD7" w:rsidRDefault="006B6FD7" w:rsidP="004F1FF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23,06</w:t>
            </w:r>
            <w:r w:rsidR="003077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768E0CBD" w14:textId="77777777" w:rsidR="006B6FD7" w:rsidRPr="00B4269E" w:rsidRDefault="006B6FD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428B9D63" w14:textId="77777777" w:rsidR="006B6FD7" w:rsidRPr="00B4269E" w:rsidRDefault="006B6FD7" w:rsidP="006E79C7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21AC38" w14:textId="77777777" w:rsidR="006B6FD7" w:rsidRPr="00B4269E" w:rsidRDefault="006B6FD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D89E3D" w14:textId="61E103C1" w:rsidR="006B6FD7" w:rsidRPr="004F1FF6" w:rsidRDefault="00552033" w:rsidP="0055203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E79C7" w:rsidRPr="00B4269E" w14:paraId="59628F85" w14:textId="77777777" w:rsidTr="004F1FF6">
        <w:tc>
          <w:tcPr>
            <w:tcW w:w="4500" w:type="dxa"/>
            <w:shd w:val="clear" w:color="auto" w:fill="auto"/>
          </w:tcPr>
          <w:p w14:paraId="5669A1F2" w14:textId="77777777" w:rsidR="006E79C7" w:rsidRPr="00B4269E" w:rsidRDefault="006E79C7" w:rsidP="004F1FF6">
            <w:pPr>
              <w:tabs>
                <w:tab w:val="clear" w:pos="227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6B4AE" w14:textId="30A03D20" w:rsidR="006E79C7" w:rsidRPr="00B4269E" w:rsidRDefault="00353CF0" w:rsidP="006E79C7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362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1362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3DFE430A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A994" w14:textId="5A69370A" w:rsidR="006E79C7" w:rsidRPr="00B4269E" w:rsidRDefault="00353CF0" w:rsidP="004F1FF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1362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362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3077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3" w:type="dxa"/>
            <w:shd w:val="clear" w:color="auto" w:fill="auto"/>
          </w:tcPr>
          <w:p w14:paraId="709C6F86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F62F0" w14:textId="12F1ED8E" w:rsidR="006E79C7" w:rsidRPr="00B4269E" w:rsidRDefault="006E79C7" w:rsidP="006E79C7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17.2</w:t>
            </w:r>
          </w:p>
        </w:tc>
        <w:tc>
          <w:tcPr>
            <w:tcW w:w="270" w:type="dxa"/>
            <w:shd w:val="clear" w:color="auto" w:fill="auto"/>
          </w:tcPr>
          <w:p w14:paraId="18336363" w14:textId="77777777" w:rsidR="006E79C7" w:rsidRPr="00B4269E" w:rsidRDefault="006E79C7" w:rsidP="006E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8A69" w14:textId="663322AC" w:rsidR="006E79C7" w:rsidRPr="006E79C7" w:rsidRDefault="006E79C7" w:rsidP="004F1FF6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F1F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</w:p>
        </w:tc>
      </w:tr>
    </w:tbl>
    <w:p w14:paraId="3528D60E" w14:textId="77777777" w:rsidR="00086FA9" w:rsidRPr="00B31678" w:rsidRDefault="00086FA9" w:rsidP="00B4269E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8"/>
        <w:gridCol w:w="952"/>
        <w:gridCol w:w="266"/>
        <w:gridCol w:w="966"/>
        <w:gridCol w:w="265"/>
        <w:gridCol w:w="1137"/>
        <w:gridCol w:w="276"/>
        <w:gridCol w:w="1080"/>
      </w:tblGrid>
      <w:tr w:rsidR="00F3752B" w:rsidRPr="00B4269E" w14:paraId="639412BB" w14:textId="77777777" w:rsidTr="004F1FF6">
        <w:tc>
          <w:tcPr>
            <w:tcW w:w="5546" w:type="dxa"/>
            <w:gridSpan w:val="3"/>
            <w:shd w:val="clear" w:color="auto" w:fill="auto"/>
          </w:tcPr>
          <w:p w14:paraId="7AA8B0C6" w14:textId="1A97DB54" w:rsidR="00F3752B" w:rsidRPr="00B4269E" w:rsidRDefault="00F3752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5509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6" w:type="dxa"/>
            <w:shd w:val="clear" w:color="auto" w:fill="auto"/>
          </w:tcPr>
          <w:p w14:paraId="34928607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42C9C2C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E7037D2" w14:textId="52C60244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72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6" w:type="dxa"/>
            <w:shd w:val="clear" w:color="auto" w:fill="auto"/>
          </w:tcPr>
          <w:p w14:paraId="621A6C99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5066B" w14:textId="1151C61E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72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3752B" w:rsidRPr="00B4269E" w14:paraId="209DDC47" w14:textId="77777777" w:rsidTr="004F1FF6">
        <w:tc>
          <w:tcPr>
            <w:tcW w:w="4328" w:type="dxa"/>
            <w:shd w:val="clear" w:color="auto" w:fill="auto"/>
          </w:tcPr>
          <w:p w14:paraId="6DF8CAAA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7C83CB2C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7165B1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5FB1177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7DDD3C0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041123FA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25A6F" w:rsidRPr="00B4269E" w14:paraId="7B4AAD2C" w14:textId="77777777" w:rsidTr="004F1FF6">
        <w:tc>
          <w:tcPr>
            <w:tcW w:w="4328" w:type="dxa"/>
            <w:shd w:val="clear" w:color="auto" w:fill="auto"/>
          </w:tcPr>
          <w:p w14:paraId="63185AF2" w14:textId="77777777" w:rsidR="00725A6F" w:rsidRPr="00B4269E" w:rsidRDefault="00725A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52" w:type="dxa"/>
            <w:shd w:val="clear" w:color="auto" w:fill="auto"/>
          </w:tcPr>
          <w:p w14:paraId="3865D6DF" w14:textId="77777777" w:rsidR="00725A6F" w:rsidRPr="00B4269E" w:rsidRDefault="00725A6F" w:rsidP="00725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5F10480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A467405" w14:textId="77777777" w:rsidR="00725A6F" w:rsidRPr="00B4269E" w:rsidRDefault="00725A6F" w:rsidP="00725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BDDD5A1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8597E66" w14:textId="08274053" w:rsidR="00725A6F" w:rsidRPr="00B4269E" w:rsidRDefault="00353CF0" w:rsidP="00353CF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435,9</w:t>
            </w:r>
            <w:r w:rsidR="005520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6" w:type="dxa"/>
            <w:shd w:val="clear" w:color="auto" w:fill="auto"/>
          </w:tcPr>
          <w:p w14:paraId="6C52BABC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2BA87" w14:textId="339E2CB7" w:rsidR="00725A6F" w:rsidRPr="00B4269E" w:rsidRDefault="00725A6F" w:rsidP="00725A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490,065</w:t>
            </w:r>
          </w:p>
        </w:tc>
      </w:tr>
      <w:tr w:rsidR="00725A6F" w:rsidRPr="00B4269E" w14:paraId="313132F7" w14:textId="77777777" w:rsidTr="004F1FF6">
        <w:tc>
          <w:tcPr>
            <w:tcW w:w="4328" w:type="dxa"/>
            <w:shd w:val="clear" w:color="auto" w:fill="auto"/>
          </w:tcPr>
          <w:p w14:paraId="7AE272E8" w14:textId="77777777" w:rsidR="00725A6F" w:rsidRPr="00B4269E" w:rsidRDefault="00725A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52" w:type="dxa"/>
            <w:shd w:val="clear" w:color="auto" w:fill="auto"/>
          </w:tcPr>
          <w:p w14:paraId="5C5F2D49" w14:textId="77777777" w:rsidR="00725A6F" w:rsidRPr="00B4269E" w:rsidRDefault="00725A6F" w:rsidP="00725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A591EDD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801D9DA" w14:textId="77777777" w:rsidR="00725A6F" w:rsidRPr="00B4269E" w:rsidRDefault="00725A6F" w:rsidP="00725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5A0F6AAB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C7C003C" w14:textId="4D5F221F" w:rsidR="00725A6F" w:rsidRPr="00B4269E" w:rsidRDefault="00353CF0" w:rsidP="00353C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(17,92</w:t>
            </w:r>
            <w:r w:rsidR="005520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5C21B6AB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6992CB" w14:textId="143B5BEE" w:rsidR="00725A6F" w:rsidRPr="00B4269E" w:rsidRDefault="00725A6F" w:rsidP="00725A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(17,655)</w:t>
            </w:r>
          </w:p>
        </w:tc>
      </w:tr>
      <w:tr w:rsidR="00725A6F" w:rsidRPr="00B4269E" w14:paraId="7A6A234F" w14:textId="77777777" w:rsidTr="004F1FF6">
        <w:tc>
          <w:tcPr>
            <w:tcW w:w="4328" w:type="dxa"/>
            <w:shd w:val="clear" w:color="auto" w:fill="auto"/>
          </w:tcPr>
          <w:p w14:paraId="477CF091" w14:textId="77777777" w:rsidR="00725A6F" w:rsidRPr="00B4269E" w:rsidRDefault="00725A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52" w:type="dxa"/>
            <w:shd w:val="clear" w:color="auto" w:fill="auto"/>
          </w:tcPr>
          <w:p w14:paraId="1F25C56B" w14:textId="77777777" w:rsidR="00725A6F" w:rsidRPr="00B4269E" w:rsidRDefault="00725A6F" w:rsidP="00725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7134C14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A5A4335" w14:textId="77777777" w:rsidR="00725A6F" w:rsidRPr="00B4269E" w:rsidRDefault="00725A6F" w:rsidP="00725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3D0F49D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4F2E4" w14:textId="61767E9C" w:rsidR="00725A6F" w:rsidRPr="00B4269E" w:rsidRDefault="00353CF0" w:rsidP="00353C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418,05</w:t>
            </w:r>
            <w:r w:rsidR="005520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6" w:type="dxa"/>
            <w:shd w:val="clear" w:color="auto" w:fill="auto"/>
          </w:tcPr>
          <w:p w14:paraId="6A26F615" w14:textId="77777777" w:rsidR="00725A6F" w:rsidRPr="00B4269E" w:rsidRDefault="00725A6F" w:rsidP="00725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B7AFD" w14:textId="456AED10" w:rsidR="00725A6F" w:rsidRPr="00B4269E" w:rsidRDefault="00725A6F" w:rsidP="00725A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472,410</w:t>
            </w:r>
          </w:p>
        </w:tc>
      </w:tr>
    </w:tbl>
    <w:p w14:paraId="54D98103" w14:textId="434A4BB8" w:rsidR="001F5999" w:rsidRDefault="001F599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EAE0B1" w14:textId="793E8198" w:rsidR="002A214C" w:rsidRDefault="002A214C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9C2B2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9C2B2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446952CF" w14:textId="77777777" w:rsidR="00F61738" w:rsidRDefault="00F61738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F61738" w:rsidRPr="00F3752B" w14:paraId="703F1389" w14:textId="77777777" w:rsidTr="00D75122">
        <w:trPr>
          <w:cantSplit/>
          <w:tblHeader/>
        </w:trPr>
        <w:tc>
          <w:tcPr>
            <w:tcW w:w="3600" w:type="dxa"/>
          </w:tcPr>
          <w:p w14:paraId="69921F1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5C0BF55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8D5E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B2D75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3FBBE9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CC1B45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F3752B" w14:paraId="1FE2610E" w14:textId="77777777" w:rsidTr="00D75122">
        <w:trPr>
          <w:cantSplit/>
          <w:tblHeader/>
        </w:trPr>
        <w:tc>
          <w:tcPr>
            <w:tcW w:w="3600" w:type="dxa"/>
          </w:tcPr>
          <w:p w14:paraId="4C622162" w14:textId="6DFE9A8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79041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539E26" w14:textId="5B7B260D" w:rsidR="00F61738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655FDC9" w14:textId="3106DC77" w:rsidR="00652619" w:rsidRPr="00F3752B" w:rsidRDefault="00652619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</w:t>
            </w:r>
            <w:r w:rsidR="0043382A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F5B858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AE0E3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65272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CF491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35F24E2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16D382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6A36514" w14:textId="77777777" w:rsidR="00F61738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5ABD0129" w14:textId="0120CAD7" w:rsidR="00652619" w:rsidRPr="00F3752B" w:rsidRDefault="00652619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</w:t>
            </w:r>
            <w:r w:rsidR="0043382A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61738" w:rsidRPr="00F3752B" w14:paraId="236224AC" w14:textId="77777777" w:rsidTr="00D75122">
        <w:trPr>
          <w:cantSplit/>
          <w:tblHeader/>
        </w:trPr>
        <w:tc>
          <w:tcPr>
            <w:tcW w:w="3600" w:type="dxa"/>
          </w:tcPr>
          <w:p w14:paraId="4AB223C9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F13BDB9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38" w:rsidRPr="00F3752B" w14:paraId="18AEB7A0" w14:textId="77777777" w:rsidTr="00D75122">
        <w:trPr>
          <w:cantSplit/>
        </w:trPr>
        <w:tc>
          <w:tcPr>
            <w:tcW w:w="3600" w:type="dxa"/>
          </w:tcPr>
          <w:p w14:paraId="1D29AD5F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ECD14D" w14:textId="77777777" w:rsidR="00F61738" w:rsidRPr="00F3752B" w:rsidRDefault="00F61738" w:rsidP="00D75122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26753A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C0E6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0970D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F9235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5D8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DB08A1A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686AD144" w14:textId="77777777" w:rsidTr="00D75122">
        <w:trPr>
          <w:cantSplit/>
        </w:trPr>
        <w:tc>
          <w:tcPr>
            <w:tcW w:w="3600" w:type="dxa"/>
          </w:tcPr>
          <w:p w14:paraId="01C7471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54FF58FB" w14:textId="1E6FA80D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202,427</w:t>
            </w:r>
          </w:p>
        </w:tc>
        <w:tc>
          <w:tcPr>
            <w:tcW w:w="270" w:type="dxa"/>
          </w:tcPr>
          <w:p w14:paraId="6305794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AF023" w14:textId="591FCDED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F66A4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AB49E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EFEEE" w14:textId="194CEB43" w:rsidR="00DF1026" w:rsidRPr="00F3752B" w:rsidRDefault="00BB0570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6CC67" w14:textId="03F615DA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9C3A06" w14:textId="128813DA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202,95</w:t>
            </w:r>
            <w:r w:rsidR="00F66A4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1026" w:rsidRPr="00F3752B" w14:paraId="57609C1A" w14:textId="77777777" w:rsidTr="00D75122">
        <w:trPr>
          <w:cantSplit/>
        </w:trPr>
        <w:tc>
          <w:tcPr>
            <w:tcW w:w="3600" w:type="dxa"/>
          </w:tcPr>
          <w:p w14:paraId="64EB1CC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2ABC00E5" w14:textId="0A060C9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186,257</w:t>
            </w:r>
          </w:p>
        </w:tc>
        <w:tc>
          <w:tcPr>
            <w:tcW w:w="270" w:type="dxa"/>
          </w:tcPr>
          <w:p w14:paraId="097B1BA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5E17" w14:textId="55C4B1D3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(53,986)</w:t>
            </w:r>
          </w:p>
        </w:tc>
        <w:tc>
          <w:tcPr>
            <w:tcW w:w="270" w:type="dxa"/>
          </w:tcPr>
          <w:p w14:paraId="2AE3729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AF1930" w14:textId="75E6E0D6" w:rsidR="00DF1026" w:rsidRPr="00F3752B" w:rsidRDefault="00BB0570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6319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8917BD" w14:textId="779012A7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132,271</w:t>
            </w:r>
          </w:p>
        </w:tc>
      </w:tr>
      <w:tr w:rsidR="00DF1026" w:rsidRPr="00F3752B" w14:paraId="205124EA" w14:textId="77777777" w:rsidTr="00D75122">
        <w:trPr>
          <w:cantSplit/>
        </w:trPr>
        <w:tc>
          <w:tcPr>
            <w:tcW w:w="3600" w:type="dxa"/>
          </w:tcPr>
          <w:p w14:paraId="4B0E72F1" w14:textId="416B5BCE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3051879C" w14:textId="36461B1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0B981F66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C304E" w14:textId="7E5263D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42,985</w:t>
            </w:r>
          </w:p>
        </w:tc>
        <w:tc>
          <w:tcPr>
            <w:tcW w:w="270" w:type="dxa"/>
          </w:tcPr>
          <w:p w14:paraId="2E6608D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233B0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EC8AD" w14:textId="1A75C294" w:rsidR="00BB0570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1545C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AEC180" w14:textId="77777777" w:rsidR="00DF1026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2AE39" w14:textId="6041FC5A" w:rsidR="00BB0570" w:rsidRPr="00F3752B" w:rsidRDefault="00BB0570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28CC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DC9D6FE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ED654" w14:textId="4AA3A8A3" w:rsidR="00BB0570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42,99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F1026" w:rsidRPr="00F3752B" w14:paraId="08425B36" w14:textId="77777777" w:rsidTr="00D75122">
        <w:trPr>
          <w:cantSplit/>
        </w:trPr>
        <w:tc>
          <w:tcPr>
            <w:tcW w:w="3600" w:type="dxa"/>
          </w:tcPr>
          <w:p w14:paraId="6401FB0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3B08031A" w14:textId="166168AA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3D6BC1D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7C37F" w14:textId="547409B4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(218)</w:t>
            </w:r>
          </w:p>
        </w:tc>
        <w:tc>
          <w:tcPr>
            <w:tcW w:w="270" w:type="dxa"/>
          </w:tcPr>
          <w:p w14:paraId="6113C50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7AEBAC" w14:textId="02A523EC" w:rsidR="00DF1026" w:rsidRPr="00F3752B" w:rsidRDefault="00BB0570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FF38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1F9920" w14:textId="1D76C364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DF1026" w:rsidRPr="00F3752B" w14:paraId="17BC6FD4" w14:textId="77777777" w:rsidTr="004F1FF6">
        <w:trPr>
          <w:cantSplit/>
        </w:trPr>
        <w:tc>
          <w:tcPr>
            <w:tcW w:w="3600" w:type="dxa"/>
          </w:tcPr>
          <w:p w14:paraId="74B1E06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6FA118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</w:tcPr>
          <w:p w14:paraId="6BDAF92A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14ED9" w14:textId="4B2B843A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28,910</w:t>
            </w:r>
          </w:p>
        </w:tc>
        <w:tc>
          <w:tcPr>
            <w:tcW w:w="270" w:type="dxa"/>
          </w:tcPr>
          <w:p w14:paraId="0C9A831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9AFC2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D904D" w14:textId="49E75485" w:rsidR="00BB0570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C5BCB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31577" w14:textId="77777777" w:rsidR="00DF1026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043EA" w14:textId="5B7B437B" w:rsidR="00BB0570" w:rsidRPr="00F3752B" w:rsidRDefault="00BB0570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FA5A9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CFC375F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AF52D" w14:textId="46F52EE3" w:rsidR="00BB0570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28,84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F1026" w:rsidRPr="00F3752B" w14:paraId="1748BAC4" w14:textId="77777777" w:rsidTr="00D75122">
        <w:trPr>
          <w:cantSplit/>
        </w:trPr>
        <w:tc>
          <w:tcPr>
            <w:tcW w:w="3600" w:type="dxa"/>
          </w:tcPr>
          <w:p w14:paraId="331ADF80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28FCEFEB" w14:textId="2C0E5825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11,796</w:t>
            </w:r>
          </w:p>
        </w:tc>
        <w:tc>
          <w:tcPr>
            <w:tcW w:w="270" w:type="dxa"/>
          </w:tcPr>
          <w:p w14:paraId="0A8CC99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B33" w14:textId="498395FA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4C21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6A8AD" w14:textId="78E50F44" w:rsidR="00DF1026" w:rsidRPr="00F3752B" w:rsidRDefault="00BB0570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1B0C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481B37" w14:textId="7970BE30" w:rsidR="00DF1026" w:rsidRPr="00F3752B" w:rsidRDefault="00BB0570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1026" w:rsidRPr="00F3752B" w14:paraId="1AB8219E" w14:textId="77777777" w:rsidTr="00D75122">
        <w:trPr>
          <w:cantSplit/>
        </w:trPr>
        <w:tc>
          <w:tcPr>
            <w:tcW w:w="3600" w:type="dxa"/>
          </w:tcPr>
          <w:p w14:paraId="5C31A40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7DC5102C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B967A" w14:textId="1437C703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13,537</w:t>
            </w:r>
          </w:p>
        </w:tc>
        <w:tc>
          <w:tcPr>
            <w:tcW w:w="270" w:type="dxa"/>
          </w:tcPr>
          <w:p w14:paraId="3188912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D7724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CD7EF" w14:textId="5C782BC8" w:rsidR="00BB0570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753B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524BBD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C8416E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011AC" w14:textId="69BC1473" w:rsidR="00BB0570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  <w:tc>
          <w:tcPr>
            <w:tcW w:w="236" w:type="dxa"/>
          </w:tcPr>
          <w:p w14:paraId="3D62DD5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9AAFC89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78EA4" w14:textId="3D5476E7" w:rsidR="0070144E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15,87</w:t>
            </w:r>
            <w:r w:rsidR="001753B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F1026" w:rsidRPr="00F3752B" w14:paraId="2BB4194A" w14:textId="77777777" w:rsidTr="00D75122">
        <w:trPr>
          <w:cantSplit/>
        </w:trPr>
        <w:tc>
          <w:tcPr>
            <w:tcW w:w="3600" w:type="dxa"/>
          </w:tcPr>
          <w:p w14:paraId="24EE5D9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6788AC90" w14:textId="3C5AFDFA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0150FA3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AD02B" w14:textId="11289B4E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0B519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05D42" w14:textId="5DDAAB9E" w:rsidR="00DF1026" w:rsidRPr="00F3752B" w:rsidRDefault="0070144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66E9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36E5B5F" w14:textId="0F2B28A1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DF1026" w:rsidRPr="00F3752B" w14:paraId="5ECAAC0F" w14:textId="77777777" w:rsidTr="00D75122">
        <w:trPr>
          <w:cantSplit/>
        </w:trPr>
        <w:tc>
          <w:tcPr>
            <w:tcW w:w="3600" w:type="dxa"/>
          </w:tcPr>
          <w:p w14:paraId="373AF43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6BA24" w14:textId="7770E99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490,065</w:t>
            </w:r>
          </w:p>
        </w:tc>
        <w:tc>
          <w:tcPr>
            <w:tcW w:w="270" w:type="dxa"/>
          </w:tcPr>
          <w:p w14:paraId="5C0FD5B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690D7" w14:textId="5D30D6BD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(55,4</w:t>
            </w:r>
            <w:r w:rsidR="009A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F6D4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F5F0E" w14:textId="328C3727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</w:t>
            </w:r>
          </w:p>
        </w:tc>
        <w:tc>
          <w:tcPr>
            <w:tcW w:w="236" w:type="dxa"/>
          </w:tcPr>
          <w:p w14:paraId="6CAE935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5883F3" w14:textId="697F181F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435,9</w:t>
            </w:r>
            <w:r w:rsidR="009A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</w:tr>
      <w:tr w:rsidR="00DF1026" w:rsidRPr="00F3752B" w14:paraId="3011554A" w14:textId="77777777" w:rsidTr="00D75122">
        <w:trPr>
          <w:cantSplit/>
        </w:trPr>
        <w:tc>
          <w:tcPr>
            <w:tcW w:w="3600" w:type="dxa"/>
          </w:tcPr>
          <w:p w14:paraId="2037B0CA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6087B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01B05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95B78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6DD78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FAF407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06332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F9A5DE8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62E1838D" w14:textId="77777777" w:rsidTr="00D75122">
        <w:trPr>
          <w:cantSplit/>
        </w:trPr>
        <w:tc>
          <w:tcPr>
            <w:tcW w:w="3600" w:type="dxa"/>
          </w:tcPr>
          <w:p w14:paraId="2401C0B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24AF53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EE6F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EBE5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8BCB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C794B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610A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9A9D1C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57003E0B" w14:textId="77777777" w:rsidTr="00D75122">
        <w:trPr>
          <w:cantSplit/>
        </w:trPr>
        <w:tc>
          <w:tcPr>
            <w:tcW w:w="3600" w:type="dxa"/>
          </w:tcPr>
          <w:p w14:paraId="0080A44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622AC20E" w14:textId="42370016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38ED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CC2A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38A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DB95B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CA05E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F90F47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67EB675A" w14:textId="77777777" w:rsidTr="004F1FF6">
        <w:trPr>
          <w:cantSplit/>
        </w:trPr>
        <w:tc>
          <w:tcPr>
            <w:tcW w:w="3600" w:type="dxa"/>
          </w:tcPr>
          <w:p w14:paraId="3F5915A5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vAlign w:val="bottom"/>
          </w:tcPr>
          <w:p w14:paraId="57A03920" w14:textId="6D4029D2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(11,134)</w:t>
            </w:r>
          </w:p>
        </w:tc>
        <w:tc>
          <w:tcPr>
            <w:tcW w:w="270" w:type="dxa"/>
          </w:tcPr>
          <w:p w14:paraId="38BC66D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1A391" w14:textId="3446FF4A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55ACAF4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CCA961" w14:textId="22BC7DD8" w:rsidR="00DF1026" w:rsidRPr="00F3752B" w:rsidRDefault="0070144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ADAB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3F638BD" w14:textId="53FE1492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(10,584)</w:t>
            </w:r>
          </w:p>
        </w:tc>
      </w:tr>
      <w:tr w:rsidR="00DF1026" w:rsidRPr="00F3752B" w14:paraId="5A98A271" w14:textId="77777777" w:rsidTr="004F1FF6">
        <w:trPr>
          <w:cantSplit/>
        </w:trPr>
        <w:tc>
          <w:tcPr>
            <w:tcW w:w="3600" w:type="dxa"/>
          </w:tcPr>
          <w:p w14:paraId="4CE8C67B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132DE9" w14:textId="093D610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(6,521)</w:t>
            </w:r>
          </w:p>
        </w:tc>
        <w:tc>
          <w:tcPr>
            <w:tcW w:w="270" w:type="dxa"/>
          </w:tcPr>
          <w:p w14:paraId="0FD4F33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3B8A8" w14:textId="01AD8C3F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4FF4E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2FCBC" w14:textId="454146EE" w:rsidR="00DF1026" w:rsidRPr="00F3752B" w:rsidRDefault="0070144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6A8B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A925375" w14:textId="43D65E07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</w:t>
            </w:r>
            <w:r w:rsidR="009A35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1026" w:rsidRPr="00F3752B" w14:paraId="1A480381" w14:textId="77777777" w:rsidTr="00D75122">
        <w:trPr>
          <w:cantSplit/>
        </w:trPr>
        <w:tc>
          <w:tcPr>
            <w:tcW w:w="3600" w:type="dxa"/>
          </w:tcPr>
          <w:p w14:paraId="2C9CBB7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D0AC16" w14:textId="44D0655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(17,655)</w:t>
            </w:r>
          </w:p>
        </w:tc>
        <w:tc>
          <w:tcPr>
            <w:tcW w:w="270" w:type="dxa"/>
          </w:tcPr>
          <w:p w14:paraId="4766720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4C90" w14:textId="5B5D7ED0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9A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52F7D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BEB66" w14:textId="03EF7E16" w:rsidR="00DF1026" w:rsidRPr="00F3752B" w:rsidRDefault="0070144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82632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B2374E2" w14:textId="2732E696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(17,92</w:t>
            </w:r>
            <w:r w:rsidR="009A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F1026" w:rsidRPr="00F3752B" w14:paraId="292645F3" w14:textId="77777777" w:rsidTr="00D75122">
        <w:trPr>
          <w:cantSplit/>
        </w:trPr>
        <w:tc>
          <w:tcPr>
            <w:tcW w:w="3600" w:type="dxa"/>
          </w:tcPr>
          <w:p w14:paraId="57BB3A03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AD703D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7A442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25587C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06516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2E73E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9DFEE2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747D0E9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026" w:rsidRPr="00F3752B" w14:paraId="75C240FD" w14:textId="77777777" w:rsidTr="00D75122">
        <w:trPr>
          <w:cantSplit/>
        </w:trPr>
        <w:tc>
          <w:tcPr>
            <w:tcW w:w="3600" w:type="dxa"/>
          </w:tcPr>
          <w:p w14:paraId="3C5643C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742F72" w14:textId="67FBA44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472,410</w:t>
            </w:r>
          </w:p>
        </w:tc>
        <w:tc>
          <w:tcPr>
            <w:tcW w:w="270" w:type="dxa"/>
          </w:tcPr>
          <w:p w14:paraId="084CFAB0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9F65A" w14:textId="22E8ACC5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(55,73</w:t>
            </w:r>
            <w:r w:rsidR="009A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AC87F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E86A64" w14:textId="2E9D16EF" w:rsidR="00DF1026" w:rsidRPr="00F3752B" w:rsidRDefault="0070144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</w:t>
            </w:r>
          </w:p>
        </w:tc>
        <w:tc>
          <w:tcPr>
            <w:tcW w:w="236" w:type="dxa"/>
          </w:tcPr>
          <w:p w14:paraId="4646547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132461A2" w14:textId="28937AEB" w:rsidR="00DF1026" w:rsidRPr="00F3752B" w:rsidRDefault="0070144E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418,05</w:t>
            </w:r>
            <w:r w:rsidR="009A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7744794" w14:textId="28B56847" w:rsidR="002A214C" w:rsidRDefault="002A214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640CE3" w14:textId="77777777" w:rsidR="00107725" w:rsidRDefault="000F0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360"/>
        <w:gridCol w:w="720"/>
        <w:gridCol w:w="630"/>
        <w:gridCol w:w="270"/>
        <w:gridCol w:w="1080"/>
        <w:gridCol w:w="270"/>
        <w:gridCol w:w="1440"/>
        <w:gridCol w:w="236"/>
        <w:gridCol w:w="1357"/>
      </w:tblGrid>
      <w:tr w:rsidR="00107725" w:rsidRPr="00F3752B" w14:paraId="49A89006" w14:textId="77777777" w:rsidTr="004F1FF6">
        <w:trPr>
          <w:cantSplit/>
          <w:tblHeader/>
        </w:trPr>
        <w:tc>
          <w:tcPr>
            <w:tcW w:w="3240" w:type="dxa"/>
          </w:tcPr>
          <w:p w14:paraId="7C4F2A3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04128FD1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5723FBB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14:paraId="1A7BD367" w14:textId="77777777" w:rsidR="00107725" w:rsidRPr="00107725" w:rsidRDefault="00107725" w:rsidP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03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B69D3F0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5F45689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7725" w:rsidRPr="00F3752B" w14:paraId="7854C6E5" w14:textId="77777777" w:rsidTr="004F1FF6">
        <w:trPr>
          <w:cantSplit/>
          <w:tblHeader/>
        </w:trPr>
        <w:tc>
          <w:tcPr>
            <w:tcW w:w="3600" w:type="dxa"/>
            <w:gridSpan w:val="2"/>
          </w:tcPr>
          <w:p w14:paraId="62AA103E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13E011A" w14:textId="74405203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2BD0F79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497D55D" w14:textId="6297283C" w:rsidR="00107725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A07644F" w14:textId="418C69C3" w:rsidR="00652619" w:rsidRPr="00F3752B" w:rsidRDefault="00652619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</w:t>
            </w:r>
            <w:r w:rsidR="00DF1026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9FEBE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293E5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49E933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40F9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E56C0F6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135848C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5C1B91E" w14:textId="77777777" w:rsidR="00107725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D2AA6FB" w14:textId="4ECAFFFF" w:rsidR="00652619" w:rsidRPr="00F3752B" w:rsidRDefault="00652619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</w:t>
            </w:r>
            <w:r w:rsidR="00DF1026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07725" w:rsidRPr="00F3752B" w14:paraId="682A79A8" w14:textId="77777777" w:rsidTr="004F1FF6">
        <w:trPr>
          <w:cantSplit/>
          <w:tblHeader/>
        </w:trPr>
        <w:tc>
          <w:tcPr>
            <w:tcW w:w="3600" w:type="dxa"/>
            <w:gridSpan w:val="2"/>
          </w:tcPr>
          <w:p w14:paraId="675F259E" w14:textId="77777777" w:rsidR="00107725" w:rsidRPr="00547C25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8"/>
          </w:tcPr>
          <w:p w14:paraId="483303ED" w14:textId="77777777" w:rsidR="00107725" w:rsidRPr="00F3752B" w:rsidRDefault="00107725" w:rsidP="006E267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725" w:rsidRPr="00F3752B" w14:paraId="4BC2ED05" w14:textId="77777777" w:rsidTr="004F1FF6">
        <w:trPr>
          <w:cantSplit/>
        </w:trPr>
        <w:tc>
          <w:tcPr>
            <w:tcW w:w="3600" w:type="dxa"/>
            <w:gridSpan w:val="2"/>
          </w:tcPr>
          <w:p w14:paraId="779F56E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</w:tcPr>
          <w:p w14:paraId="36D4EE73" w14:textId="77777777" w:rsidR="00107725" w:rsidRPr="00F3752B" w:rsidRDefault="00107725" w:rsidP="006E267D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1CC7D3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D16E7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466EB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3D3EC1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9D55D8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4F3103F" w14:textId="77777777" w:rsidR="00107725" w:rsidRPr="00F3752B" w:rsidRDefault="00107725" w:rsidP="006E2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2E07573D" w14:textId="77777777" w:rsidTr="004F1FF6">
        <w:trPr>
          <w:cantSplit/>
        </w:trPr>
        <w:tc>
          <w:tcPr>
            <w:tcW w:w="3600" w:type="dxa"/>
            <w:gridSpan w:val="2"/>
          </w:tcPr>
          <w:p w14:paraId="100BB22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  <w:gridSpan w:val="2"/>
          </w:tcPr>
          <w:p w14:paraId="2BBD899C" w14:textId="0D84903B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194,157</w:t>
            </w:r>
          </w:p>
        </w:tc>
        <w:tc>
          <w:tcPr>
            <w:tcW w:w="270" w:type="dxa"/>
          </w:tcPr>
          <w:p w14:paraId="2154F58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CC776" w14:textId="319DD0DF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70" w:type="dxa"/>
          </w:tcPr>
          <w:p w14:paraId="295CDE4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C7E630" w14:textId="0E62BFA6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6B99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599F2DF" w14:textId="7D5F05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202,427</w:t>
            </w:r>
          </w:p>
        </w:tc>
      </w:tr>
      <w:tr w:rsidR="00DF1026" w:rsidRPr="00F3752B" w14:paraId="295DC8BF" w14:textId="77777777" w:rsidTr="004F1FF6">
        <w:trPr>
          <w:cantSplit/>
        </w:trPr>
        <w:tc>
          <w:tcPr>
            <w:tcW w:w="3600" w:type="dxa"/>
            <w:gridSpan w:val="2"/>
          </w:tcPr>
          <w:p w14:paraId="6AAA8D4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gridSpan w:val="2"/>
          </w:tcPr>
          <w:p w14:paraId="2BFBFAD9" w14:textId="41618EFB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206,666</w:t>
            </w:r>
          </w:p>
        </w:tc>
        <w:tc>
          <w:tcPr>
            <w:tcW w:w="270" w:type="dxa"/>
          </w:tcPr>
          <w:p w14:paraId="7CD326E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958F8" w14:textId="56B70AA0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(20,409)</w:t>
            </w:r>
          </w:p>
        </w:tc>
        <w:tc>
          <w:tcPr>
            <w:tcW w:w="270" w:type="dxa"/>
          </w:tcPr>
          <w:p w14:paraId="6F26FA2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56D49A" w14:textId="471F74FD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26E14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19E1A26" w14:textId="1CD7F816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186,257</w:t>
            </w:r>
          </w:p>
        </w:tc>
      </w:tr>
      <w:tr w:rsidR="00DF1026" w:rsidRPr="00F3752B" w14:paraId="6F80D9FB" w14:textId="77777777" w:rsidTr="004F1FF6">
        <w:trPr>
          <w:cantSplit/>
        </w:trPr>
        <w:tc>
          <w:tcPr>
            <w:tcW w:w="3600" w:type="dxa"/>
            <w:gridSpan w:val="2"/>
          </w:tcPr>
          <w:p w14:paraId="7EEAD49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0DEB0FEC" w14:textId="11EA2C94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gridSpan w:val="2"/>
          </w:tcPr>
          <w:p w14:paraId="34908693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E891F" w14:textId="71A86EC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43,770</w:t>
            </w:r>
          </w:p>
        </w:tc>
        <w:tc>
          <w:tcPr>
            <w:tcW w:w="270" w:type="dxa"/>
          </w:tcPr>
          <w:p w14:paraId="476F24D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FBD281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4511D" w14:textId="07CE290B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(785)</w:t>
            </w:r>
          </w:p>
        </w:tc>
        <w:tc>
          <w:tcPr>
            <w:tcW w:w="270" w:type="dxa"/>
          </w:tcPr>
          <w:p w14:paraId="0B0885F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088363" w14:textId="7C2D1F72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1EA5565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21CEC49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ED23BD" w14:textId="5B7AE2D6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42,985</w:t>
            </w:r>
          </w:p>
        </w:tc>
      </w:tr>
      <w:tr w:rsidR="00DF1026" w:rsidRPr="00F3752B" w14:paraId="7CEFF07B" w14:textId="77777777" w:rsidTr="004F1FF6">
        <w:trPr>
          <w:cantSplit/>
        </w:trPr>
        <w:tc>
          <w:tcPr>
            <w:tcW w:w="3600" w:type="dxa"/>
            <w:gridSpan w:val="2"/>
          </w:tcPr>
          <w:p w14:paraId="3D376799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  <w:gridSpan w:val="2"/>
          </w:tcPr>
          <w:p w14:paraId="118E2456" w14:textId="540FE43C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270" w:type="dxa"/>
          </w:tcPr>
          <w:p w14:paraId="1514C339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21C3A" w14:textId="00B3AB1E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(885)</w:t>
            </w:r>
          </w:p>
        </w:tc>
        <w:tc>
          <w:tcPr>
            <w:tcW w:w="270" w:type="dxa"/>
          </w:tcPr>
          <w:p w14:paraId="7851B19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16C37F" w14:textId="07B83ECC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56D0A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A8F77B3" w14:textId="424DC19F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DF1026" w:rsidRPr="00F3752B" w14:paraId="4C72AA2D" w14:textId="77777777" w:rsidTr="004F1FF6">
        <w:trPr>
          <w:cantSplit/>
        </w:trPr>
        <w:tc>
          <w:tcPr>
            <w:tcW w:w="3600" w:type="dxa"/>
            <w:gridSpan w:val="2"/>
          </w:tcPr>
          <w:p w14:paraId="1BE9927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AA411A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  <w:gridSpan w:val="2"/>
            <w:vAlign w:val="bottom"/>
          </w:tcPr>
          <w:p w14:paraId="33471A20" w14:textId="3C09C7DE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29,056</w:t>
            </w:r>
          </w:p>
        </w:tc>
        <w:tc>
          <w:tcPr>
            <w:tcW w:w="270" w:type="dxa"/>
          </w:tcPr>
          <w:p w14:paraId="49C2164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691F0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E360E" w14:textId="25F5A8B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(146)</w:t>
            </w:r>
          </w:p>
        </w:tc>
        <w:tc>
          <w:tcPr>
            <w:tcW w:w="270" w:type="dxa"/>
          </w:tcPr>
          <w:p w14:paraId="1F9CA5A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C4E3AB" w14:textId="74CE1F8E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665F0065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B883E1C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89180" w14:textId="0F24AD1A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28,910</w:t>
            </w:r>
          </w:p>
        </w:tc>
      </w:tr>
      <w:tr w:rsidR="00DF1026" w:rsidRPr="00F3752B" w14:paraId="69DB8578" w14:textId="77777777" w:rsidTr="004F1FF6">
        <w:trPr>
          <w:cantSplit/>
        </w:trPr>
        <w:tc>
          <w:tcPr>
            <w:tcW w:w="3600" w:type="dxa"/>
            <w:gridSpan w:val="2"/>
          </w:tcPr>
          <w:p w14:paraId="65F74F8B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  <w:gridSpan w:val="2"/>
          </w:tcPr>
          <w:p w14:paraId="5BB38779" w14:textId="0D118A6D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19,268</w:t>
            </w:r>
          </w:p>
        </w:tc>
        <w:tc>
          <w:tcPr>
            <w:tcW w:w="270" w:type="dxa"/>
          </w:tcPr>
          <w:p w14:paraId="1161101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301BE" w14:textId="74F8321D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(7,472)</w:t>
            </w:r>
          </w:p>
        </w:tc>
        <w:tc>
          <w:tcPr>
            <w:tcW w:w="270" w:type="dxa"/>
          </w:tcPr>
          <w:p w14:paraId="1556C97E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C96BA" w14:textId="70A77D6A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AF40F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15D7844" w14:textId="64834783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11,796</w:t>
            </w:r>
          </w:p>
        </w:tc>
      </w:tr>
      <w:tr w:rsidR="00DF1026" w:rsidRPr="00F3752B" w14:paraId="01D0A0C0" w14:textId="77777777" w:rsidTr="004F1FF6">
        <w:trPr>
          <w:cantSplit/>
        </w:trPr>
        <w:tc>
          <w:tcPr>
            <w:tcW w:w="3600" w:type="dxa"/>
            <w:gridSpan w:val="2"/>
          </w:tcPr>
          <w:p w14:paraId="259C3259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gridSpan w:val="2"/>
          </w:tcPr>
          <w:p w14:paraId="03FC990A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5B71A3" w14:textId="1B3612C5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13,540</w:t>
            </w:r>
          </w:p>
        </w:tc>
        <w:tc>
          <w:tcPr>
            <w:tcW w:w="270" w:type="dxa"/>
          </w:tcPr>
          <w:p w14:paraId="7E23840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36893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D7BD7" w14:textId="74D88BD2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270" w:type="dxa"/>
          </w:tcPr>
          <w:p w14:paraId="03249B69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805E28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379A9" w14:textId="6393875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07BF31B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A7C4A24" w14:textId="77777777" w:rsidR="00DF1026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5959" w14:textId="2DC8C406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13,537</w:t>
            </w:r>
          </w:p>
        </w:tc>
      </w:tr>
      <w:tr w:rsidR="00DF1026" w:rsidRPr="00F3752B" w14:paraId="34241C70" w14:textId="77777777" w:rsidTr="004F1FF6">
        <w:trPr>
          <w:cantSplit/>
        </w:trPr>
        <w:tc>
          <w:tcPr>
            <w:tcW w:w="3600" w:type="dxa"/>
            <w:gridSpan w:val="2"/>
          </w:tcPr>
          <w:p w14:paraId="3BB38B1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gridSpan w:val="2"/>
          </w:tcPr>
          <w:p w14:paraId="71EAD02F" w14:textId="0A14D7ED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5841971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DCBC8" w14:textId="5CAC45FC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F989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DE9A86" w14:textId="5805B8CD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DAD83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1A50E59" w14:textId="6E8F6BA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DF1026" w:rsidRPr="00F3752B" w14:paraId="276FCAA0" w14:textId="77777777" w:rsidTr="004F1FF6">
        <w:trPr>
          <w:cantSplit/>
        </w:trPr>
        <w:tc>
          <w:tcPr>
            <w:tcW w:w="3600" w:type="dxa"/>
            <w:gridSpan w:val="2"/>
          </w:tcPr>
          <w:p w14:paraId="6863BFB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DC7D2" w14:textId="0F220E6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511,495</w:t>
            </w:r>
          </w:p>
        </w:tc>
        <w:tc>
          <w:tcPr>
            <w:tcW w:w="270" w:type="dxa"/>
          </w:tcPr>
          <w:p w14:paraId="6CA7B5A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EFC25E" w14:textId="288F87B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(21,559)</w:t>
            </w:r>
          </w:p>
        </w:tc>
        <w:tc>
          <w:tcPr>
            <w:tcW w:w="270" w:type="dxa"/>
          </w:tcPr>
          <w:p w14:paraId="21008B1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E5677F" w14:textId="255672D0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77C0410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58CD90F" w14:textId="007F6EA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490,065</w:t>
            </w:r>
          </w:p>
        </w:tc>
      </w:tr>
      <w:tr w:rsidR="00DF1026" w:rsidRPr="00F3752B" w14:paraId="273F6C84" w14:textId="77777777" w:rsidTr="004F1FF6">
        <w:trPr>
          <w:cantSplit/>
        </w:trPr>
        <w:tc>
          <w:tcPr>
            <w:tcW w:w="3600" w:type="dxa"/>
            <w:gridSpan w:val="2"/>
          </w:tcPr>
          <w:p w14:paraId="06BD1C1E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1FEC6306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F9287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52B78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1800C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3A23F3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820815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D7CC933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684FCA39" w14:textId="77777777" w:rsidTr="004F1FF6">
        <w:trPr>
          <w:cantSplit/>
        </w:trPr>
        <w:tc>
          <w:tcPr>
            <w:tcW w:w="3600" w:type="dxa"/>
            <w:gridSpan w:val="2"/>
          </w:tcPr>
          <w:p w14:paraId="4732C64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</w:tcPr>
          <w:p w14:paraId="01ECEF0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AAE97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8C8E6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FFBA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55A57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A56E5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2A468A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02843A18" w14:textId="77777777" w:rsidTr="004F1FF6">
        <w:trPr>
          <w:cantSplit/>
        </w:trPr>
        <w:tc>
          <w:tcPr>
            <w:tcW w:w="3600" w:type="dxa"/>
            <w:gridSpan w:val="2"/>
          </w:tcPr>
          <w:p w14:paraId="580DDAB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  <w:gridSpan w:val="2"/>
          </w:tcPr>
          <w:p w14:paraId="268BF7B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C1162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3C2E0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8094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87E27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71578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CF5F34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26" w:rsidRPr="00F3752B" w14:paraId="272A76D0" w14:textId="77777777" w:rsidTr="004F1FF6">
        <w:trPr>
          <w:cantSplit/>
        </w:trPr>
        <w:tc>
          <w:tcPr>
            <w:tcW w:w="3600" w:type="dxa"/>
            <w:gridSpan w:val="2"/>
          </w:tcPr>
          <w:p w14:paraId="25B559E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gridSpan w:val="2"/>
          </w:tcPr>
          <w:p w14:paraId="39479D36" w14:textId="33C4D562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(8,383)</w:t>
            </w:r>
          </w:p>
        </w:tc>
        <w:tc>
          <w:tcPr>
            <w:tcW w:w="270" w:type="dxa"/>
          </w:tcPr>
          <w:p w14:paraId="0B66EF5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F9BF52" w14:textId="213AECD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(2,751)</w:t>
            </w:r>
          </w:p>
        </w:tc>
        <w:tc>
          <w:tcPr>
            <w:tcW w:w="270" w:type="dxa"/>
          </w:tcPr>
          <w:p w14:paraId="362D5BEB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C29E1" w14:textId="6C9CCA15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4F589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2107112C" w14:textId="5601853F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(11,134)</w:t>
            </w:r>
          </w:p>
        </w:tc>
      </w:tr>
      <w:tr w:rsidR="00DF1026" w:rsidRPr="00F3752B" w14:paraId="2A560DBA" w14:textId="77777777" w:rsidTr="004F1FF6">
        <w:trPr>
          <w:cantSplit/>
        </w:trPr>
        <w:tc>
          <w:tcPr>
            <w:tcW w:w="3600" w:type="dxa"/>
            <w:gridSpan w:val="2"/>
          </w:tcPr>
          <w:p w14:paraId="231CDB63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51925EE" w14:textId="13619CA1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(5,701)</w:t>
            </w:r>
          </w:p>
        </w:tc>
        <w:tc>
          <w:tcPr>
            <w:tcW w:w="270" w:type="dxa"/>
          </w:tcPr>
          <w:p w14:paraId="50D0E17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659EEA" w14:textId="22C27EB1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(820)</w:t>
            </w:r>
          </w:p>
        </w:tc>
        <w:tc>
          <w:tcPr>
            <w:tcW w:w="270" w:type="dxa"/>
          </w:tcPr>
          <w:p w14:paraId="6D8E624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E2860" w14:textId="1A831A9A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3F9CD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87136F3" w14:textId="32A058AB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(6,521)</w:t>
            </w:r>
          </w:p>
        </w:tc>
      </w:tr>
      <w:tr w:rsidR="00DF1026" w:rsidRPr="00F3752B" w14:paraId="44827A08" w14:textId="77777777" w:rsidTr="004F1FF6">
        <w:trPr>
          <w:cantSplit/>
        </w:trPr>
        <w:tc>
          <w:tcPr>
            <w:tcW w:w="3600" w:type="dxa"/>
            <w:gridSpan w:val="2"/>
          </w:tcPr>
          <w:p w14:paraId="42595F61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CD8A9" w14:textId="4C765FFA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(14,084)</w:t>
            </w:r>
          </w:p>
        </w:tc>
        <w:tc>
          <w:tcPr>
            <w:tcW w:w="270" w:type="dxa"/>
          </w:tcPr>
          <w:p w14:paraId="7700D615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1EC38" w14:textId="744CDB13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(3,571)</w:t>
            </w:r>
          </w:p>
        </w:tc>
        <w:tc>
          <w:tcPr>
            <w:tcW w:w="270" w:type="dxa"/>
          </w:tcPr>
          <w:p w14:paraId="0E7025A5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60E3CF" w14:textId="437D5F43" w:rsidR="00DF1026" w:rsidRPr="00F3752B" w:rsidRDefault="00DF102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10773B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9BAF629" w14:textId="3BBC74D1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(17,655)</w:t>
            </w:r>
          </w:p>
        </w:tc>
      </w:tr>
      <w:tr w:rsidR="00DF1026" w:rsidRPr="00F3752B" w14:paraId="329E8A5C" w14:textId="77777777" w:rsidTr="004F1FF6">
        <w:trPr>
          <w:cantSplit/>
        </w:trPr>
        <w:tc>
          <w:tcPr>
            <w:tcW w:w="3600" w:type="dxa"/>
            <w:gridSpan w:val="2"/>
          </w:tcPr>
          <w:p w14:paraId="5C905767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875E3BC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E6A8E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3A9976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0F78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452FF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0E9C3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984B19C" w14:textId="77777777" w:rsidR="00DF1026" w:rsidRPr="00547C25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026" w:rsidRPr="00F3752B" w14:paraId="7F2158F1" w14:textId="77777777" w:rsidTr="004F1FF6">
        <w:trPr>
          <w:cantSplit/>
        </w:trPr>
        <w:tc>
          <w:tcPr>
            <w:tcW w:w="3600" w:type="dxa"/>
            <w:gridSpan w:val="2"/>
          </w:tcPr>
          <w:p w14:paraId="072EB95A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26896194" w14:textId="47DA49D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497,411</w:t>
            </w:r>
          </w:p>
        </w:tc>
        <w:tc>
          <w:tcPr>
            <w:tcW w:w="270" w:type="dxa"/>
          </w:tcPr>
          <w:p w14:paraId="7F7120DC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069DAC" w14:textId="1C4FCE18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(25,130)</w:t>
            </w:r>
          </w:p>
        </w:tc>
        <w:tc>
          <w:tcPr>
            <w:tcW w:w="270" w:type="dxa"/>
          </w:tcPr>
          <w:p w14:paraId="42DB8BCD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8F19C6" w14:textId="3CA2346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3BDCCD1F" w14:textId="77777777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20B5F269" w14:textId="35C12A69" w:rsidR="00DF1026" w:rsidRPr="00F3752B" w:rsidRDefault="00DF1026" w:rsidP="00DF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472,410</w:t>
            </w:r>
          </w:p>
        </w:tc>
      </w:tr>
    </w:tbl>
    <w:p w14:paraId="024777AD" w14:textId="21E37482" w:rsidR="002B274C" w:rsidRDefault="002B274C" w:rsidP="00107725">
      <w:pPr>
        <w:rPr>
          <w:rFonts w:asciiTheme="majorBidi" w:hAnsiTheme="majorBidi"/>
          <w:sz w:val="30"/>
          <w:szCs w:val="30"/>
          <w:cs/>
        </w:rPr>
      </w:pPr>
    </w:p>
    <w:p w14:paraId="53F8D5A0" w14:textId="2EFDD8B7" w:rsidR="0000583D" w:rsidRDefault="0000583D" w:rsidP="009C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385"/>
        <w:jc w:val="thaiDistribute"/>
        <w:rPr>
          <w:rFonts w:asciiTheme="majorBidi" w:hAnsiTheme="majorBidi"/>
          <w:sz w:val="30"/>
          <w:szCs w:val="30"/>
          <w:cs/>
        </w:rPr>
      </w:pPr>
      <w:r w:rsidRPr="00902EF8">
        <w:rPr>
          <w:rFonts w:asciiTheme="majorBidi" w:hAnsiTheme="majorBidi"/>
          <w:sz w:val="30"/>
          <w:szCs w:val="30"/>
          <w:cs/>
        </w:rPr>
        <w:t>บริษัทยังไม่ได้รับรู้สินทรัพย์ภาษีเงินได้รอการตัดบัญชีสำหรับขาดทุนสะสมทางภาษีในงบการเงิน ณ</w:t>
      </w:r>
      <w:r w:rsidRPr="00902EF8">
        <w:rPr>
          <w:rFonts w:asciiTheme="majorBidi" w:hAnsiTheme="majorBidi"/>
          <w:sz w:val="30"/>
          <w:szCs w:val="30"/>
        </w:rPr>
        <w:t xml:space="preserve"> </w:t>
      </w:r>
      <w:r w:rsidRPr="00902EF8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902EF8">
        <w:rPr>
          <w:rFonts w:asciiTheme="majorBidi" w:hAnsiTheme="majorBidi"/>
          <w:sz w:val="30"/>
          <w:szCs w:val="30"/>
        </w:rPr>
        <w:br/>
        <w:t xml:space="preserve">31 </w:t>
      </w:r>
      <w:r w:rsidRPr="00902EF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902EF8">
        <w:rPr>
          <w:rFonts w:asciiTheme="majorBidi" w:hAnsiTheme="majorBidi"/>
          <w:sz w:val="30"/>
          <w:szCs w:val="30"/>
        </w:rPr>
        <w:t>256</w:t>
      </w:r>
      <w:r w:rsidR="009C2B2F">
        <w:rPr>
          <w:rFonts w:asciiTheme="majorBidi" w:hAnsiTheme="majorBidi"/>
          <w:sz w:val="30"/>
          <w:szCs w:val="30"/>
        </w:rPr>
        <w:t>6</w:t>
      </w:r>
      <w:r w:rsidRPr="00902EF8">
        <w:rPr>
          <w:rFonts w:asciiTheme="majorBidi" w:hAnsiTheme="majorBidi"/>
          <w:sz w:val="30"/>
          <w:szCs w:val="30"/>
        </w:rPr>
        <w:t xml:space="preserve"> </w:t>
      </w:r>
      <w:r w:rsidRPr="00902EF8">
        <w:rPr>
          <w:rFonts w:asciiTheme="majorBidi" w:hAnsiTheme="majorBidi"/>
          <w:sz w:val="30"/>
          <w:szCs w:val="30"/>
          <w:cs/>
        </w:rPr>
        <w:t xml:space="preserve">จำนวน </w:t>
      </w:r>
      <w:r w:rsidR="002A7953">
        <w:rPr>
          <w:rFonts w:asciiTheme="majorBidi" w:hAnsiTheme="majorBidi"/>
          <w:sz w:val="30"/>
          <w:szCs w:val="30"/>
        </w:rPr>
        <w:t>9</w:t>
      </w:r>
      <w:r w:rsidR="00BE789A">
        <w:rPr>
          <w:rFonts w:asciiTheme="majorBidi" w:hAnsiTheme="majorBidi"/>
          <w:sz w:val="30"/>
          <w:szCs w:val="30"/>
        </w:rPr>
        <w:t>1</w:t>
      </w:r>
      <w:r w:rsidR="00544674" w:rsidRPr="004F1FF6">
        <w:rPr>
          <w:rFonts w:asciiTheme="majorBidi" w:hAnsiTheme="majorBidi"/>
          <w:sz w:val="30"/>
          <w:szCs w:val="30"/>
        </w:rPr>
        <w:t>.</w:t>
      </w:r>
      <w:r w:rsidR="00BE789A">
        <w:rPr>
          <w:rFonts w:asciiTheme="majorBidi" w:hAnsiTheme="majorBidi"/>
          <w:sz w:val="30"/>
          <w:szCs w:val="30"/>
        </w:rPr>
        <w:t>63</w:t>
      </w:r>
      <w:r w:rsidRPr="00544674">
        <w:rPr>
          <w:rFonts w:asciiTheme="majorBidi" w:hAnsiTheme="majorBidi"/>
          <w:sz w:val="30"/>
          <w:szCs w:val="30"/>
        </w:rPr>
        <w:t xml:space="preserve"> </w:t>
      </w:r>
      <w:r w:rsidRPr="00544674">
        <w:rPr>
          <w:rFonts w:asciiTheme="majorBidi" w:hAnsiTheme="majorBidi"/>
          <w:sz w:val="30"/>
          <w:szCs w:val="30"/>
          <w:cs/>
        </w:rPr>
        <w:t>ล้านบาท</w:t>
      </w:r>
      <w:r w:rsidRPr="00902EF8">
        <w:rPr>
          <w:rFonts w:asciiTheme="majorBidi" w:hAnsiTheme="majorBidi"/>
          <w:sz w:val="30"/>
          <w:szCs w:val="30"/>
          <w:cs/>
        </w:rPr>
        <w:t xml:space="preserve"> </w:t>
      </w:r>
      <w:r w:rsidRPr="00902EF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902EF8">
        <w:rPr>
          <w:rFonts w:asciiTheme="majorBidi" w:hAnsiTheme="majorBidi"/>
          <w:i/>
          <w:iCs/>
          <w:sz w:val="30"/>
          <w:szCs w:val="30"/>
        </w:rPr>
        <w:t>256</w:t>
      </w:r>
      <w:r w:rsidR="009C2B2F">
        <w:rPr>
          <w:rFonts w:asciiTheme="majorBidi" w:hAnsiTheme="majorBidi"/>
          <w:i/>
          <w:iCs/>
          <w:sz w:val="30"/>
          <w:szCs w:val="30"/>
        </w:rPr>
        <w:t>5</w:t>
      </w:r>
      <w:r w:rsidRPr="00902EF8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9C2B2F">
        <w:rPr>
          <w:rFonts w:asciiTheme="majorBidi" w:hAnsiTheme="majorBidi"/>
          <w:i/>
          <w:iCs/>
          <w:sz w:val="30"/>
          <w:szCs w:val="30"/>
        </w:rPr>
        <w:t>180</w:t>
      </w:r>
      <w:r w:rsidR="002A40B8" w:rsidRPr="00902EF8">
        <w:rPr>
          <w:rFonts w:asciiTheme="majorBidi" w:hAnsiTheme="majorBidi"/>
          <w:i/>
          <w:iCs/>
          <w:sz w:val="30"/>
          <w:szCs w:val="30"/>
        </w:rPr>
        <w:t>.</w:t>
      </w:r>
      <w:r w:rsidR="009C2B2F">
        <w:rPr>
          <w:rFonts w:asciiTheme="majorBidi" w:hAnsiTheme="majorBidi"/>
          <w:i/>
          <w:iCs/>
          <w:sz w:val="30"/>
          <w:szCs w:val="30"/>
        </w:rPr>
        <w:t>97</w:t>
      </w:r>
      <w:r w:rsidRPr="00902EF8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902EF8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902EF8">
        <w:rPr>
          <w:rFonts w:asciiTheme="majorBidi" w:hAnsiTheme="majorBidi"/>
          <w:sz w:val="30"/>
          <w:szCs w:val="30"/>
          <w:cs/>
        </w:rPr>
        <w:t xml:space="preserve"> ทั้งนี้ขึ้นอยู่กับกำไรทางภาษีในอนาคตที่เพียงพอที่จะนำขาดทุนทางภาษีมาใช้ประโยชน์ได้</w:t>
      </w:r>
    </w:p>
    <w:p w14:paraId="2A2706FF" w14:textId="0AC6CAD8" w:rsidR="007F3799" w:rsidRDefault="007F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517C0E56" w14:textId="77777777" w:rsidR="00107725" w:rsidRDefault="0010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8E87FC" w14:textId="4347CC4C" w:rsidR="00431DC4" w:rsidRPr="00B4269E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73039AD2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97"/>
        <w:gridCol w:w="270"/>
        <w:gridCol w:w="1192"/>
      </w:tblGrid>
      <w:tr w:rsidR="005E06B5" w:rsidRPr="00B4269E" w14:paraId="5EF9D88E" w14:textId="77777777" w:rsidTr="004F1FF6">
        <w:tc>
          <w:tcPr>
            <w:tcW w:w="6660" w:type="dxa"/>
          </w:tcPr>
          <w:p w14:paraId="6C57670B" w14:textId="652BE229" w:rsidR="005E06B5" w:rsidRPr="00B31678" w:rsidRDefault="005E06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lang w:val="x-none" w:eastAsia="x-none"/>
              </w:rPr>
            </w:pPr>
          </w:p>
        </w:tc>
        <w:tc>
          <w:tcPr>
            <w:tcW w:w="1197" w:type="dxa"/>
          </w:tcPr>
          <w:p w14:paraId="7018FB77" w14:textId="6E6C96BD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9C2B2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097408C8" w14:textId="77777777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2" w:type="dxa"/>
          </w:tcPr>
          <w:p w14:paraId="4381A092" w14:textId="56DFCE9D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9C2B2F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431DC4" w:rsidRPr="00B4269E" w14:paraId="714393B5" w14:textId="77777777" w:rsidTr="004F1FF6">
        <w:tc>
          <w:tcPr>
            <w:tcW w:w="6660" w:type="dxa"/>
          </w:tcPr>
          <w:p w14:paraId="31F59F6C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14:paraId="36F1B1ED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9C2B2F" w:rsidRPr="00B4269E" w14:paraId="22F86F5F" w14:textId="77777777" w:rsidTr="004F1FF6">
        <w:tc>
          <w:tcPr>
            <w:tcW w:w="6660" w:type="dxa"/>
          </w:tcPr>
          <w:p w14:paraId="39E109CD" w14:textId="574F547A" w:rsidR="009C2B2F" w:rsidRPr="00B4269E" w:rsidRDefault="009C2B2F" w:rsidP="009C2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41DCEF" w14:textId="0CE03BB9" w:rsidR="009C2B2F" w:rsidRPr="00B4269E" w:rsidRDefault="002A7953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107,409</w:t>
            </w:r>
          </w:p>
        </w:tc>
        <w:tc>
          <w:tcPr>
            <w:tcW w:w="270" w:type="dxa"/>
          </w:tcPr>
          <w:p w14:paraId="3EC58009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9CDB07D" w14:textId="02682A8C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120,619</w:t>
            </w:r>
          </w:p>
        </w:tc>
      </w:tr>
      <w:tr w:rsidR="009C2B2F" w:rsidRPr="00B4269E" w14:paraId="7C260092" w14:textId="77777777" w:rsidTr="004F1FF6">
        <w:tc>
          <w:tcPr>
            <w:tcW w:w="6660" w:type="dxa"/>
          </w:tcPr>
          <w:p w14:paraId="2FD55FB0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7C4A40D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65AA5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3603033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B2F" w:rsidRPr="00B4269E" w14:paraId="60B1544D" w14:textId="77777777" w:rsidTr="004F1FF6">
        <w:tc>
          <w:tcPr>
            <w:tcW w:w="6660" w:type="dxa"/>
          </w:tcPr>
          <w:p w14:paraId="058DFDAA" w14:textId="452473D1" w:rsidR="009C2B2F" w:rsidRPr="000446DD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6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34908E6" w14:textId="2677E2B8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0" w:type="dxa"/>
          </w:tcPr>
          <w:p w14:paraId="13E72FFD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728BB97" w14:textId="7134FBB9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</w:tr>
      <w:tr w:rsidR="009C2B2F" w:rsidRPr="00B4269E" w14:paraId="37D0111B" w14:textId="77777777" w:rsidTr="004F1FF6">
        <w:tc>
          <w:tcPr>
            <w:tcW w:w="6660" w:type="dxa"/>
          </w:tcPr>
          <w:p w14:paraId="0DFBF843" w14:textId="77777777" w:rsidR="009C2B2F" w:rsidRPr="00B4269E" w:rsidRDefault="009C2B2F" w:rsidP="009C2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66FDBE3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5A1F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4B53C1F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2B2F" w:rsidRPr="00B4269E" w14:paraId="40D64A7D" w14:textId="77777777" w:rsidTr="004F1FF6">
        <w:tc>
          <w:tcPr>
            <w:tcW w:w="6660" w:type="dxa"/>
          </w:tcPr>
          <w:p w14:paraId="442D1A37" w14:textId="77777777" w:rsidR="009C2B2F" w:rsidRPr="00B4269E" w:rsidRDefault="009C2B2F" w:rsidP="009C2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กำไรต่อหุ้น (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1538EEB" w14:textId="15A9690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2A7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D9E862B" w14:textId="77777777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58DED52" w14:textId="45CDB4DB" w:rsidR="009C2B2F" w:rsidRPr="00B4269E" w:rsidRDefault="009C2B2F" w:rsidP="009C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</w:tr>
    </w:tbl>
    <w:p w14:paraId="77F4863B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CE8A0E" w14:textId="17036AC9" w:rsidR="00431DC4" w:rsidRPr="00B4269E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015D617" w14:textId="77777777" w:rsidR="00F07BE2" w:rsidRDefault="00F07BE2" w:rsidP="00F07B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C30985" w14:textId="77777777" w:rsidR="00F07BE2" w:rsidRDefault="00F07BE2" w:rsidP="00F07B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15511301" w14:textId="77777777" w:rsidR="00F07BE2" w:rsidRDefault="00F07BE2" w:rsidP="00F07B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F07BE2" w14:paraId="776C49B0" w14:textId="77777777" w:rsidTr="00AE4C30">
        <w:trPr>
          <w:tblHeader/>
        </w:trPr>
        <w:tc>
          <w:tcPr>
            <w:tcW w:w="3042" w:type="dxa"/>
            <w:vAlign w:val="bottom"/>
          </w:tcPr>
          <w:p w14:paraId="6252BF1D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B7AACC1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4C422D32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21CCC323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766E5BD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51885D33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07BE2" w14:paraId="2C243DA4" w14:textId="77777777" w:rsidTr="00AE4C30">
        <w:trPr>
          <w:tblHeader/>
        </w:trPr>
        <w:tc>
          <w:tcPr>
            <w:tcW w:w="3042" w:type="dxa"/>
          </w:tcPr>
          <w:p w14:paraId="1053CED0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31CE5C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3C6A697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6F1E2C5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8957955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395C7C95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7BE2" w14:paraId="3C18E02F" w14:textId="77777777" w:rsidTr="00AE4C30">
        <w:tc>
          <w:tcPr>
            <w:tcW w:w="3042" w:type="dxa"/>
            <w:hideMark/>
          </w:tcPr>
          <w:p w14:paraId="055D8A6F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70946D3C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hideMark/>
          </w:tcPr>
          <w:p w14:paraId="092F7762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7D03A352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F9D6DE3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258D62ED" w14:textId="77777777" w:rsidR="00F07BE2" w:rsidRDefault="00F07BE2" w:rsidP="00AE4C30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F07BE2" w14:paraId="72195356" w14:textId="77777777" w:rsidTr="00AE4C30">
        <w:tc>
          <w:tcPr>
            <w:tcW w:w="3042" w:type="dxa"/>
            <w:hideMark/>
          </w:tcPr>
          <w:p w14:paraId="215D4CDC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hideMark/>
          </w:tcPr>
          <w:p w14:paraId="135A48F9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hideMark/>
          </w:tcPr>
          <w:p w14:paraId="09AE4304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7D4D99A9" w14:textId="77777777" w:rsidR="00F07BE2" w:rsidRDefault="00F07BE2" w:rsidP="00AE4C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250CE4DA" w14:textId="77777777" w:rsidR="00F07BE2" w:rsidRDefault="00F07BE2" w:rsidP="00AE4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7AB44DCB" w14:textId="77777777" w:rsidR="00F07BE2" w:rsidRDefault="00F07BE2" w:rsidP="00AE4C30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</w:tbl>
    <w:p w14:paraId="509F0E57" w14:textId="77777777" w:rsidR="00F07BE2" w:rsidRDefault="00F07BE2" w:rsidP="00F07B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C83A60" w14:textId="57B58930" w:rsidR="00431DC4" w:rsidRPr="00B31678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</w:rPr>
        <w:tab/>
      </w:r>
      <w:r w:rsidR="00D613FB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การบริหารความเสี่ยงและ</w:t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C7431B8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B9A9B" w14:textId="5BF6EC38" w:rsidR="00431DC4" w:rsidRPr="00B31678" w:rsidRDefault="0099123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3F06"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6C28F7" w14:textId="77777777" w:rsidR="0012712E" w:rsidRPr="00B31678" w:rsidRDefault="0012712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D43C4" w14:textId="3DDB0A9E" w:rsidR="00431DC4" w:rsidRPr="00B31678" w:rsidRDefault="0043382A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ทางการเงินเหล่านี้จะครบกำหนดในระยะเวลาอันสั้น</w:t>
      </w:r>
    </w:p>
    <w:p w14:paraId="5E881B3C" w14:textId="7B4F8F6B" w:rsidR="00756DD0" w:rsidRPr="00B31678" w:rsidRDefault="00756DD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sz w:val="30"/>
          <w:szCs w:val="30"/>
          <w:cs/>
        </w:rPr>
      </w:pPr>
    </w:p>
    <w:p w14:paraId="51B28921" w14:textId="77777777" w:rsidR="0043382A" w:rsidRDefault="0043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89C416" w14:textId="28CCBE70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0E343A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710"/>
        <w:gridCol w:w="180"/>
        <w:gridCol w:w="900"/>
        <w:gridCol w:w="180"/>
        <w:gridCol w:w="907"/>
        <w:gridCol w:w="180"/>
        <w:gridCol w:w="900"/>
        <w:gridCol w:w="180"/>
        <w:gridCol w:w="911"/>
      </w:tblGrid>
      <w:tr w:rsidR="00C24176" w:rsidRPr="00137497" w14:paraId="6BF23848" w14:textId="77777777" w:rsidTr="004F1FF6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25379CB5" w14:textId="3C3F188C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839F39" w14:textId="541DA14A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4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8034E3" w14:textId="77777777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9371" w14:textId="0FC16C87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24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22F4" w:rsidRPr="00137497" w14:paraId="376D3790" w14:textId="77777777" w:rsidTr="004F1FF6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2E7F04B1" w14:textId="718D2E0D" w:rsidR="003822F4" w:rsidRPr="00C24176" w:rsidRDefault="00C24176" w:rsidP="00F61738">
            <w:pPr>
              <w:pStyle w:val="acctfourfigures"/>
              <w:tabs>
                <w:tab w:val="clear" w:pos="765"/>
              </w:tabs>
              <w:spacing w:line="240" w:lineRule="auto"/>
              <w:ind w:firstLine="10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</w:tcPr>
          <w:p w14:paraId="59E3B81E" w14:textId="3A0F24F5" w:rsidR="003822F4" w:rsidRPr="00137497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316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101B2B1F" w14:textId="77777777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1F6DBD4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AE0CD8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51FE07" w14:textId="065C36C6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8B5478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1C78103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C2569E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34583B" w14:textId="2DACF867" w:rsidR="003822F4" w:rsidRPr="00137497" w:rsidDel="00D878E3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29CB10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66FE739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2FCD2F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6019EE" w14:textId="7E063518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CF6F57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4E9E71A1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1077D7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F3912" w14:textId="2F7A04A2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1DC4" w:rsidRPr="00137497" w14:paraId="4C0BA102" w14:textId="77777777" w:rsidTr="004F1FF6">
        <w:trPr>
          <w:tblHeader/>
        </w:trPr>
        <w:tc>
          <w:tcPr>
            <w:tcW w:w="3330" w:type="dxa"/>
            <w:shd w:val="clear" w:color="auto" w:fill="auto"/>
          </w:tcPr>
          <w:p w14:paraId="46660104" w14:textId="77777777" w:rsidR="00431DC4" w:rsidRPr="00B31678" w:rsidRDefault="00431DC4" w:rsidP="00B426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41CEC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A72181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58" w:type="dxa"/>
            <w:gridSpan w:val="7"/>
            <w:shd w:val="clear" w:color="auto" w:fill="auto"/>
          </w:tcPr>
          <w:p w14:paraId="43BD30F3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137497" w14:paraId="2CC04D87" w14:textId="77777777" w:rsidTr="004F1FF6">
        <w:tc>
          <w:tcPr>
            <w:tcW w:w="3330" w:type="dxa"/>
            <w:shd w:val="clear" w:color="auto" w:fill="auto"/>
          </w:tcPr>
          <w:p w14:paraId="3CD15BCE" w14:textId="1E35B7E6" w:rsidR="005970BE" w:rsidRPr="00F61738" w:rsidRDefault="00550967" w:rsidP="00B4269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07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6BBBD3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5B2A1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1B29C5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236A07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5A75487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628B8C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2903EC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C5CFC8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</w:tcPr>
          <w:p w14:paraId="69C103E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AC7" w:rsidRPr="00B31678" w14:paraId="04C93D2B" w14:textId="77777777" w:rsidTr="004F1FF6">
        <w:tc>
          <w:tcPr>
            <w:tcW w:w="3330" w:type="dxa"/>
            <w:shd w:val="clear" w:color="auto" w:fill="auto"/>
            <w:vAlign w:val="bottom"/>
          </w:tcPr>
          <w:p w14:paraId="646B0C4D" w14:textId="77777777" w:rsidR="00FB2AC7" w:rsidRPr="00B31678" w:rsidRDefault="00FB2AC7" w:rsidP="00702D61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9C3D71C" w14:textId="05C0A406" w:rsidR="00FB2AC7" w:rsidRPr="00B31678" w:rsidRDefault="002A7953" w:rsidP="00702D61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3,444</w:t>
            </w:r>
          </w:p>
        </w:tc>
        <w:tc>
          <w:tcPr>
            <w:tcW w:w="180" w:type="dxa"/>
            <w:vAlign w:val="bottom"/>
          </w:tcPr>
          <w:p w14:paraId="69205803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DD5B43" w14:textId="4649A687" w:rsidR="00FB2AC7" w:rsidRPr="00B31678" w:rsidRDefault="00390D90" w:rsidP="004F1FF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2C997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8FCA529" w14:textId="377B9449" w:rsidR="00FB2AC7" w:rsidRPr="00390D90" w:rsidRDefault="002A7953" w:rsidP="00390D9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8E0BF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B2EAD6" w14:textId="04D6378A" w:rsidR="00FB2AC7" w:rsidRPr="00B31678" w:rsidRDefault="00390D90" w:rsidP="00702D6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7D980" w14:textId="77777777" w:rsidR="00FB2AC7" w:rsidRPr="00B31678" w:rsidRDefault="00FB2AC7" w:rsidP="00702D6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28FE176" w14:textId="6BF2C988" w:rsidR="00FB2AC7" w:rsidRPr="00390D90" w:rsidRDefault="002A7953" w:rsidP="00390D9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</w:tr>
      <w:tr w:rsidR="00431DC4" w:rsidRPr="00137497" w14:paraId="12F54FF4" w14:textId="77777777" w:rsidTr="004F1FF6">
        <w:tc>
          <w:tcPr>
            <w:tcW w:w="3330" w:type="dxa"/>
            <w:shd w:val="clear" w:color="auto" w:fill="auto"/>
          </w:tcPr>
          <w:p w14:paraId="52999557" w14:textId="788DBF1C" w:rsidR="00431DC4" w:rsidRPr="00B31678" w:rsidRDefault="00431DC4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9126998"/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915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="00915E5C"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  <w:bookmarkEnd w:id="1"/>
          </w:p>
        </w:tc>
        <w:tc>
          <w:tcPr>
            <w:tcW w:w="1710" w:type="dxa"/>
          </w:tcPr>
          <w:p w14:paraId="690300C5" w14:textId="5D9E2D2D" w:rsidR="00431DC4" w:rsidRPr="00390D90" w:rsidRDefault="002A7953" w:rsidP="00F61738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2,983</w:t>
            </w:r>
          </w:p>
        </w:tc>
        <w:tc>
          <w:tcPr>
            <w:tcW w:w="180" w:type="dxa"/>
          </w:tcPr>
          <w:p w14:paraId="3341816D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EEFBD" w14:textId="4EDEA728" w:rsidR="00431DC4" w:rsidRPr="00B31678" w:rsidRDefault="00390D90" w:rsidP="004F1FF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007E5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0B94C3" w14:textId="525766C7" w:rsidR="00431DC4" w:rsidRPr="00B31678" w:rsidRDefault="002A7953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DBFF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2B9B3" w14:textId="7DB7300B" w:rsidR="00431DC4" w:rsidRPr="00B31678" w:rsidRDefault="00390D90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AEFB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B2B9B65" w14:textId="3DBEE130" w:rsidR="00431DC4" w:rsidRPr="00B31678" w:rsidRDefault="002A7953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</w:tr>
      <w:tr w:rsidR="00C24176" w:rsidRPr="00137497" w14:paraId="01393D28" w14:textId="77777777" w:rsidTr="004F1FF6">
        <w:tc>
          <w:tcPr>
            <w:tcW w:w="3330" w:type="dxa"/>
            <w:shd w:val="clear" w:color="auto" w:fill="auto"/>
          </w:tcPr>
          <w:p w14:paraId="098AD06F" w14:textId="77777777" w:rsidR="00C24176" w:rsidRPr="00B31678" w:rsidRDefault="00C24176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6AE9FF" w14:textId="77777777" w:rsidR="00C24176" w:rsidRPr="00B31678" w:rsidRDefault="00C24176" w:rsidP="00667B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FB3E6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C57DB4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746C08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26162AD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32C62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9AABE2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C0C675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18A49AD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0BE" w:rsidRPr="00137497" w14:paraId="14D4F889" w14:textId="77777777" w:rsidTr="004F1FF6">
        <w:tc>
          <w:tcPr>
            <w:tcW w:w="3330" w:type="dxa"/>
            <w:shd w:val="clear" w:color="auto" w:fill="auto"/>
          </w:tcPr>
          <w:p w14:paraId="6737F24E" w14:textId="56A082C3" w:rsidR="005970BE" w:rsidRPr="00F61738" w:rsidRDefault="00C24176" w:rsidP="000A56D4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07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8577F5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D00B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D29EE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2756D6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2F3B5C29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B53A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BD527CD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64C02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</w:tcPr>
          <w:p w14:paraId="732CB2D1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82A" w:rsidRPr="00137497" w14:paraId="33D1C10C" w14:textId="77777777" w:rsidTr="004F1FF6">
        <w:tc>
          <w:tcPr>
            <w:tcW w:w="3330" w:type="dxa"/>
            <w:shd w:val="clear" w:color="auto" w:fill="auto"/>
            <w:vAlign w:val="bottom"/>
          </w:tcPr>
          <w:p w14:paraId="494F55F1" w14:textId="77777777" w:rsidR="0043382A" w:rsidRPr="00B31678" w:rsidRDefault="0043382A" w:rsidP="0043382A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3A0E4E8" w14:textId="66C5591D" w:rsidR="0043382A" w:rsidRPr="00B31678" w:rsidRDefault="0043382A" w:rsidP="007C18D0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18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Pr="007C18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,248</w:t>
            </w:r>
          </w:p>
        </w:tc>
        <w:tc>
          <w:tcPr>
            <w:tcW w:w="180" w:type="dxa"/>
            <w:vAlign w:val="bottom"/>
          </w:tcPr>
          <w:p w14:paraId="4E7A5067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6B5B21" w14:textId="3BF8AB6A" w:rsidR="0043382A" w:rsidRPr="00B31678" w:rsidRDefault="0043382A" w:rsidP="0043382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3E76A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F21B2F6" w14:textId="4DD4E157" w:rsidR="0043382A" w:rsidRPr="00B31678" w:rsidRDefault="0043382A" w:rsidP="004F1FF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B5EF6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C3CF" w14:textId="7AD5ACA8" w:rsidR="0043382A" w:rsidRPr="00B31678" w:rsidRDefault="0043382A" w:rsidP="0043382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297C4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825238E" w14:textId="724D9201" w:rsidR="0043382A" w:rsidRPr="004F1FF6" w:rsidRDefault="0043382A" w:rsidP="004F1FF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</w:tr>
      <w:tr w:rsidR="0043382A" w:rsidRPr="00137497" w14:paraId="34BA1E7D" w14:textId="77777777" w:rsidTr="004F1FF6">
        <w:tc>
          <w:tcPr>
            <w:tcW w:w="3330" w:type="dxa"/>
            <w:shd w:val="clear" w:color="auto" w:fill="auto"/>
          </w:tcPr>
          <w:p w14:paraId="10E7C79F" w14:textId="33CD4D3A" w:rsidR="0043382A" w:rsidRPr="00B31678" w:rsidRDefault="0043382A" w:rsidP="0043382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710" w:type="dxa"/>
          </w:tcPr>
          <w:p w14:paraId="26E1E592" w14:textId="24E71CA3" w:rsidR="0043382A" w:rsidRPr="007C18D0" w:rsidRDefault="0043382A" w:rsidP="007C18D0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18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180" w:type="dxa"/>
          </w:tcPr>
          <w:p w14:paraId="4330DE77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D35F8F" w14:textId="51425ED3" w:rsidR="0043382A" w:rsidRPr="00B31678" w:rsidRDefault="0043382A" w:rsidP="0043382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5D31A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6808AB4" w14:textId="7A3C94AC" w:rsidR="0043382A" w:rsidRPr="00B31678" w:rsidRDefault="0043382A" w:rsidP="004F1FF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19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AE4C30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5D16B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4FA7EC" w14:textId="01208A64" w:rsidR="0043382A" w:rsidRPr="00B31678" w:rsidRDefault="0043382A" w:rsidP="0043382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9EF76" w14:textId="77777777" w:rsidR="0043382A" w:rsidRPr="00B31678" w:rsidRDefault="0043382A" w:rsidP="0043382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945CD4" w14:textId="5869D433" w:rsidR="0043382A" w:rsidRPr="00B31678" w:rsidRDefault="0043382A" w:rsidP="004F1FF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</w:tr>
    </w:tbl>
    <w:p w14:paraId="7FC5D565" w14:textId="6EFE995E" w:rsidR="008D0D74" w:rsidRDefault="008D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1AA4BC41" w14:textId="3FDC4167" w:rsidR="005970BE" w:rsidRDefault="004E430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/>
          <w:b/>
          <w:bCs/>
          <w:sz w:val="30"/>
          <w:szCs w:val="30"/>
        </w:rPr>
      </w:pPr>
      <w:r w:rsidRPr="00B31678">
        <w:rPr>
          <w:rFonts w:asciiTheme="majorBidi" w:hAnsiTheme="majorBidi"/>
          <w:b/>
          <w:bCs/>
          <w:sz w:val="30"/>
          <w:szCs w:val="30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145F8357" w14:textId="77777777" w:rsidR="00E50A18" w:rsidRPr="00B31678" w:rsidRDefault="00E50A1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4E4309" w:rsidRPr="00D878E3" w14:paraId="4D538F02" w14:textId="77777777" w:rsidTr="0099486F">
        <w:trPr>
          <w:tblHeader/>
        </w:trPr>
        <w:tc>
          <w:tcPr>
            <w:tcW w:w="3510" w:type="dxa"/>
            <w:vAlign w:val="bottom"/>
          </w:tcPr>
          <w:p w14:paraId="33F5CA20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757EFC9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0396DAC6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4309" w:rsidRPr="00D878E3" w14:paraId="2DF3F0CC" w14:textId="77777777" w:rsidTr="0099486F">
        <w:tc>
          <w:tcPr>
            <w:tcW w:w="3510" w:type="dxa"/>
          </w:tcPr>
          <w:p w14:paraId="19A21898" w14:textId="70F63D45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A964307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71964C24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878E3" w:rsidRPr="00D878E3" w14:paraId="5F2D6F56" w14:textId="77777777" w:rsidTr="0099486F">
        <w:tc>
          <w:tcPr>
            <w:tcW w:w="3510" w:type="dxa"/>
          </w:tcPr>
          <w:p w14:paraId="58CE4123" w14:textId="4F1CFEAC" w:rsidR="00D878E3" w:rsidRPr="00B31678" w:rsidRDefault="00915E5C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ระยะยาวจากสถาบันการเงิน</w:t>
            </w:r>
          </w:p>
        </w:tc>
        <w:tc>
          <w:tcPr>
            <w:tcW w:w="236" w:type="dxa"/>
          </w:tcPr>
          <w:p w14:paraId="7BA5BDCB" w14:textId="77777777" w:rsidR="00D878E3" w:rsidRPr="00B31678" w:rsidRDefault="00D878E3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06F0C09" w14:textId="3D67D206" w:rsidR="00D878E3" w:rsidRPr="00B31678" w:rsidRDefault="00D878E3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74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9C29A0" w14:textId="2D74BCA1" w:rsidR="00C058B9" w:rsidRDefault="00C058B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202E1D" w14:textId="2E2BEDF9" w:rsidR="00D90C8F" w:rsidRDefault="00D90C8F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E6846D4" w14:textId="77777777" w:rsidR="00D90C8F" w:rsidRDefault="00D90C8F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EEBC0F" w14:textId="2637EAE3" w:rsidR="000A56D4" w:rsidRPr="00B31678" w:rsidRDefault="000A56D4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5B16883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33FE" w14:textId="5F447624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EE7F47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CD48" w14:textId="77777777" w:rsidR="006E0604" w:rsidRDefault="006E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957EC4" w14:textId="52CCC65D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 </w:t>
      </w:r>
      <w:r w:rsidRPr="00B31678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2CF2FB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24F7D" w14:textId="1836AD0C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145A95F4" w14:textId="3C33177A" w:rsidR="004E4309" w:rsidRDefault="004E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E70DEA6" w14:textId="6DF965DE" w:rsidR="000A56D4" w:rsidRPr="00B31678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273A59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007FC" w14:textId="7B116AC6" w:rsidR="000A56D4" w:rsidRDefault="000A56D4" w:rsidP="008F3A50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</w:t>
      </w:r>
      <w:r w:rsidR="00547C25" w:rsidRPr="00B31678">
        <w:rPr>
          <w:rFonts w:asciiTheme="majorBidi" w:hAnsiTheme="majorBidi" w:cs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</w:t>
      </w:r>
      <w:r w:rsidR="00E33AFC" w:rsidRPr="00E33AFC">
        <w:rPr>
          <w:rFonts w:asciiTheme="majorBidi" w:hAnsiTheme="majorBidi" w:cstheme="majorBidi"/>
          <w:sz w:val="30"/>
          <w:szCs w:val="30"/>
          <w:cs/>
        </w:rPr>
        <w:t>่าเงินทุน</w:t>
      </w:r>
    </w:p>
    <w:p w14:paraId="7F5C4C93" w14:textId="77777777" w:rsidR="004E4309" w:rsidRPr="00B31678" w:rsidRDefault="004E4309" w:rsidP="00B3167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F81B" w14:textId="3FC911BD" w:rsidR="004E4309" w:rsidRPr="004E4309" w:rsidRDefault="004E4309" w:rsidP="005F08F2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4E4309">
        <w:rPr>
          <w:rFonts w:asciiTheme="majorBidi" w:hAnsiTheme="majorBidi"/>
          <w:sz w:val="30"/>
          <w:szCs w:val="30"/>
          <w:cs/>
          <w:lang w:val="en-GB" w:eastAsia="x-none"/>
        </w:rPr>
        <w:t>ลูกหนี้ค่าเช่าตามสัญญาเช่าดำเนินงาน และลูกหนี้ตามสัญญาเช่า</w:t>
      </w:r>
      <w:r w:rsidR="00DB163F">
        <w:rPr>
          <w:rFonts w:asciiTheme="majorBidi" w:hAnsiTheme="majorBidi" w:hint="cs"/>
          <w:sz w:val="30"/>
          <w:szCs w:val="30"/>
          <w:cs/>
          <w:lang w:val="en-GB" w:eastAsia="x-none"/>
        </w:rPr>
        <w:t>เงินทุน</w:t>
      </w:r>
    </w:p>
    <w:p w14:paraId="3C4AC5AD" w14:textId="1B8E530B" w:rsidR="00F81451" w:rsidRDefault="00F81451" w:rsidP="00E33AFC">
      <w:pPr>
        <w:tabs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94A1" w14:textId="45F34835" w:rsidR="00F81451" w:rsidRDefault="00F8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794648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โดยการกำหนดให้มีนโยบายและวิธีการในการควบคุมความเสี่ยงด้านเครดิตที่เหมาะสม นอกจากนี้ การให้สินเชื่อของบริษัทไม่มีการกระจุกตัว ดังนั้นจำนวนเงินสูงสุดที่บริษัทอาจต้องสูญเสียจากการให้สินเชื่อ คือ มูลค่าตามบัญชีของลูกหนี้ค่าเช่าตามสัญญาเช่าดำเนินงานและลูกหนี้ตามสัญญาเช่าเงินทุนหักด้วยค่าเผื่อผลขาดทุนด้านเครดิตที่คาดว่าจะเกิดขึ้นที่แสดงอยู่ใน</w:t>
      </w:r>
      <w:r>
        <w:rPr>
          <w:rFonts w:asciiTheme="majorBidi" w:hAnsiTheme="majorBidi" w:cstheme="majorBidi"/>
          <w:sz w:val="30"/>
          <w:szCs w:val="30"/>
        </w:rPr>
        <w:br/>
      </w:r>
      <w:r w:rsidRPr="00794648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</w:p>
    <w:p w14:paraId="21260321" w14:textId="77777777" w:rsidR="00620737" w:rsidRDefault="00620737" w:rsidP="0062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6F648" w14:textId="5EF5645E" w:rsidR="000A56D4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618FA">
        <w:rPr>
          <w:rFonts w:asciiTheme="majorBidi" w:hAnsiTheme="majorBidi"/>
          <w:sz w:val="30"/>
          <w:szCs w:val="30"/>
          <w:cs/>
        </w:rPr>
        <w:t>บริษัทจำกัดความเสี่ยงด้านเครดิตของ</w:t>
      </w:r>
      <w:r w:rsidR="006618FA" w:rsidRPr="006618FA">
        <w:rPr>
          <w:rFonts w:asciiTheme="majorBidi" w:hAnsiTheme="majorBidi"/>
          <w:sz w:val="30"/>
          <w:szCs w:val="30"/>
          <w:cs/>
        </w:rPr>
        <w:t>ลูกหนี้ค่าเช่าตามสัญญาเช่าดำเนินงาน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6618FA">
        <w:rPr>
          <w:rFonts w:asciiTheme="majorBidi" w:hAnsiTheme="majorBidi"/>
          <w:sz w:val="30"/>
          <w:szCs w:val="30"/>
          <w:cs/>
        </w:rPr>
        <w:t>ด้วยการติดตามยอดคงค้างของลูกหนี้</w:t>
      </w:r>
      <w:r w:rsidR="006618FA" w:rsidRPr="006618FA">
        <w:rPr>
          <w:rFonts w:asciiTheme="majorBidi" w:hAnsiTheme="majorBidi"/>
          <w:sz w:val="30"/>
          <w:szCs w:val="30"/>
          <w:cs/>
        </w:rPr>
        <w:t>ค่าเช่าตามสัญญาเช่าดำเนินงาน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6618FA">
        <w:rPr>
          <w:rFonts w:asciiTheme="majorBidi" w:hAnsiTheme="majorBidi"/>
          <w:sz w:val="30"/>
          <w:szCs w:val="30"/>
          <w:cs/>
        </w:rPr>
        <w:t>อย่างสม่ำเสมอ บริษัทพิจารณาการด้อยค่าทุกวันสิ้นรอบระยะเวลารายงาน อัตราการตั้งสำรองของ</w:t>
      </w:r>
      <w:r w:rsidR="00C55452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6618FA">
        <w:rPr>
          <w:rFonts w:asciiTheme="majorBidi" w:hAnsiTheme="majorBidi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0DF705" w14:textId="406B3F99" w:rsidR="00620737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3A746" w14:textId="5D70120A" w:rsidR="006618FA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ข้อมูลเกี่ยวกับลูกหนี้ค่าเช่าตามสัญญาเช่าดำเนินงาน และลูกหนี้ตามสัญญาเช่าเงินทุน เปิดเผยใน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647A7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47A72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57DB843" w14:textId="144D41B3" w:rsidR="006618FA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31FD2" w14:textId="4D6FAB58" w:rsidR="000A56D4" w:rsidRDefault="006618FA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</w:t>
      </w:r>
      <w:r w:rsidR="00276FDA">
        <w:rPr>
          <w:rFonts w:asciiTheme="majorBidi" w:hAnsiTheme="majorBidi" w:cstheme="majorBidi" w:hint="cs"/>
          <w:sz w:val="30"/>
          <w:szCs w:val="30"/>
          <w:cs/>
        </w:rPr>
        <w:t>ด้านเครดิตที่</w:t>
      </w:r>
      <w:r>
        <w:rPr>
          <w:rFonts w:asciiTheme="majorBidi" w:hAnsiTheme="majorBidi" w:cstheme="majorBidi" w:hint="cs"/>
          <w:sz w:val="30"/>
          <w:szCs w:val="30"/>
          <w:cs/>
        </w:rPr>
        <w:t>คาดว่</w:t>
      </w:r>
      <w:r w:rsidR="004D7391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จะเกิดขึ้น</w:t>
      </w:r>
    </w:p>
    <w:p w14:paraId="500D33E6" w14:textId="77777777" w:rsidR="009C24B0" w:rsidRPr="00B31678" w:rsidRDefault="009C24B0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53"/>
        <w:gridCol w:w="13"/>
      </w:tblGrid>
      <w:tr w:rsidR="00753E8E" w14:paraId="2A511308" w14:textId="77777777" w:rsidTr="00794648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706373FE" w14:textId="375B9887" w:rsidR="00753E8E" w:rsidRPr="00753E8E" w:rsidRDefault="00753E8E" w:rsidP="00DE5BE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1E7F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532" w:type="dxa"/>
            <w:vAlign w:val="bottom"/>
            <w:hideMark/>
          </w:tcPr>
          <w:p w14:paraId="3265D322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ผลขาดทุนด้านเครดิตที่คาดว่าจะเกิดขึ้นใน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12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07617C92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41F4AFE0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ไม่ด้อยค่า</w:t>
            </w:r>
          </w:p>
        </w:tc>
        <w:tc>
          <w:tcPr>
            <w:tcW w:w="263" w:type="dxa"/>
            <w:vAlign w:val="bottom"/>
          </w:tcPr>
          <w:p w14:paraId="630BFF1D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5E46D419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ด้อยค่า</w:t>
            </w:r>
          </w:p>
        </w:tc>
        <w:tc>
          <w:tcPr>
            <w:tcW w:w="263" w:type="dxa"/>
            <w:vAlign w:val="bottom"/>
          </w:tcPr>
          <w:p w14:paraId="5E43B7B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66ECED1B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E8E" w:rsidRPr="004E4309" w14:paraId="1C9B1C00" w14:textId="77777777" w:rsidTr="00794648">
        <w:trPr>
          <w:gridAfter w:val="1"/>
          <w:wAfter w:w="13" w:type="dxa"/>
          <w:trHeight w:val="20"/>
          <w:tblHeader/>
        </w:trPr>
        <w:tc>
          <w:tcPr>
            <w:tcW w:w="2880" w:type="dxa"/>
            <w:vAlign w:val="bottom"/>
          </w:tcPr>
          <w:p w14:paraId="0353D4CE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174" w:type="dxa"/>
            <w:gridSpan w:val="7"/>
            <w:vAlign w:val="bottom"/>
            <w:hideMark/>
          </w:tcPr>
          <w:p w14:paraId="42178D78" w14:textId="77777777" w:rsidR="00753E8E" w:rsidRPr="00B31678" w:rsidRDefault="00753E8E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3E8E" w14:paraId="77D30F43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058DE998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0472B89" w14:textId="1653C315" w:rsidR="00753E8E" w:rsidRPr="00B31678" w:rsidRDefault="002A7953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105,43</w:t>
            </w:r>
            <w:r w:rsidR="00B72D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3" w:type="dxa"/>
          </w:tcPr>
          <w:p w14:paraId="355DECE7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F56345B" w14:textId="6074EA1E" w:rsidR="00753E8E" w:rsidRPr="00B31678" w:rsidRDefault="002A7953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</w:t>
            </w:r>
            <w:r w:rsidR="00B72D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3" w:type="dxa"/>
          </w:tcPr>
          <w:p w14:paraId="59236A1D" w14:textId="77777777" w:rsidR="00753E8E" w:rsidRPr="00B31678" w:rsidRDefault="00753E8E" w:rsidP="00DE5BE7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EAAB978" w14:textId="5532476F" w:rsidR="00753E8E" w:rsidRPr="00B31678" w:rsidRDefault="002A7953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78,819</w:t>
            </w:r>
          </w:p>
        </w:tc>
        <w:tc>
          <w:tcPr>
            <w:tcW w:w="263" w:type="dxa"/>
            <w:vAlign w:val="bottom"/>
          </w:tcPr>
          <w:p w14:paraId="369A0FC1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F5B2CD0" w14:textId="4BD12F1E" w:rsidR="00753E8E" w:rsidRPr="00B31678" w:rsidRDefault="002A7953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187,377</w:t>
            </w:r>
          </w:p>
        </w:tc>
      </w:tr>
      <w:tr w:rsidR="00753E8E" w14:paraId="7D099FE6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76FD6629" w14:textId="77777777" w:rsidR="00753E8E" w:rsidRPr="00B31678" w:rsidRDefault="00753E8E" w:rsidP="00DE5BE7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3797" w14:textId="22D856E2" w:rsidR="00753E8E" w:rsidRPr="00B31678" w:rsidRDefault="002A7953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3,216,</w:t>
            </w:r>
            <w:r w:rsidR="00B72D50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63" w:type="dxa"/>
            <w:vAlign w:val="bottom"/>
          </w:tcPr>
          <w:p w14:paraId="64729011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DD1E4" w14:textId="553B6826" w:rsidR="00753E8E" w:rsidRPr="00B31678" w:rsidRDefault="002A7953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72D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B72D50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3" w:type="dxa"/>
            <w:vAlign w:val="bottom"/>
          </w:tcPr>
          <w:p w14:paraId="1F39D905" w14:textId="77777777" w:rsidR="00753E8E" w:rsidRPr="00B31678" w:rsidRDefault="00753E8E" w:rsidP="00DE5BE7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4958" w14:textId="50A94315" w:rsidR="00753E8E" w:rsidRPr="00B31678" w:rsidRDefault="002A7953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130,038</w:t>
            </w:r>
          </w:p>
        </w:tc>
        <w:tc>
          <w:tcPr>
            <w:tcW w:w="263" w:type="dxa"/>
            <w:vAlign w:val="bottom"/>
          </w:tcPr>
          <w:p w14:paraId="0ED5751C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793B" w14:textId="497D4E74" w:rsidR="00753E8E" w:rsidRPr="00B31678" w:rsidRDefault="002A7953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3,389,691</w:t>
            </w:r>
          </w:p>
        </w:tc>
      </w:tr>
      <w:tr w:rsidR="00753E8E" w14:paraId="0CA5A02D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5484817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9F33" w14:textId="2AB6CA75" w:rsidR="00753E8E" w:rsidRPr="00586BA7" w:rsidRDefault="003B1E7C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63" w:type="dxa"/>
          </w:tcPr>
          <w:p w14:paraId="0CA269A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CFF51" w14:textId="432A80BD" w:rsidR="00753E8E" w:rsidRPr="00D42F63" w:rsidRDefault="003B1E7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263" w:type="dxa"/>
          </w:tcPr>
          <w:p w14:paraId="669BAEB9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E969" w14:textId="5FD2842B" w:rsidR="00753E8E" w:rsidRPr="00B31678" w:rsidRDefault="003B1E7C" w:rsidP="00DE5B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208,857</w:t>
            </w:r>
          </w:p>
        </w:tc>
        <w:tc>
          <w:tcPr>
            <w:tcW w:w="263" w:type="dxa"/>
            <w:vAlign w:val="bottom"/>
          </w:tcPr>
          <w:p w14:paraId="55296B29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0F437" w14:textId="7BA40215" w:rsidR="00753E8E" w:rsidRPr="00B31678" w:rsidRDefault="003B1E7C" w:rsidP="00794648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3,577,068</w:t>
            </w:r>
          </w:p>
        </w:tc>
      </w:tr>
      <w:tr w:rsidR="00753E8E" w14:paraId="5185AD87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8FE88AF" w14:textId="49A12514" w:rsidR="00753E8E" w:rsidRPr="00B31678" w:rsidRDefault="00753E8E" w:rsidP="00DC3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1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C34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67CE6D1A" w14:textId="2046E153" w:rsidR="00753E8E" w:rsidRPr="00B31678" w:rsidRDefault="003B1E7C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2A795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6,353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753C5BE1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79DB3FC" w14:textId="63594006" w:rsidR="00753E8E" w:rsidRPr="00B31678" w:rsidRDefault="003B1E7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7953">
              <w:rPr>
                <w:rFonts w:asciiTheme="majorBidi" w:hAnsiTheme="majorBidi" w:cstheme="majorBidi"/>
                <w:sz w:val="28"/>
                <w:szCs w:val="28"/>
              </w:rPr>
              <w:t>3,503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680E9E17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3D3C681" w14:textId="7E747D58" w:rsidR="00753E8E" w:rsidRPr="00B31678" w:rsidRDefault="003B1E7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(128,773)</w:t>
            </w:r>
          </w:p>
        </w:tc>
        <w:tc>
          <w:tcPr>
            <w:tcW w:w="263" w:type="dxa"/>
            <w:vAlign w:val="bottom"/>
          </w:tcPr>
          <w:p w14:paraId="3E72F6CA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727880" w14:textId="3C996774" w:rsidR="00753E8E" w:rsidRPr="00B31678" w:rsidRDefault="003B1E7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(138,629)</w:t>
            </w:r>
          </w:p>
        </w:tc>
      </w:tr>
      <w:tr w:rsidR="00753E8E" w14:paraId="7EAADAE6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105EE485" w14:textId="77777777" w:rsidR="00753E8E" w:rsidRPr="00B31678" w:rsidRDefault="00753E8E" w:rsidP="00DE5B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78F1" w14:textId="03D2E3B2" w:rsidR="00753E8E" w:rsidRPr="00586BA7" w:rsidRDefault="003B1E7C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3,31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069</w:t>
            </w:r>
          </w:p>
        </w:tc>
        <w:tc>
          <w:tcPr>
            <w:tcW w:w="263" w:type="dxa"/>
          </w:tcPr>
          <w:p w14:paraId="533978FC" w14:textId="77777777" w:rsidR="00753E8E" w:rsidRPr="00B31678" w:rsidRDefault="00753E8E" w:rsidP="00DE5BE7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347AB" w14:textId="71999059" w:rsidR="00753E8E" w:rsidRPr="00D42F63" w:rsidRDefault="003B1E7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87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B72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63" w:type="dxa"/>
          </w:tcPr>
          <w:p w14:paraId="50414915" w14:textId="77777777" w:rsidR="00753E8E" w:rsidRPr="00B31678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D7BEC" w14:textId="39D3E99A" w:rsidR="00753E8E" w:rsidRPr="00B31678" w:rsidRDefault="003B1E7C" w:rsidP="00DE5B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80,084</w:t>
            </w:r>
          </w:p>
        </w:tc>
        <w:tc>
          <w:tcPr>
            <w:tcW w:w="263" w:type="dxa"/>
            <w:vAlign w:val="bottom"/>
          </w:tcPr>
          <w:p w14:paraId="7BA81001" w14:textId="77777777" w:rsidR="00753E8E" w:rsidRPr="00B31678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AFF8E" w14:textId="23F29F35" w:rsidR="00753E8E" w:rsidRPr="00B31678" w:rsidRDefault="003B1E7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3,438,439</w:t>
            </w:r>
          </w:p>
        </w:tc>
      </w:tr>
    </w:tbl>
    <w:p w14:paraId="6E003EE9" w14:textId="53404BD4" w:rsidR="00753E8E" w:rsidRDefault="00753E8E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66"/>
      </w:tblGrid>
      <w:tr w:rsidR="006618FA" w14:paraId="63718289" w14:textId="77777777" w:rsidTr="007D796E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6D626CF8" w14:textId="4B0BD816" w:rsidR="006618FA" w:rsidRPr="006E4AAC" w:rsidRDefault="006618F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1E7F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532" w:type="dxa"/>
            <w:vAlign w:val="bottom"/>
          </w:tcPr>
          <w:p w14:paraId="73FB4B2B" w14:textId="50FE715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7FB22D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5FE31E12" w14:textId="2FB86B70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7057B72" w14:textId="77777777" w:rsidR="006618FA" w:rsidRPr="00B31678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185D9544" w14:textId="7E80D6AB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593404CE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3BA92808" w14:textId="180121F8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78A" w14:paraId="51668648" w14:textId="77777777" w:rsidTr="007D796E">
        <w:trPr>
          <w:trHeight w:val="83"/>
          <w:tblHeader/>
        </w:trPr>
        <w:tc>
          <w:tcPr>
            <w:tcW w:w="2880" w:type="dxa"/>
            <w:vAlign w:val="bottom"/>
          </w:tcPr>
          <w:p w14:paraId="62A47F78" w14:textId="77777777" w:rsidR="0037578A" w:rsidRPr="00B31678" w:rsidRDefault="0037578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BBAFE80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FC26186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4F24102B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358D2E31" w14:textId="77777777" w:rsidR="0037578A" w:rsidRPr="00B31678" w:rsidRDefault="0037578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0431EF36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B2A331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022B479A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F38" w14:paraId="42A19A3B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79B28F8" w14:textId="77777777" w:rsidR="001E7F38" w:rsidRPr="00B31678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67F6B91" w14:textId="206D9E35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83,346</w:t>
            </w:r>
          </w:p>
        </w:tc>
        <w:tc>
          <w:tcPr>
            <w:tcW w:w="263" w:type="dxa"/>
          </w:tcPr>
          <w:p w14:paraId="514E595D" w14:textId="77777777" w:rsidR="001E7F38" w:rsidRPr="00B31678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5C72DC2" w14:textId="285B2568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7,463</w:t>
            </w:r>
          </w:p>
        </w:tc>
        <w:tc>
          <w:tcPr>
            <w:tcW w:w="263" w:type="dxa"/>
          </w:tcPr>
          <w:p w14:paraId="053357AD" w14:textId="77777777" w:rsidR="001E7F38" w:rsidRPr="00B31678" w:rsidRDefault="001E7F38" w:rsidP="001E7F38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DB7466A" w14:textId="4BB6CB91" w:rsidR="001E7F38" w:rsidRPr="00B31678" w:rsidRDefault="001E7F38" w:rsidP="001E7F3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80,339</w:t>
            </w:r>
          </w:p>
        </w:tc>
        <w:tc>
          <w:tcPr>
            <w:tcW w:w="263" w:type="dxa"/>
            <w:vAlign w:val="bottom"/>
          </w:tcPr>
          <w:p w14:paraId="1B151DB0" w14:textId="77777777" w:rsidR="001E7F38" w:rsidRPr="00B31678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4209FDD" w14:textId="3EAC49C6" w:rsidR="001E7F38" w:rsidRPr="00B31678" w:rsidRDefault="001E7F38" w:rsidP="001E7F3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171,148</w:t>
            </w:r>
          </w:p>
        </w:tc>
      </w:tr>
      <w:tr w:rsidR="001E7F38" w14:paraId="1F32E261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4CA6A512" w14:textId="77777777" w:rsidR="001E7F38" w:rsidRPr="00B31678" w:rsidRDefault="001E7F38" w:rsidP="001E7F38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78300" w14:textId="7297116F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3,037,556</w:t>
            </w:r>
          </w:p>
        </w:tc>
        <w:tc>
          <w:tcPr>
            <w:tcW w:w="263" w:type="dxa"/>
            <w:vAlign w:val="bottom"/>
          </w:tcPr>
          <w:p w14:paraId="11095A37" w14:textId="77777777" w:rsidR="001E7F38" w:rsidRPr="00B31678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6A0D6" w14:textId="2884CDBB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20,108</w:t>
            </w:r>
          </w:p>
        </w:tc>
        <w:tc>
          <w:tcPr>
            <w:tcW w:w="263" w:type="dxa"/>
            <w:vAlign w:val="bottom"/>
          </w:tcPr>
          <w:p w14:paraId="7AE4F5B3" w14:textId="77777777" w:rsidR="001E7F38" w:rsidRPr="00B31678" w:rsidRDefault="001E7F38" w:rsidP="001E7F38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2CA90" w14:textId="09D542E6" w:rsidR="001E7F38" w:rsidRPr="00B31678" w:rsidRDefault="001E7F38" w:rsidP="001E7F3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132,561</w:t>
            </w:r>
          </w:p>
        </w:tc>
        <w:tc>
          <w:tcPr>
            <w:tcW w:w="263" w:type="dxa"/>
            <w:vAlign w:val="bottom"/>
          </w:tcPr>
          <w:p w14:paraId="3211DDF1" w14:textId="77777777" w:rsidR="001E7F38" w:rsidRPr="00B31678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220B" w14:textId="55741B5D" w:rsidR="001E7F38" w:rsidRPr="00B31678" w:rsidRDefault="001E7F38" w:rsidP="001E7F3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3,190,225</w:t>
            </w:r>
          </w:p>
        </w:tc>
      </w:tr>
      <w:tr w:rsidR="001E7F38" w14:paraId="0E39B62A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E2369BE" w14:textId="77777777" w:rsidR="001E7F38" w:rsidRPr="00B31678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9B4E" w14:textId="624AA642" w:rsidR="001E7F38" w:rsidRPr="00586BA7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3,120,902</w:t>
            </w:r>
          </w:p>
        </w:tc>
        <w:tc>
          <w:tcPr>
            <w:tcW w:w="263" w:type="dxa"/>
          </w:tcPr>
          <w:p w14:paraId="25FECDCA" w14:textId="77777777" w:rsidR="001E7F38" w:rsidRPr="00B31678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78AD" w14:textId="64D92C42" w:rsidR="001E7F38" w:rsidRPr="00D42F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27,571</w:t>
            </w:r>
          </w:p>
        </w:tc>
        <w:tc>
          <w:tcPr>
            <w:tcW w:w="263" w:type="dxa"/>
          </w:tcPr>
          <w:p w14:paraId="41076AD3" w14:textId="77777777" w:rsidR="001E7F38" w:rsidRPr="00B31678" w:rsidRDefault="001E7F38" w:rsidP="001E7F3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A02A8" w14:textId="7A83CA99" w:rsidR="001E7F38" w:rsidRPr="00B31678" w:rsidRDefault="001E7F38" w:rsidP="001E7F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212,900</w:t>
            </w:r>
          </w:p>
        </w:tc>
        <w:tc>
          <w:tcPr>
            <w:tcW w:w="263" w:type="dxa"/>
            <w:vAlign w:val="bottom"/>
          </w:tcPr>
          <w:p w14:paraId="3364D75A" w14:textId="77777777" w:rsidR="001E7F38" w:rsidRPr="00B31678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655E3" w14:textId="2D003BA1" w:rsidR="001E7F38" w:rsidRPr="00B31678" w:rsidRDefault="001E7F38" w:rsidP="001E7F38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3,361,373</w:t>
            </w:r>
          </w:p>
        </w:tc>
      </w:tr>
      <w:tr w:rsidR="001E7F38" w14:paraId="6AA27321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0E34C9" w14:textId="2F46E3CE" w:rsidR="001E7F38" w:rsidRPr="00B31678" w:rsidRDefault="001E7F38" w:rsidP="001E7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570BE074" w14:textId="7CFC66A0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(8,578)</w:t>
            </w:r>
          </w:p>
        </w:tc>
        <w:tc>
          <w:tcPr>
            <w:tcW w:w="263" w:type="dxa"/>
            <w:vAlign w:val="bottom"/>
          </w:tcPr>
          <w:p w14:paraId="7DAEAF62" w14:textId="77777777" w:rsidR="001E7F38" w:rsidRPr="00B31678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318B3C5C" w14:textId="79FA11D7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(2,132)</w:t>
            </w:r>
          </w:p>
        </w:tc>
        <w:tc>
          <w:tcPr>
            <w:tcW w:w="263" w:type="dxa"/>
            <w:vAlign w:val="bottom"/>
          </w:tcPr>
          <w:p w14:paraId="459775B4" w14:textId="77777777" w:rsidR="001E7F38" w:rsidRPr="00B31678" w:rsidRDefault="001E7F38" w:rsidP="001E7F3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E8B63E3" w14:textId="098B5FEB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(127,880)</w:t>
            </w:r>
          </w:p>
        </w:tc>
        <w:tc>
          <w:tcPr>
            <w:tcW w:w="263" w:type="dxa"/>
            <w:vAlign w:val="bottom"/>
          </w:tcPr>
          <w:p w14:paraId="2483F214" w14:textId="77777777" w:rsidR="001E7F38" w:rsidRPr="00B31678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74EAB158" w14:textId="42EB62C2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(138,590)</w:t>
            </w:r>
          </w:p>
        </w:tc>
      </w:tr>
      <w:tr w:rsidR="001E7F38" w14:paraId="1E47C175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7527A40F" w14:textId="77777777" w:rsidR="001E7F38" w:rsidRPr="00B31678" w:rsidRDefault="001E7F38" w:rsidP="001E7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C2F2" w14:textId="5B3882A5" w:rsidR="001E7F38" w:rsidRPr="00586BA7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3,112,324</w:t>
            </w:r>
          </w:p>
        </w:tc>
        <w:tc>
          <w:tcPr>
            <w:tcW w:w="263" w:type="dxa"/>
          </w:tcPr>
          <w:p w14:paraId="4CBC7C2E" w14:textId="77777777" w:rsidR="001E7F38" w:rsidRPr="00B31678" w:rsidRDefault="001E7F38" w:rsidP="001E7F3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4C860" w14:textId="21F8C970" w:rsidR="001E7F38" w:rsidRPr="00D42F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25,439</w:t>
            </w:r>
          </w:p>
        </w:tc>
        <w:tc>
          <w:tcPr>
            <w:tcW w:w="263" w:type="dxa"/>
          </w:tcPr>
          <w:p w14:paraId="4AB7F8A5" w14:textId="77777777" w:rsidR="001E7F38" w:rsidRPr="00B31678" w:rsidRDefault="001E7F38" w:rsidP="001E7F3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AAFD4" w14:textId="60548AD4" w:rsidR="001E7F38" w:rsidRPr="00B31678" w:rsidRDefault="001E7F38" w:rsidP="001E7F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85,020</w:t>
            </w:r>
          </w:p>
        </w:tc>
        <w:tc>
          <w:tcPr>
            <w:tcW w:w="263" w:type="dxa"/>
            <w:vAlign w:val="bottom"/>
          </w:tcPr>
          <w:p w14:paraId="10C82259" w14:textId="77777777" w:rsidR="001E7F38" w:rsidRPr="00B31678" w:rsidRDefault="001E7F38" w:rsidP="001E7F3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A6B00" w14:textId="265EC940" w:rsidR="001E7F38" w:rsidRPr="00B3167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3,222,783</w:t>
            </w:r>
          </w:p>
        </w:tc>
      </w:tr>
    </w:tbl>
    <w:p w14:paraId="42590D5C" w14:textId="3596924E" w:rsidR="00F61738" w:rsidRDefault="00F61738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p w14:paraId="4F844CB1" w14:textId="77777777" w:rsidR="000D6F91" w:rsidRDefault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10833F" w14:textId="31E594A5" w:rsidR="000D6F91" w:rsidRDefault="000D6F91" w:rsidP="000D6F91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 w:line="240" w:lineRule="auto"/>
        <w:ind w:left="81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ด้านเครดิตที่คาดว่าจะเกิดขึ้นในระหว่างปีสิ้นสุดวันที่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87ED6B" w14:textId="77777777" w:rsidR="000D6F91" w:rsidRPr="000D6F91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09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0"/>
        <w:gridCol w:w="1620"/>
        <w:gridCol w:w="270"/>
        <w:gridCol w:w="1350"/>
        <w:gridCol w:w="270"/>
        <w:gridCol w:w="1350"/>
      </w:tblGrid>
      <w:tr w:rsidR="000D6F91" w14:paraId="48870311" w14:textId="77777777" w:rsidTr="004F1FF6">
        <w:trPr>
          <w:trHeight w:val="83"/>
          <w:tblHeader/>
        </w:trPr>
        <w:tc>
          <w:tcPr>
            <w:tcW w:w="4230" w:type="dxa"/>
            <w:vAlign w:val="bottom"/>
            <w:hideMark/>
          </w:tcPr>
          <w:p w14:paraId="30ABDA12" w14:textId="77777777" w:rsidR="000D6F91" w:rsidRPr="00B31678" w:rsidRDefault="000D6F91" w:rsidP="000D6F91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</w:p>
        </w:tc>
        <w:tc>
          <w:tcPr>
            <w:tcW w:w="1620" w:type="dxa"/>
            <w:vAlign w:val="bottom"/>
            <w:hideMark/>
          </w:tcPr>
          <w:p w14:paraId="4BD9A0DB" w14:textId="77777777" w:rsidR="000D6F91" w:rsidRPr="00B31678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x-none" w:eastAsia="x-none" w:bidi="ar-SA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6FCD3DD" w14:textId="77777777" w:rsidR="000D6F91" w:rsidRPr="00B31678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5C58AB1C" w14:textId="77777777" w:rsidR="000D6F91" w:rsidRDefault="000D6F91" w:rsidP="00220DE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</w:t>
            </w:r>
          </w:p>
          <w:p w14:paraId="50A94BAE" w14:textId="77777777" w:rsidR="000D6F91" w:rsidRPr="00B31678" w:rsidRDefault="000D6F91" w:rsidP="00220DE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09C92B61" w14:textId="77777777" w:rsidR="000D6F91" w:rsidRPr="00B31678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591E190" w14:textId="77777777" w:rsidR="000D6F91" w:rsidRPr="00B31678" w:rsidRDefault="000D6F91" w:rsidP="00220DE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F91" w:rsidRPr="00D06249" w14:paraId="5B30EF08" w14:textId="77777777" w:rsidTr="004F1FF6">
        <w:trPr>
          <w:trHeight w:val="20"/>
        </w:trPr>
        <w:tc>
          <w:tcPr>
            <w:tcW w:w="4230" w:type="dxa"/>
            <w:vAlign w:val="bottom"/>
          </w:tcPr>
          <w:p w14:paraId="7E8D6E07" w14:textId="77777777" w:rsidR="000D6F91" w:rsidRPr="00D06249" w:rsidRDefault="000D6F91" w:rsidP="00220DE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14:paraId="12C2EDFE" w14:textId="77777777" w:rsidR="000D6F91" w:rsidRPr="00B31678" w:rsidRDefault="000D6F91" w:rsidP="00220DE1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</w:tr>
      <w:tr w:rsidR="001E7F38" w:rsidRPr="00D06249" w14:paraId="1AA331C4" w14:textId="77777777" w:rsidTr="004F1FF6">
        <w:trPr>
          <w:trHeight w:val="272"/>
        </w:trPr>
        <w:tc>
          <w:tcPr>
            <w:tcW w:w="4230" w:type="dxa"/>
            <w:vAlign w:val="bottom"/>
            <w:hideMark/>
          </w:tcPr>
          <w:p w14:paraId="7F4EE3DD" w14:textId="1D5B54C0" w:rsidR="001E7F38" w:rsidRPr="00F61738" w:rsidRDefault="001E7F38" w:rsidP="001E7F3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</w:tcPr>
          <w:p w14:paraId="10888CF3" w14:textId="53CEFB94" w:rsidR="001E7F38" w:rsidRPr="001E7F3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F1F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69,860</w:t>
            </w:r>
          </w:p>
        </w:tc>
        <w:tc>
          <w:tcPr>
            <w:tcW w:w="270" w:type="dxa"/>
          </w:tcPr>
          <w:p w14:paraId="6193FCE6" w14:textId="77777777" w:rsidR="001E7F38" w:rsidRPr="001E7F38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59ED5B" w14:textId="46962E96" w:rsidR="001E7F38" w:rsidRPr="001E7F3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F1FF6">
              <w:rPr>
                <w:rFonts w:asciiTheme="majorBidi" w:hAnsiTheme="majorBidi" w:cstheme="majorBidi"/>
                <w:sz w:val="28"/>
                <w:szCs w:val="28"/>
              </w:rPr>
              <w:t>68,730</w:t>
            </w:r>
          </w:p>
        </w:tc>
        <w:tc>
          <w:tcPr>
            <w:tcW w:w="270" w:type="dxa"/>
            <w:vAlign w:val="bottom"/>
          </w:tcPr>
          <w:p w14:paraId="65F381D1" w14:textId="77777777" w:rsidR="001E7F38" w:rsidRPr="001E7F38" w:rsidRDefault="001E7F38" w:rsidP="001E7F38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C80CE3" w14:textId="0A8617D2" w:rsidR="001E7F38" w:rsidRPr="001E7F3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4F1FF6">
              <w:rPr>
                <w:rFonts w:asciiTheme="majorBidi" w:hAnsiTheme="majorBidi" w:cstheme="majorBidi"/>
                <w:sz w:val="28"/>
                <w:szCs w:val="28"/>
              </w:rPr>
              <w:t>138,590</w:t>
            </w:r>
          </w:p>
        </w:tc>
      </w:tr>
      <w:tr w:rsidR="000D6F91" w:rsidRPr="00D06249" w14:paraId="14DB34D3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01B8E2C1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</w:tcPr>
          <w:p w14:paraId="2CDFC295" w14:textId="5BC8AE2B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(1,11</w:t>
            </w:r>
            <w:r w:rsidR="003161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389803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2C7950" w14:textId="56D0A4D1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</w:t>
            </w:r>
            <w:r w:rsidR="00316114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36E42E" w14:textId="77777777" w:rsidR="000D6F91" w:rsidRPr="005664DD" w:rsidRDefault="000D6F91" w:rsidP="00220DE1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C84B0" w14:textId="70B57E60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</w:t>
            </w:r>
            <w:r w:rsidR="00316114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6F91" w:rsidRPr="00D06249" w14:paraId="6FCDD792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388630CF" w14:textId="77777777" w:rsidR="000D6F91" w:rsidRPr="00B31678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0F0B4AD8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F430B8C" w14:textId="7AFBFB78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70" w:type="dxa"/>
            <w:vAlign w:val="bottom"/>
          </w:tcPr>
          <w:p w14:paraId="0A1ED3DA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B20B70" w14:textId="655DC817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2,508</w:t>
            </w:r>
          </w:p>
        </w:tc>
        <w:tc>
          <w:tcPr>
            <w:tcW w:w="270" w:type="dxa"/>
            <w:vAlign w:val="bottom"/>
          </w:tcPr>
          <w:p w14:paraId="586DBF32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4CD681" w14:textId="4255C94B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</w:tr>
      <w:tr w:rsidR="000D6F91" w:rsidRPr="00D06249" w14:paraId="3E863E83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46D3EB88" w14:textId="77777777" w:rsidR="000D6F91" w:rsidRPr="00B31678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AFFA509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4C6B21EF" w14:textId="6909E622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vAlign w:val="bottom"/>
          </w:tcPr>
          <w:p w14:paraId="4501BB98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869407" w14:textId="185CC9CA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1611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BE9BA44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9BA7EF" w14:textId="76598A3E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161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6F91" w:rsidRPr="00D06249" w14:paraId="6478F11C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3F18F464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</w:tcPr>
          <w:p w14:paraId="3B648123" w14:textId="71F2FEE5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270" w:type="dxa"/>
            <w:vAlign w:val="bottom"/>
          </w:tcPr>
          <w:p w14:paraId="19BAE945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93AF78" w14:textId="2C6AF90E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  <w:tc>
          <w:tcPr>
            <w:tcW w:w="270" w:type="dxa"/>
            <w:vAlign w:val="bottom"/>
          </w:tcPr>
          <w:p w14:paraId="66BF594C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D1961E" w14:textId="3E65ADBC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</w:tr>
      <w:tr w:rsidR="000D6F91" w:rsidRPr="00D06249" w14:paraId="51DE2099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1DAA4220" w14:textId="77777777" w:rsidR="000D6F91" w:rsidRPr="00667B63" w:rsidRDefault="000D6F91" w:rsidP="00220DE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8E4F" w14:textId="6059F2BF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47DB2785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E359" w14:textId="0AF0B5A1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270" w:type="dxa"/>
          </w:tcPr>
          <w:p w14:paraId="2129927E" w14:textId="77777777" w:rsidR="000D6F91" w:rsidRPr="005664DD" w:rsidRDefault="000D6F91" w:rsidP="00220DE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B859" w14:textId="412E7E15" w:rsidR="000D6F91" w:rsidRPr="005664DD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1,179</w:t>
            </w:r>
          </w:p>
        </w:tc>
      </w:tr>
      <w:tr w:rsidR="000D6F91" w:rsidRPr="00D06249" w14:paraId="54410218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5195677F" w14:textId="418447CA" w:rsidR="000D6F91" w:rsidRPr="00B31678" w:rsidRDefault="000D6F91" w:rsidP="00220D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7F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04BC6" w14:textId="5D6B2DF2" w:rsidR="000D6F91" w:rsidRPr="00794648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69,00</w:t>
            </w:r>
            <w:r w:rsidR="0031611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</w:t>
            </w:r>
          </w:p>
        </w:tc>
        <w:tc>
          <w:tcPr>
            <w:tcW w:w="270" w:type="dxa"/>
          </w:tcPr>
          <w:p w14:paraId="6557E68F" w14:textId="77777777" w:rsidR="000D6F91" w:rsidRPr="00667B63" w:rsidRDefault="000D6F91" w:rsidP="00220DE1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4F10F" w14:textId="041D5C36" w:rsidR="000D6F91" w:rsidRPr="00D42F63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69,621</w:t>
            </w:r>
          </w:p>
        </w:tc>
        <w:tc>
          <w:tcPr>
            <w:tcW w:w="270" w:type="dxa"/>
            <w:vAlign w:val="bottom"/>
          </w:tcPr>
          <w:p w14:paraId="2210C8FB" w14:textId="77777777" w:rsidR="000D6F91" w:rsidRPr="00667B63" w:rsidRDefault="000D6F91" w:rsidP="00220DE1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B1AD3" w14:textId="14BE0D02" w:rsidR="000D6F91" w:rsidRPr="00D42F63" w:rsidRDefault="002C78E4" w:rsidP="0022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138,629</w:t>
            </w:r>
          </w:p>
        </w:tc>
      </w:tr>
    </w:tbl>
    <w:p w14:paraId="5CFA2CDB" w14:textId="77777777" w:rsidR="000D6F91" w:rsidRPr="00E763A2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09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0"/>
        <w:gridCol w:w="1620"/>
        <w:gridCol w:w="270"/>
        <w:gridCol w:w="1350"/>
        <w:gridCol w:w="270"/>
        <w:gridCol w:w="1350"/>
      </w:tblGrid>
      <w:tr w:rsidR="001E7F38" w:rsidRPr="00D06249" w14:paraId="08F4A9D5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0497BB1C" w14:textId="5B1ADBA7" w:rsidR="001E7F38" w:rsidRPr="00BB2AA7" w:rsidRDefault="001E7F38" w:rsidP="001E7F3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0" w:type="dxa"/>
            <w:hideMark/>
          </w:tcPr>
          <w:p w14:paraId="4BF1C3B7" w14:textId="306986F6" w:rsidR="001E7F38" w:rsidRPr="00667B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70,396</w:t>
            </w:r>
          </w:p>
        </w:tc>
        <w:tc>
          <w:tcPr>
            <w:tcW w:w="270" w:type="dxa"/>
          </w:tcPr>
          <w:p w14:paraId="14EE1335" w14:textId="77777777" w:rsidR="001E7F38" w:rsidRPr="00667B63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C6395EC" w14:textId="5B6B576B" w:rsidR="001E7F38" w:rsidRPr="00667B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637B4504" w14:textId="77777777" w:rsidR="001E7F38" w:rsidRPr="00667B63" w:rsidRDefault="001E7F38" w:rsidP="001E7F38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B1392D5" w14:textId="40058BB9" w:rsidR="001E7F38" w:rsidRPr="00667B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142,514</w:t>
            </w:r>
          </w:p>
        </w:tc>
      </w:tr>
      <w:tr w:rsidR="001E7F38" w:rsidRPr="00D06249" w14:paraId="6669645E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2D24098D" w14:textId="77777777" w:rsidR="001E7F38" w:rsidRPr="00667B63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  <w:hideMark/>
          </w:tcPr>
          <w:p w14:paraId="5A8F3066" w14:textId="2FCE089B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(452)</w:t>
            </w:r>
          </w:p>
        </w:tc>
        <w:tc>
          <w:tcPr>
            <w:tcW w:w="270" w:type="dxa"/>
          </w:tcPr>
          <w:p w14:paraId="4240B283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70D364A" w14:textId="0E2CF854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(2,769)</w:t>
            </w:r>
          </w:p>
        </w:tc>
        <w:tc>
          <w:tcPr>
            <w:tcW w:w="270" w:type="dxa"/>
          </w:tcPr>
          <w:p w14:paraId="60E88188" w14:textId="77777777" w:rsidR="001E7F38" w:rsidRPr="005664DD" w:rsidRDefault="001E7F38" w:rsidP="001E7F3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2BE37A4" w14:textId="6E3F7612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(3,221)</w:t>
            </w:r>
          </w:p>
        </w:tc>
      </w:tr>
      <w:tr w:rsidR="001E7F38" w:rsidRPr="00D06249" w14:paraId="2D70818B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743C6986" w14:textId="77777777" w:rsidR="001E7F38" w:rsidRPr="00B31678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CA931CA" w14:textId="77777777" w:rsidR="001E7F38" w:rsidRPr="00667B63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11E7F2D2" w14:textId="13A17C4A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0A5B0D00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20E8101" w14:textId="3529DE27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  <w:vAlign w:val="bottom"/>
          </w:tcPr>
          <w:p w14:paraId="6177F28E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1A120B4" w14:textId="223C4BA5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1E7F38" w:rsidRPr="00D06249" w14:paraId="27FD2311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50267767" w14:textId="77777777" w:rsidR="001E7F38" w:rsidRPr="00B31678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6EBF9650" w14:textId="77777777" w:rsidR="001E7F38" w:rsidRPr="00667B63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  <w:hideMark/>
          </w:tcPr>
          <w:p w14:paraId="46F66A7B" w14:textId="7E2ECBBC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70" w:type="dxa"/>
            <w:vAlign w:val="bottom"/>
          </w:tcPr>
          <w:p w14:paraId="765FCE6A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47EC1A0" w14:textId="644AE07C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0" w:type="dxa"/>
            <w:vAlign w:val="bottom"/>
          </w:tcPr>
          <w:p w14:paraId="1DD7008D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3CEA80" w14:textId="2792D22F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1E7F38" w:rsidRPr="00D06249" w14:paraId="1497C82B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3537129A" w14:textId="77777777" w:rsidR="001E7F38" w:rsidRPr="00667B63" w:rsidRDefault="001E7F38" w:rsidP="001E7F3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  <w:hideMark/>
          </w:tcPr>
          <w:p w14:paraId="1CD1661B" w14:textId="46962672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(1,021)</w:t>
            </w:r>
          </w:p>
        </w:tc>
        <w:tc>
          <w:tcPr>
            <w:tcW w:w="270" w:type="dxa"/>
            <w:vAlign w:val="bottom"/>
          </w:tcPr>
          <w:p w14:paraId="2846CA37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EC8607E" w14:textId="094DC74C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(4,527)</w:t>
            </w:r>
          </w:p>
        </w:tc>
        <w:tc>
          <w:tcPr>
            <w:tcW w:w="270" w:type="dxa"/>
            <w:vAlign w:val="bottom"/>
          </w:tcPr>
          <w:p w14:paraId="282AAAAD" w14:textId="77777777" w:rsidR="001E7F38" w:rsidRPr="005664DD" w:rsidRDefault="001E7F38" w:rsidP="001E7F3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7E26DB7" w14:textId="07E366F6" w:rsidR="001E7F38" w:rsidRPr="005664DD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(5,548)</w:t>
            </w:r>
          </w:p>
        </w:tc>
      </w:tr>
      <w:tr w:rsidR="001E7F38" w:rsidRPr="00D06249" w14:paraId="0E317540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2F5C0778" w14:textId="77777777" w:rsidR="001E7F38" w:rsidRPr="00B31678" w:rsidRDefault="001E7F38" w:rsidP="001E7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89740CF" w14:textId="39F18F42" w:rsidR="001E7F38" w:rsidRPr="0079464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5D9E4A92" w14:textId="77777777" w:rsidR="001E7F38" w:rsidRPr="00667B63" w:rsidRDefault="001E7F38" w:rsidP="001E7F3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9FA92B" w14:textId="0311B10B" w:rsidR="001E7F38" w:rsidRPr="00D42F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70" w:type="dxa"/>
          </w:tcPr>
          <w:p w14:paraId="3429A034" w14:textId="77777777" w:rsidR="001E7F38" w:rsidRPr="00667B63" w:rsidRDefault="001E7F38" w:rsidP="001E7F3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F3AC9A" w14:textId="58C1B335" w:rsidR="001E7F38" w:rsidRPr="00D42F63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</w:tr>
      <w:tr w:rsidR="001E7F38" w:rsidRPr="00D06249" w14:paraId="35813B48" w14:textId="77777777" w:rsidTr="004F1FF6">
        <w:trPr>
          <w:trHeight w:val="20"/>
        </w:trPr>
        <w:tc>
          <w:tcPr>
            <w:tcW w:w="4230" w:type="dxa"/>
            <w:vAlign w:val="bottom"/>
          </w:tcPr>
          <w:p w14:paraId="1A6BE1E8" w14:textId="1A04EBA6" w:rsidR="001E7F38" w:rsidRPr="00B31678" w:rsidRDefault="001E7F38" w:rsidP="001E7F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649F6" w14:textId="49D0FF4B" w:rsidR="001E7F3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69,860</w:t>
            </w:r>
          </w:p>
        </w:tc>
        <w:tc>
          <w:tcPr>
            <w:tcW w:w="270" w:type="dxa"/>
          </w:tcPr>
          <w:p w14:paraId="4D10438C" w14:textId="77777777" w:rsidR="001E7F38" w:rsidRPr="00667B63" w:rsidRDefault="001E7F38" w:rsidP="001E7F3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C4241" w14:textId="71DEBEBA" w:rsidR="001E7F3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68,730</w:t>
            </w:r>
          </w:p>
        </w:tc>
        <w:tc>
          <w:tcPr>
            <w:tcW w:w="270" w:type="dxa"/>
            <w:vAlign w:val="bottom"/>
          </w:tcPr>
          <w:p w14:paraId="7F867CC5" w14:textId="77777777" w:rsidR="001E7F38" w:rsidRPr="00667B63" w:rsidRDefault="001E7F38" w:rsidP="001E7F3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D8481" w14:textId="0947E7A6" w:rsidR="001E7F38" w:rsidRDefault="001E7F38" w:rsidP="001E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138,590</w:t>
            </w:r>
          </w:p>
        </w:tc>
      </w:tr>
    </w:tbl>
    <w:p w14:paraId="39CBFAA5" w14:textId="77777777" w:rsidR="000D6F91" w:rsidRDefault="000D6F91" w:rsidP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94A6A4" w14:textId="0DDBC425" w:rsidR="008F3A50" w:rsidRPr="008F3A50" w:rsidRDefault="008F3A50" w:rsidP="00A235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7B18591E" w14:textId="77777777" w:rsidR="00F61738" w:rsidRDefault="00F61738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/>
          <w:sz w:val="30"/>
          <w:szCs w:val="30"/>
        </w:rPr>
      </w:pPr>
    </w:p>
    <w:p w14:paraId="25BD08A5" w14:textId="25D86E9E" w:rsidR="008F3A50" w:rsidRPr="008F3A50" w:rsidRDefault="008F3A5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600163CD" w14:textId="77777777" w:rsidR="008F3A50" w:rsidRP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rPr>
          <w:rFonts w:asciiTheme="majorBidi" w:hAnsiTheme="majorBidi" w:cstheme="majorBidi"/>
          <w:sz w:val="30"/>
          <w:szCs w:val="30"/>
        </w:rPr>
      </w:pPr>
    </w:p>
    <w:p w14:paraId="7846FF89" w14:textId="77777777" w:rsidR="006E0604" w:rsidRDefault="006E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065D064" w14:textId="3602B420" w:rsidR="008F3A50" w:rsidRDefault="008F3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/>
          <w:sz w:val="30"/>
          <w:szCs w:val="30"/>
        </w:rPr>
      </w:pPr>
      <w:r w:rsidRPr="008F3A50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ตารางต่อไปนี้แสดงระยะเวลาการครบกำหนดคงเหลือตามสัญญาของสินทรัพย์ทางการเงินและหนี้สินทางการเงิน ณ วันที่รายงาน โดย</w:t>
      </w:r>
      <w:r>
        <w:rPr>
          <w:rFonts w:asciiTheme="majorBidi" w:hAnsiTheme="majorBidi" w:hint="cs"/>
          <w:sz w:val="30"/>
          <w:szCs w:val="30"/>
          <w:cs/>
        </w:rPr>
        <w:t>แสดง</w:t>
      </w:r>
      <w:r w:rsidRPr="008F3A50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C4F78F" w14:textId="77777777" w:rsidR="006E0604" w:rsidRDefault="006E060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DE5BE7" w:rsidRPr="00A21D14" w14:paraId="762166C8" w14:textId="77777777" w:rsidTr="00197D17">
        <w:trPr>
          <w:tblHeader/>
        </w:trPr>
        <w:tc>
          <w:tcPr>
            <w:tcW w:w="2610" w:type="dxa"/>
            <w:hideMark/>
          </w:tcPr>
          <w:p w14:paraId="1AE6EA97" w14:textId="77777777" w:rsidR="00DE5BE7" w:rsidRPr="00D06249" w:rsidRDefault="00DE5BE7" w:rsidP="00DE5BE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25715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5938B41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523984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3575754A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E5BE7" w:rsidRPr="00A21D14" w14:paraId="5D71CBB8" w14:textId="77777777" w:rsidTr="00197D17">
        <w:trPr>
          <w:tblHeader/>
        </w:trPr>
        <w:tc>
          <w:tcPr>
            <w:tcW w:w="2610" w:type="dxa"/>
            <w:vAlign w:val="bottom"/>
            <w:hideMark/>
          </w:tcPr>
          <w:p w14:paraId="7A70EAC2" w14:textId="2CBD3D8A" w:rsidR="00DE5BE7" w:rsidRPr="00B31678" w:rsidRDefault="00DE5BE7" w:rsidP="00DE5B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EB0817" w14:textId="77777777" w:rsidR="00DE5BE7" w:rsidRPr="00947894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23EAF" w14:textId="77777777" w:rsidR="00DE5BE7" w:rsidRPr="00947894" w:rsidRDefault="00DE5BE7" w:rsidP="00DE5BE7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2A4BA1BB" w14:textId="77777777" w:rsidR="00DE5BE7" w:rsidRPr="00B31678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885AD3" w14:textId="77777777" w:rsidR="00DE5BE7" w:rsidRPr="00B31678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4112CF7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11F6D12E" w14:textId="77777777" w:rsidR="00DE5BE7" w:rsidRPr="00B31678" w:rsidRDefault="00DE5BE7" w:rsidP="00DE5BE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44C39632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1E65D6C1" w14:textId="77777777" w:rsidR="00DE5BE7" w:rsidRPr="00B31678" w:rsidRDefault="00DE5BE7" w:rsidP="00DE5BE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3EC74BE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1477390" w14:textId="77777777" w:rsidR="00DE5BE7" w:rsidRPr="00B31678" w:rsidRDefault="00DE5BE7" w:rsidP="00DE5BE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0D2953A7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57AD635" w14:textId="77777777" w:rsidR="00DE5BE7" w:rsidRPr="00B31678" w:rsidRDefault="00DE5BE7" w:rsidP="00DE5BE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4786CFE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AFA3FE4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E5BE7" w:rsidRPr="00A21D14" w14:paraId="690E71AA" w14:textId="77777777" w:rsidTr="00197D17">
        <w:trPr>
          <w:tblHeader/>
        </w:trPr>
        <w:tc>
          <w:tcPr>
            <w:tcW w:w="2610" w:type="dxa"/>
          </w:tcPr>
          <w:p w14:paraId="71A12D07" w14:textId="77777777" w:rsidR="00DE5BE7" w:rsidRPr="00B31678" w:rsidRDefault="00DE5BE7" w:rsidP="00DE5BE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4967EB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4E247E4F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E5BE7" w:rsidRPr="00A21D14" w14:paraId="41741AFD" w14:textId="77777777" w:rsidTr="00647A72">
        <w:tc>
          <w:tcPr>
            <w:tcW w:w="2610" w:type="dxa"/>
            <w:hideMark/>
          </w:tcPr>
          <w:p w14:paraId="6A2B8635" w14:textId="72EE9792" w:rsidR="00DE5BE7" w:rsidRPr="00B31678" w:rsidRDefault="00D613F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470C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E7F3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22C89E56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56EFF1F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3DEC61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A20DD7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BF9F1AE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EB994BA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8B686D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F321B07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43B815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0F9BD9E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7EC34E1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BB59DD0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CB" w:rsidRPr="00A21D14" w14:paraId="1E1BCF83" w14:textId="77777777" w:rsidTr="00647A72">
        <w:tc>
          <w:tcPr>
            <w:tcW w:w="2610" w:type="dxa"/>
          </w:tcPr>
          <w:p w14:paraId="1EFEBEE1" w14:textId="5F204554" w:rsidR="004470CB" w:rsidRDefault="004470C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DED910F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E2C5B1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FC6D797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A498FDA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320696D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D793C29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F05C844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BE0843C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F3DE018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3CABA95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3364B302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9341524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7524" w:rsidRPr="00EF5B9D" w14:paraId="65891777" w14:textId="77777777" w:rsidTr="00647A72">
        <w:tc>
          <w:tcPr>
            <w:tcW w:w="2610" w:type="dxa"/>
            <w:hideMark/>
          </w:tcPr>
          <w:p w14:paraId="34564507" w14:textId="77777777" w:rsidR="00597524" w:rsidRPr="0034568D" w:rsidRDefault="00597524" w:rsidP="005975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6CA2DD3B" w14:textId="20A219F8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3F0E0969" w14:textId="31F3FB0E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107,150</w:t>
            </w:r>
          </w:p>
        </w:tc>
        <w:tc>
          <w:tcPr>
            <w:tcW w:w="270" w:type="dxa"/>
            <w:gridSpan w:val="2"/>
          </w:tcPr>
          <w:p w14:paraId="188BC70E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560299F" w14:textId="6C9E1B9D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107,150</w:t>
            </w:r>
          </w:p>
        </w:tc>
        <w:tc>
          <w:tcPr>
            <w:tcW w:w="272" w:type="dxa"/>
            <w:gridSpan w:val="2"/>
          </w:tcPr>
          <w:p w14:paraId="152981D2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4660C95" w14:textId="2318F3E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FDB248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4AD3B43" w14:textId="0F51A9DB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4C761A3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FF9A46C" w14:textId="4AEDEE3B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25A6E4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042A2" w14:textId="67BB7EF0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107,150</w:t>
            </w:r>
          </w:p>
        </w:tc>
      </w:tr>
      <w:tr w:rsidR="00597524" w:rsidRPr="00EF5B9D" w14:paraId="1B7F9E03" w14:textId="77777777" w:rsidTr="00647A72">
        <w:tc>
          <w:tcPr>
            <w:tcW w:w="2610" w:type="dxa"/>
            <w:hideMark/>
          </w:tcPr>
          <w:p w14:paraId="57562F88" w14:textId="049CCE9E" w:rsidR="00597524" w:rsidRPr="0034568D" w:rsidRDefault="00597524" w:rsidP="005975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ค่าเช่า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06A658D" w14:textId="152A1559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2CC69057" w14:textId="73766829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187,37</w:t>
            </w:r>
            <w:r w:rsidR="003161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</w:tcPr>
          <w:p w14:paraId="589C235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0469E3" w14:textId="6F8854C3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187,37</w:t>
            </w:r>
            <w:r w:rsidR="003161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2" w:type="dxa"/>
            <w:gridSpan w:val="2"/>
          </w:tcPr>
          <w:p w14:paraId="395F2CE4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349F163" w14:textId="72D546AC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6BE0C2E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3E5F071" w14:textId="7B0535E2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745ED93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0B80807" w14:textId="11F1139E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18D67A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6E8C94F" w14:textId="20F4CBD0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187,37</w:t>
            </w:r>
            <w:r w:rsidR="003161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7524" w:rsidRPr="00EF5B9D" w14:paraId="31302DA1" w14:textId="77777777" w:rsidTr="00056B5E">
        <w:tc>
          <w:tcPr>
            <w:tcW w:w="2610" w:type="dxa"/>
            <w:hideMark/>
          </w:tcPr>
          <w:p w14:paraId="09DDA96B" w14:textId="77777777" w:rsidR="00597524" w:rsidRPr="0034568D" w:rsidRDefault="00597524" w:rsidP="005975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7B9168F" w14:textId="2AE00ABD" w:rsidR="00597524" w:rsidRPr="004B70DF" w:rsidRDefault="00F66A4B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4, </w:t>
            </w:r>
            <w:r w:rsidR="00597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32A337A1" w14:textId="1ECDA155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3,389,691</w:t>
            </w:r>
          </w:p>
        </w:tc>
        <w:tc>
          <w:tcPr>
            <w:tcW w:w="270" w:type="dxa"/>
            <w:gridSpan w:val="2"/>
          </w:tcPr>
          <w:p w14:paraId="3A99E07F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C464D24" w14:textId="1D523B6E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1,515,765</w:t>
            </w:r>
          </w:p>
        </w:tc>
        <w:tc>
          <w:tcPr>
            <w:tcW w:w="272" w:type="dxa"/>
            <w:gridSpan w:val="2"/>
          </w:tcPr>
          <w:p w14:paraId="700A3238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2358DDF" w14:textId="6ECD659B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766,406</w:t>
            </w:r>
          </w:p>
        </w:tc>
        <w:tc>
          <w:tcPr>
            <w:tcW w:w="236" w:type="dxa"/>
            <w:gridSpan w:val="2"/>
          </w:tcPr>
          <w:p w14:paraId="6B9083D8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21EDB86" w14:textId="505C9C1A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1,107,520</w:t>
            </w:r>
          </w:p>
        </w:tc>
        <w:tc>
          <w:tcPr>
            <w:tcW w:w="236" w:type="dxa"/>
            <w:gridSpan w:val="2"/>
          </w:tcPr>
          <w:p w14:paraId="14D86672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CDED0D2" w14:textId="270D4321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FDE4FA" w14:textId="77777777" w:rsidR="00597524" w:rsidRPr="00EF5B9D" w:rsidRDefault="00597524" w:rsidP="0059752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94618C0" w14:textId="201C1EE4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3,389,691</w:t>
            </w:r>
          </w:p>
        </w:tc>
      </w:tr>
      <w:tr w:rsidR="00597524" w:rsidRPr="00EF5B9D" w14:paraId="656E0524" w14:textId="77777777" w:rsidTr="00056B5E">
        <w:tc>
          <w:tcPr>
            <w:tcW w:w="2610" w:type="dxa"/>
          </w:tcPr>
          <w:p w14:paraId="205355F4" w14:textId="77777777" w:rsidR="00597524" w:rsidRPr="009A27BA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38152AA9" w14:textId="6C3DB7BB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4, 8</w:t>
            </w:r>
          </w:p>
        </w:tc>
        <w:tc>
          <w:tcPr>
            <w:tcW w:w="864" w:type="dxa"/>
            <w:gridSpan w:val="2"/>
          </w:tcPr>
          <w:p w14:paraId="1F127801" w14:textId="350ACB83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364,230</w:t>
            </w:r>
          </w:p>
        </w:tc>
        <w:tc>
          <w:tcPr>
            <w:tcW w:w="270" w:type="dxa"/>
            <w:gridSpan w:val="2"/>
          </w:tcPr>
          <w:p w14:paraId="22927357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75F9430" w14:textId="5B9B4F55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364,230</w:t>
            </w:r>
          </w:p>
        </w:tc>
        <w:tc>
          <w:tcPr>
            <w:tcW w:w="272" w:type="dxa"/>
            <w:gridSpan w:val="2"/>
          </w:tcPr>
          <w:p w14:paraId="58C4EF7F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624B0DC" w14:textId="1ED54E16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8A1939C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9A8772E" w14:textId="78215FF4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F0D955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8CE5F82" w14:textId="336B1C29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032B899" w14:textId="77777777" w:rsidR="00597524" w:rsidRPr="009A27BA" w:rsidRDefault="00597524" w:rsidP="0059752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4E08C29" w14:textId="71D9D90E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364,230</w:t>
            </w:r>
          </w:p>
        </w:tc>
      </w:tr>
      <w:tr w:rsidR="00597524" w:rsidRPr="00EF5B9D" w14:paraId="7BF216D5" w14:textId="77777777" w:rsidTr="00056B5E">
        <w:tc>
          <w:tcPr>
            <w:tcW w:w="2610" w:type="dxa"/>
          </w:tcPr>
          <w:p w14:paraId="731D42CD" w14:textId="7AC035EA" w:rsidR="00597524" w:rsidRPr="009A27BA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4498A749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F567C41" w14:textId="4BC12385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132,283</w:t>
            </w:r>
          </w:p>
        </w:tc>
        <w:tc>
          <w:tcPr>
            <w:tcW w:w="270" w:type="dxa"/>
            <w:gridSpan w:val="2"/>
          </w:tcPr>
          <w:p w14:paraId="23E99033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24DAC0C" w14:textId="703F648A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132,283</w:t>
            </w:r>
          </w:p>
        </w:tc>
        <w:tc>
          <w:tcPr>
            <w:tcW w:w="272" w:type="dxa"/>
            <w:gridSpan w:val="2"/>
          </w:tcPr>
          <w:p w14:paraId="08CE390E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A6F88C1" w14:textId="3AE21046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3DE3691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EE04C71" w14:textId="0D971C55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DE156E1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8CEC8AF" w14:textId="7926A69E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FF5BE57" w14:textId="77777777" w:rsidR="00597524" w:rsidRPr="009A27BA" w:rsidRDefault="00597524" w:rsidP="0059752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193BE22" w14:textId="4D68F22F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132,283</w:t>
            </w:r>
          </w:p>
        </w:tc>
      </w:tr>
      <w:tr w:rsidR="00597524" w:rsidRPr="00EF5B9D" w14:paraId="4FC0762D" w14:textId="77777777" w:rsidTr="00056B5E">
        <w:tc>
          <w:tcPr>
            <w:tcW w:w="2610" w:type="dxa"/>
          </w:tcPr>
          <w:p w14:paraId="17CFA3F0" w14:textId="167F366D" w:rsidR="00597524" w:rsidRPr="009A27BA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13D0F73F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52A9E32F" w14:textId="27BFCF1C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235,065</w:t>
            </w:r>
          </w:p>
        </w:tc>
        <w:tc>
          <w:tcPr>
            <w:tcW w:w="270" w:type="dxa"/>
            <w:gridSpan w:val="2"/>
          </w:tcPr>
          <w:p w14:paraId="5A7D5DDC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686AE52" w14:textId="0EF0B75D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58,43</w:t>
            </w:r>
            <w:r w:rsidR="0031611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  <w:gridSpan w:val="2"/>
          </w:tcPr>
          <w:p w14:paraId="47DA3AC2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A0CFC72" w14:textId="045AF7AD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55,949</w:t>
            </w:r>
          </w:p>
        </w:tc>
        <w:tc>
          <w:tcPr>
            <w:tcW w:w="236" w:type="dxa"/>
            <w:gridSpan w:val="2"/>
          </w:tcPr>
          <w:p w14:paraId="7F3D5E54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7058B034" w14:textId="65AE83E0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120,68</w:t>
            </w:r>
            <w:r w:rsidR="0031611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156CA61E" w14:textId="77777777" w:rsidR="00597524" w:rsidRPr="009A27BA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042D7DAE" w14:textId="0BD75174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3B3933" w14:textId="77777777" w:rsidR="00597524" w:rsidRPr="009A27BA" w:rsidRDefault="00597524" w:rsidP="0059752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5B0E542F" w14:textId="4E1FD7E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235,065</w:t>
            </w:r>
          </w:p>
        </w:tc>
      </w:tr>
      <w:tr w:rsidR="00597524" w:rsidRPr="0085483F" w14:paraId="19B08EF9" w14:textId="77777777" w:rsidTr="00647A72">
        <w:tc>
          <w:tcPr>
            <w:tcW w:w="2610" w:type="dxa"/>
          </w:tcPr>
          <w:p w14:paraId="48C826D8" w14:textId="77777777" w:rsidR="00597524" w:rsidRPr="009A27BA" w:rsidRDefault="00597524" w:rsidP="005975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1871478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1DED" w14:textId="5186B95D" w:rsidR="00597524" w:rsidRPr="006E771B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4,415,79</w:t>
            </w:r>
            <w:r w:rsidR="00316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226E013D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2499D" w14:textId="4E132A2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2,365,23</w:t>
            </w:r>
            <w:r w:rsidR="00316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  <w:gridSpan w:val="2"/>
            <w:vAlign w:val="bottom"/>
          </w:tcPr>
          <w:p w14:paraId="313EFEAD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D0963" w14:textId="17870D55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822,355</w:t>
            </w:r>
          </w:p>
        </w:tc>
        <w:tc>
          <w:tcPr>
            <w:tcW w:w="236" w:type="dxa"/>
            <w:gridSpan w:val="2"/>
            <w:vAlign w:val="bottom"/>
          </w:tcPr>
          <w:p w14:paraId="671E134C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73FE0" w14:textId="01BBF21C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1,228,20</w:t>
            </w:r>
            <w:r w:rsidR="00316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7BA321D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17626" w14:textId="21819CB8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BE740F" w14:textId="77777777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73ECA" w14:textId="1B5D0931" w:rsidR="00597524" w:rsidRPr="009A27BA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4,415,79</w:t>
            </w:r>
            <w:r w:rsidR="00316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597524" w:rsidRPr="0034568D" w14:paraId="0C999322" w14:textId="77777777" w:rsidTr="00FE2551">
        <w:tc>
          <w:tcPr>
            <w:tcW w:w="5463" w:type="dxa"/>
            <w:gridSpan w:val="8"/>
          </w:tcPr>
          <w:p w14:paraId="4FDCE28A" w14:textId="77777777" w:rsidR="00597524" w:rsidRDefault="00597524" w:rsidP="0059752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03B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1803B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803B8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  <w:p w14:paraId="217B4650" w14:textId="50A7C928" w:rsidR="00597524" w:rsidRPr="00FB2AC7" w:rsidRDefault="00597524" w:rsidP="0059752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14529B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55DB289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6970AF0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3B8B5282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E91D57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0C1783D3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D28FACF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282ACA24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7524" w:rsidRPr="0034568D" w14:paraId="2D032C2B" w14:textId="77777777" w:rsidTr="00647A72">
        <w:tc>
          <w:tcPr>
            <w:tcW w:w="2610" w:type="dxa"/>
          </w:tcPr>
          <w:p w14:paraId="3C1CAE2E" w14:textId="5ECBE8BA" w:rsidR="00597524" w:rsidRPr="00B31678" w:rsidRDefault="00597524" w:rsidP="005975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3352FCDE" w14:textId="77777777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1BBA88B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73D9271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27F0DD" w14:textId="77777777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75012C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5ECEA28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DFCB2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081BA71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DA2CA8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BF01E4B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C7075A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F71D4F2" w14:textId="7777777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7524" w:rsidRPr="00EF5B9D" w14:paraId="48DE5EDE" w14:textId="77777777" w:rsidTr="00647A72">
        <w:tc>
          <w:tcPr>
            <w:tcW w:w="2610" w:type="dxa"/>
          </w:tcPr>
          <w:p w14:paraId="70DB018D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CD76028" w14:textId="62C3E7B7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864" w:type="dxa"/>
            <w:gridSpan w:val="2"/>
          </w:tcPr>
          <w:p w14:paraId="0D90A198" w14:textId="03330DA8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1,967,070</w:t>
            </w:r>
          </w:p>
        </w:tc>
        <w:tc>
          <w:tcPr>
            <w:tcW w:w="270" w:type="dxa"/>
            <w:gridSpan w:val="2"/>
          </w:tcPr>
          <w:p w14:paraId="00940D81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AD6B3B4" w14:textId="78D38D89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1,967,070</w:t>
            </w:r>
          </w:p>
        </w:tc>
        <w:tc>
          <w:tcPr>
            <w:tcW w:w="272" w:type="dxa"/>
            <w:gridSpan w:val="2"/>
          </w:tcPr>
          <w:p w14:paraId="29B8CFD1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209588C" w14:textId="1EEA793F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96C19C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18E53D7" w14:textId="243A1924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C33349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375B517" w14:textId="63E336D8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5B0EF3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FD63C91" w14:textId="7C6C3144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1,967,070</w:t>
            </w:r>
          </w:p>
        </w:tc>
      </w:tr>
      <w:tr w:rsidR="00597524" w:rsidRPr="00EF5B9D" w14:paraId="4076C1FF" w14:textId="77777777" w:rsidTr="00647A72">
        <w:tc>
          <w:tcPr>
            <w:tcW w:w="2610" w:type="dxa"/>
          </w:tcPr>
          <w:p w14:paraId="15EA3C79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61EAEEB" w14:textId="75B6EDEE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722959B7" w14:textId="4CA401F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207,363</w:t>
            </w:r>
          </w:p>
        </w:tc>
        <w:tc>
          <w:tcPr>
            <w:tcW w:w="270" w:type="dxa"/>
            <w:gridSpan w:val="2"/>
          </w:tcPr>
          <w:p w14:paraId="3763B45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70A7F58" w14:textId="66E9C012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207,363</w:t>
            </w:r>
          </w:p>
        </w:tc>
        <w:tc>
          <w:tcPr>
            <w:tcW w:w="272" w:type="dxa"/>
            <w:gridSpan w:val="2"/>
          </w:tcPr>
          <w:p w14:paraId="38C4119C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4E461D1" w14:textId="4EB1DB16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896817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A6B1A0A" w14:textId="182EAB8B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9D2C9BF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692959A" w14:textId="5177B116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822064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B21884D" w14:textId="5DAAF763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207,363</w:t>
            </w:r>
          </w:p>
        </w:tc>
      </w:tr>
      <w:tr w:rsidR="00597524" w:rsidRPr="00EF5B9D" w14:paraId="087B0EB5" w14:textId="77777777" w:rsidTr="00647A72">
        <w:tc>
          <w:tcPr>
            <w:tcW w:w="2610" w:type="dxa"/>
          </w:tcPr>
          <w:p w14:paraId="26FD2D2E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59BAF382" w14:textId="7CE3C124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864" w:type="dxa"/>
            <w:gridSpan w:val="2"/>
          </w:tcPr>
          <w:p w14:paraId="741CAC19" w14:textId="5621EBDF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3,444,319</w:t>
            </w:r>
          </w:p>
        </w:tc>
        <w:tc>
          <w:tcPr>
            <w:tcW w:w="270" w:type="dxa"/>
            <w:gridSpan w:val="2"/>
          </w:tcPr>
          <w:p w14:paraId="0B032E2D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40F27D4" w14:textId="11484714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1,449,3</w:t>
            </w:r>
            <w:r w:rsidR="00D8083C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72" w:type="dxa"/>
            <w:gridSpan w:val="2"/>
          </w:tcPr>
          <w:p w14:paraId="24779B54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B8E988B" w14:textId="2B3A3649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598,48</w:t>
            </w:r>
            <w:r w:rsidR="00D8083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487EDAB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599B6F6" w14:textId="520DABC6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1,396,4</w:t>
            </w:r>
            <w:r w:rsidR="00D8083C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236" w:type="dxa"/>
            <w:gridSpan w:val="2"/>
          </w:tcPr>
          <w:p w14:paraId="350CC758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6485BDA" w14:textId="6B450A8C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F88EB6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7D820" w14:textId="02E16A35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3,444,319</w:t>
            </w:r>
          </w:p>
        </w:tc>
      </w:tr>
      <w:tr w:rsidR="00597524" w:rsidRPr="00EF5B9D" w14:paraId="62F45E85" w14:textId="77777777" w:rsidTr="00647A72">
        <w:tc>
          <w:tcPr>
            <w:tcW w:w="2610" w:type="dxa"/>
          </w:tcPr>
          <w:p w14:paraId="73EFE960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55D90DD9" w14:textId="60FC7FEA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864" w:type="dxa"/>
            <w:gridSpan w:val="2"/>
          </w:tcPr>
          <w:p w14:paraId="02F50EFC" w14:textId="188A403B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2,983,166</w:t>
            </w:r>
          </w:p>
        </w:tc>
        <w:tc>
          <w:tcPr>
            <w:tcW w:w="270" w:type="dxa"/>
            <w:gridSpan w:val="2"/>
          </w:tcPr>
          <w:p w14:paraId="0E4C822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82A239C" w14:textId="7C2A9E2E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1,314,</w:t>
            </w:r>
            <w:r w:rsidR="00D8083C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72" w:type="dxa"/>
            <w:gridSpan w:val="2"/>
          </w:tcPr>
          <w:p w14:paraId="73A4D170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503B79E" w14:textId="3AFEBB18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759,09</w:t>
            </w:r>
            <w:r w:rsidR="00D8083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</w:tcPr>
          <w:p w14:paraId="4AA7DAAD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47CF41E" w14:textId="628884EF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909,375</w:t>
            </w:r>
          </w:p>
        </w:tc>
        <w:tc>
          <w:tcPr>
            <w:tcW w:w="236" w:type="dxa"/>
            <w:gridSpan w:val="2"/>
          </w:tcPr>
          <w:p w14:paraId="68ADF17F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1683BA" w14:textId="75FA532B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C87AAC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C16D4F4" w14:textId="1CB4338B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2,983,166</w:t>
            </w:r>
          </w:p>
        </w:tc>
      </w:tr>
      <w:tr w:rsidR="00597524" w:rsidRPr="00EF5B9D" w14:paraId="3C137D8F" w14:textId="77777777" w:rsidTr="00647A72">
        <w:tc>
          <w:tcPr>
            <w:tcW w:w="2610" w:type="dxa"/>
          </w:tcPr>
          <w:p w14:paraId="53DAF1E7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17EFFBD" w14:textId="6E8CB35D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64" w:type="dxa"/>
            <w:gridSpan w:val="2"/>
          </w:tcPr>
          <w:p w14:paraId="5025C0D0" w14:textId="6CC3CD87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83,036</w:t>
            </w:r>
          </w:p>
        </w:tc>
        <w:tc>
          <w:tcPr>
            <w:tcW w:w="270" w:type="dxa"/>
            <w:gridSpan w:val="2"/>
          </w:tcPr>
          <w:p w14:paraId="5362CC8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04CE5CF" w14:textId="776E2FEB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83,036</w:t>
            </w:r>
          </w:p>
        </w:tc>
        <w:tc>
          <w:tcPr>
            <w:tcW w:w="272" w:type="dxa"/>
            <w:gridSpan w:val="2"/>
          </w:tcPr>
          <w:p w14:paraId="7118E15B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28A51DF" w14:textId="3BAB4973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F73D4EA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9BC0D58" w14:textId="352D924D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E58B804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C98637F" w14:textId="30525F6D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D2DC42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FCAA472" w14:textId="482A2F7E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83,036</w:t>
            </w:r>
          </w:p>
        </w:tc>
      </w:tr>
      <w:tr w:rsidR="00597524" w:rsidRPr="00EF5B9D" w14:paraId="406D60BC" w14:textId="77777777" w:rsidTr="00647A72">
        <w:tc>
          <w:tcPr>
            <w:tcW w:w="2610" w:type="dxa"/>
          </w:tcPr>
          <w:p w14:paraId="52C4B01D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5EA52838" w14:textId="77777777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104C477" w14:textId="43CF062F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29,525</w:t>
            </w:r>
          </w:p>
        </w:tc>
        <w:tc>
          <w:tcPr>
            <w:tcW w:w="270" w:type="dxa"/>
            <w:gridSpan w:val="2"/>
          </w:tcPr>
          <w:p w14:paraId="2EF1ADB9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08A2574C" w14:textId="54AABC64" w:rsidR="00597524" w:rsidRPr="00591329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13,724</w:t>
            </w:r>
          </w:p>
        </w:tc>
        <w:tc>
          <w:tcPr>
            <w:tcW w:w="272" w:type="dxa"/>
            <w:gridSpan w:val="2"/>
          </w:tcPr>
          <w:p w14:paraId="56FBA95B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0F9CE6BC" w14:textId="05D1A419" w:rsidR="00597524" w:rsidRPr="00A01031" w:rsidRDefault="006E7A98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97524" w:rsidRPr="00A010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236" w:type="dxa"/>
            <w:gridSpan w:val="2"/>
          </w:tcPr>
          <w:p w14:paraId="114C6DDA" w14:textId="77777777" w:rsidR="00597524" w:rsidRPr="00A01031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3C1EF679" w14:textId="15F866E8" w:rsidR="00597524" w:rsidRPr="00A01031" w:rsidRDefault="006E7A98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97524" w:rsidRPr="00A010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36" w:type="dxa"/>
            <w:gridSpan w:val="2"/>
          </w:tcPr>
          <w:p w14:paraId="0AE2553B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27EC60AC" w14:textId="5038E2A6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2456EB7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2CB54038" w14:textId="156CD702" w:rsidR="00597524" w:rsidRPr="00EF5B9D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29,525</w:t>
            </w:r>
          </w:p>
        </w:tc>
      </w:tr>
      <w:tr w:rsidR="00597524" w:rsidRPr="00EF5B9D" w14:paraId="71248910" w14:textId="77777777" w:rsidTr="007A4259">
        <w:tc>
          <w:tcPr>
            <w:tcW w:w="2610" w:type="dxa"/>
          </w:tcPr>
          <w:p w14:paraId="3F24F592" w14:textId="77777777" w:rsidR="00597524" w:rsidRPr="00B043BF" w:rsidRDefault="00597524" w:rsidP="0059752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7EDC3C0" w14:textId="77777777" w:rsidR="00597524" w:rsidRPr="004B70DF" w:rsidRDefault="00597524" w:rsidP="005975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AD5" w14:textId="6509E99B" w:rsidR="00597524" w:rsidRPr="006E771B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8,714,479</w:t>
            </w:r>
          </w:p>
        </w:tc>
        <w:tc>
          <w:tcPr>
            <w:tcW w:w="270" w:type="dxa"/>
            <w:gridSpan w:val="2"/>
          </w:tcPr>
          <w:p w14:paraId="5FF29C0D" w14:textId="77777777" w:rsidR="00597524" w:rsidRPr="0085483F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9448" w14:textId="74092CED" w:rsidR="00597524" w:rsidRPr="00243326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5,035,2</w:t>
            </w:r>
            <w:r w:rsidR="00D808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72" w:type="dxa"/>
            <w:gridSpan w:val="2"/>
            <w:vAlign w:val="center"/>
          </w:tcPr>
          <w:p w14:paraId="7C9A8E21" w14:textId="77777777" w:rsidR="00597524" w:rsidRPr="00243326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917B" w14:textId="44365E08" w:rsidR="00597524" w:rsidRPr="00A01031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1,36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236" w:type="dxa"/>
            <w:gridSpan w:val="2"/>
            <w:vAlign w:val="center"/>
          </w:tcPr>
          <w:p w14:paraId="7E190182" w14:textId="77777777" w:rsidR="00597524" w:rsidRPr="00A01031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D2A9" w14:textId="6AAA440B" w:rsidR="00597524" w:rsidRPr="00A01031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2,31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236" w:type="dxa"/>
            <w:gridSpan w:val="2"/>
            <w:vAlign w:val="center"/>
          </w:tcPr>
          <w:p w14:paraId="7DAD6FBD" w14:textId="77777777" w:rsidR="00597524" w:rsidRPr="00243326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49768" w14:textId="28299AF1" w:rsidR="00597524" w:rsidRPr="00243326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2511A12" w14:textId="77777777" w:rsidR="00597524" w:rsidRPr="00243326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DB3E" w14:textId="0B81203A" w:rsidR="00597524" w:rsidRPr="00243326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8,714,479</w:t>
            </w:r>
          </w:p>
        </w:tc>
      </w:tr>
      <w:tr w:rsidR="00597524" w:rsidRPr="00EF5B9D" w14:paraId="52C4A562" w14:textId="77777777" w:rsidTr="009F7157">
        <w:tc>
          <w:tcPr>
            <w:tcW w:w="2610" w:type="dxa"/>
            <w:hideMark/>
          </w:tcPr>
          <w:p w14:paraId="21AB2177" w14:textId="77777777" w:rsidR="00597524" w:rsidRPr="0034568D" w:rsidRDefault="00597524" w:rsidP="005975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3D2F8AA7" w14:textId="77777777" w:rsidR="00597524" w:rsidRPr="004B70DF" w:rsidRDefault="00597524" w:rsidP="0059752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0B041" w14:textId="77777777" w:rsidR="00597524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F0D75C6" w14:textId="44770665" w:rsidR="00597524" w:rsidRPr="00831D85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(4,298,68</w:t>
            </w:r>
            <w:r w:rsidR="00D808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26BED8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3B719D" w14:textId="77777777" w:rsidR="00597524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183D0D2" w14:textId="1F38E1F2" w:rsidR="00597524" w:rsidRPr="00831D85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(2,670,0</w:t>
            </w:r>
            <w:r w:rsidR="00D808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68EEE965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CB11E" w14:textId="6480E094" w:rsidR="00597524" w:rsidRPr="00A01031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(54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AA3952E" w14:textId="77777777" w:rsidR="00597524" w:rsidRPr="00A01031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D1EA" w14:textId="09CAAC0D" w:rsidR="00597524" w:rsidRPr="00A01031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(1,08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A010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7E7CD6E" w14:textId="77777777" w:rsidR="00597524" w:rsidRPr="00EF5B9D" w:rsidRDefault="00597524" w:rsidP="00597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0E37A" w14:textId="766C6D2F" w:rsidR="00597524" w:rsidRPr="00597524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75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E3BC73" w14:textId="77777777" w:rsidR="00597524" w:rsidRPr="00EF5B9D" w:rsidRDefault="00597524" w:rsidP="0059752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BE02E5" w14:textId="77777777" w:rsidR="00597524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7C16ECD" w14:textId="680747DE" w:rsidR="00597524" w:rsidRPr="00831D85" w:rsidRDefault="00597524" w:rsidP="005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(4,298,68</w:t>
            </w:r>
            <w:r w:rsidR="00D808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A97C5D9" w14:textId="74557041" w:rsidR="001E7F38" w:rsidRDefault="001E7F38"/>
    <w:p w14:paraId="0B0906C5" w14:textId="52360087" w:rsidR="001E7F38" w:rsidRDefault="001E7F38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1E7F38" w:rsidRPr="00A21D14" w14:paraId="7DD7439A" w14:textId="77777777" w:rsidTr="00AE4C30">
        <w:trPr>
          <w:tblHeader/>
        </w:trPr>
        <w:tc>
          <w:tcPr>
            <w:tcW w:w="2610" w:type="dxa"/>
            <w:hideMark/>
          </w:tcPr>
          <w:p w14:paraId="21557167" w14:textId="77777777" w:rsidR="001E7F38" w:rsidRPr="00D06249" w:rsidRDefault="001E7F38" w:rsidP="00AE4C3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EC44CC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41831C8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F3AA02C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271F7BA5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E7F38" w:rsidRPr="00A21D14" w14:paraId="3F8C407C" w14:textId="77777777" w:rsidTr="00AE4C30">
        <w:trPr>
          <w:tblHeader/>
        </w:trPr>
        <w:tc>
          <w:tcPr>
            <w:tcW w:w="2610" w:type="dxa"/>
            <w:vAlign w:val="bottom"/>
            <w:hideMark/>
          </w:tcPr>
          <w:p w14:paraId="464962E8" w14:textId="77777777" w:rsidR="001E7F38" w:rsidRPr="00B31678" w:rsidRDefault="001E7F38" w:rsidP="00AE4C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86430C8" w14:textId="77777777" w:rsidR="001E7F38" w:rsidRPr="00947894" w:rsidRDefault="001E7F38" w:rsidP="00AE4C3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B01B9C" w14:textId="77777777" w:rsidR="001E7F38" w:rsidRPr="00947894" w:rsidRDefault="001E7F38" w:rsidP="00AE4C30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2D1FF6EE" w14:textId="77777777" w:rsidR="001E7F38" w:rsidRPr="00B31678" w:rsidRDefault="001E7F38" w:rsidP="00AE4C3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E50D856" w14:textId="77777777" w:rsidR="001E7F38" w:rsidRPr="00B31678" w:rsidRDefault="001E7F38" w:rsidP="00AE4C3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E8826D8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084710E0" w14:textId="77777777" w:rsidR="001E7F38" w:rsidRPr="00B31678" w:rsidRDefault="001E7F38" w:rsidP="00AE4C3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295F2423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41FA267C" w14:textId="77777777" w:rsidR="001E7F38" w:rsidRPr="00B31678" w:rsidRDefault="001E7F38" w:rsidP="00AE4C3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34A33FBC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5D0DD38" w14:textId="77777777" w:rsidR="001E7F38" w:rsidRPr="00B31678" w:rsidRDefault="001E7F38" w:rsidP="00AE4C3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68C3A9F3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355BABD1" w14:textId="77777777" w:rsidR="001E7F38" w:rsidRPr="00B31678" w:rsidRDefault="001E7F38" w:rsidP="00AE4C3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18DB30EB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BF05F7E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E7F38" w:rsidRPr="00A21D14" w14:paraId="6ED9B719" w14:textId="77777777" w:rsidTr="00AE4C30">
        <w:trPr>
          <w:tblHeader/>
        </w:trPr>
        <w:tc>
          <w:tcPr>
            <w:tcW w:w="2610" w:type="dxa"/>
          </w:tcPr>
          <w:p w14:paraId="0292BB7A" w14:textId="77777777" w:rsidR="001E7F38" w:rsidRPr="00B31678" w:rsidRDefault="001E7F38" w:rsidP="00AE4C3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2EF669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6EAFF1BC" w14:textId="77777777" w:rsidR="001E7F38" w:rsidRPr="00B31678" w:rsidRDefault="001E7F38" w:rsidP="00AE4C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E7F38" w:rsidRPr="00A21D14" w14:paraId="1E39B4E9" w14:textId="77777777" w:rsidTr="00AE4C30">
        <w:tc>
          <w:tcPr>
            <w:tcW w:w="2610" w:type="dxa"/>
            <w:hideMark/>
          </w:tcPr>
          <w:p w14:paraId="31523963" w14:textId="77777777" w:rsidR="001E7F38" w:rsidRPr="00B31678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3A7055D2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2991E61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72F0E7C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34B7B12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31BD5215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702C2E0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FFADDA5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615EDB6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24D5919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C600933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2B4D9968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B03073E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7F38" w:rsidRPr="00A21D14" w14:paraId="4277FBF1" w14:textId="77777777" w:rsidTr="00AE4C30">
        <w:tc>
          <w:tcPr>
            <w:tcW w:w="2610" w:type="dxa"/>
          </w:tcPr>
          <w:p w14:paraId="26DE0AE4" w14:textId="77777777" w:rsidR="001E7F38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F5481CE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8047F6C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F9925EE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150F12D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494143C2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7D13F6B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17AD2D2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FF6B228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61D89A3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6361BA3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44CF2BEF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AD542FE" w14:textId="77777777" w:rsidR="001E7F38" w:rsidRPr="00D06249" w:rsidRDefault="001E7F38" w:rsidP="00AE4C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7F38" w:rsidRPr="00EF5B9D" w14:paraId="3F352B42" w14:textId="77777777" w:rsidTr="00AE4C30">
        <w:tc>
          <w:tcPr>
            <w:tcW w:w="2610" w:type="dxa"/>
            <w:hideMark/>
          </w:tcPr>
          <w:p w14:paraId="10091516" w14:textId="77777777" w:rsidR="001E7F38" w:rsidRPr="0034568D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477A99E0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456DF8A5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101,481</w:t>
            </w:r>
          </w:p>
        </w:tc>
        <w:tc>
          <w:tcPr>
            <w:tcW w:w="270" w:type="dxa"/>
            <w:gridSpan w:val="2"/>
          </w:tcPr>
          <w:p w14:paraId="26E8BCB7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99C8C1A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101,481</w:t>
            </w:r>
          </w:p>
        </w:tc>
        <w:tc>
          <w:tcPr>
            <w:tcW w:w="272" w:type="dxa"/>
            <w:gridSpan w:val="2"/>
          </w:tcPr>
          <w:p w14:paraId="15B7903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E23A455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864265E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520EE04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B57F1AF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7DFA570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9DA6B84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B5B78C7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101,481</w:t>
            </w:r>
          </w:p>
        </w:tc>
      </w:tr>
      <w:tr w:rsidR="001E7F38" w:rsidRPr="00EF5B9D" w14:paraId="070056B0" w14:textId="77777777" w:rsidTr="00AE4C30">
        <w:tc>
          <w:tcPr>
            <w:tcW w:w="2610" w:type="dxa"/>
            <w:hideMark/>
          </w:tcPr>
          <w:p w14:paraId="75C948F5" w14:textId="77777777" w:rsidR="001E7F38" w:rsidRPr="0034568D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ค่าเช่า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4600D1DE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28801D06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171,148</w:t>
            </w:r>
          </w:p>
        </w:tc>
        <w:tc>
          <w:tcPr>
            <w:tcW w:w="270" w:type="dxa"/>
            <w:gridSpan w:val="2"/>
          </w:tcPr>
          <w:p w14:paraId="55E62DD2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A78A56E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171,148</w:t>
            </w:r>
          </w:p>
        </w:tc>
        <w:tc>
          <w:tcPr>
            <w:tcW w:w="272" w:type="dxa"/>
            <w:gridSpan w:val="2"/>
          </w:tcPr>
          <w:p w14:paraId="016F6C7E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AA1D73F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DCB4B94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B1F3AE2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8229E39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31CAFB0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E8CACE4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5D1A6FE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171,148</w:t>
            </w:r>
          </w:p>
        </w:tc>
      </w:tr>
      <w:tr w:rsidR="001E7F38" w:rsidRPr="00EF5B9D" w14:paraId="77BA5C83" w14:textId="77777777" w:rsidTr="00AE4C30">
        <w:tc>
          <w:tcPr>
            <w:tcW w:w="2610" w:type="dxa"/>
            <w:hideMark/>
          </w:tcPr>
          <w:p w14:paraId="330A4D85" w14:textId="77777777" w:rsidR="001E7F38" w:rsidRPr="0034568D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D4CA7E8" w14:textId="7673A8B7" w:rsidR="001E7F38" w:rsidRPr="004B70DF" w:rsidRDefault="00B97FD2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4, </w:t>
            </w:r>
            <w:r w:rsidR="001E7F3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70D238C9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3,190,225</w:t>
            </w:r>
          </w:p>
        </w:tc>
        <w:tc>
          <w:tcPr>
            <w:tcW w:w="270" w:type="dxa"/>
            <w:gridSpan w:val="2"/>
          </w:tcPr>
          <w:p w14:paraId="4BD95820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C16AD0C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1,537,316</w:t>
            </w:r>
          </w:p>
        </w:tc>
        <w:tc>
          <w:tcPr>
            <w:tcW w:w="272" w:type="dxa"/>
            <w:gridSpan w:val="2"/>
          </w:tcPr>
          <w:p w14:paraId="3CF99501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DD613B7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643,733</w:t>
            </w:r>
          </w:p>
        </w:tc>
        <w:tc>
          <w:tcPr>
            <w:tcW w:w="236" w:type="dxa"/>
            <w:gridSpan w:val="2"/>
          </w:tcPr>
          <w:p w14:paraId="28BF30D8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9C18E62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1,009,176</w:t>
            </w:r>
          </w:p>
        </w:tc>
        <w:tc>
          <w:tcPr>
            <w:tcW w:w="236" w:type="dxa"/>
            <w:gridSpan w:val="2"/>
          </w:tcPr>
          <w:p w14:paraId="21801D1F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AE9E7BB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A6BD6FD" w14:textId="77777777" w:rsidR="001E7F38" w:rsidRPr="00EF5B9D" w:rsidRDefault="001E7F38" w:rsidP="00AE4C30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6236A85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3,190,225</w:t>
            </w:r>
          </w:p>
        </w:tc>
      </w:tr>
      <w:tr w:rsidR="001E7F38" w:rsidRPr="00EF5B9D" w14:paraId="278D12D7" w14:textId="77777777" w:rsidTr="00AE4C30">
        <w:tc>
          <w:tcPr>
            <w:tcW w:w="2610" w:type="dxa"/>
          </w:tcPr>
          <w:p w14:paraId="437BF285" w14:textId="77777777" w:rsidR="001E7F38" w:rsidRPr="009A27BA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0513A592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4, 8</w:t>
            </w:r>
          </w:p>
        </w:tc>
        <w:tc>
          <w:tcPr>
            <w:tcW w:w="864" w:type="dxa"/>
            <w:gridSpan w:val="2"/>
          </w:tcPr>
          <w:p w14:paraId="5DC38FEE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311,277</w:t>
            </w:r>
          </w:p>
        </w:tc>
        <w:tc>
          <w:tcPr>
            <w:tcW w:w="270" w:type="dxa"/>
            <w:gridSpan w:val="2"/>
          </w:tcPr>
          <w:p w14:paraId="327578A6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FA25451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311,277</w:t>
            </w:r>
          </w:p>
        </w:tc>
        <w:tc>
          <w:tcPr>
            <w:tcW w:w="272" w:type="dxa"/>
            <w:gridSpan w:val="2"/>
          </w:tcPr>
          <w:p w14:paraId="7189835C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3815BC1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4A9D45A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244675A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53D9553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69682BF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7229AF3" w14:textId="77777777" w:rsidR="001E7F38" w:rsidRPr="009A27BA" w:rsidRDefault="001E7F38" w:rsidP="00AE4C30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59F33A4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311,277</w:t>
            </w:r>
          </w:p>
        </w:tc>
      </w:tr>
      <w:tr w:rsidR="001E7F38" w:rsidRPr="00EF5B9D" w14:paraId="6BFC4209" w14:textId="77777777" w:rsidTr="00AE4C30">
        <w:tc>
          <w:tcPr>
            <w:tcW w:w="2610" w:type="dxa"/>
          </w:tcPr>
          <w:p w14:paraId="6A188A09" w14:textId="77777777" w:rsidR="001E7F38" w:rsidRPr="009A27BA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4A74637F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E19CC03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14,621</w:t>
            </w:r>
          </w:p>
        </w:tc>
        <w:tc>
          <w:tcPr>
            <w:tcW w:w="270" w:type="dxa"/>
            <w:gridSpan w:val="2"/>
          </w:tcPr>
          <w:p w14:paraId="6EB476DD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C40EC28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 xml:space="preserve"> 14,621 </w:t>
            </w:r>
          </w:p>
        </w:tc>
        <w:tc>
          <w:tcPr>
            <w:tcW w:w="272" w:type="dxa"/>
            <w:gridSpan w:val="2"/>
          </w:tcPr>
          <w:p w14:paraId="01B0755B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992C7B9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04EFBB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B6DBC84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BE5D6C9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B6DDE1F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0EF23E8" w14:textId="77777777" w:rsidR="001E7F38" w:rsidRPr="009A27BA" w:rsidRDefault="001E7F38" w:rsidP="00AE4C30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1412A2F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14,621</w:t>
            </w:r>
          </w:p>
        </w:tc>
      </w:tr>
      <w:tr w:rsidR="001E7F38" w:rsidRPr="00EF5B9D" w14:paraId="5FE3B9C6" w14:textId="77777777" w:rsidTr="00AE4C30">
        <w:tc>
          <w:tcPr>
            <w:tcW w:w="2610" w:type="dxa"/>
          </w:tcPr>
          <w:p w14:paraId="477E4D7A" w14:textId="77777777" w:rsidR="001E7F38" w:rsidRPr="009A27BA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27B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536F250D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69ED347E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43,703</w:t>
            </w:r>
          </w:p>
        </w:tc>
        <w:tc>
          <w:tcPr>
            <w:tcW w:w="270" w:type="dxa"/>
            <w:gridSpan w:val="2"/>
          </w:tcPr>
          <w:p w14:paraId="4C03BEA2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46B5262A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 xml:space="preserve"> 14,394 </w:t>
            </w:r>
          </w:p>
        </w:tc>
        <w:tc>
          <w:tcPr>
            <w:tcW w:w="272" w:type="dxa"/>
            <w:gridSpan w:val="2"/>
          </w:tcPr>
          <w:p w14:paraId="2E8606E1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66C2B59C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15,319</w:t>
            </w:r>
          </w:p>
        </w:tc>
        <w:tc>
          <w:tcPr>
            <w:tcW w:w="236" w:type="dxa"/>
            <w:gridSpan w:val="2"/>
          </w:tcPr>
          <w:p w14:paraId="56BE13A3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5504389E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13,990</w:t>
            </w:r>
          </w:p>
        </w:tc>
        <w:tc>
          <w:tcPr>
            <w:tcW w:w="236" w:type="dxa"/>
            <w:gridSpan w:val="2"/>
          </w:tcPr>
          <w:p w14:paraId="1DFCEE86" w14:textId="77777777" w:rsidR="001E7F38" w:rsidRPr="009A27BA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0B575E74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1CF3E77" w14:textId="77777777" w:rsidR="001E7F38" w:rsidRPr="009A27BA" w:rsidRDefault="001E7F38" w:rsidP="00AE4C30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769C2927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sz w:val="24"/>
                <w:szCs w:val="24"/>
              </w:rPr>
              <w:t>43,703</w:t>
            </w:r>
          </w:p>
        </w:tc>
      </w:tr>
      <w:tr w:rsidR="001E7F38" w:rsidRPr="0085483F" w14:paraId="78735985" w14:textId="77777777" w:rsidTr="00AE4C30">
        <w:tc>
          <w:tcPr>
            <w:tcW w:w="2610" w:type="dxa"/>
          </w:tcPr>
          <w:p w14:paraId="3E5ABD77" w14:textId="77777777" w:rsidR="001E7F38" w:rsidRPr="009A27BA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3A236495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6869C" w14:textId="77777777" w:rsidR="001E7F38" w:rsidRPr="006E771B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3,832,455</w:t>
            </w:r>
          </w:p>
        </w:tc>
        <w:tc>
          <w:tcPr>
            <w:tcW w:w="270" w:type="dxa"/>
            <w:gridSpan w:val="2"/>
            <w:vAlign w:val="bottom"/>
          </w:tcPr>
          <w:p w14:paraId="12F710C0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A55D1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2,150,237</w:t>
            </w:r>
          </w:p>
        </w:tc>
        <w:tc>
          <w:tcPr>
            <w:tcW w:w="272" w:type="dxa"/>
            <w:gridSpan w:val="2"/>
            <w:vAlign w:val="bottom"/>
          </w:tcPr>
          <w:p w14:paraId="5DCAF204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35B0B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659,052</w:t>
            </w:r>
          </w:p>
        </w:tc>
        <w:tc>
          <w:tcPr>
            <w:tcW w:w="236" w:type="dxa"/>
            <w:gridSpan w:val="2"/>
            <w:vAlign w:val="bottom"/>
          </w:tcPr>
          <w:p w14:paraId="74B89BCB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DC30A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1,023,166</w:t>
            </w:r>
          </w:p>
        </w:tc>
        <w:tc>
          <w:tcPr>
            <w:tcW w:w="236" w:type="dxa"/>
            <w:gridSpan w:val="2"/>
            <w:vAlign w:val="bottom"/>
          </w:tcPr>
          <w:p w14:paraId="01704010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648BB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B30FA22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8EB9A" w14:textId="77777777" w:rsidR="001E7F38" w:rsidRPr="009A27BA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3,832,455</w:t>
            </w:r>
          </w:p>
        </w:tc>
      </w:tr>
      <w:tr w:rsidR="001E7F38" w:rsidRPr="0034568D" w14:paraId="4A6219CD" w14:textId="77777777" w:rsidTr="00AE4C30">
        <w:tc>
          <w:tcPr>
            <w:tcW w:w="5463" w:type="dxa"/>
            <w:gridSpan w:val="8"/>
          </w:tcPr>
          <w:p w14:paraId="7C3E36B4" w14:textId="77777777" w:rsidR="001E7F38" w:rsidRDefault="001E7F38" w:rsidP="00AE4C30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03B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1803B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803B8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  <w:p w14:paraId="79C58D1A" w14:textId="77777777" w:rsidR="001E7F38" w:rsidRPr="00FB2AC7" w:rsidRDefault="001E7F38" w:rsidP="00AE4C30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2AC3061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16CCC279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84D5EF1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5B402C39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ED7D65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7CF05ABD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BD5F6B4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4A661C8D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7F38" w:rsidRPr="0034568D" w14:paraId="2383B354" w14:textId="77777777" w:rsidTr="00AE4C30">
        <w:tc>
          <w:tcPr>
            <w:tcW w:w="2610" w:type="dxa"/>
          </w:tcPr>
          <w:p w14:paraId="30849960" w14:textId="77777777" w:rsidR="001E7F38" w:rsidRPr="00B31678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69FCD1C9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3090B06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F8BA7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D159C60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211CFD79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034C254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0FF346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5F4877F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0FEB60E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69B034A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3D9FD4E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CD787DA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7F38" w:rsidRPr="00EF5B9D" w14:paraId="1DCE2993" w14:textId="77777777" w:rsidTr="00AE4C30">
        <w:tc>
          <w:tcPr>
            <w:tcW w:w="2610" w:type="dxa"/>
          </w:tcPr>
          <w:p w14:paraId="0E835E2F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60C0DB2F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864" w:type="dxa"/>
            <w:gridSpan w:val="2"/>
          </w:tcPr>
          <w:p w14:paraId="61A5770F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1,373,883</w:t>
            </w:r>
          </w:p>
        </w:tc>
        <w:tc>
          <w:tcPr>
            <w:tcW w:w="270" w:type="dxa"/>
            <w:gridSpan w:val="2"/>
          </w:tcPr>
          <w:p w14:paraId="23D56440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C73B102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1,373,883</w:t>
            </w:r>
          </w:p>
        </w:tc>
        <w:tc>
          <w:tcPr>
            <w:tcW w:w="272" w:type="dxa"/>
            <w:gridSpan w:val="2"/>
          </w:tcPr>
          <w:p w14:paraId="0D5A77B1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2AE6C3C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7B16B5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5230097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ADA4460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27DCE1A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F5869E6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DE38E11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1,373,883</w:t>
            </w:r>
          </w:p>
        </w:tc>
      </w:tr>
      <w:tr w:rsidR="001E7F38" w:rsidRPr="00EF5B9D" w14:paraId="659FADEA" w14:textId="77777777" w:rsidTr="00AE4C30">
        <w:tc>
          <w:tcPr>
            <w:tcW w:w="2610" w:type="dxa"/>
          </w:tcPr>
          <w:p w14:paraId="091DA893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1D8BD68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02E72CDB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120,032</w:t>
            </w:r>
          </w:p>
        </w:tc>
        <w:tc>
          <w:tcPr>
            <w:tcW w:w="270" w:type="dxa"/>
            <w:gridSpan w:val="2"/>
          </w:tcPr>
          <w:p w14:paraId="79B07A8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258F333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120,032</w:t>
            </w:r>
          </w:p>
        </w:tc>
        <w:tc>
          <w:tcPr>
            <w:tcW w:w="272" w:type="dxa"/>
            <w:gridSpan w:val="2"/>
          </w:tcPr>
          <w:p w14:paraId="29769C75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65CFF6F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8C02860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ED9F005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D9E77B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792104F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886A2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15C8679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120,032</w:t>
            </w:r>
          </w:p>
        </w:tc>
      </w:tr>
      <w:tr w:rsidR="001E7F38" w:rsidRPr="00EF5B9D" w14:paraId="72DFA62F" w14:textId="77777777" w:rsidTr="00AE4C30">
        <w:tc>
          <w:tcPr>
            <w:tcW w:w="2610" w:type="dxa"/>
          </w:tcPr>
          <w:p w14:paraId="39DFE1AB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5CE13A08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864" w:type="dxa"/>
            <w:gridSpan w:val="2"/>
          </w:tcPr>
          <w:p w14:paraId="477C27BD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2,248,051</w:t>
            </w:r>
          </w:p>
        </w:tc>
        <w:tc>
          <w:tcPr>
            <w:tcW w:w="270" w:type="dxa"/>
            <w:gridSpan w:val="2"/>
          </w:tcPr>
          <w:p w14:paraId="010D478B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57E56B7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799,884</w:t>
            </w:r>
          </w:p>
        </w:tc>
        <w:tc>
          <w:tcPr>
            <w:tcW w:w="272" w:type="dxa"/>
            <w:gridSpan w:val="2"/>
          </w:tcPr>
          <w:p w14:paraId="0AD1A5AB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7CD4174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1,448,167</w:t>
            </w:r>
          </w:p>
        </w:tc>
        <w:tc>
          <w:tcPr>
            <w:tcW w:w="236" w:type="dxa"/>
            <w:gridSpan w:val="2"/>
          </w:tcPr>
          <w:p w14:paraId="0854B8B0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53DFE99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65CF21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6BF891C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CFBD895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4B084B3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2,248,051</w:t>
            </w:r>
          </w:p>
        </w:tc>
      </w:tr>
      <w:tr w:rsidR="001E7F38" w:rsidRPr="00EF5B9D" w14:paraId="3C625D53" w14:textId="77777777" w:rsidTr="00AE4C30">
        <w:tc>
          <w:tcPr>
            <w:tcW w:w="2610" w:type="dxa"/>
          </w:tcPr>
          <w:p w14:paraId="08F74D24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12571F7E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864" w:type="dxa"/>
            <w:gridSpan w:val="2"/>
          </w:tcPr>
          <w:p w14:paraId="335FEE34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2,916,240</w:t>
            </w:r>
          </w:p>
        </w:tc>
        <w:tc>
          <w:tcPr>
            <w:tcW w:w="270" w:type="dxa"/>
            <w:gridSpan w:val="2"/>
          </w:tcPr>
          <w:p w14:paraId="02421B09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D13C917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1,167,640</w:t>
            </w:r>
          </w:p>
        </w:tc>
        <w:tc>
          <w:tcPr>
            <w:tcW w:w="272" w:type="dxa"/>
            <w:gridSpan w:val="2"/>
          </w:tcPr>
          <w:p w14:paraId="3B16404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FAC3111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1,255,904</w:t>
            </w:r>
          </w:p>
        </w:tc>
        <w:tc>
          <w:tcPr>
            <w:tcW w:w="236" w:type="dxa"/>
            <w:gridSpan w:val="2"/>
          </w:tcPr>
          <w:p w14:paraId="6BE3342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6541030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492,696</w:t>
            </w:r>
          </w:p>
        </w:tc>
        <w:tc>
          <w:tcPr>
            <w:tcW w:w="236" w:type="dxa"/>
            <w:gridSpan w:val="2"/>
          </w:tcPr>
          <w:p w14:paraId="61FDC373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F3FED97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28A9964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A2B5B83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2,916,240</w:t>
            </w:r>
          </w:p>
        </w:tc>
      </w:tr>
      <w:tr w:rsidR="001E7F38" w:rsidRPr="00EF5B9D" w14:paraId="199D6446" w14:textId="77777777" w:rsidTr="00AE4C30">
        <w:tc>
          <w:tcPr>
            <w:tcW w:w="2610" w:type="dxa"/>
          </w:tcPr>
          <w:p w14:paraId="24A2FD7D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BE37110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64" w:type="dxa"/>
            <w:gridSpan w:val="2"/>
          </w:tcPr>
          <w:p w14:paraId="7F7545AE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90,941</w:t>
            </w:r>
          </w:p>
        </w:tc>
        <w:tc>
          <w:tcPr>
            <w:tcW w:w="270" w:type="dxa"/>
            <w:gridSpan w:val="2"/>
          </w:tcPr>
          <w:p w14:paraId="50FF205E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6898F3C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90,941</w:t>
            </w:r>
          </w:p>
        </w:tc>
        <w:tc>
          <w:tcPr>
            <w:tcW w:w="272" w:type="dxa"/>
            <w:gridSpan w:val="2"/>
          </w:tcPr>
          <w:p w14:paraId="4648EFE0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727409C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E69184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3693DB6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77130E8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C6DFA30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223EF55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47A17F4C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90,941</w:t>
            </w:r>
          </w:p>
        </w:tc>
      </w:tr>
      <w:tr w:rsidR="001E7F38" w:rsidRPr="00EF5B9D" w14:paraId="7C5B0E8B" w14:textId="77777777" w:rsidTr="00AE4C30">
        <w:tc>
          <w:tcPr>
            <w:tcW w:w="2610" w:type="dxa"/>
          </w:tcPr>
          <w:p w14:paraId="461C86DB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4F6E4697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5496F030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23,480</w:t>
            </w:r>
          </w:p>
        </w:tc>
        <w:tc>
          <w:tcPr>
            <w:tcW w:w="270" w:type="dxa"/>
            <w:gridSpan w:val="2"/>
          </w:tcPr>
          <w:p w14:paraId="3D893967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546C07B2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10,534</w:t>
            </w:r>
          </w:p>
        </w:tc>
        <w:tc>
          <w:tcPr>
            <w:tcW w:w="272" w:type="dxa"/>
            <w:gridSpan w:val="2"/>
          </w:tcPr>
          <w:p w14:paraId="4F702B5A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D3C06EC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8,936</w:t>
            </w:r>
          </w:p>
        </w:tc>
        <w:tc>
          <w:tcPr>
            <w:tcW w:w="236" w:type="dxa"/>
            <w:gridSpan w:val="2"/>
          </w:tcPr>
          <w:p w14:paraId="22E23C71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5C357113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4,010</w:t>
            </w:r>
          </w:p>
        </w:tc>
        <w:tc>
          <w:tcPr>
            <w:tcW w:w="236" w:type="dxa"/>
            <w:gridSpan w:val="2"/>
          </w:tcPr>
          <w:p w14:paraId="093FBE52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6D751026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EF98322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0528769D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23,480</w:t>
            </w:r>
          </w:p>
        </w:tc>
      </w:tr>
      <w:tr w:rsidR="001E7F38" w:rsidRPr="00EF5B9D" w14:paraId="12585180" w14:textId="77777777" w:rsidTr="00AE4C30">
        <w:tc>
          <w:tcPr>
            <w:tcW w:w="2610" w:type="dxa"/>
          </w:tcPr>
          <w:p w14:paraId="4C49DC76" w14:textId="77777777" w:rsidR="001E7F38" w:rsidRPr="00B043BF" w:rsidRDefault="001E7F38" w:rsidP="00AE4C30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89B7F59" w14:textId="77777777" w:rsidR="001E7F38" w:rsidRPr="004B70DF" w:rsidRDefault="001E7F38" w:rsidP="00AE4C3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4311" w14:textId="77777777" w:rsidR="001E7F38" w:rsidRPr="006E771B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6,772,627</w:t>
            </w:r>
          </w:p>
        </w:tc>
        <w:tc>
          <w:tcPr>
            <w:tcW w:w="270" w:type="dxa"/>
            <w:gridSpan w:val="2"/>
          </w:tcPr>
          <w:p w14:paraId="64268C76" w14:textId="77777777" w:rsidR="001E7F38" w:rsidRPr="0085483F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767EE" w14:textId="77777777" w:rsidR="001E7F38" w:rsidRPr="00243326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3,562,914</w:t>
            </w:r>
          </w:p>
        </w:tc>
        <w:tc>
          <w:tcPr>
            <w:tcW w:w="272" w:type="dxa"/>
            <w:gridSpan w:val="2"/>
            <w:vAlign w:val="center"/>
          </w:tcPr>
          <w:p w14:paraId="098ADFDE" w14:textId="77777777" w:rsidR="001E7F38" w:rsidRPr="00243326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0949" w14:textId="77777777" w:rsidR="001E7F38" w:rsidRPr="00243326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2,713,007</w:t>
            </w:r>
          </w:p>
        </w:tc>
        <w:tc>
          <w:tcPr>
            <w:tcW w:w="236" w:type="dxa"/>
            <w:gridSpan w:val="2"/>
            <w:vAlign w:val="center"/>
          </w:tcPr>
          <w:p w14:paraId="356013DB" w14:textId="77777777" w:rsidR="001E7F38" w:rsidRPr="00243326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68656" w14:textId="77777777" w:rsidR="001E7F38" w:rsidRPr="00243326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496,706</w:t>
            </w:r>
          </w:p>
        </w:tc>
        <w:tc>
          <w:tcPr>
            <w:tcW w:w="236" w:type="dxa"/>
            <w:gridSpan w:val="2"/>
            <w:vAlign w:val="center"/>
          </w:tcPr>
          <w:p w14:paraId="43BC598C" w14:textId="77777777" w:rsidR="001E7F38" w:rsidRPr="00243326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43491" w14:textId="77777777" w:rsidR="001E7F38" w:rsidRPr="00243326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12156F3" w14:textId="77777777" w:rsidR="001E7F38" w:rsidRPr="00243326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6B91" w14:textId="77777777" w:rsidR="001E7F38" w:rsidRPr="00243326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3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6,772,62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1E7F38" w:rsidRPr="00EF5B9D" w14:paraId="5626751D" w14:textId="77777777" w:rsidTr="00AE4C30">
        <w:tc>
          <w:tcPr>
            <w:tcW w:w="2610" w:type="dxa"/>
            <w:hideMark/>
          </w:tcPr>
          <w:p w14:paraId="613B5B56" w14:textId="77777777" w:rsidR="001E7F38" w:rsidRPr="0034568D" w:rsidRDefault="001E7F38" w:rsidP="00AE4C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3D2BE927" w14:textId="77777777" w:rsidR="001E7F38" w:rsidRPr="004B70DF" w:rsidRDefault="001E7F38" w:rsidP="00AE4C30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9C611F" w14:textId="77777777" w:rsidR="001E7F38" w:rsidRPr="00831D85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46C7F2" w14:textId="77777777" w:rsidR="001E7F38" w:rsidRPr="00831D85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(2,940,1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70712EAE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8CA04" w14:textId="77777777" w:rsidR="001E7F38" w:rsidRPr="00831D85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6F0ACF25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9BA87" w14:textId="77777777" w:rsidR="001E7F38" w:rsidRPr="00591329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4"/>
              </w:tabs>
              <w:spacing w:line="240" w:lineRule="auto"/>
              <w:ind w:right="-220"/>
              <w:rPr>
                <w:rFonts w:asciiTheme="majorBidi" w:hAnsiTheme="majorBidi" w:cstheme="majorBidi"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955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C3578BA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54D70" w14:textId="77777777" w:rsidR="001E7F38" w:rsidRPr="00831D85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5B58A1AB" w14:textId="77777777" w:rsidR="001E7F38" w:rsidRPr="00EF5B9D" w:rsidRDefault="001E7F38" w:rsidP="00AE4C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F111B" w14:textId="77777777" w:rsidR="001E7F38" w:rsidRPr="00EF5B9D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8803FE7" w14:textId="77777777" w:rsidR="001E7F38" w:rsidRPr="00EF5B9D" w:rsidRDefault="001E7F38" w:rsidP="00AE4C30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06DF0" w14:textId="77777777" w:rsidR="001E7F38" w:rsidRPr="00831D85" w:rsidRDefault="001E7F38" w:rsidP="00A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(2,940,17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31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50F70723" w14:textId="77777777" w:rsidR="00B45418" w:rsidRDefault="00B45418"/>
    <w:p w14:paraId="4257BC87" w14:textId="57DBA448" w:rsidR="00591329" w:rsidRPr="00794648" w:rsidRDefault="00CE119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7946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384C">
        <w:rPr>
          <w:rFonts w:asciiTheme="majorBidi" w:hAnsiTheme="majorBidi" w:cstheme="majorBidi"/>
          <w:sz w:val="30"/>
          <w:szCs w:val="30"/>
        </w:rPr>
        <w:t>31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84C">
        <w:rPr>
          <w:rFonts w:asciiTheme="majorBidi" w:hAnsiTheme="majorBidi" w:cstheme="majorBidi"/>
          <w:sz w:val="30"/>
          <w:szCs w:val="30"/>
        </w:rPr>
        <w:t>256</w:t>
      </w:r>
      <w:r w:rsidR="001E7F38">
        <w:rPr>
          <w:rFonts w:asciiTheme="majorBidi" w:hAnsiTheme="majorBidi" w:cstheme="majorBidi"/>
          <w:sz w:val="30"/>
          <w:szCs w:val="30"/>
        </w:rPr>
        <w:t>6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บริษัทคาดว่าจะได้รับกระแสเงินสดจากรายได้ค่าเช่าขั้นต่ำ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จากสินทรัพย์ให้เช่าตามสัญญาเช่าดำเนินงาน</w:t>
      </w:r>
      <w:r w:rsidRPr="00794648">
        <w:rPr>
          <w:rFonts w:asciiTheme="majorBidi" w:hAnsiTheme="majorBidi" w:cstheme="majorBidi"/>
          <w:sz w:val="30"/>
          <w:szCs w:val="30"/>
          <w:cs/>
        </w:rPr>
        <w:t>ตลอดระยะเวลา</w:t>
      </w:r>
      <w:r w:rsidR="00197D17">
        <w:rPr>
          <w:rFonts w:asciiTheme="majorBidi" w:hAnsiTheme="majorBidi" w:cstheme="majorBidi"/>
          <w:sz w:val="30"/>
          <w:szCs w:val="30"/>
        </w:rPr>
        <w:t xml:space="preserve"> 5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 </w:t>
      </w:r>
      <w:r w:rsidR="00C53202">
        <w:rPr>
          <w:rFonts w:asciiTheme="majorBidi" w:hAnsiTheme="majorBidi" w:cstheme="majorBidi"/>
          <w:sz w:val="30"/>
          <w:szCs w:val="30"/>
        </w:rPr>
        <w:t>4</w:t>
      </w:r>
      <w:r w:rsidR="00E01FA4" w:rsidRPr="00C62E54">
        <w:rPr>
          <w:rFonts w:asciiTheme="majorBidi" w:hAnsiTheme="majorBidi" w:cstheme="majorBidi"/>
          <w:sz w:val="30"/>
          <w:szCs w:val="30"/>
        </w:rPr>
        <w:t>,</w:t>
      </w:r>
      <w:r w:rsidR="00C53202">
        <w:rPr>
          <w:rFonts w:asciiTheme="majorBidi" w:hAnsiTheme="majorBidi" w:cstheme="majorBidi"/>
          <w:sz w:val="30"/>
          <w:szCs w:val="30"/>
        </w:rPr>
        <w:t>142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384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7F3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E4AAC">
        <w:rPr>
          <w:rFonts w:asciiTheme="majorBidi" w:hAnsiTheme="majorBidi" w:cstheme="majorBidi"/>
          <w:i/>
          <w:iCs/>
          <w:sz w:val="30"/>
          <w:szCs w:val="30"/>
        </w:rPr>
        <w:t>3,</w:t>
      </w:r>
      <w:r w:rsidR="001E7F3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E4A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E7F3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ซึ่งได้เปิดเผยไว้ในหมายเหตุข้อ </w:t>
      </w:r>
      <w:r w:rsidR="0087384C">
        <w:rPr>
          <w:rFonts w:asciiTheme="majorBidi" w:hAnsiTheme="majorBidi" w:cstheme="majorBidi"/>
          <w:sz w:val="30"/>
          <w:szCs w:val="30"/>
        </w:rPr>
        <w:t>2</w:t>
      </w:r>
      <w:r w:rsidR="001037B7">
        <w:rPr>
          <w:rFonts w:asciiTheme="majorBidi" w:hAnsiTheme="majorBidi" w:cstheme="majorBidi"/>
          <w:sz w:val="30"/>
          <w:szCs w:val="30"/>
        </w:rPr>
        <w:t>4</w:t>
      </w:r>
      <w:r w:rsidR="000A1BEC">
        <w:rPr>
          <w:rFonts w:asciiTheme="majorBidi" w:hAnsiTheme="majorBidi" w:cstheme="majorBidi"/>
          <w:sz w:val="30"/>
          <w:szCs w:val="30"/>
        </w:rPr>
        <w:t xml:space="preserve"> </w:t>
      </w:r>
      <w:r w:rsidRPr="00794648">
        <w:rPr>
          <w:rFonts w:asciiTheme="majorBidi" w:hAnsiTheme="majorBidi" w:cstheme="majorBidi"/>
          <w:sz w:val="30"/>
          <w:szCs w:val="30"/>
          <w:cs/>
        </w:rPr>
        <w:t>(</w:t>
      </w:r>
      <w:r w:rsidR="00D33F04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794648">
        <w:rPr>
          <w:rFonts w:asciiTheme="majorBidi" w:hAnsiTheme="majorBidi" w:cstheme="majorBidi"/>
          <w:sz w:val="30"/>
          <w:szCs w:val="30"/>
          <w:cs/>
        </w:rPr>
        <w:t>) และคาดว่าจะมีกระแสเงินสดที่จะได้รับจากการจำหน่ายทรัพย์สินที่ได้รับคืนเมื่อสิ้นสุดสัญญาเช่า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794648">
        <w:rPr>
          <w:rFonts w:asciiTheme="majorBidi" w:hAnsiTheme="majorBidi" w:cstheme="majorBidi"/>
          <w:sz w:val="30"/>
          <w:szCs w:val="30"/>
          <w:cs/>
        </w:rPr>
        <w:t>เพื่อใช้ในการบริหารสภาพคล่องเพิ่มเติม</w:t>
      </w:r>
    </w:p>
    <w:p w14:paraId="3E4D4056" w14:textId="77777777" w:rsidR="00CE1190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5B57B2E" w14:textId="6BDAEED7" w:rsidR="000A56D4" w:rsidRPr="00B31678" w:rsidRDefault="000A56D4" w:rsidP="008F3A5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E434DB5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E2DC" w14:textId="61997449" w:rsidR="001E7816" w:rsidRDefault="00647CD9" w:rsidP="004F1FF6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647CD9">
        <w:rPr>
          <w:rFonts w:asciiTheme="majorBidi" w:hAnsi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570F0C7B" w14:textId="77777777" w:rsidR="001E7816" w:rsidRDefault="001E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1D3FD0A" w14:textId="2A6CE084" w:rsidR="000A56D4" w:rsidRPr="00B31678" w:rsidRDefault="00B1101D" w:rsidP="00647CD9">
      <w:pPr>
        <w:pStyle w:val="block"/>
        <w:tabs>
          <w:tab w:val="left" w:pos="540"/>
        </w:tabs>
        <w:spacing w:after="0" w:line="240" w:lineRule="auto"/>
        <w:ind w:left="810" w:right="6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B31678">
        <w:rPr>
          <w:rFonts w:asciiTheme="majorBidi" w:hAnsiTheme="majorBidi" w:cstheme="majorBidi"/>
          <w:sz w:val="30"/>
          <w:szCs w:val="30"/>
        </w:rPr>
        <w:lastRenderedPageBreak/>
        <w:t>(3.1)</w:t>
      </w:r>
      <w:r w:rsidRPr="00B31678">
        <w:rPr>
          <w:rFonts w:asciiTheme="majorBidi" w:hAnsiTheme="majorBidi" w:cstheme="majorBidi"/>
          <w:sz w:val="30"/>
          <w:szCs w:val="30"/>
        </w:rPr>
        <w:tab/>
      </w:r>
      <w:r w:rsidR="000A56D4" w:rsidRPr="00B31678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ความเสี่ยงด้านอัตราดอกเบี้ย</w:t>
      </w:r>
    </w:p>
    <w:p w14:paraId="4C9F3BA7" w14:textId="77777777" w:rsidR="000A56D4" w:rsidRPr="00F647CE" w:rsidRDefault="000A56D4" w:rsidP="00647CD9">
      <w:pPr>
        <w:pStyle w:val="block"/>
        <w:spacing w:after="0" w:line="240" w:lineRule="auto"/>
        <w:ind w:left="1260" w:right="65" w:hanging="90"/>
        <w:jc w:val="both"/>
        <w:rPr>
          <w:rFonts w:asciiTheme="majorBidi" w:hAnsiTheme="majorBidi" w:cstheme="majorBidi"/>
          <w:sz w:val="20"/>
        </w:rPr>
      </w:pPr>
    </w:p>
    <w:p w14:paraId="13A675F4" w14:textId="60EF8D1A" w:rsidR="00D34304" w:rsidRDefault="000A56D4" w:rsidP="004F1FF6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="008E1CCA">
        <w:rPr>
          <w:rFonts w:asciiTheme="majorBidi" w:hAnsiTheme="majorBidi" w:cstheme="majorBidi" w:hint="cs"/>
          <w:sz w:val="30"/>
          <w:szCs w:val="30"/>
          <w:cs/>
        </w:rPr>
        <w:t>เนื่อง</w:t>
      </w:r>
      <w:r w:rsidRPr="00B31678">
        <w:rPr>
          <w:rFonts w:asciiTheme="majorBidi" w:hAnsiTheme="majorBidi" w:cstheme="majorBidi"/>
          <w:sz w:val="30"/>
          <w:szCs w:val="30"/>
          <w:cs/>
        </w:rPr>
        <w:t>จาก</w:t>
      </w:r>
      <w:r w:rsidR="00512CE6">
        <w:rPr>
          <w:rFonts w:asciiTheme="majorBidi" w:hAnsiTheme="majorBidi" w:cstheme="majorBidi" w:hint="cs"/>
          <w:sz w:val="30"/>
          <w:szCs w:val="30"/>
          <w:cs/>
        </w:rPr>
        <w:t>หุ้นกู้และ</w:t>
      </w:r>
      <w:r w:rsidRPr="00B3167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C1330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(ดูหมายเหตุ</w:t>
      </w:r>
      <w:r w:rsidR="00186B7A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B31678">
        <w:rPr>
          <w:rFonts w:asciiTheme="majorBidi" w:hAnsiTheme="majorBidi" w:cstheme="majorBidi"/>
          <w:sz w:val="30"/>
          <w:szCs w:val="30"/>
        </w:rPr>
        <w:t>1</w:t>
      </w:r>
      <w:r w:rsidR="00547DB5">
        <w:rPr>
          <w:rFonts w:asciiTheme="majorBidi" w:hAnsiTheme="majorBidi" w:cstheme="majorBidi"/>
          <w:sz w:val="30"/>
          <w:szCs w:val="30"/>
        </w:rPr>
        <w:t>1</w:t>
      </w:r>
      <w:r w:rsidRPr="009F472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D86FCD" w:rsidRPr="009F472F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ส่วนใหญ่มีอัตราดอกเบี้ยคงที่</w:t>
      </w:r>
      <w:r w:rsidR="00D86F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1CCA" w:rsidRPr="008E1CCA">
        <w:rPr>
          <w:rFonts w:asciiTheme="majorBidi" w:hAnsiTheme="majorBidi"/>
          <w:sz w:val="30"/>
          <w:szCs w:val="30"/>
          <w:cs/>
        </w:rPr>
        <w:t>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44E29EC" w14:textId="77777777" w:rsidR="001E7816" w:rsidRDefault="001E7816" w:rsidP="001E7816"/>
    <w:p w14:paraId="355F9DAA" w14:textId="1209A4FA" w:rsidR="002B4AF9" w:rsidRPr="00B31678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3167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90E9570" w14:textId="32B98B34" w:rsidR="002B4AF9" w:rsidRDefault="002B4AF9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91863">
        <w:rPr>
          <w:rFonts w:asciiTheme="majorBidi" w:hAnsiTheme="majorBidi" w:cstheme="majorBidi"/>
          <w:sz w:val="20"/>
          <w:szCs w:val="2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10C24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44E6E4" w14:textId="3552E05B" w:rsidR="00647A72" w:rsidRDefault="0064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0AA2119" w14:textId="1F705261" w:rsidR="00431DC4" w:rsidRPr="00B4269E" w:rsidRDefault="003D623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19C47A5A" w14:textId="77777777" w:rsidR="00037DF0" w:rsidRPr="00334DE9" w:rsidRDefault="00037DF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6AA1DD" w14:textId="6C28FE5E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D54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14:paraId="5FD076EC" w14:textId="77777777" w:rsidR="00431DC4" w:rsidRPr="00334DE9" w:rsidRDefault="00431DC4" w:rsidP="00B4269E">
      <w:pPr>
        <w:pStyle w:val="CharChar"/>
        <w:tabs>
          <w:tab w:val="left" w:pos="1182"/>
        </w:tabs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 w:rsidRPr="00334DE9">
        <w:rPr>
          <w:rFonts w:asciiTheme="majorBidi" w:hAnsiTheme="majorBidi" w:cstheme="majorBidi"/>
          <w:sz w:val="24"/>
          <w:szCs w:val="24"/>
          <w:lang w:bidi="th-TH"/>
        </w:rPr>
        <w:tab/>
      </w:r>
    </w:p>
    <w:p w14:paraId="5B6F1B31" w14:textId="77777777" w:rsidR="00431DC4" w:rsidRPr="00B4269E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0347" w:rsidRPr="00B4269E">
        <w:rPr>
          <w:rFonts w:asciiTheme="majorBidi" w:hAnsiTheme="majorBidi" w:cstheme="majorBidi"/>
          <w:sz w:val="30"/>
          <w:szCs w:val="30"/>
        </w:rPr>
        <w:t xml:space="preserve">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มีดังนี้</w:t>
      </w:r>
    </w:p>
    <w:p w14:paraId="50731060" w14:textId="6C4D27DF" w:rsidR="00431DC4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76"/>
        <w:gridCol w:w="252"/>
        <w:gridCol w:w="1368"/>
      </w:tblGrid>
      <w:tr w:rsidR="002B4AF9" w:rsidRPr="00B4269E" w14:paraId="0D766FE0" w14:textId="77777777" w:rsidTr="004F1FF6">
        <w:tc>
          <w:tcPr>
            <w:tcW w:w="6300" w:type="dxa"/>
          </w:tcPr>
          <w:p w14:paraId="04D944D9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76" w:type="dxa"/>
          </w:tcPr>
          <w:p w14:paraId="1E32DA1A" w14:textId="6D8D2A90" w:rsidR="002B4AF9" w:rsidRPr="00B4269E" w:rsidRDefault="0096227E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 w:rsidR="001E7F3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52" w:type="dxa"/>
          </w:tcPr>
          <w:p w14:paraId="1FE5E3CD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5160E678" w14:textId="5BA6DB02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1E7F38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8D77DF" w:rsidRPr="00B4269E" w14:paraId="7BBCE93B" w14:textId="77777777" w:rsidTr="004F1FF6">
        <w:trPr>
          <w:trHeight w:val="362"/>
        </w:trPr>
        <w:tc>
          <w:tcPr>
            <w:tcW w:w="6300" w:type="dxa"/>
          </w:tcPr>
          <w:p w14:paraId="13AE9588" w14:textId="77777777" w:rsidR="008D77DF" w:rsidRPr="00B4269E" w:rsidRDefault="008D77DF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96" w:type="dxa"/>
            <w:gridSpan w:val="3"/>
          </w:tcPr>
          <w:p w14:paraId="19A8CC93" w14:textId="47B46250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E54" w:rsidRPr="00B4269E" w14:paraId="14147797" w14:textId="77777777" w:rsidTr="004F1FF6">
        <w:tc>
          <w:tcPr>
            <w:tcW w:w="6300" w:type="dxa"/>
          </w:tcPr>
          <w:p w14:paraId="194C87BA" w14:textId="14118660" w:rsidR="00C62E54" w:rsidRPr="00D74541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</w:tcPr>
          <w:p w14:paraId="27FFB7D3" w14:textId="6DF7876A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3FAA">
              <w:rPr>
                <w:rFonts w:asciiTheme="majorBidi" w:hAnsiTheme="majorBidi" w:cstheme="majorBidi"/>
                <w:sz w:val="30"/>
                <w:szCs w:val="30"/>
              </w:rPr>
              <w:t>1,510,002</w:t>
            </w:r>
          </w:p>
        </w:tc>
        <w:tc>
          <w:tcPr>
            <w:tcW w:w="252" w:type="dxa"/>
          </w:tcPr>
          <w:p w14:paraId="183BD78C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C8CAAF" w14:textId="71321FD2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1,357,058</w:t>
            </w:r>
          </w:p>
        </w:tc>
      </w:tr>
      <w:tr w:rsidR="00C62E54" w:rsidRPr="00B4269E" w14:paraId="42B4E835" w14:textId="77777777" w:rsidTr="004F1FF6">
        <w:tc>
          <w:tcPr>
            <w:tcW w:w="6300" w:type="dxa"/>
          </w:tcPr>
          <w:p w14:paraId="703C916D" w14:textId="56F95E34" w:rsidR="00C62E54" w:rsidRPr="00D74541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1 - 2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5EA3FDEE" w14:textId="4C12D0F0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1F5C">
              <w:rPr>
                <w:rFonts w:asciiTheme="majorBidi" w:hAnsiTheme="majorBidi" w:cstheme="majorBidi"/>
                <w:sz w:val="30"/>
                <w:szCs w:val="30"/>
              </w:rPr>
              <w:t>1,116,001</w:t>
            </w:r>
          </w:p>
        </w:tc>
        <w:tc>
          <w:tcPr>
            <w:tcW w:w="252" w:type="dxa"/>
          </w:tcPr>
          <w:p w14:paraId="54516CB3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2C3F5AE" w14:textId="175756E2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904,364</w:t>
            </w:r>
          </w:p>
        </w:tc>
      </w:tr>
      <w:tr w:rsidR="00C62E54" w:rsidRPr="00B4269E" w14:paraId="7660320E" w14:textId="77777777" w:rsidTr="004F1FF6">
        <w:tc>
          <w:tcPr>
            <w:tcW w:w="6300" w:type="dxa"/>
          </w:tcPr>
          <w:p w14:paraId="518E5B3D" w14:textId="7B90933B" w:rsidR="00C62E54" w:rsidRPr="00D74541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5D4F091A" w14:textId="1E446825" w:rsidR="00C62E54" w:rsidRPr="00B4269E" w:rsidRDefault="00C53202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C62E54"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52" w:type="dxa"/>
          </w:tcPr>
          <w:p w14:paraId="3C1D1166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2313F8F" w14:textId="5F86F133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551,081</w:t>
            </w:r>
          </w:p>
        </w:tc>
      </w:tr>
      <w:tr w:rsidR="00C62E54" w:rsidRPr="00B4269E" w14:paraId="710B457B" w14:textId="77777777" w:rsidTr="004F1FF6">
        <w:tc>
          <w:tcPr>
            <w:tcW w:w="6300" w:type="dxa"/>
          </w:tcPr>
          <w:p w14:paraId="1ED3E659" w14:textId="53B4BC52" w:rsidR="00C62E54" w:rsidRPr="00D74541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3 - 4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4238B960" w14:textId="2670668B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1F5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3202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3202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52" w:type="dxa"/>
          </w:tcPr>
          <w:p w14:paraId="152C77F0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601E06B" w14:textId="6E516D99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323,232</w:t>
            </w:r>
          </w:p>
        </w:tc>
      </w:tr>
      <w:tr w:rsidR="00C62E54" w:rsidRPr="00B4269E" w14:paraId="6D3CA870" w14:textId="77777777" w:rsidTr="004F1FF6">
        <w:tc>
          <w:tcPr>
            <w:tcW w:w="6300" w:type="dxa"/>
          </w:tcPr>
          <w:p w14:paraId="4B94E360" w14:textId="1E4E1592" w:rsidR="00C62E54" w:rsidRPr="00D74541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4 - 5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29E3C061" w14:textId="6E9DF1BE" w:rsidR="00C62E54" w:rsidRPr="00B4269E" w:rsidRDefault="00C53202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C62E54"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52" w:type="dxa"/>
          </w:tcPr>
          <w:p w14:paraId="21580F4C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4FAA14" w14:textId="5B09FBF9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93,613</w:t>
            </w:r>
          </w:p>
        </w:tc>
      </w:tr>
      <w:tr w:rsidR="00C62E54" w:rsidRPr="00B4269E" w14:paraId="085B8057" w14:textId="77777777" w:rsidTr="004F1FF6">
        <w:tc>
          <w:tcPr>
            <w:tcW w:w="6300" w:type="dxa"/>
          </w:tcPr>
          <w:p w14:paraId="313D047C" w14:textId="74E72C14" w:rsidR="00C62E54" w:rsidRPr="00D74541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CE1CA9D" w14:textId="133B47C1" w:rsidR="00C62E54" w:rsidRPr="00B4269E" w:rsidRDefault="00C53202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62E54" w:rsidRPr="00823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52" w:type="dxa"/>
          </w:tcPr>
          <w:p w14:paraId="4D269A0A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04387" w14:textId="10E879CA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C62E54" w:rsidRPr="00B4269E" w14:paraId="27E226B1" w14:textId="77777777" w:rsidTr="004F1FF6">
        <w:tc>
          <w:tcPr>
            <w:tcW w:w="6300" w:type="dxa"/>
          </w:tcPr>
          <w:p w14:paraId="39574B78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4F70778" w14:textId="757AF987" w:rsidR="00C62E54" w:rsidRPr="008D77DF" w:rsidRDefault="00C53202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62E54" w:rsidRPr="0082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C62E54" w:rsidRPr="0082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52" w:type="dxa"/>
          </w:tcPr>
          <w:p w14:paraId="73E66E5E" w14:textId="77777777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A24FBF0" w14:textId="07C3D620" w:rsidR="00C62E54" w:rsidRPr="00B4269E" w:rsidRDefault="00C62E54" w:rsidP="00C6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3,232,318</w:t>
            </w:r>
          </w:p>
        </w:tc>
      </w:tr>
    </w:tbl>
    <w:p w14:paraId="4D6A64DA" w14:textId="1BC3B7FB" w:rsidR="00FB1362" w:rsidRDefault="00FB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D01676B" w14:textId="7D3E0BA5" w:rsidR="00431DC4" w:rsidRPr="00B4269E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DC005F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="00DC005F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19E960D2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340FD0" w14:textId="2A9A3E11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1D54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4D4F68E4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7D3DB" w14:textId="6647A088" w:rsidR="00431DC4" w:rsidRPr="00B4269E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Pr="00B4269E">
        <w:rPr>
          <w:rFonts w:asciiTheme="majorBidi" w:hAnsiTheme="majorBidi" w:cstheme="majorBidi"/>
          <w:sz w:val="30"/>
          <w:szCs w:val="30"/>
        </w:rPr>
        <w:t xml:space="preserve"> 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256</w:t>
      </w:r>
      <w:r w:rsidR="009E5014">
        <w:rPr>
          <w:rFonts w:asciiTheme="majorBidi" w:hAnsiTheme="majorBidi" w:cstheme="majorBidi" w:hint="cs"/>
          <w:sz w:val="30"/>
          <w:szCs w:val="30"/>
          <w:cs/>
          <w:lang w:val="th-TH"/>
        </w:rPr>
        <w:t>6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บริษัทมี</w:t>
      </w:r>
      <w:r w:rsidRPr="00B4269E">
        <w:rPr>
          <w:rFonts w:asciiTheme="majorBidi" w:hAnsiTheme="majorBidi" w:cstheme="majorBidi"/>
          <w:sz w:val="30"/>
          <w:szCs w:val="30"/>
          <w:cs/>
        </w:rPr>
        <w:t>หนังสือค้ำประกันบริษัทที่ออกโดยธนาคารในประเทศบางแห่ง</w:t>
      </w:r>
      <w:r w:rsidR="007076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C005F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ได้แก่สัญญาเช่ากับหน่วยงานราชการและรัฐวิสาหกิจจำนวน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เงิน</w:t>
      </w:r>
      <w:r w:rsidRPr="005E5007">
        <w:rPr>
          <w:rFonts w:asciiTheme="majorBidi" w:hAnsiTheme="majorBidi" w:cstheme="majorBidi"/>
          <w:sz w:val="30"/>
          <w:szCs w:val="30"/>
          <w:cs/>
          <w:lang w:val="th-TH"/>
        </w:rPr>
        <w:t>ประมาณ</w:t>
      </w:r>
      <w:r w:rsidRPr="005E5007">
        <w:rPr>
          <w:rFonts w:asciiTheme="majorBidi" w:hAnsiTheme="majorBidi" w:cstheme="majorBidi"/>
          <w:sz w:val="30"/>
          <w:szCs w:val="30"/>
        </w:rPr>
        <w:t xml:space="preserve"> </w:t>
      </w:r>
      <w:r w:rsidR="00C62E54">
        <w:rPr>
          <w:rFonts w:asciiTheme="majorBidi" w:hAnsiTheme="majorBidi" w:cstheme="majorBidi"/>
          <w:sz w:val="30"/>
          <w:szCs w:val="30"/>
        </w:rPr>
        <w:t>148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674DE" w:rsidRPr="00B426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50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4269E">
        <w:rPr>
          <w:rFonts w:asciiTheme="majorBidi" w:hAnsiTheme="majorBidi" w:cstheme="majorBidi"/>
          <w:sz w:val="30"/>
          <w:szCs w:val="30"/>
        </w:rPr>
        <w:t xml:space="preserve">: </w:t>
      </w:r>
      <w:r w:rsidR="009E5014">
        <w:rPr>
          <w:rFonts w:asciiTheme="majorBidi" w:hAnsiTheme="majorBidi" w:cstheme="majorBidi"/>
          <w:i/>
          <w:iCs/>
          <w:sz w:val="30"/>
          <w:szCs w:val="30"/>
        </w:rPr>
        <w:t>148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3FEA626" w14:textId="44CD9AAC" w:rsidR="00D66EE8" w:rsidRDefault="00D66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B38CA83" w14:textId="7201E47F" w:rsidR="00431DC4" w:rsidRDefault="00043073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bookmarkStart w:id="2" w:name="_Hlk158735000"/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bookmarkEnd w:id="2"/>
    <w:p w14:paraId="4DA7CE8D" w14:textId="182673F9" w:rsidR="001D7592" w:rsidRDefault="001D7592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97C63D0" w14:textId="17351C5F" w:rsidR="00784322" w:rsidRPr="00E84757" w:rsidRDefault="00784322" w:rsidP="0078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12214C">
        <w:rPr>
          <w:rFonts w:asciiTheme="majorBidi" w:hAnsiTheme="majorBidi" w:cstheme="majorBidi"/>
          <w:sz w:val="30"/>
          <w:szCs w:val="30"/>
          <w:cs/>
        </w:rPr>
        <w:t xml:space="preserve">ในระหว่างเดือนมกราคม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>
        <w:rPr>
          <w:rFonts w:asciiTheme="majorBidi" w:hAnsiTheme="majorBidi" w:cstheme="majorBidi"/>
          <w:sz w:val="30"/>
          <w:szCs w:val="30"/>
        </w:rPr>
        <w:t>23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บริษัทได้ออกหุ้นกู้ระยะยาวเป็นหุ้นกู้ชนิดระบุชื่อผู้ถือและไม่ด้อยสิทธิและไม่มีหลักประกันจำนวน มูลค่าที่ตราไว้จำนวน </w:t>
      </w:r>
      <w:r>
        <w:rPr>
          <w:rFonts w:asciiTheme="majorBidi" w:hAnsiTheme="majorBidi" w:cstheme="majorBidi"/>
          <w:sz w:val="30"/>
          <w:szCs w:val="30"/>
        </w:rPr>
        <w:t>1,000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ล้านบาท เสนอขายให้แก่ผู้ลงทุนสถาบัน </w:t>
      </w:r>
      <w:r w:rsidRPr="0012214C">
        <w:rPr>
          <w:rFonts w:asciiTheme="majorBidi" w:hAnsiTheme="majorBidi" w:cstheme="majorBidi"/>
          <w:sz w:val="30"/>
          <w:szCs w:val="30"/>
        </w:rPr>
        <w:br/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>4.</w:t>
      </w:r>
      <w:r w:rsidR="000B61AB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5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4.75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 </w:t>
      </w:r>
      <w:r>
        <w:rPr>
          <w:rFonts w:asciiTheme="majorBidi" w:hAnsiTheme="majorBidi" w:cstheme="majorBidi"/>
          <w:sz w:val="30"/>
          <w:szCs w:val="30"/>
        </w:rPr>
        <w:t>6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เดือน และมีระยะเวลาวันครบกำหนด </w:t>
      </w:r>
      <w:r>
        <w:rPr>
          <w:rFonts w:asciiTheme="majorBidi" w:hAnsiTheme="majorBidi" w:cstheme="majorBidi"/>
          <w:sz w:val="30"/>
          <w:szCs w:val="30"/>
        </w:rPr>
        <w:t>3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ปี และ </w:t>
      </w:r>
      <w:r>
        <w:rPr>
          <w:rFonts w:asciiTheme="majorBidi" w:hAnsiTheme="majorBidi" w:cstheme="majorBidi"/>
          <w:sz w:val="30"/>
          <w:szCs w:val="30"/>
        </w:rPr>
        <w:t>4</w:t>
      </w:r>
      <w:r w:rsidRPr="0012214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40DDBBD" w14:textId="77777777" w:rsidR="00784322" w:rsidRPr="0012214C" w:rsidRDefault="00784322" w:rsidP="0078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3857A" w14:textId="77777777" w:rsidR="00784322" w:rsidRPr="0012214C" w:rsidRDefault="00784322" w:rsidP="0078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12214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12214C">
        <w:rPr>
          <w:rFonts w:asciiTheme="majorBidi" w:hAnsiTheme="majorBidi" w:cstheme="majorBidi"/>
          <w:sz w:val="30"/>
          <w:szCs w:val="30"/>
        </w:rPr>
        <w:t xml:space="preserve">25 </w:t>
      </w:r>
      <w:r w:rsidRPr="0012214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12214C">
        <w:rPr>
          <w:rFonts w:asciiTheme="majorBidi" w:hAnsiTheme="majorBidi" w:cstheme="majorBidi"/>
          <w:sz w:val="30"/>
          <w:szCs w:val="30"/>
        </w:rPr>
        <w:t xml:space="preserve">2567 </w:t>
      </w:r>
      <w:r w:rsidRPr="0012214C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ได้มีมติเห็นชอบพิจารณาและอนุมัติการกู้ยืมระยะยาวจากสถาบันการเงินแห่งหนึ่ง จำนวน </w:t>
      </w:r>
      <w:r w:rsidRPr="0012214C">
        <w:rPr>
          <w:rFonts w:asciiTheme="majorBidi" w:hAnsiTheme="majorBidi" w:cstheme="majorBidi"/>
          <w:sz w:val="30"/>
          <w:szCs w:val="30"/>
        </w:rPr>
        <w:t xml:space="preserve">400 </w:t>
      </w:r>
      <w:r w:rsidRPr="0012214C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ซึ่งกำหนดชำระปี </w:t>
      </w:r>
      <w:r w:rsidRPr="0012214C">
        <w:rPr>
          <w:rFonts w:asciiTheme="majorBidi" w:hAnsiTheme="majorBidi" w:cstheme="majorBidi"/>
          <w:sz w:val="30"/>
          <w:szCs w:val="30"/>
        </w:rPr>
        <w:t xml:space="preserve">2569 </w:t>
      </w:r>
      <w:r w:rsidRPr="0012214C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โดยบริษัทเบิกรับเงินกู้ยืมแล้วในวันที่ </w:t>
      </w:r>
      <w:r w:rsidRPr="0012214C">
        <w:rPr>
          <w:rFonts w:asciiTheme="majorBidi" w:hAnsiTheme="majorBidi" w:cstheme="majorBidi"/>
          <w:sz w:val="30"/>
          <w:szCs w:val="30"/>
        </w:rPr>
        <w:br/>
        <w:t xml:space="preserve">2 </w:t>
      </w:r>
      <w:r w:rsidRPr="0012214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12214C">
        <w:rPr>
          <w:rFonts w:asciiTheme="majorBidi" w:hAnsiTheme="majorBidi" w:cstheme="majorBidi"/>
          <w:sz w:val="30"/>
          <w:szCs w:val="30"/>
        </w:rPr>
        <w:t>2567</w:t>
      </w:r>
    </w:p>
    <w:p w14:paraId="5C146C6A" w14:textId="77777777" w:rsidR="00784322" w:rsidRPr="0012214C" w:rsidRDefault="00784322" w:rsidP="0078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00935" w14:textId="4BC58068" w:rsidR="00784322" w:rsidRDefault="00784322" w:rsidP="0078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9D30C3">
        <w:rPr>
          <w:rFonts w:asciiTheme="majorBidi" w:hAnsiTheme="majorBidi" w:cstheme="majorBidi"/>
          <w:sz w:val="30"/>
          <w:szCs w:val="30"/>
        </w:rPr>
        <w:t>23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9D30C3">
        <w:rPr>
          <w:rFonts w:asciiTheme="majorBidi" w:hAnsiTheme="majorBidi" w:cstheme="majorBidi"/>
          <w:sz w:val="30"/>
          <w:szCs w:val="30"/>
        </w:rPr>
        <w:t xml:space="preserve">2567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ที่ประชุมคณะกรรมการบริษัทได้มีมติเห็นชอบให้เสนอที่ประชุมสามัญผู้ถือหุ้นในวันที่ </w:t>
      </w:r>
      <w:r w:rsidRPr="009D30C3">
        <w:rPr>
          <w:rFonts w:asciiTheme="majorBidi" w:hAnsiTheme="majorBidi" w:cstheme="majorBidi"/>
          <w:sz w:val="30"/>
          <w:szCs w:val="30"/>
          <w:cs/>
        </w:rPr>
        <w:br/>
      </w:r>
      <w:r w:rsidR="009D30C3" w:rsidRPr="009D30C3">
        <w:rPr>
          <w:rFonts w:asciiTheme="majorBidi" w:hAnsiTheme="majorBidi" w:cstheme="majorBidi"/>
          <w:sz w:val="30"/>
          <w:szCs w:val="30"/>
        </w:rPr>
        <w:t>25</w:t>
      </w:r>
      <w:r w:rsidRPr="009D30C3">
        <w:rPr>
          <w:rFonts w:asciiTheme="majorBidi" w:hAnsiTheme="majorBidi" w:cstheme="majorBidi"/>
          <w:sz w:val="30"/>
          <w:szCs w:val="30"/>
        </w:rPr>
        <w:t xml:space="preserve">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9D30C3">
        <w:rPr>
          <w:rFonts w:asciiTheme="majorBidi" w:hAnsiTheme="majorBidi" w:cstheme="majorBidi"/>
          <w:sz w:val="30"/>
          <w:szCs w:val="30"/>
        </w:rPr>
        <w:t xml:space="preserve">2567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เพื่อพิจารณาและอนุมัติการจ่ายเงินปันผลจากกำไรสุทธิและผลการดำเนินงานปี </w:t>
      </w:r>
      <w:r w:rsidRPr="009D30C3">
        <w:rPr>
          <w:rFonts w:asciiTheme="majorBidi" w:hAnsiTheme="majorBidi" w:cstheme="majorBidi"/>
          <w:sz w:val="30"/>
          <w:szCs w:val="30"/>
        </w:rPr>
        <w:t xml:space="preserve">2566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 ในอัตรา </w:t>
      </w:r>
      <w:r w:rsidRPr="009D30C3">
        <w:rPr>
          <w:rFonts w:asciiTheme="majorBidi" w:hAnsiTheme="majorBidi" w:cstheme="majorBidi"/>
          <w:sz w:val="30"/>
          <w:szCs w:val="30"/>
        </w:rPr>
        <w:t>0.</w:t>
      </w:r>
      <w:r w:rsidR="009D30C3" w:rsidRPr="009D30C3">
        <w:rPr>
          <w:rFonts w:asciiTheme="majorBidi" w:hAnsiTheme="majorBidi" w:cstheme="majorBidi"/>
          <w:sz w:val="30"/>
          <w:szCs w:val="30"/>
        </w:rPr>
        <w:t>11</w:t>
      </w:r>
      <w:r w:rsidRPr="009D30C3">
        <w:rPr>
          <w:rFonts w:asciiTheme="majorBidi" w:hAnsiTheme="majorBidi" w:cstheme="majorBidi"/>
          <w:sz w:val="30"/>
          <w:szCs w:val="30"/>
        </w:rPr>
        <w:t xml:space="preserve">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สำหรับจำนวนหุ้นทั้งหมด </w:t>
      </w:r>
      <w:r w:rsidRPr="009D30C3">
        <w:rPr>
          <w:rFonts w:asciiTheme="majorBidi" w:hAnsiTheme="majorBidi" w:cstheme="majorBidi"/>
          <w:sz w:val="30"/>
          <w:szCs w:val="30"/>
        </w:rPr>
        <w:t xml:space="preserve">596,509,825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 xml:space="preserve">หุ้น รวมเป็นเงิน </w:t>
      </w:r>
      <w:r w:rsidR="009D30C3" w:rsidRPr="009D30C3">
        <w:rPr>
          <w:rFonts w:asciiTheme="majorBidi" w:hAnsiTheme="majorBidi" w:cstheme="majorBidi"/>
          <w:sz w:val="30"/>
          <w:szCs w:val="30"/>
        </w:rPr>
        <w:t>65</w:t>
      </w:r>
      <w:r w:rsidRPr="009D30C3">
        <w:rPr>
          <w:rFonts w:asciiTheme="majorBidi" w:hAnsiTheme="majorBidi" w:cstheme="majorBidi"/>
          <w:sz w:val="30"/>
          <w:szCs w:val="30"/>
        </w:rPr>
        <w:t>.</w:t>
      </w:r>
      <w:r w:rsidR="009D30C3" w:rsidRPr="009D30C3">
        <w:rPr>
          <w:rFonts w:asciiTheme="majorBidi" w:hAnsiTheme="majorBidi" w:cstheme="majorBidi"/>
          <w:sz w:val="30"/>
          <w:szCs w:val="30"/>
        </w:rPr>
        <w:t>6</w:t>
      </w:r>
      <w:r w:rsidRPr="009D30C3">
        <w:rPr>
          <w:rFonts w:asciiTheme="majorBidi" w:hAnsiTheme="majorBidi" w:cstheme="majorBidi"/>
          <w:sz w:val="30"/>
          <w:szCs w:val="30"/>
        </w:rPr>
        <w:t xml:space="preserve"> </w:t>
      </w:r>
      <w:r w:rsidRPr="009D30C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2A1D260" w14:textId="77777777" w:rsidR="001D0E3B" w:rsidRDefault="001D0E3B" w:rsidP="0078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1D0E3B" w:rsidSect="00AD35BA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019" w:bottom="576" w:left="1152" w:header="720" w:footer="720" w:gutter="0"/>
      <w:paperSrc w:first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52D43" w14:textId="77777777" w:rsidR="00C85B1C" w:rsidRDefault="00C85B1C" w:rsidP="003B1575">
      <w:r>
        <w:separator/>
      </w:r>
    </w:p>
  </w:endnote>
  <w:endnote w:type="continuationSeparator" w:id="0">
    <w:p w14:paraId="2DE2F95D" w14:textId="77777777" w:rsidR="00C85B1C" w:rsidRDefault="00C85B1C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E100E" w14:textId="77777777" w:rsidR="00AF7CFC" w:rsidRPr="00CE373D" w:rsidRDefault="00AF7CFC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62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72CAD056" w14:textId="77777777" w:rsidR="00AF7CFC" w:rsidRPr="009A1935" w:rsidRDefault="00AF7CFC" w:rsidP="009A1935">
    <w:pPr>
      <w:pStyle w:val="Foo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68A9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D750139" w14:textId="541F2F81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14A0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5723E370" w14:textId="27295467" w:rsidR="0010029F" w:rsidRPr="009A1935" w:rsidRDefault="0010029F" w:rsidP="00EE402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ECD5" w14:textId="005317B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68F3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E516D" w14:textId="77777777" w:rsidR="00C85B1C" w:rsidRDefault="00C85B1C" w:rsidP="003B1575">
      <w:r>
        <w:separator/>
      </w:r>
    </w:p>
  </w:footnote>
  <w:footnote w:type="continuationSeparator" w:id="0">
    <w:p w14:paraId="5E2CA1B4" w14:textId="77777777" w:rsidR="00C85B1C" w:rsidRDefault="00C85B1C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C25F" w14:textId="4C03C959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79978C" w14:textId="77777777" w:rsidR="0010029F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DB791F4" w14:textId="433A5E95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13F0">
      <w:rPr>
        <w:rFonts w:ascii="Angsana New" w:hAnsi="Angsana New"/>
        <w:b/>
        <w:bCs/>
        <w:sz w:val="32"/>
        <w:szCs w:val="32"/>
      </w:rPr>
      <w:t>6</w:t>
    </w:r>
  </w:p>
  <w:p w14:paraId="7830827D" w14:textId="77777777" w:rsidR="0010029F" w:rsidRPr="00713DA2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7B95" w14:textId="77777777" w:rsidR="0010029F" w:rsidRPr="0015279A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9D8C3CB" w14:textId="77777777" w:rsidR="0010029F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DC1338" w14:textId="314B42E3" w:rsidR="0010029F" w:rsidRPr="0015279A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13F0">
      <w:rPr>
        <w:rFonts w:ascii="Angsana New" w:hAnsi="Angsana New"/>
        <w:b/>
        <w:bCs/>
        <w:sz w:val="32"/>
        <w:szCs w:val="32"/>
      </w:rPr>
      <w:t>6</w:t>
    </w:r>
  </w:p>
  <w:p w14:paraId="7FA767BB" w14:textId="77777777" w:rsidR="0010029F" w:rsidRPr="001F0B17" w:rsidRDefault="0010029F" w:rsidP="004F1FF6">
    <w:pPr>
      <w:pStyle w:val="Header"/>
      <w:ind w:hanging="45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462" w14:textId="77777777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AA9DC3D" w14:textId="77777777" w:rsidR="0010029F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730BCA" w14:textId="2F51C041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8493A">
      <w:rPr>
        <w:rFonts w:ascii="Angsana New" w:hAnsi="Angsana New"/>
        <w:b/>
        <w:bCs/>
        <w:sz w:val="32"/>
        <w:szCs w:val="32"/>
      </w:rPr>
      <w:t>6</w:t>
    </w:r>
  </w:p>
  <w:p w14:paraId="15983980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8911" w14:textId="77777777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891F464" w14:textId="77777777" w:rsidR="0010029F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598868" w14:textId="6E494385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1521D">
      <w:rPr>
        <w:rFonts w:ascii="Angsana New" w:hAnsi="Angsana New"/>
        <w:b/>
        <w:bCs/>
        <w:sz w:val="32"/>
        <w:szCs w:val="32"/>
      </w:rPr>
      <w:t>6</w:t>
    </w:r>
  </w:p>
  <w:p w14:paraId="3C6DC754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5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95003196">
    <w:abstractNumId w:val="6"/>
  </w:num>
  <w:num w:numId="2" w16cid:durableId="2039040577">
    <w:abstractNumId w:val="5"/>
  </w:num>
  <w:num w:numId="3" w16cid:durableId="1249001562">
    <w:abstractNumId w:val="9"/>
  </w:num>
  <w:num w:numId="4" w16cid:durableId="181287829">
    <w:abstractNumId w:val="7"/>
  </w:num>
  <w:num w:numId="5" w16cid:durableId="1142427682">
    <w:abstractNumId w:val="8"/>
  </w:num>
  <w:num w:numId="6" w16cid:durableId="1438525744">
    <w:abstractNumId w:val="3"/>
  </w:num>
  <w:num w:numId="7" w16cid:durableId="726343421">
    <w:abstractNumId w:val="2"/>
  </w:num>
  <w:num w:numId="8" w16cid:durableId="502553557">
    <w:abstractNumId w:val="0"/>
  </w:num>
  <w:num w:numId="9" w16cid:durableId="231620103">
    <w:abstractNumId w:val="1"/>
  </w:num>
  <w:num w:numId="10" w16cid:durableId="370804489">
    <w:abstractNumId w:val="4"/>
  </w:num>
  <w:num w:numId="11" w16cid:durableId="463811771">
    <w:abstractNumId w:val="18"/>
  </w:num>
  <w:num w:numId="12" w16cid:durableId="1524589889">
    <w:abstractNumId w:val="14"/>
  </w:num>
  <w:num w:numId="13" w16cid:durableId="1587379712">
    <w:abstractNumId w:val="33"/>
  </w:num>
  <w:num w:numId="14" w16cid:durableId="1741051619">
    <w:abstractNumId w:val="17"/>
  </w:num>
  <w:num w:numId="15" w16cid:durableId="1591038608">
    <w:abstractNumId w:val="21"/>
  </w:num>
  <w:num w:numId="16" w16cid:durableId="176887942">
    <w:abstractNumId w:val="27"/>
  </w:num>
  <w:num w:numId="17" w16cid:durableId="502166053">
    <w:abstractNumId w:val="34"/>
  </w:num>
  <w:num w:numId="18" w16cid:durableId="1491209750">
    <w:abstractNumId w:val="25"/>
  </w:num>
  <w:num w:numId="19" w16cid:durableId="469056114">
    <w:abstractNumId w:val="20"/>
  </w:num>
  <w:num w:numId="20" w16cid:durableId="373429627">
    <w:abstractNumId w:val="13"/>
  </w:num>
  <w:num w:numId="21" w16cid:durableId="620382239">
    <w:abstractNumId w:val="32"/>
  </w:num>
  <w:num w:numId="22" w16cid:durableId="265575666">
    <w:abstractNumId w:val="26"/>
  </w:num>
  <w:num w:numId="23" w16cid:durableId="2094084981">
    <w:abstractNumId w:val="29"/>
  </w:num>
  <w:num w:numId="24" w16cid:durableId="7092325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829603">
    <w:abstractNumId w:val="12"/>
  </w:num>
  <w:num w:numId="26" w16cid:durableId="461267882">
    <w:abstractNumId w:val="35"/>
  </w:num>
  <w:num w:numId="27" w16cid:durableId="634415126">
    <w:abstractNumId w:val="23"/>
  </w:num>
  <w:num w:numId="28" w16cid:durableId="457378355">
    <w:abstractNumId w:val="36"/>
  </w:num>
  <w:num w:numId="29" w16cid:durableId="1641350065">
    <w:abstractNumId w:val="11"/>
  </w:num>
  <w:num w:numId="30" w16cid:durableId="1195657872">
    <w:abstractNumId w:val="19"/>
  </w:num>
  <w:num w:numId="31" w16cid:durableId="788354424">
    <w:abstractNumId w:val="24"/>
  </w:num>
  <w:num w:numId="32" w16cid:durableId="1812822269">
    <w:abstractNumId w:val="15"/>
  </w:num>
  <w:num w:numId="33" w16cid:durableId="104006027">
    <w:abstractNumId w:val="30"/>
  </w:num>
  <w:num w:numId="34" w16cid:durableId="989792315">
    <w:abstractNumId w:val="16"/>
  </w:num>
  <w:num w:numId="35" w16cid:durableId="1718511882">
    <w:abstractNumId w:val="10"/>
  </w:num>
  <w:num w:numId="36" w16cid:durableId="339242706">
    <w:abstractNumId w:val="28"/>
  </w:num>
  <w:num w:numId="37" w16cid:durableId="263849762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2CCF"/>
    <w:rsid w:val="00013059"/>
    <w:rsid w:val="00013082"/>
    <w:rsid w:val="00013338"/>
    <w:rsid w:val="00014A41"/>
    <w:rsid w:val="0001561F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9D9"/>
    <w:rsid w:val="00031B09"/>
    <w:rsid w:val="00031BC4"/>
    <w:rsid w:val="00031F58"/>
    <w:rsid w:val="00032D93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4FD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6B5E"/>
    <w:rsid w:val="00057401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97B"/>
    <w:rsid w:val="00087E58"/>
    <w:rsid w:val="00090AFF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1BEC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1AB"/>
    <w:rsid w:val="000B6DAF"/>
    <w:rsid w:val="000B6F7B"/>
    <w:rsid w:val="000B7A2B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633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C8D"/>
    <w:rsid w:val="000E2D19"/>
    <w:rsid w:val="000E2F8C"/>
    <w:rsid w:val="000E33F9"/>
    <w:rsid w:val="000E3508"/>
    <w:rsid w:val="000E3EA1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B82"/>
    <w:rsid w:val="000F5D5C"/>
    <w:rsid w:val="000F6AAD"/>
    <w:rsid w:val="000F73FE"/>
    <w:rsid w:val="000F7461"/>
    <w:rsid w:val="00100001"/>
    <w:rsid w:val="0010029F"/>
    <w:rsid w:val="00100A51"/>
    <w:rsid w:val="00100A73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4F1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BF3"/>
    <w:rsid w:val="00130D50"/>
    <w:rsid w:val="00130F6C"/>
    <w:rsid w:val="001310F1"/>
    <w:rsid w:val="00131628"/>
    <w:rsid w:val="001317FA"/>
    <w:rsid w:val="0013197E"/>
    <w:rsid w:val="00132C35"/>
    <w:rsid w:val="00132D6B"/>
    <w:rsid w:val="0013329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288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185"/>
    <w:rsid w:val="001438BB"/>
    <w:rsid w:val="001442B2"/>
    <w:rsid w:val="00144CDC"/>
    <w:rsid w:val="00144D02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579"/>
    <w:rsid w:val="00173D38"/>
    <w:rsid w:val="00173D45"/>
    <w:rsid w:val="00174221"/>
    <w:rsid w:val="001745CD"/>
    <w:rsid w:val="001749E8"/>
    <w:rsid w:val="00174E0F"/>
    <w:rsid w:val="0017535F"/>
    <w:rsid w:val="001753B8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08"/>
    <w:rsid w:val="0018686B"/>
    <w:rsid w:val="00186B7A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1B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796"/>
    <w:rsid w:val="00197D17"/>
    <w:rsid w:val="00197D8E"/>
    <w:rsid w:val="00197E78"/>
    <w:rsid w:val="00197F8E"/>
    <w:rsid w:val="001A00BD"/>
    <w:rsid w:val="001A02B9"/>
    <w:rsid w:val="001A02D1"/>
    <w:rsid w:val="001A0E95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84"/>
    <w:rsid w:val="001B25B4"/>
    <w:rsid w:val="001B2D1F"/>
    <w:rsid w:val="001B2D87"/>
    <w:rsid w:val="001B3448"/>
    <w:rsid w:val="001B347A"/>
    <w:rsid w:val="001B4406"/>
    <w:rsid w:val="001B4AE5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3B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72B"/>
    <w:rsid w:val="001D5DB6"/>
    <w:rsid w:val="001D652F"/>
    <w:rsid w:val="001D6555"/>
    <w:rsid w:val="001D711A"/>
    <w:rsid w:val="001D7524"/>
    <w:rsid w:val="001D7592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8F4"/>
    <w:rsid w:val="001E1D5B"/>
    <w:rsid w:val="001E1DBF"/>
    <w:rsid w:val="001E2B14"/>
    <w:rsid w:val="001E3D2E"/>
    <w:rsid w:val="001E3EBE"/>
    <w:rsid w:val="001E41A7"/>
    <w:rsid w:val="001E5088"/>
    <w:rsid w:val="001E5485"/>
    <w:rsid w:val="001E5F06"/>
    <w:rsid w:val="001E65D3"/>
    <w:rsid w:val="001E6978"/>
    <w:rsid w:val="001E6A2D"/>
    <w:rsid w:val="001E6A51"/>
    <w:rsid w:val="001E7130"/>
    <w:rsid w:val="001E7816"/>
    <w:rsid w:val="001E7B55"/>
    <w:rsid w:val="001E7E7E"/>
    <w:rsid w:val="001E7F38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A73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1C7"/>
    <w:rsid w:val="002172FE"/>
    <w:rsid w:val="00217C03"/>
    <w:rsid w:val="00217DD3"/>
    <w:rsid w:val="00220166"/>
    <w:rsid w:val="0022047A"/>
    <w:rsid w:val="00220927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750"/>
    <w:rsid w:val="00226ADB"/>
    <w:rsid w:val="00226C5E"/>
    <w:rsid w:val="00226D07"/>
    <w:rsid w:val="00230059"/>
    <w:rsid w:val="00230938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36DC8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400B"/>
    <w:rsid w:val="00244586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5CA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313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6FDA"/>
    <w:rsid w:val="002778C2"/>
    <w:rsid w:val="002779F9"/>
    <w:rsid w:val="00277A27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93A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87B61"/>
    <w:rsid w:val="002904F0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20F"/>
    <w:rsid w:val="0029434D"/>
    <w:rsid w:val="00294362"/>
    <w:rsid w:val="002943C9"/>
    <w:rsid w:val="002946A5"/>
    <w:rsid w:val="002953D1"/>
    <w:rsid w:val="0029550F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14C"/>
    <w:rsid w:val="002A2834"/>
    <w:rsid w:val="002A2901"/>
    <w:rsid w:val="002A2BAE"/>
    <w:rsid w:val="002A38D9"/>
    <w:rsid w:val="002A40B8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953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8E4"/>
    <w:rsid w:val="002C7D7D"/>
    <w:rsid w:val="002C7E8C"/>
    <w:rsid w:val="002C7FA6"/>
    <w:rsid w:val="002D0D99"/>
    <w:rsid w:val="002D1ACA"/>
    <w:rsid w:val="002D1FAD"/>
    <w:rsid w:val="002D2003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7C8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114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1A66"/>
    <w:rsid w:val="0033230D"/>
    <w:rsid w:val="00332B3D"/>
    <w:rsid w:val="00333797"/>
    <w:rsid w:val="00333F57"/>
    <w:rsid w:val="00334352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3CF0"/>
    <w:rsid w:val="00354255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180"/>
    <w:rsid w:val="00380682"/>
    <w:rsid w:val="00380FC9"/>
    <w:rsid w:val="00381207"/>
    <w:rsid w:val="00381777"/>
    <w:rsid w:val="003819E2"/>
    <w:rsid w:val="003821BF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5ED3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1E7C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B6B"/>
    <w:rsid w:val="003C1F75"/>
    <w:rsid w:val="003C274A"/>
    <w:rsid w:val="003C2930"/>
    <w:rsid w:val="003C2C5B"/>
    <w:rsid w:val="003C3815"/>
    <w:rsid w:val="003C3CF1"/>
    <w:rsid w:val="003C460C"/>
    <w:rsid w:val="003C460F"/>
    <w:rsid w:val="003C497C"/>
    <w:rsid w:val="003C4C73"/>
    <w:rsid w:val="003C54F8"/>
    <w:rsid w:val="003C58D7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38B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00A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4DEA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0343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82A"/>
    <w:rsid w:val="00433AAC"/>
    <w:rsid w:val="00433EB2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AB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3EEA"/>
    <w:rsid w:val="004441EE"/>
    <w:rsid w:val="004446C1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4DE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DCB"/>
    <w:rsid w:val="00465957"/>
    <w:rsid w:val="00465D93"/>
    <w:rsid w:val="00465E7F"/>
    <w:rsid w:val="00465EEF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579"/>
    <w:rsid w:val="00476844"/>
    <w:rsid w:val="00476F97"/>
    <w:rsid w:val="004771BE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DD4"/>
    <w:rsid w:val="00494317"/>
    <w:rsid w:val="00494D9A"/>
    <w:rsid w:val="00494E62"/>
    <w:rsid w:val="004953DD"/>
    <w:rsid w:val="0049558F"/>
    <w:rsid w:val="00495939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4003"/>
    <w:rsid w:val="004A40F1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3C4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C6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AB0"/>
    <w:rsid w:val="004D6C9D"/>
    <w:rsid w:val="004D716A"/>
    <w:rsid w:val="004D7263"/>
    <w:rsid w:val="004D7391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CEC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F04C6"/>
    <w:rsid w:val="004F05C7"/>
    <w:rsid w:val="004F11B5"/>
    <w:rsid w:val="004F11E7"/>
    <w:rsid w:val="004F180C"/>
    <w:rsid w:val="004F1FF6"/>
    <w:rsid w:val="004F206E"/>
    <w:rsid w:val="004F2C4C"/>
    <w:rsid w:val="004F3018"/>
    <w:rsid w:val="004F3019"/>
    <w:rsid w:val="004F32EB"/>
    <w:rsid w:val="004F34A3"/>
    <w:rsid w:val="004F3690"/>
    <w:rsid w:val="004F392F"/>
    <w:rsid w:val="004F398F"/>
    <w:rsid w:val="004F3CE8"/>
    <w:rsid w:val="004F40A1"/>
    <w:rsid w:val="004F49B2"/>
    <w:rsid w:val="004F49E7"/>
    <w:rsid w:val="004F4A07"/>
    <w:rsid w:val="004F4A69"/>
    <w:rsid w:val="004F5238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576B"/>
    <w:rsid w:val="00525CCD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4674"/>
    <w:rsid w:val="005454F9"/>
    <w:rsid w:val="00545661"/>
    <w:rsid w:val="005457BF"/>
    <w:rsid w:val="00545941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033"/>
    <w:rsid w:val="0055235D"/>
    <w:rsid w:val="00552973"/>
    <w:rsid w:val="00552C06"/>
    <w:rsid w:val="00552DDA"/>
    <w:rsid w:val="0055376C"/>
    <w:rsid w:val="0055383D"/>
    <w:rsid w:val="00553859"/>
    <w:rsid w:val="005538FA"/>
    <w:rsid w:val="00553BCA"/>
    <w:rsid w:val="00553F1B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C5B"/>
    <w:rsid w:val="00561C9D"/>
    <w:rsid w:val="00561FC1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3FDC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611B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995"/>
    <w:rsid w:val="00596B7F"/>
    <w:rsid w:val="005970BE"/>
    <w:rsid w:val="0059731E"/>
    <w:rsid w:val="00597485"/>
    <w:rsid w:val="00597524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913"/>
    <w:rsid w:val="005B1BAE"/>
    <w:rsid w:val="005B246D"/>
    <w:rsid w:val="005B2CAC"/>
    <w:rsid w:val="005B2CB3"/>
    <w:rsid w:val="005B311D"/>
    <w:rsid w:val="005B3628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43DD"/>
    <w:rsid w:val="005E4971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18A0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BB5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796"/>
    <w:rsid w:val="00694BCA"/>
    <w:rsid w:val="00695220"/>
    <w:rsid w:val="006955F9"/>
    <w:rsid w:val="00695B87"/>
    <w:rsid w:val="00696406"/>
    <w:rsid w:val="00696B88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1BB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D7C"/>
    <w:rsid w:val="006B5EF0"/>
    <w:rsid w:val="006B5F87"/>
    <w:rsid w:val="006B622D"/>
    <w:rsid w:val="006B6422"/>
    <w:rsid w:val="006B6E99"/>
    <w:rsid w:val="006B6FD7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38A"/>
    <w:rsid w:val="006C5451"/>
    <w:rsid w:val="006C55DC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7DD"/>
    <w:rsid w:val="006D59E7"/>
    <w:rsid w:val="006D5C21"/>
    <w:rsid w:val="006D610A"/>
    <w:rsid w:val="006D6848"/>
    <w:rsid w:val="006D6A7A"/>
    <w:rsid w:val="006D6BC6"/>
    <w:rsid w:val="006D753F"/>
    <w:rsid w:val="006E0604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4AAC"/>
    <w:rsid w:val="006E5120"/>
    <w:rsid w:val="006E5395"/>
    <w:rsid w:val="006E5E4D"/>
    <w:rsid w:val="006E5F80"/>
    <w:rsid w:val="006E75FE"/>
    <w:rsid w:val="006E771B"/>
    <w:rsid w:val="006E79C7"/>
    <w:rsid w:val="006E7A98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B8C"/>
    <w:rsid w:val="00700D9C"/>
    <w:rsid w:val="0070144E"/>
    <w:rsid w:val="00701F8C"/>
    <w:rsid w:val="00702041"/>
    <w:rsid w:val="00702327"/>
    <w:rsid w:val="00702488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E14"/>
    <w:rsid w:val="00707F2B"/>
    <w:rsid w:val="00707F4D"/>
    <w:rsid w:val="007102D3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A6F"/>
    <w:rsid w:val="00725D03"/>
    <w:rsid w:val="00725D0D"/>
    <w:rsid w:val="00726017"/>
    <w:rsid w:val="007262B6"/>
    <w:rsid w:val="0072743A"/>
    <w:rsid w:val="00730258"/>
    <w:rsid w:val="007304E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51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0CC4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22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B8F"/>
    <w:rsid w:val="007B6C8F"/>
    <w:rsid w:val="007B70FB"/>
    <w:rsid w:val="007B717F"/>
    <w:rsid w:val="007B7263"/>
    <w:rsid w:val="007B7464"/>
    <w:rsid w:val="007B7679"/>
    <w:rsid w:val="007B7A44"/>
    <w:rsid w:val="007B7BE7"/>
    <w:rsid w:val="007B7E80"/>
    <w:rsid w:val="007C07D1"/>
    <w:rsid w:val="007C088E"/>
    <w:rsid w:val="007C1435"/>
    <w:rsid w:val="007C17C5"/>
    <w:rsid w:val="007C18D0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154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9C0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82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4AC4"/>
    <w:rsid w:val="007E56C6"/>
    <w:rsid w:val="007E5842"/>
    <w:rsid w:val="007E6670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3799"/>
    <w:rsid w:val="007F50FF"/>
    <w:rsid w:val="007F5210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6FA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050"/>
    <w:rsid w:val="00877598"/>
    <w:rsid w:val="008775E5"/>
    <w:rsid w:val="0087773B"/>
    <w:rsid w:val="00877B54"/>
    <w:rsid w:val="00880082"/>
    <w:rsid w:val="008801ED"/>
    <w:rsid w:val="0088029A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4856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887"/>
    <w:rsid w:val="008A094C"/>
    <w:rsid w:val="008A0D65"/>
    <w:rsid w:val="008A0ECF"/>
    <w:rsid w:val="008A146B"/>
    <w:rsid w:val="008A1BFD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0DF0"/>
    <w:rsid w:val="008C1645"/>
    <w:rsid w:val="008C17E5"/>
    <w:rsid w:val="008C18CA"/>
    <w:rsid w:val="008C2454"/>
    <w:rsid w:val="008C2490"/>
    <w:rsid w:val="008C2B8D"/>
    <w:rsid w:val="008C2D51"/>
    <w:rsid w:val="008C37EA"/>
    <w:rsid w:val="008C39B6"/>
    <w:rsid w:val="008C3BEE"/>
    <w:rsid w:val="008C4511"/>
    <w:rsid w:val="008C46CA"/>
    <w:rsid w:val="008C46F0"/>
    <w:rsid w:val="008C4798"/>
    <w:rsid w:val="008C47D2"/>
    <w:rsid w:val="008C4966"/>
    <w:rsid w:val="008C4DB3"/>
    <w:rsid w:val="008C521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1C15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2F29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599"/>
    <w:rsid w:val="009016C6"/>
    <w:rsid w:val="00901FA8"/>
    <w:rsid w:val="00902469"/>
    <w:rsid w:val="0090251E"/>
    <w:rsid w:val="00902A18"/>
    <w:rsid w:val="00902EF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88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809"/>
    <w:rsid w:val="009179BC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33A"/>
    <w:rsid w:val="009304C3"/>
    <w:rsid w:val="00930C68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161"/>
    <w:rsid w:val="00985331"/>
    <w:rsid w:val="0098538C"/>
    <w:rsid w:val="00985A4C"/>
    <w:rsid w:val="009860CB"/>
    <w:rsid w:val="009862E8"/>
    <w:rsid w:val="0098660A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1D34"/>
    <w:rsid w:val="00992707"/>
    <w:rsid w:val="00992917"/>
    <w:rsid w:val="00992BC7"/>
    <w:rsid w:val="00992DC7"/>
    <w:rsid w:val="00993129"/>
    <w:rsid w:val="009935BC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DC2"/>
    <w:rsid w:val="00996F40"/>
    <w:rsid w:val="00996F5E"/>
    <w:rsid w:val="0099787C"/>
    <w:rsid w:val="009A01B0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7BA"/>
    <w:rsid w:val="009A2944"/>
    <w:rsid w:val="009A2A51"/>
    <w:rsid w:val="009A35DC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5EB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2F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191"/>
    <w:rsid w:val="009D2475"/>
    <w:rsid w:val="009D287D"/>
    <w:rsid w:val="009D30C3"/>
    <w:rsid w:val="009D5970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014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FC3"/>
    <w:rsid w:val="009F065B"/>
    <w:rsid w:val="009F0A46"/>
    <w:rsid w:val="009F0C5B"/>
    <w:rsid w:val="009F0D78"/>
    <w:rsid w:val="009F0FBA"/>
    <w:rsid w:val="009F13F0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6154"/>
    <w:rsid w:val="009F6A5F"/>
    <w:rsid w:val="009F6BD3"/>
    <w:rsid w:val="009F6CF4"/>
    <w:rsid w:val="009F7057"/>
    <w:rsid w:val="009F7C9D"/>
    <w:rsid w:val="00A000D5"/>
    <w:rsid w:val="00A0060B"/>
    <w:rsid w:val="00A00937"/>
    <w:rsid w:val="00A00AC7"/>
    <w:rsid w:val="00A01031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4B94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06F"/>
    <w:rsid w:val="00A14662"/>
    <w:rsid w:val="00A14901"/>
    <w:rsid w:val="00A15078"/>
    <w:rsid w:val="00A15121"/>
    <w:rsid w:val="00A1521D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426"/>
    <w:rsid w:val="00A31B00"/>
    <w:rsid w:val="00A31E52"/>
    <w:rsid w:val="00A33FD3"/>
    <w:rsid w:val="00A3415F"/>
    <w:rsid w:val="00A35904"/>
    <w:rsid w:val="00A35A76"/>
    <w:rsid w:val="00A35F96"/>
    <w:rsid w:val="00A3640E"/>
    <w:rsid w:val="00A3782A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2C05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74"/>
    <w:rsid w:val="00A738B8"/>
    <w:rsid w:val="00A73956"/>
    <w:rsid w:val="00A73CF4"/>
    <w:rsid w:val="00A73F06"/>
    <w:rsid w:val="00A746E5"/>
    <w:rsid w:val="00A748E6"/>
    <w:rsid w:val="00A749DD"/>
    <w:rsid w:val="00A74B0C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97D08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75F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5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BA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2AF"/>
    <w:rsid w:val="00AE5329"/>
    <w:rsid w:val="00AE5FBA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AF7CFC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31B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6FF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1E65"/>
    <w:rsid w:val="00B529B8"/>
    <w:rsid w:val="00B530D6"/>
    <w:rsid w:val="00B530DC"/>
    <w:rsid w:val="00B531AC"/>
    <w:rsid w:val="00B5325C"/>
    <w:rsid w:val="00B53621"/>
    <w:rsid w:val="00B537F7"/>
    <w:rsid w:val="00B53EE3"/>
    <w:rsid w:val="00B53FCB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57B58"/>
    <w:rsid w:val="00B600AE"/>
    <w:rsid w:val="00B6054A"/>
    <w:rsid w:val="00B608C7"/>
    <w:rsid w:val="00B60A40"/>
    <w:rsid w:val="00B61002"/>
    <w:rsid w:val="00B61018"/>
    <w:rsid w:val="00B61247"/>
    <w:rsid w:val="00B612BA"/>
    <w:rsid w:val="00B6178B"/>
    <w:rsid w:val="00B6184E"/>
    <w:rsid w:val="00B61B56"/>
    <w:rsid w:val="00B61FA6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D50"/>
    <w:rsid w:val="00B72EF3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19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527"/>
    <w:rsid w:val="00B96B62"/>
    <w:rsid w:val="00B97471"/>
    <w:rsid w:val="00B9773A"/>
    <w:rsid w:val="00B977AB"/>
    <w:rsid w:val="00B97A0A"/>
    <w:rsid w:val="00B97CE3"/>
    <w:rsid w:val="00B97E95"/>
    <w:rsid w:val="00B97FD2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22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570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6C28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4A4F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BA5"/>
    <w:rsid w:val="00BC7D0E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5997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89A"/>
    <w:rsid w:val="00BE7B91"/>
    <w:rsid w:val="00BE7EEF"/>
    <w:rsid w:val="00BE7F70"/>
    <w:rsid w:val="00BF01B4"/>
    <w:rsid w:val="00BF05CB"/>
    <w:rsid w:val="00BF0809"/>
    <w:rsid w:val="00BF0CF2"/>
    <w:rsid w:val="00BF0E07"/>
    <w:rsid w:val="00BF18C5"/>
    <w:rsid w:val="00BF1D5C"/>
    <w:rsid w:val="00BF1E7F"/>
    <w:rsid w:val="00BF1FF0"/>
    <w:rsid w:val="00BF2688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0C2A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FAE"/>
    <w:rsid w:val="00C52FFC"/>
    <w:rsid w:val="00C53202"/>
    <w:rsid w:val="00C545BA"/>
    <w:rsid w:val="00C54630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4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2E54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954"/>
    <w:rsid w:val="00C82C4D"/>
    <w:rsid w:val="00C83116"/>
    <w:rsid w:val="00C833D4"/>
    <w:rsid w:val="00C8438F"/>
    <w:rsid w:val="00C84446"/>
    <w:rsid w:val="00C8449B"/>
    <w:rsid w:val="00C845BB"/>
    <w:rsid w:val="00C848DD"/>
    <w:rsid w:val="00C852F2"/>
    <w:rsid w:val="00C85480"/>
    <w:rsid w:val="00C85A87"/>
    <w:rsid w:val="00C85B12"/>
    <w:rsid w:val="00C85B1C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1BBC"/>
    <w:rsid w:val="00C9254B"/>
    <w:rsid w:val="00C930CF"/>
    <w:rsid w:val="00C9312B"/>
    <w:rsid w:val="00C94546"/>
    <w:rsid w:val="00C94680"/>
    <w:rsid w:val="00C9469A"/>
    <w:rsid w:val="00C94744"/>
    <w:rsid w:val="00C94992"/>
    <w:rsid w:val="00C94B1A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81D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7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16E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BDE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992"/>
    <w:rsid w:val="00CE0B15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1C8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4D38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3F04"/>
    <w:rsid w:val="00D340F2"/>
    <w:rsid w:val="00D34304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4A9"/>
    <w:rsid w:val="00D45672"/>
    <w:rsid w:val="00D456B2"/>
    <w:rsid w:val="00D4573E"/>
    <w:rsid w:val="00D45DF5"/>
    <w:rsid w:val="00D45F7E"/>
    <w:rsid w:val="00D45F84"/>
    <w:rsid w:val="00D46444"/>
    <w:rsid w:val="00D468E6"/>
    <w:rsid w:val="00D473CC"/>
    <w:rsid w:val="00D473D3"/>
    <w:rsid w:val="00D47638"/>
    <w:rsid w:val="00D47770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41F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3FB"/>
    <w:rsid w:val="00D6145F"/>
    <w:rsid w:val="00D61657"/>
    <w:rsid w:val="00D6215B"/>
    <w:rsid w:val="00D62D8C"/>
    <w:rsid w:val="00D6312F"/>
    <w:rsid w:val="00D6329D"/>
    <w:rsid w:val="00D63D01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83C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6FCD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744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075B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05F"/>
    <w:rsid w:val="00DC0104"/>
    <w:rsid w:val="00DC020A"/>
    <w:rsid w:val="00DC0453"/>
    <w:rsid w:val="00DC136D"/>
    <w:rsid w:val="00DC1854"/>
    <w:rsid w:val="00DC1937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4B5"/>
    <w:rsid w:val="00DC49B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6A2E"/>
    <w:rsid w:val="00DE6DDB"/>
    <w:rsid w:val="00DE6F6D"/>
    <w:rsid w:val="00DE719A"/>
    <w:rsid w:val="00DE77B1"/>
    <w:rsid w:val="00DE7C09"/>
    <w:rsid w:val="00DE7F53"/>
    <w:rsid w:val="00DF069A"/>
    <w:rsid w:val="00DF1026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A5"/>
    <w:rsid w:val="00DF73CD"/>
    <w:rsid w:val="00DF7CD8"/>
    <w:rsid w:val="00DF7D36"/>
    <w:rsid w:val="00E001B3"/>
    <w:rsid w:val="00E0032B"/>
    <w:rsid w:val="00E003CA"/>
    <w:rsid w:val="00E005B3"/>
    <w:rsid w:val="00E0133D"/>
    <w:rsid w:val="00E0168B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2D9"/>
    <w:rsid w:val="00E05445"/>
    <w:rsid w:val="00E06104"/>
    <w:rsid w:val="00E065CD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6D7"/>
    <w:rsid w:val="00E12A08"/>
    <w:rsid w:val="00E12ACF"/>
    <w:rsid w:val="00E14373"/>
    <w:rsid w:val="00E145EF"/>
    <w:rsid w:val="00E14FBE"/>
    <w:rsid w:val="00E14FE6"/>
    <w:rsid w:val="00E153BE"/>
    <w:rsid w:val="00E1552D"/>
    <w:rsid w:val="00E15DD7"/>
    <w:rsid w:val="00E15E7D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B92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27E37"/>
    <w:rsid w:val="00E30158"/>
    <w:rsid w:val="00E30A80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49D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769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1D74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BC1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D80"/>
    <w:rsid w:val="00F07026"/>
    <w:rsid w:val="00F070A6"/>
    <w:rsid w:val="00F0787C"/>
    <w:rsid w:val="00F07ACD"/>
    <w:rsid w:val="00F07BE2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A2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14AB"/>
    <w:rsid w:val="00F61738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E47"/>
    <w:rsid w:val="00F65E8A"/>
    <w:rsid w:val="00F66282"/>
    <w:rsid w:val="00F66A4B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237"/>
    <w:rsid w:val="00F738BA"/>
    <w:rsid w:val="00F7397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6EC7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65E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480"/>
    <w:rsid w:val="00FA4397"/>
    <w:rsid w:val="00FA4D3D"/>
    <w:rsid w:val="00FA4D42"/>
    <w:rsid w:val="00FA555E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921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98B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6B8F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961"/>
    <w:rsid w:val="00FF4A60"/>
    <w:rsid w:val="00FF5220"/>
    <w:rsid w:val="00FF5472"/>
    <w:rsid w:val="00FF621C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51</Pages>
  <Words>10221</Words>
  <Characters>58260</Characters>
  <Application>Microsoft Office Word</Application>
  <DocSecurity>0</DocSecurity>
  <Lines>485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68345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Warut, Ruksuthee</cp:lastModifiedBy>
  <cp:revision>8</cp:revision>
  <cp:lastPrinted>2024-02-14T07:17:00Z</cp:lastPrinted>
  <dcterms:created xsi:type="dcterms:W3CDTF">2024-02-14T07:57:00Z</dcterms:created>
  <dcterms:modified xsi:type="dcterms:W3CDTF">2024-02-23T10:36:00Z</dcterms:modified>
</cp:coreProperties>
</file>