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A5522" w14:textId="77777777" w:rsidR="006D349C" w:rsidRPr="00DB5627" w:rsidRDefault="006D349C" w:rsidP="00801B64">
      <w:pPr>
        <w:pStyle w:val="Heading4"/>
        <w:rPr>
          <w:rFonts w:ascii="Angsana New" w:hAnsi="Angsana New" w:cs="Angsana New"/>
          <w:snapToGrid w:val="0"/>
          <w:color w:val="000000" w:themeColor="text1"/>
          <w:sz w:val="36"/>
          <w:szCs w:val="36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4AE0AE1A" w14:textId="77777777" w:rsidR="006D349C" w:rsidRPr="00DB5627" w:rsidRDefault="006D349C" w:rsidP="006D349C">
      <w:pPr>
        <w:pStyle w:val="IndexHeading1"/>
        <w:tabs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napToGrid w:val="0"/>
          <w:color w:val="000000" w:themeColor="text1"/>
          <w:sz w:val="36"/>
          <w:szCs w:val="36"/>
        </w:rPr>
      </w:pPr>
      <w:r w:rsidRPr="00DB5627">
        <w:rPr>
          <w:rFonts w:ascii="Angsana New" w:hAnsi="Angsana New" w:cs="Angsana New"/>
          <w:b w:val="0"/>
          <w:bCs/>
          <w:snapToGrid w:val="0"/>
          <w:color w:val="000000" w:themeColor="text1"/>
          <w:sz w:val="36"/>
          <w:szCs w:val="36"/>
          <w:cs/>
          <w:lang w:bidi="th-TH"/>
        </w:rPr>
        <w:t>หมายเหตุประกอบงบการเงิน</w:t>
      </w:r>
    </w:p>
    <w:p w14:paraId="2883F07E" w14:textId="2EDB1D37" w:rsidR="006D349C" w:rsidRPr="00DB5627" w:rsidRDefault="006D349C" w:rsidP="006D349C">
      <w:pPr>
        <w:pStyle w:val="Header"/>
        <w:rPr>
          <w:rFonts w:ascii="Angsana New" w:hAnsi="Angsana New" w:cs="Angsana New"/>
          <w:color w:val="000000" w:themeColor="text1"/>
          <w:szCs w:val="32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31</w:t>
      </w: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2566</w:t>
      </w:r>
    </w:p>
    <w:p w14:paraId="68ADCB77" w14:textId="77777777" w:rsidR="00447135" w:rsidRPr="00DB5627" w:rsidRDefault="00447135" w:rsidP="00F7431E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val="en-US" w:bidi="th-TH"/>
        </w:rPr>
      </w:pPr>
      <w:r w:rsidRPr="00DB5627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หมายเหตุ</w:t>
      </w:r>
      <w:r w:rsidRPr="00DB5627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bidi="th-TH"/>
        </w:rPr>
        <w:tab/>
      </w:r>
      <w:r w:rsidRPr="00DB5627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สารบัญ</w:t>
      </w:r>
    </w:p>
    <w:p w14:paraId="6E638F2F" w14:textId="77777777" w:rsidR="00CF6C70" w:rsidRPr="00DB5627" w:rsidRDefault="00CF6C70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pacing w:val="-6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pacing w:val="-6"/>
          <w:sz w:val="32"/>
          <w:szCs w:val="32"/>
          <w:cs/>
          <w:lang w:bidi="th-TH"/>
        </w:rPr>
        <w:t>การดำเนินงานและข้อมูลทั่วไปของบริษัทและบริษัทย่อยและการดำเนินงานต่อเนื่อง</w:t>
      </w:r>
      <w:r w:rsidR="00262925" w:rsidRPr="00DB5627">
        <w:rPr>
          <w:rFonts w:ascii="Angsana New" w:hAnsi="Angsana New" w:cs="Angsana New"/>
          <w:b w:val="0"/>
          <w:color w:val="000000" w:themeColor="text1"/>
          <w:spacing w:val="-6"/>
          <w:sz w:val="32"/>
          <w:szCs w:val="32"/>
          <w:lang w:bidi="th-TH"/>
        </w:rPr>
        <w:tab/>
      </w:r>
    </w:p>
    <w:p w14:paraId="7C79010C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เกณฑ์การจัดทำและนำเสนองบการเงิน</w:t>
      </w:r>
    </w:p>
    <w:p w14:paraId="492A16AE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นโยบายการบัญชีที่สำคัญ</w:t>
      </w:r>
    </w:p>
    <w:p w14:paraId="6EB4EBA6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การเปิดเผย</w:t>
      </w: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2DC1225D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6550025B" w14:textId="77777777" w:rsidR="00447135" w:rsidRPr="00DB5627" w:rsidRDefault="00B31A9C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ลูกหนี้การค้าและลูกหนี้</w:t>
      </w:r>
      <w:r w:rsidR="00447135"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อื่น</w:t>
      </w:r>
    </w:p>
    <w:p w14:paraId="49773C38" w14:textId="77777777" w:rsidR="00447135" w:rsidRPr="00DB5627" w:rsidRDefault="005D675C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ต้นทุนของ</w:t>
      </w:r>
      <w:r w:rsidR="00447135"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สัญญา</w:t>
      </w:r>
    </w:p>
    <w:p w14:paraId="7E4DFE0A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ที่ดินและต้นทุนโครงการระหว่างก่อสร้างและสาธารณูปโภค</w:t>
      </w:r>
    </w:p>
    <w:p w14:paraId="1117D3B3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สินทรัพย์ทางการเงินไม่หมุนเวียนอื่น</w:t>
      </w:r>
    </w:p>
    <w:p w14:paraId="5A213C7D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อสังหาริมทรัพย์เพื่อการลงทุน</w:t>
      </w:r>
    </w:p>
    <w:p w14:paraId="481A65AB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ที่ดิน อาคารและอุปกรณ์</w:t>
      </w:r>
    </w:p>
    <w:p w14:paraId="37BB3E4B" w14:textId="77777777" w:rsidR="008D4698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สินทรัพย์ไม่มีตัวตนอื่นนอกจากค่าความนิยม</w:t>
      </w:r>
    </w:p>
    <w:p w14:paraId="25518FAD" w14:textId="65D2CE11" w:rsidR="008D4698" w:rsidRPr="008E4B1F" w:rsidRDefault="003A5D6F" w:rsidP="008E4B1F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 xml:space="preserve">สินทรัพย์ </w:t>
      </w:r>
      <w:r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(</w:t>
      </w:r>
      <w:r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หนี้สิน</w:t>
      </w:r>
      <w:r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 xml:space="preserve">) </w:t>
      </w:r>
      <w:r w:rsidR="002557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ภาษีเงินได้รอการตัดบัญ</w:t>
      </w:r>
      <w:r w:rsidR="008E4B1F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ชี</w:t>
      </w:r>
      <w:r w:rsidR="00371430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 xml:space="preserve"> </w:t>
      </w:r>
      <w:r w:rsidR="008E4B1F"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/</w:t>
      </w:r>
      <w:r w:rsidR="00371430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 xml:space="preserve"> </w:t>
      </w:r>
      <w:r w:rsidR="008E4B1F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ภาษีเงินได้นิติบุคคล</w:t>
      </w:r>
    </w:p>
    <w:p w14:paraId="45019DD0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6A1016B7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เงินกู้ยืมระยะสั้น</w:t>
      </w:r>
    </w:p>
    <w:p w14:paraId="064468BD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ตั๋วแลกเงิน</w:t>
      </w:r>
    </w:p>
    <w:p w14:paraId="0972D09D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เจ้าหนี้ค่าก่อสร้าง</w:t>
      </w:r>
    </w:p>
    <w:p w14:paraId="14B9C21F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หนี้สินตามสัญญาเช่า</w:t>
      </w:r>
    </w:p>
    <w:p w14:paraId="3558E3BF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หุ้นกู้</w:t>
      </w:r>
    </w:p>
    <w:p w14:paraId="2E25F0FA" w14:textId="77777777" w:rsidR="00447135" w:rsidRPr="00DB5627" w:rsidRDefault="0044713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ประมาณการหนี้สินสำหรับผลประโยชน์พนักงาน</w:t>
      </w:r>
    </w:p>
    <w:p w14:paraId="009A7174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ทุนเรือนหุ้น</w:t>
      </w:r>
    </w:p>
    <w:p w14:paraId="3FFF1F52" w14:textId="77777777" w:rsidR="00A15ECE" w:rsidRPr="00DB5627" w:rsidRDefault="00A15ECE" w:rsidP="00DB020B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color w:val="000000" w:themeColor="text1"/>
          <w:lang w:val="en-US"/>
        </w:rPr>
      </w:pPr>
    </w:p>
    <w:p w14:paraId="39615EC3" w14:textId="77777777" w:rsidR="00A15ECE" w:rsidRPr="00DB5627" w:rsidRDefault="00A15ECE" w:rsidP="00DB020B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color w:val="000000" w:themeColor="text1"/>
          <w:cs/>
          <w:lang w:val="en-US"/>
        </w:rPr>
        <w:sectPr w:rsidR="00A15ECE" w:rsidRPr="00DB5627" w:rsidSect="00DB5627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435"/>
        </w:sectPr>
      </w:pPr>
    </w:p>
    <w:p w14:paraId="677D3934" w14:textId="77777777" w:rsidR="00A15ECE" w:rsidRPr="00DB5627" w:rsidRDefault="00A15ECE" w:rsidP="00DB020B">
      <w:pPr>
        <w:pStyle w:val="IndexHeading1"/>
        <w:tabs>
          <w:tab w:val="left" w:pos="1080"/>
        </w:tabs>
        <w:spacing w:before="360"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val="en-US" w:bidi="th-TH"/>
        </w:rPr>
      </w:pPr>
      <w:r w:rsidRPr="00DB5627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lastRenderedPageBreak/>
        <w:t>หมายเหตุ</w:t>
      </w:r>
      <w:r w:rsidRPr="00DB5627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bidi="th-TH"/>
        </w:rPr>
        <w:tab/>
      </w:r>
      <w:r w:rsidRPr="00DB5627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สารบัญ</w:t>
      </w:r>
    </w:p>
    <w:p w14:paraId="4A085BFA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before="240"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ใบสำคัญแสดงสิทธิซื้อหุ้นสามัญ</w:t>
      </w:r>
    </w:p>
    <w:p w14:paraId="3DBD68BA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ทุนสำรองตามกฎหมาย</w:t>
      </w:r>
    </w:p>
    <w:p w14:paraId="2667786B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องค์ประกอบอื่นของส่วนของผู้ถือหุ้น</w:t>
      </w:r>
    </w:p>
    <w:p w14:paraId="46EB9311" w14:textId="686C22A8" w:rsidR="00B67708" w:rsidRPr="00DB5627" w:rsidRDefault="002B3429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รายได้อื่น</w:t>
      </w:r>
    </w:p>
    <w:p w14:paraId="6A837A55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ค่าใช้จ่ายตามลักษณะ</w:t>
      </w:r>
    </w:p>
    <w:p w14:paraId="50F90A6F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7D123251" w14:textId="77777777" w:rsidR="00AA08C3" w:rsidRPr="00DB5627" w:rsidRDefault="00C278D2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 xml:space="preserve">กำไร </w:t>
      </w:r>
      <w:r w:rsidRPr="00DB5627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(</w:t>
      </w:r>
      <w:r w:rsidR="00AA08C3" w:rsidRPr="00DB5627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ขาดทุน</w:t>
      </w:r>
      <w:r w:rsidRPr="00DB5627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  <w:t xml:space="preserve">) </w:t>
      </w:r>
      <w:r w:rsidR="00AA08C3" w:rsidRPr="00DB5627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ต่อหุ้น</w:t>
      </w:r>
    </w:p>
    <w:p w14:paraId="3E214024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1CA68284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การเสนอข้อมูลทางการเงินจำแนกตามส่วนงาน</w:t>
      </w:r>
    </w:p>
    <w:p w14:paraId="3AE9C8D6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สัญญา</w:t>
      </w:r>
      <w:r w:rsidRPr="00DB5627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ที่สำคัญ</w:t>
      </w:r>
    </w:p>
    <w:p w14:paraId="35CA8D23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ภาระผูกพันและหนี้สินที่อาจเกิดขึ้น</w:t>
      </w:r>
    </w:p>
    <w:p w14:paraId="369557EC" w14:textId="77777777" w:rsidR="00ED4D6C" w:rsidRPr="00DB5627" w:rsidRDefault="00ED4D6C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>คดีฟ้องร้อง</w:t>
      </w:r>
    </w:p>
    <w:p w14:paraId="1A5ADB45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105C8E39" w14:textId="00161A94" w:rsidR="00DE1725" w:rsidRPr="00DB5627" w:rsidRDefault="00DE1725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2A9A9413" w14:textId="77777777" w:rsidR="00AA08C3" w:rsidRPr="00DB5627" w:rsidRDefault="00AA08C3" w:rsidP="005F66B8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B5627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การอนุมัติงบการเงิน</w:t>
      </w:r>
    </w:p>
    <w:p w14:paraId="072F649D" w14:textId="77777777" w:rsidR="00447135" w:rsidRPr="00DB5627" w:rsidRDefault="00447135" w:rsidP="00DB020B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lang w:val="en-US"/>
        </w:rPr>
      </w:pPr>
    </w:p>
    <w:p w14:paraId="403387FE" w14:textId="77777777" w:rsidR="00447135" w:rsidRPr="00DB5627" w:rsidRDefault="00447135" w:rsidP="00DB020B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cs/>
          <w:lang w:val="en-US"/>
        </w:rPr>
        <w:sectPr w:rsidR="00447135" w:rsidRPr="00DB5627" w:rsidSect="00686CD4">
          <w:footerReference w:type="default" r:id="rId16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435"/>
        </w:sectPr>
      </w:pPr>
    </w:p>
    <w:p w14:paraId="13F4F484" w14:textId="77777777" w:rsidR="006D349C" w:rsidRPr="00DB5627" w:rsidRDefault="006D349C" w:rsidP="006D349C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lang w:val="en-US"/>
        </w:rPr>
      </w:pPr>
      <w:r w:rsidRPr="00DB5627"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37552C3E" w14:textId="6863D54E" w:rsidR="006D349C" w:rsidRPr="00DB5627" w:rsidRDefault="006D349C" w:rsidP="006D349C">
      <w:pPr>
        <w:tabs>
          <w:tab w:val="decimal" w:pos="4941"/>
        </w:tabs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598F1A84" w14:textId="0AA30A74" w:rsidR="006D349C" w:rsidRPr="00DB5627" w:rsidRDefault="006D349C" w:rsidP="006D349C">
      <w:pPr>
        <w:pStyle w:val="Header"/>
        <w:rPr>
          <w:rFonts w:ascii="Angsana New" w:hAnsi="Angsana New" w:cs="Angsana New"/>
          <w:color w:val="000000" w:themeColor="text1"/>
          <w:szCs w:val="32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31</w:t>
      </w: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2566</w:t>
      </w:r>
    </w:p>
    <w:p w14:paraId="61F92B8B" w14:textId="77777777" w:rsidR="006D349C" w:rsidRPr="00DB5627" w:rsidRDefault="006D349C" w:rsidP="0072492F">
      <w:pPr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</w:p>
    <w:p w14:paraId="2F085B6C" w14:textId="1F00B2C5" w:rsidR="007169E3" w:rsidRPr="00DB5627" w:rsidRDefault="00DB5627" w:rsidP="0072492F">
      <w:pPr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1</w:t>
      </w:r>
      <w:r w:rsidR="007169E3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.</w:t>
      </w:r>
      <w:r w:rsidR="00B15D63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ab/>
      </w:r>
      <w:r w:rsidR="007169E3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การ</w:t>
      </w:r>
      <w:r w:rsidR="00B52E3F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ดำเนินงาน</w:t>
      </w:r>
      <w:r w:rsidR="00F80699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และข้อมูลทั่วไป</w:t>
      </w:r>
      <w:r w:rsidR="007169E3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ของ</w:t>
      </w:r>
      <w:r w:rsidR="00134B32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บริษัทและบริษัทย่อย</w:t>
      </w:r>
      <w:r w:rsidR="00F80699" w:rsidRPr="00DB5627">
        <w:rPr>
          <w:rFonts w:ascii="Angsana New" w:hAnsi="Angsana New" w:cs="Angsana New" w:hint="cs"/>
          <w:b/>
          <w:bCs/>
          <w:snapToGrid w:val="0"/>
          <w:color w:val="000000" w:themeColor="text1"/>
          <w:cs/>
        </w:rPr>
        <w:t>และการดำเนินงานต่อเนื่อง</w:t>
      </w:r>
    </w:p>
    <w:p w14:paraId="6EA81599" w14:textId="04E106E9" w:rsidR="008E02D3" w:rsidRPr="00DB5627" w:rsidRDefault="00DB5627" w:rsidP="00DB020B">
      <w:pPr>
        <w:ind w:left="1260" w:hanging="720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B26D70" w:rsidRPr="00DB5627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7169E3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B15D63" w:rsidRPr="00DB5627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52459F" w:rsidRPr="00DB5627">
        <w:rPr>
          <w:rFonts w:ascii="Angsana New" w:hAnsi="Angsana New" w:cs="Angsana New"/>
          <w:snapToGrid w:val="0"/>
          <w:color w:val="000000" w:themeColor="text1"/>
          <w:cs/>
        </w:rPr>
        <w:t>ข้อมูลทั่วไปและ</w:t>
      </w:r>
      <w:r w:rsidR="007169E3" w:rsidRPr="00DB5627">
        <w:rPr>
          <w:rFonts w:ascii="Angsana New" w:hAnsi="Angsana New" w:cs="Angsana New"/>
          <w:snapToGrid w:val="0"/>
          <w:color w:val="000000" w:themeColor="text1"/>
          <w:cs/>
        </w:rPr>
        <w:t>การ</w:t>
      </w:r>
      <w:r w:rsidR="00B52E3F" w:rsidRPr="00DB5627">
        <w:rPr>
          <w:rFonts w:ascii="Angsana New" w:hAnsi="Angsana New" w:cs="Angsana New"/>
          <w:snapToGrid w:val="0"/>
          <w:color w:val="000000" w:themeColor="text1"/>
          <w:cs/>
        </w:rPr>
        <w:t>ดำเนินงาน</w:t>
      </w:r>
      <w:r w:rsidR="007169E3" w:rsidRPr="00DB5627">
        <w:rPr>
          <w:rFonts w:ascii="Angsana New" w:hAnsi="Angsana New" w:cs="Angsana New"/>
          <w:snapToGrid w:val="0"/>
          <w:color w:val="000000" w:themeColor="text1"/>
          <w:cs/>
        </w:rPr>
        <w:t>ของบริษัท</w:t>
      </w:r>
    </w:p>
    <w:p w14:paraId="415186D8" w14:textId="0B6A46B3" w:rsidR="001437AD" w:rsidRPr="00DB5627" w:rsidRDefault="001437AD" w:rsidP="001437AD">
      <w:pPr>
        <w:ind w:left="126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10"/>
          <w:cs/>
        </w:rPr>
        <w:t xml:space="preserve">บริษัท </w:t>
      </w:r>
      <w:r w:rsidRPr="00DB5627">
        <w:rPr>
          <w:rFonts w:ascii="Angsana New" w:hAnsi="Angsana New" w:cs="Angsana New"/>
          <w:snapToGrid w:val="0"/>
          <w:color w:val="000000" w:themeColor="text1"/>
          <w:spacing w:val="10"/>
          <w:cs/>
          <w:lang w:val="en-US"/>
        </w:rPr>
        <w:t>คันทรี่ กรุ๊ป ดีเวลลอปเมนท์</w:t>
      </w:r>
      <w:r w:rsidRPr="00DB5627">
        <w:rPr>
          <w:rFonts w:ascii="Angsana New" w:hAnsi="Angsana New" w:cs="Angsana New"/>
          <w:bCs/>
          <w:snapToGrid w:val="0"/>
          <w:color w:val="000000" w:themeColor="text1"/>
          <w:spacing w:val="10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10"/>
          <w:cs/>
        </w:rPr>
        <w:t>จำกัด (มหาชน) (“บริษัท”) เป็นบริษัทที่จดทะเบียน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ในประเทศไทย 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29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มีนาคม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2538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บริษัทมหาชนจำกัด 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พฤษภาคม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2540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เอ็ม เอ ไอ 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2550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แห่งประเทศไทย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(SET)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2557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สำนักงานใหญ่ของบริษัท ตั้งอยู่เลขที่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898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อาคารเพลินจิตทาวเวอร์ ชั้นที่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20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Holding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Company)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และประกอบธุรกิจอสังหาริมทรัพย์</w:t>
      </w:r>
    </w:p>
    <w:p w14:paraId="6FAED479" w14:textId="1A33F146" w:rsidR="0055183B" w:rsidRPr="00DB5627" w:rsidRDefault="00DB5627" w:rsidP="00DB020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1</w:t>
      </w:r>
      <w:r w:rsidR="0055183B" w:rsidRPr="00DB5627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2</w:t>
      </w:r>
      <w:r w:rsidR="0055183B" w:rsidRPr="00DB5627">
        <w:rPr>
          <w:rFonts w:ascii="Angsana New" w:hAnsi="Angsana New" w:cs="Angsana New"/>
          <w:b/>
          <w:snapToGrid w:val="0"/>
          <w:color w:val="000000" w:themeColor="text1"/>
          <w:cs/>
        </w:rPr>
        <w:tab/>
        <w:t>ข้อมูลทั่วไปและการดำเนินงานของบริษัทย่อย</w:t>
      </w:r>
    </w:p>
    <w:p w14:paraId="211A1527" w14:textId="7E255785" w:rsidR="00BC3039" w:rsidRPr="00DB5627" w:rsidRDefault="00DB5627" w:rsidP="00961574">
      <w:pPr>
        <w:spacing w:after="240"/>
        <w:ind w:left="2160" w:hanging="893"/>
        <w:jc w:val="thaiDistribute"/>
        <w:rPr>
          <w:rFonts w:ascii="Angsana New" w:hAnsi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DB5627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DB5627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DB5627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hd w:val="clear" w:color="auto" w:fill="FFFFFF"/>
          <w:cs/>
        </w:rPr>
        <w:t>แลนด์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>มาร์ค โฮลดิ้งส์</w:t>
      </w:r>
      <w:r w:rsidR="001437A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>จำกัด เป็นบริษัทที่จดทะเบียนในประเทศไทย เมื่อวันที่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กรกฎาคม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2556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โดยมีสำนักงานใหญ่ตั้งอยู่เลขที่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898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อาคารเพลินจิตทาวเวอร์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ชั้นที่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0"/>
          <w:cs/>
        </w:rPr>
        <w:t>เพื่อประกอบธุรกิจซื้อขาย ให้เช่า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(Holding Company)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30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พฤษภาคม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2562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บริษัท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shd w:val="clear" w:color="auto" w:fill="FFFFFF"/>
          <w:cs/>
        </w:rPr>
        <w:t>แลนด์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มาร์ค โฮลดิ้งส์ จำกัด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ได้จดทะเบียนเพิ่มสาขา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จำนวน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สาขา </w:t>
      </w:r>
      <w:proofErr w:type="gramStart"/>
      <w:r w:rsidR="001437AD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เพื่อรองรับการดำเนินงานของธุรกิจโรงแรม</w:t>
      </w:r>
      <w:proofErr w:type="gramEnd"/>
    </w:p>
    <w:p w14:paraId="00AA41ED" w14:textId="6019D7ED" w:rsidR="00191135" w:rsidRPr="00DB5627" w:rsidRDefault="00DB5627" w:rsidP="00DB020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DB5627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DB5627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DB5627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5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กรกฎาคม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2556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โดยมีสำนักงานใหญ่ตั้งอยู่เลขที่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ชั้นที่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20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>บธุรกิจ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32753176" w14:textId="1B64578D" w:rsidR="00FB0F35" w:rsidRPr="00DB5627" w:rsidRDefault="00DB5627" w:rsidP="00686CD4">
      <w:pPr>
        <w:ind w:left="2160" w:hanging="893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5039D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039D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  <w:r w:rsidR="005039D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1437AD" w:rsidRPr="00DB5627">
        <w:rPr>
          <w:rFonts w:ascii="Angsana New" w:hAnsi="Angsana New" w:cs="Angsana New"/>
          <w:color w:val="000000" w:themeColor="text1"/>
          <w:cs/>
        </w:rPr>
        <w:t xml:space="preserve">บริษัท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>เจ้าพระยา เอสเตต เรสซิเด้นซ์ จำกัด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เป็นบริษัทที่จดทะเบียนในประเทศไทย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20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2557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โดยมีสำนักงานใหญ่ตั้งอยู่เลขที่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ชั้นที่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20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1437AD" w:rsidRPr="00DB5627">
        <w:rPr>
          <w:rFonts w:ascii="Angsana New" w:hAnsi="Angsana New" w:cs="Angsana New"/>
          <w:color w:val="000000" w:themeColor="text1"/>
          <w:cs/>
        </w:rPr>
        <w:t>เป็นผู้บริหารอสังหาริมทรัพย์ของโครงการเจ้าพระยา เอสเตท</w:t>
      </w:r>
    </w:p>
    <w:p w14:paraId="488A3ECC" w14:textId="77777777" w:rsidR="00686CD4" w:rsidRPr="00DB5627" w:rsidRDefault="00686CD4" w:rsidP="00686CD4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1EAFE2E3" w14:textId="58FB0ED7" w:rsidR="00686CD4" w:rsidRPr="00DB5627" w:rsidRDefault="00686CD4" w:rsidP="001437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  <w:sectPr w:rsidR="00686CD4" w:rsidRPr="00DB5627" w:rsidSect="00686CD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435"/>
        </w:sectPr>
      </w:pPr>
    </w:p>
    <w:p w14:paraId="5C9FE45F" w14:textId="7C62A6E2" w:rsidR="001437AD" w:rsidRPr="00DB5627" w:rsidRDefault="00DB5627" w:rsidP="00686CD4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lastRenderedPageBreak/>
        <w:t>1</w:t>
      </w:r>
      <w:r w:rsidR="0055183B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5183B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55183B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29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2556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โดยมีสำนักงานใหญ่ตั้งอยู่ที่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8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4"/>
          <w:vertAlign w:val="superscript"/>
          <w:cs/>
        </w:rPr>
        <w:t>th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Floor, Medine Mews,</w:t>
      </w:r>
      <w:r w:rsidR="001437AD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>La Chaussee Street, Port Louis, Mauritius เพื่อประกอบธุรกิจการลงทุน โดยการถือหุ้น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>ในบริษัทอื่น (Holding Company)</w:t>
      </w:r>
      <w:r w:rsidR="001437AD" w:rsidRPr="00DB5627">
        <w:rPr>
          <w:rFonts w:ascii="Angsana New" w:hAnsi="Angsana New" w:cs="Angsana New" w:hint="cs"/>
          <w:snapToGrid w:val="0"/>
          <w:color w:val="000000" w:themeColor="text1"/>
          <w:cs/>
        </w:rPr>
        <w:t xml:space="preserve"> </w:t>
      </w:r>
    </w:p>
    <w:p w14:paraId="7D0907E8" w14:textId="4837FC88" w:rsidR="001437AD" w:rsidRPr="00DB5627" w:rsidRDefault="001437AD" w:rsidP="00686CD4">
      <w:pPr>
        <w:spacing w:after="240"/>
        <w:ind w:left="2160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</w:rPr>
        <w:t>ปัจจุบัน บริษัท ซีจีดี ดิจิตอล พาร์ทเนอร์ จำกัด อยู่ระหว่างการชำระบัญชี (ดูหมายเหตุ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29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>)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</w:rPr>
        <w:t xml:space="preserve"> </w:t>
      </w:r>
    </w:p>
    <w:p w14:paraId="5E814D4F" w14:textId="3A08E452" w:rsidR="0055183B" w:rsidRPr="00DB5627" w:rsidRDefault="00DB5627" w:rsidP="00686CD4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55183B" w:rsidRPr="00DB5627">
        <w:rPr>
          <w:rFonts w:ascii="Angsana New" w:hAnsi="Angsana New" w:cs="Angsana New"/>
          <w:snapToGrid w:val="0"/>
          <w:color w:val="000000" w:themeColor="text1"/>
          <w:lang w:val="en-GB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5183B" w:rsidRPr="00DB5627">
        <w:rPr>
          <w:rFonts w:ascii="Angsana New" w:hAnsi="Angsana New" w:cs="Angsana New"/>
          <w:snapToGrid w:val="0"/>
          <w:color w:val="000000" w:themeColor="text1"/>
          <w:lang w:val="en-GB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55183B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GB"/>
        </w:rPr>
        <w:tab/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บริษัท ซีจียูเค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31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กรกฎาคม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2558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โดยมีสำนักงานใหญ่ตั้งอยู่ที่ Anson Court, La Route des Camps, St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Martin,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>Guernsey, GY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>AD เพื่อประกอบธุรกิจอสังหาริมทรัพย์</w:t>
      </w:r>
    </w:p>
    <w:p w14:paraId="217FBD9F" w14:textId="713F1551" w:rsidR="00746199" w:rsidRPr="00DB5627" w:rsidRDefault="00DB5627" w:rsidP="00686CD4">
      <w:pPr>
        <w:spacing w:after="240"/>
        <w:ind w:left="2160" w:hanging="893"/>
        <w:jc w:val="both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55183B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55183B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6</w:t>
      </w:r>
      <w:r w:rsidR="0055183B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26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 สิงหาคม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2559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 โดยมีสำนักงานใหญ่ตั้งอยู่ที่ Anson Court, La Route des Camps,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St</w:t>
      </w:r>
      <w:r w:rsidR="001437AD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</w:rPr>
        <w:t>.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Martin, Guernsey, GY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</w:t>
      </w:r>
      <w:r w:rsidR="001437AD"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AD เพื่อประกอบธุรกิจการลงทุน โดยการถือหุ้นในบริษัทอื่น </w:t>
      </w:r>
      <w:r w:rsidR="001437AD" w:rsidRPr="00DB5627">
        <w:rPr>
          <w:rFonts w:ascii="Angsana New" w:hAnsi="Angsana New" w:cs="Angsana New"/>
          <w:snapToGrid w:val="0"/>
          <w:color w:val="000000" w:themeColor="text1"/>
          <w:cs/>
        </w:rPr>
        <w:t>(Holding Company)</w:t>
      </w:r>
    </w:p>
    <w:p w14:paraId="2FF49F20" w14:textId="6C8B245D" w:rsidR="00F75E57" w:rsidRPr="00DB5627" w:rsidRDefault="00DB5627" w:rsidP="00686CD4">
      <w:pPr>
        <w:spacing w:after="240"/>
        <w:ind w:left="1267" w:hanging="720"/>
        <w:jc w:val="thaiDistribute"/>
        <w:rPr>
          <w:rFonts w:ascii="Angsana New" w:hAnsi="Angsana New" w:cs="Angsana New"/>
          <w:spacing w:val="-8"/>
          <w:cs/>
        </w:rPr>
      </w:pPr>
      <w:r w:rsidRPr="00DB5627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1</w:t>
      </w:r>
      <w:r w:rsidR="00746199" w:rsidRPr="00DB5627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3</w:t>
      </w:r>
      <w:r w:rsidR="00746199" w:rsidRPr="00DB5627">
        <w:rPr>
          <w:rFonts w:ascii="Angsana New" w:hAnsi="Angsana New" w:cs="Angsana New"/>
          <w:bCs/>
          <w:snapToGrid w:val="0"/>
          <w:color w:val="000000" w:themeColor="text1"/>
          <w:lang w:val="en-US"/>
        </w:rPr>
        <w:tab/>
      </w:r>
      <w:bookmarkStart w:id="0" w:name="_Hlk118913017"/>
      <w:r w:rsidR="00A30B4B" w:rsidRPr="00794198">
        <w:rPr>
          <w:rFonts w:ascii="Angsana New" w:hAnsi="Angsana New" w:cs="Angsana New"/>
          <w:color w:val="000000" w:themeColor="text1"/>
          <w:spacing w:val="-10"/>
          <w:cs/>
        </w:rPr>
        <w:t xml:space="preserve">ณ </w:t>
      </w:r>
      <w:bookmarkEnd w:id="0"/>
      <w:r w:rsidR="00F75E57" w:rsidRPr="00794198">
        <w:rPr>
          <w:rFonts w:ascii="Angsana New" w:hAnsi="Angsana New" w:cs="Angsana New"/>
          <w:spacing w:val="-10"/>
          <w:cs/>
        </w:rPr>
        <w:t xml:space="preserve">วันที่ </w:t>
      </w:r>
      <w:r w:rsidRPr="00794198">
        <w:rPr>
          <w:rFonts w:ascii="Angsana New" w:hAnsi="Angsana New" w:cs="Angsana New"/>
          <w:spacing w:val="-10"/>
          <w:lang w:val="en-US"/>
        </w:rPr>
        <w:t>31</w:t>
      </w:r>
      <w:r w:rsidR="00F75E57" w:rsidRPr="00794198">
        <w:rPr>
          <w:rFonts w:ascii="Angsana New" w:hAnsi="Angsana New" w:cs="Angsana New"/>
          <w:spacing w:val="-10"/>
          <w:cs/>
        </w:rPr>
        <w:t xml:space="preserve"> </w:t>
      </w:r>
      <w:r w:rsidR="00F75E57" w:rsidRPr="00794198">
        <w:rPr>
          <w:rFonts w:ascii="Angsana New" w:hAnsi="Angsana New" w:cs="Angsana New" w:hint="cs"/>
          <w:spacing w:val="-10"/>
          <w:cs/>
        </w:rPr>
        <w:t>ธันวาคม</w:t>
      </w:r>
      <w:r w:rsidR="00F75E57" w:rsidRPr="00794198">
        <w:rPr>
          <w:rFonts w:ascii="Angsana New" w:hAnsi="Angsana New" w:cs="Angsana New"/>
          <w:spacing w:val="-10"/>
          <w:cs/>
        </w:rPr>
        <w:t xml:space="preserve"> </w:t>
      </w:r>
      <w:r w:rsidRPr="00794198">
        <w:rPr>
          <w:rFonts w:ascii="Angsana New" w:hAnsi="Angsana New" w:cs="Angsana New"/>
          <w:spacing w:val="-10"/>
          <w:lang w:val="en-US"/>
        </w:rPr>
        <w:t>2566</w:t>
      </w:r>
      <w:r w:rsidR="00F75E57" w:rsidRPr="00794198">
        <w:rPr>
          <w:rFonts w:ascii="Angsana New" w:hAnsi="Angsana New" w:cs="Angsana New"/>
          <w:spacing w:val="-10"/>
          <w:cs/>
        </w:rPr>
        <w:t xml:space="preserve"> ณ กลุ่มบริษัทและบริษัทมีหนี้สินหมุนเวียนรวมจำนวน</w:t>
      </w:r>
      <w:r w:rsidR="00F75E57" w:rsidRPr="00794198">
        <w:rPr>
          <w:rFonts w:ascii="Angsana New" w:hAnsi="Angsana New" w:cs="Angsana New" w:hint="cs"/>
          <w:spacing w:val="-10"/>
          <w:cs/>
        </w:rPr>
        <w:t xml:space="preserve"> </w:t>
      </w:r>
      <w:r w:rsidRPr="00794198">
        <w:rPr>
          <w:rFonts w:ascii="Angsana New" w:hAnsi="Angsana New" w:cs="Angsana New"/>
          <w:spacing w:val="-10"/>
          <w:lang w:val="en-US"/>
        </w:rPr>
        <w:t>10</w:t>
      </w:r>
      <w:r w:rsidR="00F75E57" w:rsidRPr="00794198">
        <w:rPr>
          <w:rFonts w:ascii="Angsana New" w:hAnsi="Angsana New" w:cs="Angsana New"/>
          <w:spacing w:val="-10"/>
          <w:lang w:val="en-US"/>
        </w:rPr>
        <w:t>,</w:t>
      </w:r>
      <w:r w:rsidRPr="00794198">
        <w:rPr>
          <w:rFonts w:ascii="Angsana New" w:hAnsi="Angsana New" w:cs="Angsana New"/>
          <w:spacing w:val="-10"/>
          <w:lang w:val="en-US"/>
        </w:rPr>
        <w:t>600</w:t>
      </w:r>
      <w:r w:rsidR="00F75E57" w:rsidRPr="00794198">
        <w:rPr>
          <w:rFonts w:ascii="Angsana New" w:hAnsi="Angsana New" w:cs="Angsana New"/>
          <w:spacing w:val="-10"/>
          <w:lang w:val="en-US"/>
        </w:rPr>
        <w:t>.</w:t>
      </w:r>
      <w:r w:rsidRPr="00794198">
        <w:rPr>
          <w:rFonts w:ascii="Angsana New" w:hAnsi="Angsana New" w:cs="Angsana New"/>
          <w:spacing w:val="-10"/>
          <w:lang w:val="en-US"/>
        </w:rPr>
        <w:t>43</w:t>
      </w:r>
      <w:r w:rsidR="00F75E57" w:rsidRPr="00794198">
        <w:rPr>
          <w:rFonts w:ascii="Angsana New" w:hAnsi="Angsana New" w:cs="Angsana New"/>
          <w:spacing w:val="-10"/>
          <w:cs/>
        </w:rPr>
        <w:t xml:space="preserve"> ล้าน</w:t>
      </w:r>
      <w:r w:rsidR="00F75E57" w:rsidRPr="00DB5627">
        <w:rPr>
          <w:rFonts w:ascii="Angsana New" w:hAnsi="Angsana New" w:cs="Angsana New"/>
          <w:spacing w:val="-6"/>
          <w:cs/>
        </w:rPr>
        <w:t>บาท</w:t>
      </w:r>
      <w:r w:rsidR="00315E4A" w:rsidRPr="00DB5627">
        <w:rPr>
          <w:rFonts w:ascii="Angsana New" w:hAnsi="Angsana New" w:cs="Angsana New" w:hint="cs"/>
          <w:spacing w:val="-6"/>
          <w:cs/>
        </w:rPr>
        <w:t xml:space="preserve"> </w:t>
      </w:r>
      <w:r w:rsidR="00F75E57" w:rsidRPr="00DB5627">
        <w:rPr>
          <w:rFonts w:ascii="Angsana New" w:hAnsi="Angsana New" w:cs="Angsana New"/>
          <w:spacing w:val="-6"/>
          <w:cs/>
        </w:rPr>
        <w:t>และ</w:t>
      </w:r>
      <w:r w:rsidR="00F75E57" w:rsidRPr="00DB5627">
        <w:rPr>
          <w:rFonts w:ascii="Angsana New" w:hAnsi="Angsana New" w:cs="Angsana New" w:hint="cs"/>
          <w:spacing w:val="-6"/>
          <w:cs/>
        </w:rPr>
        <w:t xml:space="preserve"> </w:t>
      </w:r>
      <w:r w:rsidRPr="00DB5627">
        <w:rPr>
          <w:rFonts w:ascii="Angsana New" w:hAnsi="Angsana New" w:cs="Angsana New"/>
          <w:snapToGrid w:val="0"/>
          <w:spacing w:val="-10"/>
          <w:lang w:val="en-US"/>
        </w:rPr>
        <w:t>7</w:t>
      </w:r>
      <w:r w:rsidR="00F75E57" w:rsidRPr="00DB5627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DB5627">
        <w:rPr>
          <w:rFonts w:ascii="Angsana New" w:hAnsi="Angsana New" w:cs="Angsana New"/>
          <w:snapToGrid w:val="0"/>
          <w:spacing w:val="-10"/>
          <w:lang w:val="en-US"/>
        </w:rPr>
        <w:t>604</w:t>
      </w:r>
      <w:r w:rsidR="00F75E57" w:rsidRPr="00DB5627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DB5627">
        <w:rPr>
          <w:rFonts w:ascii="Angsana New" w:hAnsi="Angsana New" w:cs="Angsana New"/>
          <w:snapToGrid w:val="0"/>
          <w:spacing w:val="-10"/>
          <w:lang w:val="en-US"/>
        </w:rPr>
        <w:t>87</w:t>
      </w:r>
      <w:r w:rsidR="00F75E57" w:rsidRPr="00DB5627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F75E57" w:rsidRPr="00DB5627">
        <w:rPr>
          <w:rFonts w:ascii="Angsana New" w:hAnsi="Angsana New" w:cs="Angsana New"/>
          <w:spacing w:val="-6"/>
          <w:cs/>
        </w:rPr>
        <w:t>ล้านบาท ตามลำดับ โดยส่วนใหญ่เป็นเจ้าหนี้ค่าก่อสร้างและดอกเบี้ยค้างจ่ายโครงการที่อยู่ระหว่างการพัฒนาของบริษัทย่อยแห่งหนึ่ง และส่วนของหุ้นกู้ระยะยาวที่ถึงกำหนดชำระภายในหนึ่งปีที่ออกโดยบริษัท</w:t>
      </w:r>
      <w:r w:rsidR="00F75E57" w:rsidRPr="00DB5627">
        <w:rPr>
          <w:rFonts w:ascii="Angsana New" w:hAnsi="Angsana New" w:cs="Angsana New" w:hint="cs"/>
          <w:spacing w:val="-8"/>
          <w:cs/>
        </w:rPr>
        <w:t xml:space="preserve"> </w:t>
      </w:r>
    </w:p>
    <w:p w14:paraId="5689579B" w14:textId="40773E89" w:rsidR="00F75E57" w:rsidRPr="00DB5627" w:rsidRDefault="00F75E57" w:rsidP="00686CD4">
      <w:pPr>
        <w:spacing w:after="120"/>
        <w:ind w:left="1267"/>
        <w:jc w:val="thaiDistribute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t>ณ วันที่</w:t>
      </w:r>
      <w:r w:rsidRPr="00DB5627">
        <w:rPr>
          <w:rFonts w:ascii="Angsana New" w:hAnsi="Angsana New" w:cs="Angsana New" w:hint="cs"/>
          <w:cs/>
        </w:rPr>
        <w:t xml:space="preserve">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lang w:val="en-US"/>
        </w:rPr>
        <w:t>2566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เจ้า</w:t>
      </w:r>
      <w:r w:rsidRPr="00DB5627">
        <w:rPr>
          <w:rFonts w:ascii="Angsana New" w:hAnsi="Angsana New" w:cs="Angsana New"/>
          <w:cs/>
        </w:rPr>
        <w:t>หนี้ค่าก่อสร้างและดอกเบี้ยค้างจ่ายระหว่างบริษัทย่อยและผู้รับเหมา</w:t>
      </w:r>
      <w:r w:rsidRPr="00DB5627">
        <w:rPr>
          <w:rFonts w:ascii="Angsana New" w:hAnsi="Angsana New" w:cs="Angsana New" w:hint="cs"/>
          <w:cs/>
        </w:rPr>
        <w:t>โครงการมียอด</w:t>
      </w:r>
      <w:r w:rsidRPr="00DB5627">
        <w:rPr>
          <w:rFonts w:ascii="Angsana New" w:hAnsi="Angsana New" w:cs="Angsana New"/>
          <w:cs/>
        </w:rPr>
        <w:t xml:space="preserve">คงเหลือจำนวน </w:t>
      </w:r>
      <w:r w:rsidR="00DB5627" w:rsidRPr="00DB5627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DB5627" w:rsidRPr="00DB5627">
        <w:rPr>
          <w:rFonts w:ascii="Angsana New" w:hAnsi="Angsana New" w:cs="Angsana New"/>
          <w:lang w:val="en-US"/>
        </w:rPr>
        <w:t>484</w:t>
      </w:r>
      <w:r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65</w:t>
      </w:r>
      <w:r w:rsidRPr="00DB5627">
        <w:rPr>
          <w:rFonts w:ascii="Angsana New" w:hAnsi="Angsana New" w:cs="Angsana New"/>
          <w:cs/>
        </w:rPr>
        <w:t xml:space="preserve"> ล้านบาท และ </w:t>
      </w:r>
      <w:r w:rsidR="00DB5627" w:rsidRPr="00DB5627">
        <w:rPr>
          <w:rFonts w:ascii="Angsana New" w:hAnsi="Angsana New" w:cs="Angsana New"/>
          <w:lang w:val="en-US"/>
        </w:rPr>
        <w:t>572</w:t>
      </w:r>
      <w:r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61</w:t>
      </w:r>
      <w:r w:rsidRPr="00DB5627">
        <w:rPr>
          <w:rFonts w:ascii="Angsana New" w:hAnsi="Angsana New" w:cs="Angsana New"/>
          <w:cs/>
        </w:rPr>
        <w:t xml:space="preserve"> ล้านบาท ตามลำดับ ซึ่งตาม</w:t>
      </w:r>
      <w:r w:rsidRPr="00DB5627">
        <w:rPr>
          <w:rFonts w:ascii="Angsana New" w:hAnsi="Angsana New" w:cs="Angsana New" w:hint="cs"/>
          <w:cs/>
        </w:rPr>
        <w:t>สัญญาชำระหนี้คืน</w:t>
      </w:r>
      <w:r w:rsidR="00D96465" w:rsidRPr="00DB5627">
        <w:rPr>
          <w:rFonts w:ascii="Angsana New" w:hAnsi="Angsana New" w:cs="Angsana New" w:hint="cs"/>
          <w:cs/>
        </w:rPr>
        <w:t>โดยยอด</w:t>
      </w:r>
      <w:r w:rsidRPr="00DB5627">
        <w:rPr>
          <w:rFonts w:ascii="Angsana New" w:hAnsi="Angsana New" w:cs="Angsana New"/>
          <w:cs/>
        </w:rPr>
        <w:t>หนี้ดังกล่าว</w:t>
      </w:r>
      <w:r w:rsidRPr="00DB5627">
        <w:rPr>
          <w:rFonts w:ascii="Angsana New" w:hAnsi="Angsana New" w:cs="Angsana New" w:hint="cs"/>
          <w:cs/>
        </w:rPr>
        <w:t>มี</w:t>
      </w:r>
      <w:r w:rsidRPr="00DB5627">
        <w:rPr>
          <w:rFonts w:ascii="Angsana New" w:hAnsi="Angsana New" w:cs="Angsana New"/>
          <w:cs/>
        </w:rPr>
        <w:t xml:space="preserve">กำหนดชำระภายในวันที่ </w:t>
      </w:r>
      <w:r w:rsidR="00DB5627" w:rsidRPr="00DB5627">
        <w:rPr>
          <w:rFonts w:ascii="Angsana New" w:hAnsi="Angsana New" w:cs="Angsana New"/>
          <w:lang w:val="en-US"/>
        </w:rPr>
        <w:t>30</w:t>
      </w:r>
      <w:r w:rsidRPr="00DB5627">
        <w:rPr>
          <w:rFonts w:ascii="Angsana New" w:hAnsi="Angsana New" w:cs="Angsana New"/>
          <w:cs/>
        </w:rPr>
        <w:t xml:space="preserve"> มิถุนายน </w:t>
      </w:r>
      <w:r w:rsidR="00DB5627" w:rsidRPr="00DB5627">
        <w:rPr>
          <w:rFonts w:ascii="Angsana New" w:hAnsi="Angsana New" w:cs="Angsana New"/>
          <w:lang w:val="en-US"/>
        </w:rPr>
        <w:t>2565</w:t>
      </w:r>
    </w:p>
    <w:p w14:paraId="403FE38F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bookmarkStart w:id="1" w:name="_Hlk159226009"/>
      <w:r w:rsidRPr="00DB5627">
        <w:rPr>
          <w:rFonts w:ascii="Angsana New" w:hAnsi="Angsana New" w:cs="Angsana New"/>
          <w:cs/>
        </w:rPr>
        <w:br w:type="page"/>
      </w:r>
    </w:p>
    <w:p w14:paraId="6DF2AC00" w14:textId="53F33320" w:rsidR="00F75E57" w:rsidRPr="00DB5627" w:rsidRDefault="00F75E57" w:rsidP="00F75E57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lastRenderedPageBreak/>
        <w:t xml:space="preserve">อย่างไรก็ตาม </w:t>
      </w:r>
      <w:r w:rsidRPr="00DB5627">
        <w:rPr>
          <w:rFonts w:ascii="Angsana New" w:hAnsi="Angsana New" w:cs="Angsana New" w:hint="cs"/>
          <w:cs/>
        </w:rPr>
        <w:t>บริษัทย่อยเห็นว่า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สัญญาก่อสร้างและไม่สามารถส่งมอบ</w:t>
      </w:r>
      <w:r w:rsidRPr="00DB5627">
        <w:rPr>
          <w:rFonts w:ascii="Angsana New" w:hAnsi="Angsana New" w:cs="Angsana New" w:hint="cs"/>
          <w:cs/>
        </w:rPr>
        <w:t>การก่อสร้าง</w:t>
      </w:r>
      <w:r w:rsidRPr="00DB5627">
        <w:rPr>
          <w:rFonts w:ascii="Angsana New" w:hAnsi="Angsana New" w:cs="Angsana New"/>
          <w:cs/>
        </w:rPr>
        <w:t xml:space="preserve">โครงการเจ้าพระยาเอสเตทได้ภายในวันที่ </w:t>
      </w:r>
      <w:r w:rsidR="00686CD4" w:rsidRPr="00DB5627">
        <w:rPr>
          <w:rFonts w:ascii="Angsana New" w:hAnsi="Angsana New" w:cs="Angsana New" w:hint="cs"/>
          <w:cs/>
        </w:rPr>
        <w:t xml:space="preserve"> 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DB5627" w:rsidRPr="00DB5627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ตามที่กำหนดไว้ ทั้งนี้ตาม</w:t>
      </w:r>
      <w:r w:rsidRPr="00DB5627">
        <w:rPr>
          <w:rFonts w:ascii="Angsana New" w:hAnsi="Angsana New" w:cs="Angsana New" w:hint="cs"/>
          <w:cs/>
        </w:rPr>
        <w:t>ที่ระบุไว้ใน</w:t>
      </w:r>
      <w:r w:rsidRPr="00DB5627">
        <w:rPr>
          <w:rFonts w:ascii="Angsana New" w:hAnsi="Angsana New" w:cs="Angsana New"/>
          <w:cs/>
        </w:rPr>
        <w:t>สัญญาก่อสร้าง บริษัทย่อยและผู้รับเหมาแต่ละ</w:t>
      </w:r>
      <w:r w:rsidRPr="00DB5627">
        <w:rPr>
          <w:rFonts w:ascii="Angsana New" w:hAnsi="Angsana New" w:cs="Angsana New" w:hint="cs"/>
          <w:cs/>
        </w:rPr>
        <w:t>ฝ่าย</w:t>
      </w:r>
      <w:r w:rsidRPr="00DB5627">
        <w:rPr>
          <w:rFonts w:ascii="Angsana New" w:hAnsi="Angsana New" w:cs="Angsana New"/>
          <w:cs/>
        </w:rPr>
        <w:t>จะต้องยื่นข้อเรียกร้องของตนต่อวิศวกร</w:t>
      </w:r>
      <w:r w:rsidRPr="00DB5627">
        <w:rPr>
          <w:rFonts w:ascii="Angsana New" w:hAnsi="Angsana New" w:cs="Angsana New" w:hint="cs"/>
          <w:cs/>
          <w:lang w:val="en-US"/>
        </w:rPr>
        <w:t>ซึ่งได้รับการแต่งตั้งจากทั้งสองฝ่าย</w:t>
      </w:r>
      <w:r w:rsidRPr="00DB5627">
        <w:rPr>
          <w:rFonts w:ascii="Angsana New" w:hAnsi="Angsana New" w:cs="Angsana New" w:hint="cs"/>
          <w:cs/>
        </w:rPr>
        <w:t>ตามที่บริษัทย่อยและผู้รับเหมา</w:t>
      </w:r>
      <w:r w:rsidR="00B801C7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 w:hint="cs"/>
          <w:cs/>
        </w:rPr>
        <w:t xml:space="preserve">ได้ระบุไว้ในสัญญาก่อสร้าง </w:t>
      </w:r>
      <w:r w:rsidRPr="00DB5627">
        <w:rPr>
          <w:rFonts w:ascii="Angsana New" w:hAnsi="Angsana New" w:cs="Angsana New"/>
          <w:lang w:val="en-US"/>
        </w:rPr>
        <w:t>(“</w:t>
      </w:r>
      <w:r w:rsidRPr="00DB5627">
        <w:rPr>
          <w:rFonts w:ascii="Angsana New" w:hAnsi="Angsana New" w:cs="Angsana New" w:hint="cs"/>
          <w:cs/>
          <w:lang w:val="en-US"/>
        </w:rPr>
        <w:t xml:space="preserve">วิศวกร”) </w:t>
      </w:r>
      <w:r w:rsidRPr="00DB5627">
        <w:rPr>
          <w:rFonts w:ascii="Angsana New" w:hAnsi="Angsana New" w:cs="Angsana New"/>
          <w:cs/>
        </w:rPr>
        <w:t>สำหรับความเสียหายจากความล่าช้าและการขยาย</w:t>
      </w:r>
      <w:r w:rsidRPr="00DB5627">
        <w:rPr>
          <w:rFonts w:ascii="Angsana New" w:hAnsi="Angsana New" w:cs="Angsana New" w:hint="cs"/>
          <w:cs/>
        </w:rPr>
        <w:t>กำหนดเวลาแล้วเสร็จของงาน</w:t>
      </w:r>
      <w:r w:rsidRPr="00DB5627">
        <w:rPr>
          <w:rFonts w:ascii="Angsana New" w:hAnsi="Angsana New" w:cs="Angsana New"/>
          <w:cs/>
        </w:rPr>
        <w:t xml:space="preserve"> (</w:t>
      </w:r>
      <w:r w:rsidRPr="00DB5627">
        <w:rPr>
          <w:rFonts w:ascii="Angsana New" w:hAnsi="Angsana New" w:cs="Angsana New"/>
          <w:lang w:val="en-US"/>
        </w:rPr>
        <w:t>Extension of Time for Completion</w:t>
      </w:r>
      <w:r w:rsidRPr="00DB5627">
        <w:rPr>
          <w:rFonts w:ascii="Angsana New" w:hAnsi="Angsana New" w:cs="Angsana New"/>
          <w:cs/>
        </w:rPr>
        <w:t>) โดยวิศวกร</w:t>
      </w:r>
      <w:r w:rsidRPr="00DB5627">
        <w:rPr>
          <w:rFonts w:ascii="Angsana New" w:hAnsi="Angsana New" w:cs="Angsana New" w:hint="cs"/>
          <w:cs/>
        </w:rPr>
        <w:t>ใน</w:t>
      </w:r>
      <w:r w:rsidRPr="00DB5627">
        <w:rPr>
          <w:rFonts w:ascii="Angsana New" w:hAnsi="Angsana New" w:cs="Angsana New"/>
          <w:cs/>
        </w:rPr>
        <w:t>ฐานะ</w:t>
      </w:r>
      <w:r w:rsidRPr="00DB5627">
        <w:rPr>
          <w:rFonts w:ascii="Angsana New" w:hAnsi="Angsana New" w:cs="Angsana New" w:hint="cs"/>
          <w:cs/>
        </w:rPr>
        <w:t>ที่</w:t>
      </w:r>
      <w:r w:rsidRPr="00DB5627">
        <w:rPr>
          <w:rFonts w:ascii="Angsana New" w:hAnsi="Angsana New" w:cs="Angsana New"/>
          <w:cs/>
        </w:rPr>
        <w:t>เป็นผู้ชี้ขาดข้อเรียกร้อง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(Claim Determinder) ของคู่สัญญา จะต้องชี้ขาดประเด็นดังกล่าว</w:t>
      </w:r>
      <w:r w:rsidRPr="00DB5627">
        <w:rPr>
          <w:rFonts w:ascii="Angsana New" w:hAnsi="Angsana New" w:cs="Angsana New" w:hint="cs"/>
          <w:cs/>
        </w:rPr>
        <w:t>ซึ่งจะ</w:t>
      </w:r>
      <w:r w:rsidRPr="00DB5627">
        <w:rPr>
          <w:rFonts w:ascii="Angsana New" w:hAnsi="Angsana New" w:cs="Angsana New"/>
          <w:cs/>
        </w:rPr>
        <w:t xml:space="preserve">มีผลผูกพันต่อคู่สัญญา </w:t>
      </w:r>
      <w:r w:rsidRPr="00DB5627">
        <w:rPr>
          <w:rFonts w:ascii="Angsana New" w:hAnsi="Angsana New" w:cs="Angsana New" w:hint="cs"/>
          <w:cs/>
        </w:rPr>
        <w:t>โดย</w:t>
      </w:r>
      <w:r w:rsidRPr="00DB5627">
        <w:rPr>
          <w:rFonts w:ascii="Angsana New" w:hAnsi="Angsana New" w:cs="Angsana New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lang w:val="en-US"/>
        </w:rPr>
        <w:t>20</w:t>
      </w:r>
      <w:r w:rsidRPr="00DB5627">
        <w:rPr>
          <w:rFonts w:ascii="Angsana New" w:hAnsi="Angsana New" w:cs="Angsana New"/>
          <w:cs/>
        </w:rPr>
        <w:t xml:space="preserve"> เมษายน </w:t>
      </w:r>
      <w:r w:rsidR="00DB5627" w:rsidRPr="00DB5627">
        <w:rPr>
          <w:rFonts w:ascii="Angsana New" w:hAnsi="Angsana New" w:cs="Angsana New"/>
          <w:lang w:val="en-US"/>
        </w:rPr>
        <w:t>2566</w:t>
      </w:r>
      <w:r w:rsidRPr="00DB5627">
        <w:rPr>
          <w:rFonts w:ascii="Angsana New" w:hAnsi="Angsana New" w:cs="Angsana New"/>
          <w:cs/>
        </w:rPr>
        <w:t xml:space="preserve"> วิศวกรได้</w:t>
      </w:r>
      <w:r w:rsidRPr="00DB5627">
        <w:rPr>
          <w:rFonts w:ascii="Angsana New" w:hAnsi="Angsana New" w:cs="Angsana New" w:hint="cs"/>
          <w:cs/>
        </w:rPr>
        <w:t>ออก</w:t>
      </w:r>
      <w:r w:rsidRPr="00DB5627">
        <w:rPr>
          <w:rFonts w:ascii="Angsana New" w:hAnsi="Angsana New" w:cs="Angsana New"/>
          <w:cs/>
        </w:rPr>
        <w:t>หนังสือชี้ขาด</w:t>
      </w:r>
      <w:r w:rsidRPr="00DB5627">
        <w:rPr>
          <w:rFonts w:ascii="Angsana New" w:hAnsi="Angsana New" w:cs="Angsana New" w:hint="cs"/>
          <w:cs/>
        </w:rPr>
        <w:t xml:space="preserve">อย่างเป็นทางการ </w:t>
      </w:r>
      <w:r w:rsidRPr="00DB5627">
        <w:rPr>
          <w:rFonts w:ascii="Angsana New" w:hAnsi="Angsana New" w:cs="Angsana New"/>
          <w:cs/>
        </w:rPr>
        <w:t xml:space="preserve">(Engineer’s Determination) </w:t>
      </w:r>
      <w:r w:rsidRPr="00DB5627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DB5627">
        <w:rPr>
          <w:rFonts w:ascii="Angsana New" w:hAnsi="Angsana New" w:cs="Angsana New"/>
          <w:cs/>
        </w:rPr>
        <w:t xml:space="preserve"> ผู้รับเหมา</w:t>
      </w:r>
      <w:r w:rsidR="00F9691F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ได้</w:t>
      </w:r>
      <w:r w:rsidRPr="00DB5627">
        <w:rPr>
          <w:rFonts w:ascii="Angsana New" w:hAnsi="Angsana New" w:cs="Angsana New"/>
          <w:cs/>
        </w:rPr>
        <w:t>สิทธิ</w:t>
      </w:r>
      <w:r w:rsidRPr="00DB5627">
        <w:rPr>
          <w:rFonts w:ascii="Angsana New" w:hAnsi="Angsana New" w:cs="Angsana New" w:hint="cs"/>
          <w:cs/>
        </w:rPr>
        <w:t>ในการขอ</w:t>
      </w:r>
      <w:r w:rsidRPr="00DB5627">
        <w:rPr>
          <w:rFonts w:ascii="Angsana New" w:hAnsi="Angsana New" w:cs="Angsana New"/>
          <w:cs/>
        </w:rPr>
        <w:t>ขยาย</w:t>
      </w:r>
      <w:r w:rsidRPr="00DB5627">
        <w:rPr>
          <w:rFonts w:ascii="Angsana New" w:hAnsi="Angsana New" w:cs="Angsana New" w:hint="cs"/>
          <w:cs/>
        </w:rPr>
        <w:t>เวลาส่งมอบงาน</w:t>
      </w:r>
      <w:r w:rsidRPr="00DB5627">
        <w:rPr>
          <w:rFonts w:ascii="Angsana New" w:hAnsi="Angsana New" w:cs="Angsana New"/>
          <w:cs/>
        </w:rPr>
        <w:t xml:space="preserve"> ดังนั้นกำหนดเวลาแล้วเสร็จของงานยังคงไม่เปลี่ยนแปลง กล่าวคือวันที่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DB5627" w:rsidRPr="00DB5627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ผู้รับเหมา</w:t>
      </w:r>
      <w:r w:rsidR="000065DD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อีกทั้ง</w:t>
      </w:r>
      <w:r w:rsidRPr="00DB5627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DB5627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DB5627" w:rsidRPr="00DB5627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DB5627" w:rsidRPr="00DB5627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 </w:t>
      </w:r>
      <w:r w:rsidRPr="00DB5627">
        <w:rPr>
          <w:rFonts w:ascii="Angsana New" w:hAnsi="Angsana New" w:cs="Angsana New" w:hint="cs"/>
          <w:cs/>
        </w:rPr>
        <w:t>และยังระบุ</w:t>
      </w:r>
      <w:r w:rsidRPr="00DB5627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</w:p>
    <w:p w14:paraId="2BA214A8" w14:textId="1888722F" w:rsidR="004073F3" w:rsidRPr="00DB5627" w:rsidRDefault="00F75E57" w:rsidP="00F75E57">
      <w:pPr>
        <w:spacing w:after="240"/>
        <w:ind w:left="126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 w:hint="cs"/>
          <w:cs/>
        </w:rPr>
        <w:t>การ</w:t>
      </w:r>
      <w:r w:rsidRPr="00DB5627">
        <w:rPr>
          <w:rFonts w:ascii="Angsana New" w:hAnsi="Angsana New" w:cs="Angsana New"/>
          <w:cs/>
        </w:rPr>
        <w:t xml:space="preserve">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Pr="00DB5627">
        <w:rPr>
          <w:rFonts w:ascii="Angsana New" w:hAnsi="Angsana New" w:cs="Angsana New" w:hint="cs"/>
          <w:cs/>
        </w:rPr>
        <w:t>ยัง</w:t>
      </w:r>
      <w:r w:rsidRPr="00DB5627">
        <w:rPr>
          <w:rFonts w:ascii="Angsana New" w:hAnsi="Angsana New" w:cs="Angsana New"/>
          <w:cs/>
        </w:rPr>
        <w:t xml:space="preserve">ไม่รวมถึงค่าเสียหายอื่น ๆ </w:t>
      </w:r>
      <w:r w:rsidRPr="00DB5627">
        <w:rPr>
          <w:rFonts w:ascii="Angsana New" w:hAnsi="Angsana New" w:cs="Angsana New" w:hint="cs"/>
          <w:cs/>
        </w:rPr>
        <w:t>ซึ่ง</w:t>
      </w:r>
      <w:r w:rsidRPr="00DB5627">
        <w:rPr>
          <w:rFonts w:ascii="Angsana New" w:hAnsi="Angsana New" w:cs="Angsana New"/>
          <w:cs/>
        </w:rPr>
        <w:t>บริษัทย่อยได้ประเมินเบื้องต้นแล้วพบว่า</w:t>
      </w:r>
      <w:r w:rsidRPr="00DB5627">
        <w:rPr>
          <w:rFonts w:ascii="Angsana New" w:hAnsi="Angsana New" w:cs="Angsana New" w:hint="cs"/>
          <w:cs/>
        </w:rPr>
        <w:t>มูลค่าความ</w:t>
      </w:r>
      <w:r w:rsidRPr="00DB5627">
        <w:rPr>
          <w:rFonts w:ascii="Angsana New" w:hAnsi="Angsana New" w:cs="Angsana New"/>
          <w:cs/>
        </w:rPr>
        <w:t>เสียหายอันเนื่องมาจากความล่าช้าร</w:t>
      </w:r>
      <w:r w:rsidRPr="00DB5627">
        <w:rPr>
          <w:rFonts w:ascii="Angsana New" w:hAnsi="Angsana New" w:cs="Angsana New" w:hint="cs"/>
          <w:cs/>
        </w:rPr>
        <w:t>่วมกับ</w:t>
      </w:r>
      <w:r w:rsidRPr="00DB5627">
        <w:rPr>
          <w:rFonts w:ascii="Angsana New" w:hAnsi="Angsana New" w:cs="Angsana New"/>
          <w:cs/>
        </w:rPr>
        <w:t>การผิดสัญญาก่อสร้างและสัญญาระหว่างผู้ถือหุ้นมี</w:t>
      </w:r>
      <w:r w:rsidRPr="00DB5627">
        <w:rPr>
          <w:rFonts w:ascii="Angsana New" w:hAnsi="Angsana New" w:cs="Angsana New" w:hint="cs"/>
          <w:cs/>
        </w:rPr>
        <w:t>มูลค่า</w:t>
      </w:r>
      <w:r w:rsidRPr="00DB5627">
        <w:rPr>
          <w:rFonts w:ascii="Angsana New" w:hAnsi="Angsana New" w:cs="Angsana New"/>
          <w:cs/>
        </w:rPr>
        <w:t>เกินกว่า</w:t>
      </w:r>
      <w:r w:rsidRPr="00DB5627">
        <w:rPr>
          <w:rFonts w:ascii="Angsana New" w:hAnsi="Angsana New" w:cs="Angsana New" w:hint="cs"/>
          <w:cs/>
        </w:rPr>
        <w:t>จำนวนรวมของเจ้าหนี้ค่า</w:t>
      </w:r>
      <w:r w:rsidRPr="00DB5627">
        <w:rPr>
          <w:rFonts w:ascii="Angsana New" w:hAnsi="Angsana New" w:cs="Angsana New"/>
          <w:cs/>
        </w:rPr>
        <w:t>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="005A635A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ตามมาตรา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205</w:t>
      </w:r>
      <w:r w:rsidR="005A635A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  <w:r w:rsidR="000F4AFB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</w:p>
    <w:p w14:paraId="11BD5BE9" w14:textId="410F7015" w:rsidR="00F75E57" w:rsidRPr="00DB5627" w:rsidRDefault="00F75E57" w:rsidP="00F75E57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t>ปัจจุบันผู้รับเหมา</w:t>
      </w:r>
      <w:r w:rsidRPr="00DB5627">
        <w:rPr>
          <w:rFonts w:ascii="Angsana New" w:hAnsi="Angsana New" w:cs="Angsana New" w:hint="cs"/>
          <w:cs/>
        </w:rPr>
        <w:t xml:space="preserve">โครงการ </w:t>
      </w:r>
      <w:r w:rsidRPr="00DB5627">
        <w:rPr>
          <w:rFonts w:ascii="Angsana New" w:hAnsi="Angsana New" w:cs="Angsana New"/>
          <w:cs/>
        </w:rPr>
        <w:t>บริษัท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บริษัทย่อย อยู่ระหว่าง</w:t>
      </w:r>
      <w:r w:rsidRPr="00DB5627">
        <w:rPr>
          <w:rFonts w:ascii="Angsana New" w:hAnsi="Angsana New" w:cs="Angsana New" w:hint="cs"/>
          <w:cs/>
        </w:rPr>
        <w:t>การ</w:t>
      </w:r>
      <w:r w:rsidRPr="00DB5627">
        <w:rPr>
          <w:rFonts w:ascii="Angsana New" w:hAnsi="Angsana New" w:cs="Angsana New"/>
          <w:cs/>
        </w:rPr>
        <w:t>ดำเนินคดีทางกฎหมายและ</w:t>
      </w:r>
      <w:r w:rsidRPr="00DB5627">
        <w:rPr>
          <w:rFonts w:ascii="Angsana New" w:hAnsi="Angsana New" w:cs="Angsana New" w:hint="cs"/>
          <w:cs/>
        </w:rPr>
        <w:t>การดำเนินการระงับข้อพิพาทด้วยวิธีการทาง</w:t>
      </w:r>
      <w:r w:rsidRPr="00DB5627">
        <w:rPr>
          <w:rFonts w:ascii="Angsana New" w:hAnsi="Angsana New" w:cs="Angsana New"/>
          <w:cs/>
        </w:rPr>
        <w:t>อนุญาโตตุลาการ</w:t>
      </w:r>
      <w:r w:rsidRPr="00DB5627">
        <w:rPr>
          <w:rFonts w:ascii="Angsana New" w:hAnsi="Angsana New" w:cs="Angsana New" w:hint="cs"/>
          <w:cs/>
        </w:rPr>
        <w:t xml:space="preserve"> ที่เกี่ยวข้องกับ</w:t>
      </w:r>
      <w:r w:rsidRPr="00DB5627">
        <w:rPr>
          <w:rFonts w:ascii="Angsana New" w:hAnsi="Angsana New" w:cs="Angsana New"/>
          <w:cs/>
        </w:rPr>
        <w:t>การผิดสัญญาก่อสร้าง</w:t>
      </w:r>
      <w:r w:rsidRPr="00DB5627">
        <w:rPr>
          <w:rFonts w:ascii="Angsana New" w:hAnsi="Angsana New" w:cs="Angsana New" w:hint="cs"/>
          <w:cs/>
        </w:rPr>
        <w:t xml:space="preserve">และสัญญาอื่นที่เกี่ยวข้อง </w:t>
      </w:r>
      <w:r w:rsidRPr="00DB5627">
        <w:rPr>
          <w:rFonts w:ascii="Angsana New" w:hAnsi="Angsana New" w:cs="Angsana New"/>
          <w:cs/>
        </w:rPr>
        <w:t>(ดูหมายเหตุข้อ</w:t>
      </w:r>
      <w:r w:rsidRPr="00DB5627">
        <w:rPr>
          <w:rFonts w:ascii="Angsana New" w:hAnsi="Angsana New" w:cs="Angsana New" w:hint="cs"/>
          <w:cs/>
        </w:rPr>
        <w:t xml:space="preserve"> </w:t>
      </w:r>
      <w:r w:rsidR="00DB5627" w:rsidRPr="00DB5627">
        <w:rPr>
          <w:rFonts w:ascii="Angsana New" w:hAnsi="Angsana New" w:cs="Angsana New"/>
          <w:bCs/>
          <w:lang w:val="en-US"/>
        </w:rPr>
        <w:t>33</w:t>
      </w:r>
      <w:r w:rsidRPr="00DB5627">
        <w:rPr>
          <w:rFonts w:ascii="Angsana New" w:hAnsi="Angsana New" w:cs="Angsana New"/>
          <w:bCs/>
          <w:lang w:val="en-US"/>
        </w:rPr>
        <w:t>.</w:t>
      </w:r>
      <w:r w:rsidR="00DB5627" w:rsidRPr="00DB5627">
        <w:rPr>
          <w:rFonts w:ascii="Angsana New" w:hAnsi="Angsana New" w:cs="Angsana New"/>
          <w:bCs/>
          <w:lang w:val="en-US"/>
        </w:rPr>
        <w:t>2</w:t>
      </w:r>
      <w:r w:rsidRPr="00DB5627">
        <w:rPr>
          <w:rFonts w:ascii="Angsana New" w:hAnsi="Angsana New" w:cs="Angsana New"/>
          <w:cs/>
        </w:rPr>
        <w:t>)</w:t>
      </w:r>
      <w:r w:rsidRPr="00DB5627">
        <w:rPr>
          <w:rFonts w:ascii="Angsana New" w:hAnsi="Angsana New" w:cs="Angsana New" w:hint="cs"/>
          <w:cs/>
        </w:rPr>
        <w:t xml:space="preserve"> ทั้งนี้</w:t>
      </w:r>
      <w:r w:rsidRPr="00DB5627">
        <w:rPr>
          <w:rFonts w:ascii="Angsana New" w:hAnsi="Angsana New" w:cs="Angsana New"/>
          <w:cs/>
        </w:rPr>
        <w:t>ผู้บริหารของกลุ่มบริษัทและบริษัทเห็นว่าคดีความฟ้องร้องและข้อพิพาทกับผู้รับเหมาโครงการไม่มีผลกระทบต่อการดำเนินงานต่อเนื่องของกลุ่มบริษัท</w:t>
      </w:r>
    </w:p>
    <w:bookmarkEnd w:id="1"/>
    <w:p w14:paraId="1175E01F" w14:textId="173BA5F2" w:rsidR="00175F26" w:rsidRPr="00DB5627" w:rsidRDefault="00F75E57" w:rsidP="00686CD4">
      <w:pPr>
        <w:ind w:left="1267"/>
        <w:jc w:val="thaiDistribute"/>
        <w:rPr>
          <w:rFonts w:ascii="Angsana New" w:hAnsi="Angsana New" w:cs="Angsana New"/>
          <w:spacing w:val="-8"/>
          <w:cs/>
        </w:rPr>
      </w:pPr>
      <w:r w:rsidRPr="00DB5627">
        <w:rPr>
          <w:rFonts w:ascii="Angsana New" w:hAnsi="Angsana New" w:cs="Angsana New"/>
          <w:spacing w:val="-8"/>
          <w:cs/>
        </w:rPr>
        <w:t>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 เนื่องจากกลุ่มบริษัทมีแผนธุรกิจและแผนการเงินในอนาคตที่จะได้รับกระแสเงินสดจากการโอนอาคารชุดในโครงการของบริษัทย่อยเพื่อนำมาจ่ายชำระหนี้สินตามกำหนด</w:t>
      </w:r>
    </w:p>
    <w:p w14:paraId="79A49735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7223B31D" w14:textId="391D3DB1" w:rsidR="00C32BB7" w:rsidRPr="00DB5627" w:rsidRDefault="00DB5627" w:rsidP="00686CD4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</w:t>
      </w:r>
      <w:r w:rsidR="00C32BB7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301A6B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301A6B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เกณฑ์การจัดทำและนำเสนองบการเงิน</w:t>
      </w:r>
    </w:p>
    <w:p w14:paraId="5E9B6608" w14:textId="3E25C3B6" w:rsidR="00803BAB" w:rsidRPr="00DB5627" w:rsidRDefault="00DB5627" w:rsidP="00DB020B">
      <w:pPr>
        <w:ind w:left="1260" w:hanging="549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A24C00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A24C00" w:rsidRPr="00DB5627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803BAB" w:rsidRPr="00DB5627">
        <w:rPr>
          <w:rFonts w:ascii="Angsana New" w:hAnsi="Angsana New" w:cs="Angsana New"/>
          <w:color w:val="000000" w:themeColor="text1"/>
          <w:cs/>
        </w:rPr>
        <w:t>เกณฑ์การจัดทำงบการเงิน</w:t>
      </w:r>
    </w:p>
    <w:p w14:paraId="0AA61C8C" w14:textId="18073AA7" w:rsidR="00C20986" w:rsidRPr="00DB5627" w:rsidRDefault="00DB5627" w:rsidP="00686CD4">
      <w:pPr>
        <w:spacing w:after="240"/>
        <w:ind w:left="1987" w:hanging="720"/>
        <w:jc w:val="thaiDistribute"/>
        <w:rPr>
          <w:rFonts w:ascii="Angsana New" w:hAnsi="Angsana New" w:cs="Angsana New"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B5627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803BAB"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="00803BAB" w:rsidRPr="00DB5627">
        <w:rPr>
          <w:rFonts w:ascii="Angsana New" w:hAnsi="Angsana New" w:cs="Angsana New"/>
          <w:color w:val="000000" w:themeColor="text1"/>
          <w:spacing w:val="-4"/>
          <w:cs/>
        </w:rPr>
        <w:t>จัดทำบัญชีเป็นเงินบาทและจัดทำงบการเงินตามกฎหมายเป็นภาษาไทยตาม</w:t>
      </w:r>
      <w:r w:rsidR="00803BAB" w:rsidRPr="00DB5627">
        <w:rPr>
          <w:rFonts w:ascii="Angsana New" w:hAnsi="Angsana New" w:cs="Angsana New"/>
          <w:color w:val="000000" w:themeColor="text1"/>
          <w:spacing w:val="-6"/>
          <w:cs/>
        </w:rPr>
        <w:t>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21A1DFF5" w14:textId="42C5D01F" w:rsidR="001C5E2F" w:rsidRPr="00DB5627" w:rsidRDefault="00DB5627" w:rsidP="00686CD4">
      <w:pPr>
        <w:spacing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1C5E2F" w:rsidRPr="00DB5627">
        <w:rPr>
          <w:rFonts w:ascii="Angsana New" w:hAnsi="Angsana New" w:cs="Angsana New"/>
          <w:color w:val="000000" w:themeColor="text1"/>
          <w:lang w:val="en-GB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1C5E2F" w:rsidRPr="00DB5627">
        <w:rPr>
          <w:rFonts w:ascii="Angsana New" w:hAnsi="Angsana New" w:cs="Angsana New"/>
          <w:color w:val="000000" w:themeColor="text1"/>
          <w:lang w:val="en-GB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1C5E2F" w:rsidRPr="00DB5627">
        <w:rPr>
          <w:rFonts w:ascii="Angsana New" w:hAnsi="Angsana New" w:cs="Angsana New"/>
          <w:color w:val="000000" w:themeColor="text1"/>
          <w:lang w:val="en-GB"/>
        </w:rPr>
        <w:tab/>
      </w:r>
      <w:r w:rsidR="001C5E2F" w:rsidRPr="00DB5627">
        <w:rPr>
          <w:rFonts w:ascii="Angsana New" w:hAnsi="Angsana New" w:cs="Angsana New"/>
          <w:color w:val="000000" w:themeColor="text1"/>
          <w:cs/>
        </w:rPr>
        <w:t>งบการเงินรวมและเฉพาะกิจการฉบับภาษาอังกฤษจัดทำขึ้นจากงบการเงินตามกฎหมายที่เป็นภาษาไทย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ให้ใช้งบการเงินรวมและเฉพาะกิจการที่เป็นภาษาไทยเป็นหลัก</w:t>
      </w:r>
    </w:p>
    <w:p w14:paraId="2B2F4196" w14:textId="305989B5" w:rsidR="00E90275" w:rsidRPr="00DB5627" w:rsidRDefault="00DB5627" w:rsidP="00686CD4">
      <w:pPr>
        <w:spacing w:after="240"/>
        <w:ind w:left="1987" w:hanging="720"/>
        <w:jc w:val="thaiDistribute"/>
        <w:rPr>
          <w:rFonts w:ascii="Angsana New" w:hAnsi="Angsana New" w:cs="Angsana New"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3</w:t>
      </w:r>
      <w:r w:rsidR="00803BAB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ab/>
      </w:r>
      <w:r w:rsidR="00011B49" w:rsidRPr="00DB5627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>งบการเงินของกลุ่มบริษัท</w:t>
      </w:r>
      <w:r w:rsidR="00C0001D">
        <w:rPr>
          <w:rFonts w:ascii="Angsana New" w:hAnsi="Angsana New" w:cs="Angsana New" w:hint="cs"/>
          <w:b/>
          <w:color w:val="000000" w:themeColor="text1"/>
          <w:spacing w:val="-4"/>
          <w:cs/>
          <w:lang w:val="en-US"/>
        </w:rPr>
        <w:t>และบริษัท</w:t>
      </w:r>
      <w:r w:rsidR="00011B49" w:rsidRPr="00DB5627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 xml:space="preserve">ได้จัดทำขึ้นตามมาตรฐานการบัญชีฉบับที่ </w:t>
      </w:r>
      <w:r w:rsidRPr="00DB5627">
        <w:rPr>
          <w:rFonts w:ascii="Angsana New" w:hAnsi="Angsana New" w:cs="Angsana New"/>
          <w:bCs/>
          <w:color w:val="000000" w:themeColor="text1"/>
          <w:spacing w:val="-4"/>
          <w:lang w:val="en-US"/>
        </w:rPr>
        <w:t>1</w:t>
      </w:r>
      <w:r w:rsidR="00011B49" w:rsidRPr="00DB5627">
        <w:rPr>
          <w:rFonts w:ascii="Angsana New" w:hAnsi="Angsana New" w:cs="Angsana New"/>
          <w:b/>
          <w:color w:val="000000" w:themeColor="text1"/>
          <w:spacing w:val="-4"/>
          <w:lang w:val="en-US"/>
        </w:rPr>
        <w:t xml:space="preserve"> </w:t>
      </w:r>
      <w:r w:rsidR="00011B49" w:rsidRPr="00DB5627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>เรื่อง “การนำเสนอ</w:t>
      </w:r>
      <w:r w:rsidR="00011B49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งบการเงิน” และตามข้อบังคับของตลาดหลักทรัพย์แห่งประเทศไทย ลงวันที่ 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011B49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ตุลาคม 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2560</w:t>
      </w:r>
      <w:r w:rsidR="00011B49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2560</w:t>
      </w:r>
      <w:r w:rsidR="00011B49" w:rsidRPr="00DB5627">
        <w:rPr>
          <w:rFonts w:ascii="Angsana New" w:hAnsi="Angsana New" w:cs="Angsana New"/>
          <w:b/>
          <w:color w:val="000000" w:themeColor="text1"/>
          <w:lang w:val="en-US"/>
        </w:rPr>
        <w:t xml:space="preserve">” </w:t>
      </w:r>
      <w:r w:rsidR="00011B49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>และตาม</w:t>
      </w:r>
      <w:r w:rsidR="00011B49" w:rsidRPr="00DB5627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 xml:space="preserve">ประกาศกรมพัฒนาธุรกิจการค้า เรื่อง “กำหนดรายการย่อที่ต้องมีในงบการเงิน (ฉบับที่ </w:t>
      </w:r>
      <w:r w:rsidRPr="00DB5627">
        <w:rPr>
          <w:rFonts w:ascii="Angsana New" w:hAnsi="Angsana New" w:cs="Angsana New"/>
          <w:bCs/>
          <w:color w:val="000000" w:themeColor="text1"/>
          <w:spacing w:val="-4"/>
          <w:lang w:val="en-US"/>
        </w:rPr>
        <w:t>3</w:t>
      </w:r>
      <w:r w:rsidR="00011B49" w:rsidRPr="00DB5627">
        <w:rPr>
          <w:rFonts w:ascii="Angsana New" w:hAnsi="Angsana New" w:cs="Angsana New"/>
          <w:bCs/>
          <w:color w:val="000000" w:themeColor="text1"/>
          <w:spacing w:val="-4"/>
          <w:lang w:val="en-US"/>
        </w:rPr>
        <w:t>)</w:t>
      </w:r>
      <w:r w:rsidR="00011B49" w:rsidRPr="00DB5627">
        <w:rPr>
          <w:rFonts w:ascii="Angsana New" w:hAnsi="Angsana New" w:cs="Angsana New"/>
          <w:b/>
          <w:color w:val="000000" w:themeColor="text1"/>
          <w:lang w:val="en-US"/>
        </w:rPr>
        <w:t xml:space="preserve"> </w:t>
      </w:r>
      <w:r w:rsidR="00011B49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พ.ศ. 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2562</w:t>
      </w:r>
      <w:r w:rsidR="00254B53" w:rsidRPr="00DB5627">
        <w:rPr>
          <w:rFonts w:ascii="Angsana New" w:hAnsi="Angsana New" w:cs="Angsana New"/>
          <w:b/>
          <w:color w:val="000000" w:themeColor="text1"/>
          <w:lang w:val="en-US"/>
        </w:rPr>
        <w:t>”</w:t>
      </w:r>
      <w:r w:rsidR="00011B49" w:rsidRPr="00DB5627">
        <w:rPr>
          <w:rFonts w:ascii="Angsana New" w:hAnsi="Angsana New" w:cs="Angsana New"/>
          <w:b/>
          <w:color w:val="000000" w:themeColor="text1"/>
          <w:lang w:val="en-US"/>
        </w:rPr>
        <w:t xml:space="preserve"> </w:t>
      </w:r>
      <w:r w:rsidR="00011B49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>ลงวันที่</w:t>
      </w:r>
      <w:r w:rsidR="00011B49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26</w:t>
      </w:r>
      <w:r w:rsidR="00011B49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ธันวาคม 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2562</w:t>
      </w:r>
    </w:p>
    <w:p w14:paraId="4EF3D89B" w14:textId="2CE0290C" w:rsidR="001C5E2F" w:rsidRPr="00DB5627" w:rsidRDefault="00DB5627" w:rsidP="00686CD4">
      <w:pPr>
        <w:spacing w:after="240"/>
        <w:ind w:left="198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1C5E2F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1C5E2F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1C5E2F" w:rsidRPr="00DB5627">
        <w:rPr>
          <w:rFonts w:ascii="Angsana New" w:hAnsi="Angsana New" w:cs="Angsana New"/>
          <w:color w:val="000000" w:themeColor="text1"/>
          <w:cs/>
        </w:rPr>
        <w:tab/>
      </w:r>
      <w:r w:rsidR="001C5E2F"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DB5627">
        <w:rPr>
          <w:rFonts w:ascii="Angsana New" w:hAnsi="Angsana New" w:cs="Angsana New"/>
          <w:color w:val="000000" w:themeColor="text1"/>
          <w:spacing w:val="-8"/>
          <w:lang w:val="en-US"/>
        </w:rPr>
        <w:t>31</w:t>
      </w:r>
      <w:r w:rsidR="001C5E2F"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 ธันวาคม </w:t>
      </w:r>
      <w:r w:rsidRPr="00DB5627">
        <w:rPr>
          <w:rFonts w:ascii="Angsana New" w:hAnsi="Angsana New" w:cs="Angsana New"/>
          <w:color w:val="000000" w:themeColor="text1"/>
          <w:spacing w:val="-8"/>
          <w:lang w:val="en-US"/>
        </w:rPr>
        <w:t>2565</w:t>
      </w:r>
      <w:r w:rsidR="001C5E2F"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="001C5E2F" w:rsidRPr="00DB5627">
        <w:rPr>
          <w:rFonts w:ascii="Angsana New" w:hAnsi="Angsana New" w:cs="Angsana New"/>
          <w:color w:val="000000" w:themeColor="text1"/>
          <w:spacing w:val="-4"/>
          <w:cs/>
        </w:rPr>
        <w:t>ซึ่งนำมาแสดงเปรียบเทียบได้มาจากงบการเงินรวมและงบการเงินเฉพาะกิจการสำหรับปี</w:t>
      </w:r>
      <w:r w:rsidR="001C5E2F" w:rsidRPr="00DB5627">
        <w:rPr>
          <w:rFonts w:ascii="Angsana New" w:hAnsi="Angsana New" w:cs="Angsana New"/>
          <w:color w:val="000000" w:themeColor="text1"/>
          <w:cs/>
        </w:rPr>
        <w:t>สิ้นสุดวันเดียวกันซึ่งได้ตรวจสอบแล้ว</w:t>
      </w:r>
    </w:p>
    <w:p w14:paraId="7BC9863A" w14:textId="3230A371" w:rsidR="00AD4B02" w:rsidRPr="00DB5627" w:rsidRDefault="00DB5627" w:rsidP="00686CD4">
      <w:pPr>
        <w:spacing w:after="120"/>
        <w:ind w:left="1987" w:hanging="720"/>
        <w:jc w:val="thaiDistribute"/>
        <w:rPr>
          <w:rFonts w:ascii="Angsana New" w:hAnsi="Angsana New" w:cs="Angsana New"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5</w:t>
      </w:r>
      <w:r w:rsidR="00803BAB" w:rsidRPr="00DB5627">
        <w:rPr>
          <w:rFonts w:ascii="Angsana New" w:hAnsi="Angsana New" w:cs="Angsana New"/>
          <w:b/>
          <w:color w:val="000000" w:themeColor="text1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D72EB7" w:rsidRPr="00DB5627">
        <w:rPr>
          <w:rFonts w:ascii="Angsana New" w:hAnsi="Angsana New" w:cs="Angsana New"/>
          <w:b/>
          <w:color w:val="000000" w:themeColor="text1"/>
          <w:cs/>
        </w:rPr>
        <w:t xml:space="preserve"> (ดูหมายเหตุข้อ 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3</w:t>
      </w:r>
      <w:r w:rsidR="00D72EB7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>)</w:t>
      </w:r>
    </w:p>
    <w:p w14:paraId="399DC27A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br w:type="page"/>
      </w:r>
    </w:p>
    <w:p w14:paraId="7D2F49B1" w14:textId="0F48FEB9" w:rsidR="00803BAB" w:rsidRPr="00DB5627" w:rsidRDefault="00DB5627" w:rsidP="00DB020B">
      <w:pPr>
        <w:ind w:left="1260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lastRenderedPageBreak/>
        <w:t>2</w:t>
      </w:r>
      <w:r w:rsidR="00A24C00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A24C00" w:rsidRPr="00DB5627">
        <w:rPr>
          <w:rFonts w:ascii="Angsana New" w:hAnsi="Angsana New" w:cs="Angsana New"/>
          <w:bCs/>
          <w:color w:val="000000" w:themeColor="text1"/>
          <w:cs/>
        </w:rPr>
        <w:tab/>
      </w:r>
      <w:r w:rsidR="00803BAB" w:rsidRPr="00DB5627">
        <w:rPr>
          <w:rFonts w:ascii="Angsana New" w:hAnsi="Angsana New" w:cs="Angsana New"/>
          <w:color w:val="000000" w:themeColor="text1"/>
          <w:cs/>
        </w:rPr>
        <w:t>เกณฑ์การจัดทำงบการเงิน</w:t>
      </w:r>
      <w:r w:rsidR="00803BAB" w:rsidRPr="00DB5627">
        <w:rPr>
          <w:rFonts w:ascii="Angsana New" w:hAnsi="Angsana New" w:cs="Angsana New"/>
          <w:color w:val="000000" w:themeColor="text1"/>
          <w:cs/>
          <w:lang w:val="en-US"/>
        </w:rPr>
        <w:t>รวม</w:t>
      </w:r>
    </w:p>
    <w:p w14:paraId="1A2AF76D" w14:textId="6644A9C1" w:rsidR="00803BAB" w:rsidRPr="00DB5627" w:rsidRDefault="00DB5627" w:rsidP="00FB0F35">
      <w:pPr>
        <w:spacing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803BAB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803BAB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803BAB" w:rsidRPr="00DB5627">
        <w:rPr>
          <w:rFonts w:ascii="Angsana New" w:hAnsi="Angsana New" w:cs="Angsana New"/>
          <w:color w:val="000000" w:themeColor="text1"/>
          <w:cs/>
        </w:rPr>
        <w:tab/>
      </w:r>
      <w:r w:rsidR="00803BAB"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="00803BAB" w:rsidRPr="00DB5627">
        <w:rPr>
          <w:rFonts w:ascii="Angsana New" w:hAnsi="Angsana New" w:cs="Angsana New"/>
          <w:color w:val="000000" w:themeColor="text1"/>
          <w:cs/>
        </w:rPr>
        <w:t>ดังต่อไปนี้</w:t>
      </w:r>
    </w:p>
    <w:tbl>
      <w:tblPr>
        <w:tblW w:w="7452" w:type="dxa"/>
        <w:tblInd w:w="2070" w:type="dxa"/>
        <w:tblLook w:val="0000" w:firstRow="0" w:lastRow="0" w:firstColumn="0" w:lastColumn="0" w:noHBand="0" w:noVBand="0"/>
      </w:tblPr>
      <w:tblGrid>
        <w:gridCol w:w="2538"/>
        <w:gridCol w:w="990"/>
        <w:gridCol w:w="2322"/>
        <w:gridCol w:w="819"/>
        <w:gridCol w:w="783"/>
      </w:tblGrid>
      <w:tr w:rsidR="009E69E6" w:rsidRPr="00DB5627" w14:paraId="5E75F7CE" w14:textId="77777777" w:rsidTr="00CA202D">
        <w:trPr>
          <w:cantSplit/>
          <w:trHeight w:val="20"/>
        </w:trPr>
        <w:tc>
          <w:tcPr>
            <w:tcW w:w="2538" w:type="dxa"/>
          </w:tcPr>
          <w:p w14:paraId="7D62C844" w14:textId="77777777" w:rsidR="00E73616" w:rsidRPr="00DB5627" w:rsidRDefault="00E73616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br w:type="page"/>
            </w: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1A9D755" w14:textId="77777777" w:rsidR="00E73616" w:rsidRPr="00DB5627" w:rsidRDefault="00E73616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22" w:type="dxa"/>
          </w:tcPr>
          <w:p w14:paraId="7BB6B0D1" w14:textId="77777777" w:rsidR="00E73616" w:rsidRPr="00DB5627" w:rsidRDefault="00E73616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602" w:type="dxa"/>
            <w:gridSpan w:val="2"/>
          </w:tcPr>
          <w:p w14:paraId="2AAA3312" w14:textId="77777777" w:rsidR="00E73616" w:rsidRPr="00DB5627" w:rsidRDefault="00E73616" w:rsidP="00A71BDF">
            <w:pPr>
              <w:spacing w:line="260" w:lineRule="exact"/>
              <w:ind w:left="-108" w:right="-75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9E69E6" w:rsidRPr="00DB5627" w14:paraId="2F1B7521" w14:textId="77777777" w:rsidTr="00CA202D">
        <w:trPr>
          <w:cantSplit/>
          <w:trHeight w:val="20"/>
        </w:trPr>
        <w:tc>
          <w:tcPr>
            <w:tcW w:w="2538" w:type="dxa"/>
          </w:tcPr>
          <w:p w14:paraId="6EB07180" w14:textId="77777777" w:rsidR="00E73616" w:rsidRPr="00DB5627" w:rsidRDefault="00E73616" w:rsidP="00DB020B">
            <w:pPr>
              <w:spacing w:line="260" w:lineRule="exact"/>
              <w:ind w:left="-10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01FF2946" w14:textId="77777777" w:rsidR="00E73616" w:rsidRPr="00DB5627" w:rsidRDefault="00E73616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34DF19F4" w14:textId="77777777" w:rsidR="00E73616" w:rsidRPr="00DB5627" w:rsidRDefault="00E73616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14:paraId="6DF36FF8" w14:textId="77777777" w:rsidR="00E73616" w:rsidRPr="00DB5627" w:rsidRDefault="00E73616" w:rsidP="00A71BDF">
            <w:pPr>
              <w:spacing w:line="260" w:lineRule="exact"/>
              <w:ind w:left="-108" w:right="-75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โดยบริษัท </w:t>
            </w: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6CC2B9A4" w14:textId="77777777" w:rsidTr="00CA202D">
        <w:trPr>
          <w:cantSplit/>
          <w:trHeight w:val="20"/>
        </w:trPr>
        <w:tc>
          <w:tcPr>
            <w:tcW w:w="2538" w:type="dxa"/>
          </w:tcPr>
          <w:p w14:paraId="4B694C87" w14:textId="77777777" w:rsidR="00E73616" w:rsidRPr="00DB5627" w:rsidRDefault="00E73616" w:rsidP="00DB020B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1A9B335" w14:textId="77777777" w:rsidR="00E73616" w:rsidRPr="00DB5627" w:rsidRDefault="00E73616" w:rsidP="00DB020B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064CBBC5" w14:textId="77777777" w:rsidR="00E73616" w:rsidRPr="00DB5627" w:rsidRDefault="00E73616" w:rsidP="00DB020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48CC1AEE" w14:textId="77777777" w:rsidR="00E73616" w:rsidRPr="00DB5627" w:rsidRDefault="00E73616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83" w:type="dxa"/>
          </w:tcPr>
          <w:p w14:paraId="5931F64C" w14:textId="77777777" w:rsidR="00E73616" w:rsidRPr="00DB5627" w:rsidRDefault="00E73616" w:rsidP="00A71BDF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182BFC18" w14:textId="77777777" w:rsidTr="00CA202D">
        <w:trPr>
          <w:cantSplit/>
          <w:trHeight w:val="20"/>
        </w:trPr>
        <w:tc>
          <w:tcPr>
            <w:tcW w:w="2538" w:type="dxa"/>
          </w:tcPr>
          <w:p w14:paraId="0558C856" w14:textId="77777777" w:rsidR="00E73616" w:rsidRPr="00DB5627" w:rsidRDefault="00E73616" w:rsidP="00DB020B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A0A332E" w14:textId="77777777" w:rsidR="00E73616" w:rsidRPr="00DB5627" w:rsidRDefault="00E73616" w:rsidP="00DB020B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345A3E6F" w14:textId="77777777" w:rsidR="00E73616" w:rsidRPr="00DB5627" w:rsidRDefault="00E73616" w:rsidP="00DB020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0519F02F" w14:textId="1899570A" w:rsidR="00E73616" w:rsidRPr="00DB5627" w:rsidRDefault="00DB5627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73616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E73616"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83" w:type="dxa"/>
          </w:tcPr>
          <w:p w14:paraId="4F1FF5F8" w14:textId="79775953" w:rsidR="00E73616" w:rsidRPr="00DB5627" w:rsidRDefault="00DB5627" w:rsidP="00A71BDF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73616"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14BF013C" w14:textId="77777777" w:rsidTr="00CA202D">
        <w:trPr>
          <w:cantSplit/>
          <w:trHeight w:val="20"/>
        </w:trPr>
        <w:tc>
          <w:tcPr>
            <w:tcW w:w="2538" w:type="dxa"/>
          </w:tcPr>
          <w:p w14:paraId="6A72E5C1" w14:textId="77777777" w:rsidR="00E73616" w:rsidRPr="00DB5627" w:rsidRDefault="00E73616" w:rsidP="00DB020B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4E5106D" w14:textId="77777777" w:rsidR="00E73616" w:rsidRPr="00DB5627" w:rsidRDefault="00E73616" w:rsidP="00DB020B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72B41457" w14:textId="77777777" w:rsidR="00E73616" w:rsidRPr="00DB5627" w:rsidRDefault="00E73616" w:rsidP="00DB020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017D3948" w14:textId="250EE4A6" w:rsidR="00E73616" w:rsidRPr="00DB5627" w:rsidRDefault="00DB5627" w:rsidP="00DB020B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83" w:type="dxa"/>
          </w:tcPr>
          <w:p w14:paraId="3C0B3362" w14:textId="41995372" w:rsidR="00E73616" w:rsidRPr="00DB5627" w:rsidRDefault="00DB5627" w:rsidP="00A71BDF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358260D1" w14:textId="77777777" w:rsidTr="00CA202D">
        <w:trPr>
          <w:cantSplit/>
          <w:trHeight w:val="20"/>
        </w:trPr>
        <w:tc>
          <w:tcPr>
            <w:tcW w:w="2538" w:type="dxa"/>
          </w:tcPr>
          <w:p w14:paraId="7E9F1670" w14:textId="77777777" w:rsidR="00E73616" w:rsidRPr="00DB5627" w:rsidRDefault="00E73616" w:rsidP="00DB020B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14:paraId="382CB701" w14:textId="77777777" w:rsidR="00E73616" w:rsidRPr="00DB5627" w:rsidRDefault="00E73616" w:rsidP="00DB020B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267585FE" w14:textId="77777777" w:rsidR="00E73616" w:rsidRPr="00DB5627" w:rsidRDefault="00E73616" w:rsidP="00DB020B">
            <w:pPr>
              <w:pStyle w:val="Heading4"/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  <w:vAlign w:val="center"/>
          </w:tcPr>
          <w:p w14:paraId="05A238F2" w14:textId="77777777" w:rsidR="00E73616" w:rsidRPr="00DB5627" w:rsidRDefault="00E73616" w:rsidP="00DB020B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center"/>
          </w:tcPr>
          <w:p w14:paraId="3B6F3CF5" w14:textId="77777777" w:rsidR="00E73616" w:rsidRPr="00DB5627" w:rsidRDefault="00E73616" w:rsidP="00DB020B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28816187" w14:textId="77777777" w:rsidTr="00CA202D">
        <w:trPr>
          <w:cantSplit/>
          <w:trHeight w:val="20"/>
        </w:trPr>
        <w:tc>
          <w:tcPr>
            <w:tcW w:w="2538" w:type="dxa"/>
          </w:tcPr>
          <w:p w14:paraId="65C8F549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14:paraId="6976D6AC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0F166692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ซื้อขาย ให้เช่าและดำเนินงาน</w:t>
            </w:r>
          </w:p>
        </w:tc>
        <w:tc>
          <w:tcPr>
            <w:tcW w:w="819" w:type="dxa"/>
            <w:shd w:val="clear" w:color="auto" w:fill="auto"/>
          </w:tcPr>
          <w:p w14:paraId="69699999" w14:textId="53F26BDF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83" w:type="dxa"/>
          </w:tcPr>
          <w:p w14:paraId="13366305" w14:textId="0FAE5C47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9E69E6" w:rsidRPr="00DB5627" w14:paraId="034E8781" w14:textId="77777777" w:rsidTr="00CA202D">
        <w:trPr>
          <w:cantSplit/>
          <w:trHeight w:val="20"/>
        </w:trPr>
        <w:tc>
          <w:tcPr>
            <w:tcW w:w="2538" w:type="dxa"/>
          </w:tcPr>
          <w:p w14:paraId="0687400E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B0FB8E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59AF3F57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14:paraId="331DD4C2" w14:textId="77777777" w:rsidR="00B31A9C" w:rsidRPr="00DB5627" w:rsidRDefault="00B31A9C" w:rsidP="00B31A9C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1A77DC63" w14:textId="77777777" w:rsidR="00B31A9C" w:rsidRPr="00DB5627" w:rsidRDefault="00B31A9C" w:rsidP="00B31A9C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123D1DDA" w14:textId="77777777" w:rsidTr="00CA202D">
        <w:trPr>
          <w:cantSplit/>
          <w:trHeight w:val="20"/>
        </w:trPr>
        <w:tc>
          <w:tcPr>
            <w:tcW w:w="2538" w:type="dxa"/>
          </w:tcPr>
          <w:p w14:paraId="76B1028D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FBBDF3F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657066C0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19" w:type="dxa"/>
            <w:shd w:val="clear" w:color="auto" w:fill="auto"/>
          </w:tcPr>
          <w:p w14:paraId="2422BF20" w14:textId="77777777" w:rsidR="00B31A9C" w:rsidRPr="00DB5627" w:rsidRDefault="00B31A9C" w:rsidP="00B31A9C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640AED43" w14:textId="77777777" w:rsidR="00B31A9C" w:rsidRPr="00DB5627" w:rsidRDefault="00B31A9C" w:rsidP="00B31A9C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51BA6515" w14:textId="77777777" w:rsidTr="00CA202D">
        <w:trPr>
          <w:cantSplit/>
          <w:trHeight w:val="20"/>
        </w:trPr>
        <w:tc>
          <w:tcPr>
            <w:tcW w:w="2538" w:type="dxa"/>
          </w:tcPr>
          <w:p w14:paraId="4DAEE6FF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90" w:type="dxa"/>
          </w:tcPr>
          <w:p w14:paraId="49E0A452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4A0CB5E8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รับเหมาก่อสร้างอาคาร และขายส่งวัสดุ</w:t>
            </w:r>
          </w:p>
        </w:tc>
        <w:tc>
          <w:tcPr>
            <w:tcW w:w="819" w:type="dxa"/>
            <w:shd w:val="clear" w:color="auto" w:fill="auto"/>
          </w:tcPr>
          <w:p w14:paraId="64AB5022" w14:textId="2135DA12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  <w:tc>
          <w:tcPr>
            <w:tcW w:w="783" w:type="dxa"/>
          </w:tcPr>
          <w:p w14:paraId="1B2E13CD" w14:textId="2604F747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</w:tr>
      <w:tr w:rsidR="009E69E6" w:rsidRPr="00DB5627" w14:paraId="11D9F174" w14:textId="77777777" w:rsidTr="00CA202D">
        <w:trPr>
          <w:cantSplit/>
          <w:trHeight w:val="20"/>
        </w:trPr>
        <w:tc>
          <w:tcPr>
            <w:tcW w:w="2538" w:type="dxa"/>
          </w:tcPr>
          <w:p w14:paraId="76C4A6A6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13A2E34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600B837D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อุปกรณ์เครื่องตกแต่งที่ใช้ในงานก่อสร้าง</w:t>
            </w:r>
          </w:p>
        </w:tc>
        <w:tc>
          <w:tcPr>
            <w:tcW w:w="819" w:type="dxa"/>
            <w:shd w:val="clear" w:color="auto" w:fill="auto"/>
          </w:tcPr>
          <w:p w14:paraId="34C04354" w14:textId="77777777" w:rsidR="00B31A9C" w:rsidRPr="00DB5627" w:rsidRDefault="00B31A9C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4EE3BD17" w14:textId="77777777" w:rsidR="00B31A9C" w:rsidRPr="00DB5627" w:rsidRDefault="00B31A9C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358D629C" w14:textId="77777777" w:rsidTr="00CA202D">
        <w:trPr>
          <w:cantSplit/>
          <w:trHeight w:val="20"/>
        </w:trPr>
        <w:tc>
          <w:tcPr>
            <w:tcW w:w="2538" w:type="dxa"/>
          </w:tcPr>
          <w:p w14:paraId="7110974D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14:paraId="24894C9A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22" w:type="dxa"/>
          </w:tcPr>
          <w:p w14:paraId="424C6B83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  <w:shd w:val="clear" w:color="auto" w:fill="auto"/>
          </w:tcPr>
          <w:p w14:paraId="08C569F1" w14:textId="5E7E1638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83" w:type="dxa"/>
          </w:tcPr>
          <w:p w14:paraId="187E04DD" w14:textId="4CFFC8EE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9E69E6" w:rsidRPr="00DB5627" w14:paraId="6BD143C1" w14:textId="77777777" w:rsidTr="00CA202D">
        <w:trPr>
          <w:cantSplit/>
          <w:trHeight w:val="20"/>
        </w:trPr>
        <w:tc>
          <w:tcPr>
            <w:tcW w:w="2538" w:type="dxa"/>
          </w:tcPr>
          <w:p w14:paraId="0C0CC9BA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14:paraId="61A389E2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22" w:type="dxa"/>
          </w:tcPr>
          <w:p w14:paraId="59ED8E79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  <w:shd w:val="clear" w:color="auto" w:fill="auto"/>
          </w:tcPr>
          <w:p w14:paraId="097F9CF7" w14:textId="3A040CFA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783" w:type="dxa"/>
          </w:tcPr>
          <w:p w14:paraId="7FB55D82" w14:textId="7028FA27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</w:tr>
      <w:tr w:rsidR="009E69E6" w:rsidRPr="00DB5627" w14:paraId="33B4B2C8" w14:textId="77777777" w:rsidTr="00CA202D">
        <w:trPr>
          <w:cantSplit/>
          <w:trHeight w:val="20"/>
        </w:trPr>
        <w:tc>
          <w:tcPr>
            <w:tcW w:w="2538" w:type="dxa"/>
          </w:tcPr>
          <w:p w14:paraId="562122F2" w14:textId="77777777" w:rsidR="00B31A9C" w:rsidRPr="00DB5627" w:rsidRDefault="00B31A9C" w:rsidP="00B31A9C">
            <w:pPr>
              <w:spacing w:line="1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5046840A" w14:textId="77777777" w:rsidR="00B31A9C" w:rsidRPr="00DB5627" w:rsidRDefault="00B31A9C" w:rsidP="00B31A9C">
            <w:pPr>
              <w:pStyle w:val="Heading4"/>
              <w:spacing w:line="1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3C446394" w14:textId="77777777" w:rsidR="00B31A9C" w:rsidRPr="00DB5627" w:rsidRDefault="00B31A9C" w:rsidP="00B31A9C">
            <w:pPr>
              <w:pStyle w:val="Heading4"/>
              <w:spacing w:line="1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  <w:shd w:val="clear" w:color="auto" w:fill="auto"/>
          </w:tcPr>
          <w:p w14:paraId="26ACE67B" w14:textId="77777777" w:rsidR="00B31A9C" w:rsidRPr="00DB5627" w:rsidRDefault="00B31A9C" w:rsidP="00B31A9C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5212BB9F" w14:textId="77777777" w:rsidR="00B31A9C" w:rsidRPr="00DB5627" w:rsidRDefault="00B31A9C" w:rsidP="00B31A9C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5BB3A127" w14:textId="77777777" w:rsidTr="00CA202D">
        <w:trPr>
          <w:cantSplit/>
          <w:trHeight w:val="20"/>
        </w:trPr>
        <w:tc>
          <w:tcPr>
            <w:tcW w:w="2538" w:type="dxa"/>
            <w:shd w:val="clear" w:color="auto" w:fill="auto"/>
          </w:tcPr>
          <w:p w14:paraId="363B6B56" w14:textId="77777777" w:rsidR="00B31A9C" w:rsidRPr="00DB5627" w:rsidRDefault="00B31A9C" w:rsidP="00B31A9C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  <w:shd w:val="clear" w:color="auto" w:fill="auto"/>
          </w:tcPr>
          <w:p w14:paraId="2091A36D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  <w:shd w:val="clear" w:color="auto" w:fill="auto"/>
          </w:tcPr>
          <w:p w14:paraId="0E3756A1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  <w:shd w:val="clear" w:color="auto" w:fill="auto"/>
          </w:tcPr>
          <w:p w14:paraId="7C0323A5" w14:textId="77777777" w:rsidR="00B31A9C" w:rsidRPr="00DB5627" w:rsidRDefault="00B31A9C" w:rsidP="00B31A9C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1F7B63E2" w14:textId="77777777" w:rsidR="00B31A9C" w:rsidRPr="00DB5627" w:rsidRDefault="00B31A9C" w:rsidP="00B31A9C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16CDD183" w14:textId="77777777" w:rsidTr="00CA202D">
        <w:trPr>
          <w:cantSplit/>
          <w:trHeight w:val="20"/>
        </w:trPr>
        <w:tc>
          <w:tcPr>
            <w:tcW w:w="2538" w:type="dxa"/>
            <w:shd w:val="clear" w:color="auto" w:fill="auto"/>
          </w:tcPr>
          <w:p w14:paraId="153A3D06" w14:textId="77777777" w:rsidR="00B31A9C" w:rsidRPr="00DB5627" w:rsidRDefault="00B31A9C" w:rsidP="00B31A9C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  <w:shd w:val="clear" w:color="auto" w:fill="auto"/>
          </w:tcPr>
          <w:p w14:paraId="7643B936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  <w:shd w:val="clear" w:color="auto" w:fill="auto"/>
          </w:tcPr>
          <w:p w14:paraId="1F254900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819" w:type="dxa"/>
            <w:shd w:val="clear" w:color="auto" w:fill="auto"/>
          </w:tcPr>
          <w:p w14:paraId="746E4C8E" w14:textId="12C4DBA4" w:rsidR="00B31A9C" w:rsidRPr="00DB5627" w:rsidRDefault="00DB5627" w:rsidP="00C82439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41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  <w:r w:rsidR="002B464E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2B464E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</w:tcPr>
          <w:p w14:paraId="467BCF55" w14:textId="7AFA7F5F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46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93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E69E6" w:rsidRPr="00DB5627" w14:paraId="0A239B7C" w14:textId="77777777" w:rsidTr="00CA202D">
        <w:trPr>
          <w:cantSplit/>
          <w:trHeight w:val="20"/>
        </w:trPr>
        <w:tc>
          <w:tcPr>
            <w:tcW w:w="2538" w:type="dxa"/>
            <w:shd w:val="clear" w:color="auto" w:fill="auto"/>
          </w:tcPr>
          <w:p w14:paraId="70EB5C10" w14:textId="77777777" w:rsidR="00B31A9C" w:rsidRPr="00DB5627" w:rsidRDefault="00B31A9C" w:rsidP="00B31A9C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37CAFA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  <w:shd w:val="clear" w:color="auto" w:fill="auto"/>
          </w:tcPr>
          <w:p w14:paraId="4772815B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819" w:type="dxa"/>
            <w:shd w:val="clear" w:color="auto" w:fill="auto"/>
          </w:tcPr>
          <w:p w14:paraId="0ED9642B" w14:textId="77777777" w:rsidR="00B31A9C" w:rsidRPr="00DB5627" w:rsidRDefault="00B31A9C" w:rsidP="00B31A9C">
            <w:pPr>
              <w:tabs>
                <w:tab w:val="num" w:pos="900"/>
              </w:tabs>
              <w:spacing w:line="260" w:lineRule="exact"/>
              <w:ind w:left="-1638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44E46C82" w14:textId="77777777" w:rsidR="00B31A9C" w:rsidRPr="00DB5627" w:rsidRDefault="00B31A9C" w:rsidP="00B31A9C">
            <w:pPr>
              <w:tabs>
                <w:tab w:val="num" w:pos="900"/>
              </w:tabs>
              <w:spacing w:line="260" w:lineRule="exact"/>
              <w:ind w:left="-1638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3B8CA223" w14:textId="77777777" w:rsidTr="00CA202D">
        <w:trPr>
          <w:cantSplit/>
          <w:trHeight w:val="20"/>
        </w:trPr>
        <w:tc>
          <w:tcPr>
            <w:tcW w:w="2538" w:type="dxa"/>
          </w:tcPr>
          <w:p w14:paraId="131098E0" w14:textId="407E1C94" w:rsidR="00B31A9C" w:rsidRPr="00DB5627" w:rsidRDefault="00B31A9C" w:rsidP="00B31A9C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บริษัท ซีจียูเค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EC57F05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22" w:type="dxa"/>
          </w:tcPr>
          <w:p w14:paraId="79A6E51D" w14:textId="77777777" w:rsidR="00B31A9C" w:rsidRPr="00DB5627" w:rsidRDefault="00B31A9C" w:rsidP="00B31A9C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14:paraId="12B084F2" w14:textId="3C2C9AD6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83" w:type="dxa"/>
          </w:tcPr>
          <w:p w14:paraId="18E8F1B0" w14:textId="34D753CA" w:rsidR="00B31A9C" w:rsidRPr="00DB5627" w:rsidRDefault="00DB5627" w:rsidP="00B31A9C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B31A9C" w:rsidRPr="00DB562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1D34F135" w14:textId="71BB68DD" w:rsidR="002F5542" w:rsidRPr="00DB5627" w:rsidRDefault="002F5542" w:rsidP="005F66B8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243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  <w:lang w:val="en-US"/>
        </w:rPr>
        <w:t>บริษัท</w:t>
      </w:r>
      <w:r w:rsidRPr="00DB5627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DB5627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DB5627" w:rsidRPr="00DB5627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50</w:t>
      </w:r>
      <w:r w:rsidRPr="00DB5627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หุ้น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ที่ถืออยู่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10</w:t>
      </w:r>
      <w:r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เรื่อง </w:t>
      </w:r>
      <w:r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“</w:t>
      </w:r>
      <w:r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งบการเงินรวม</w:t>
      </w:r>
      <w:r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”</w:t>
      </w:r>
    </w:p>
    <w:p w14:paraId="4D82C773" w14:textId="6D0E8A4D" w:rsidR="0049628D" w:rsidRPr="00DB5627" w:rsidRDefault="0049628D" w:rsidP="005F66B8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243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อัตราการ</w:t>
      </w:r>
      <w:r w:rsidR="00F10296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ถือหุ้นโดยบริษัทลดลงจากการขายหุ้นให้เจ้าของห้องชุดตามสัดส่วน</w:t>
      </w:r>
      <w:r w:rsidR="000D6519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พื้นที่</w:t>
      </w:r>
    </w:p>
    <w:p w14:paraId="13164597" w14:textId="77777777" w:rsidR="00AD4B02" w:rsidRPr="00DB5627" w:rsidRDefault="00673ACF" w:rsidP="005F66B8">
      <w:pPr>
        <w:numPr>
          <w:ilvl w:val="0"/>
          <w:numId w:val="15"/>
        </w:numPr>
        <w:overflowPunct/>
        <w:autoSpaceDE/>
        <w:autoSpaceDN/>
        <w:adjustRightInd/>
        <w:spacing w:before="120" w:after="240" w:line="280" w:lineRule="exact"/>
        <w:ind w:left="2430" w:hanging="270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</w:pPr>
      <w:r w:rsidRPr="00DB5627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บริษัท</w:t>
      </w:r>
      <w:r w:rsidRPr="00DB5627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</w:p>
    <w:p w14:paraId="379651FD" w14:textId="56E2E90C" w:rsidR="00E73616" w:rsidRPr="00DB5627" w:rsidRDefault="00DB5627" w:rsidP="00AE6485">
      <w:pPr>
        <w:spacing w:before="200"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DB5627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บริษัทนำงบการเงินของบริษัทย่อย (รวมบริษัทย่อยที่บริษัทถือหุ้นทางอ้อม) </w:t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</w:rPr>
        <w:t>มาจัดทำ</w:t>
      </w:r>
      <w:r w:rsidR="002D00B7" w:rsidRPr="00DB5627">
        <w:rPr>
          <w:rFonts w:ascii="Angsana New" w:hAnsi="Angsana New" w:cs="Angsana New" w:hint="cs"/>
          <w:color w:val="000000" w:themeColor="text1"/>
          <w:spacing w:val="-6"/>
          <w:cs/>
        </w:rPr>
        <w:t xml:space="preserve">      </w:t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</w:rPr>
        <w:t>งบการเงินรวมตั้งแต่วันที่บริษัทมีอ</w:t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ำน</w:t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</w:rPr>
        <w:t>าจควบคุม</w:t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ทั้งทางตรงและทางอ้อมในการกำหนดนโยบายทางการเงิน</w:t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และการดำเนินงานของบริษัทย่อยจนถึงวันที่บริษัทสิ้นสุดการควบคุมบริษัทย่อยนั้น </w:t>
      </w:r>
    </w:p>
    <w:p w14:paraId="1CD41627" w14:textId="23471713" w:rsidR="00FB0F35" w:rsidRPr="00DB5627" w:rsidRDefault="00DB5627" w:rsidP="00AE6485">
      <w:pPr>
        <w:spacing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E73616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E73616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3</w:t>
      </w:r>
      <w:r w:rsidR="00E73616" w:rsidRPr="00DB5627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E73616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>งบการเงิน</w:t>
      </w:r>
      <w:r w:rsidR="00CF2DB4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>รวมเป็นการรวมรายการบัญชีของ</w:t>
      </w:r>
      <w:r w:rsidR="00E73616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>บริษัท</w:t>
      </w:r>
      <w:r w:rsidR="00CF2DB4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>และบริษัทย่อย</w:t>
      </w:r>
      <w:r w:rsidR="00E73616" w:rsidRPr="00DB5627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โดยได้ตัดรายการค้า</w:t>
      </w:r>
      <w:r w:rsidR="00E73616" w:rsidRPr="00DB5627">
        <w:rPr>
          <w:rFonts w:ascii="Angsana New" w:hAnsi="Angsana New" w:cs="Angsana New"/>
          <w:b/>
          <w:color w:val="000000" w:themeColor="text1"/>
          <w:spacing w:val="-6"/>
          <w:cs/>
          <w:lang w:val="en-US"/>
        </w:rPr>
        <w:t>และยอดคงเหลือระหว่างกัน ตลอดจนกำไรขาดทุนที่ยังไม่เกิดขึ้นออกจากงบการเงินนี้แล้ว</w:t>
      </w:r>
      <w:r w:rsidR="00E73616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E73616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  <w:r w:rsidR="00E73616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ในการจัดทำงบการเงินรวม ข้อมูลเกี่ยวกับส่วนได้เสียที่ไม่มีอำนาจควบคุม</w:t>
      </w:r>
      <w:r w:rsidR="00E73616" w:rsidRPr="00DB5627">
        <w:rPr>
          <w:rFonts w:ascii="Angsana New" w:hAnsi="Angsana New" w:cs="Angsana New"/>
          <w:color w:val="000000" w:themeColor="text1"/>
          <w:cs/>
          <w:lang w:val="en-US"/>
        </w:rPr>
        <w:t>ได้แสดงเป็นรายการแยกต่างหากในงบแสดงฐานะการเงินรวม และงบกำไรขาดทุนและกำไรขาดทุนเบ็ดเสร็จอื่นรวม</w:t>
      </w:r>
    </w:p>
    <w:p w14:paraId="788626D9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br w:type="page"/>
      </w:r>
    </w:p>
    <w:p w14:paraId="0F629556" w14:textId="08605AD4" w:rsidR="00306B8C" w:rsidRPr="00DB5627" w:rsidRDefault="00DB5627" w:rsidP="00FB0F35">
      <w:pPr>
        <w:ind w:left="1987" w:hanging="720"/>
        <w:jc w:val="thaiDistribute"/>
        <w:rPr>
          <w:rFonts w:ascii="Angsana New" w:hAnsi="Angsana New" w:cs="Angsana New"/>
          <w:b/>
          <w:color w:val="000000" w:themeColor="text1"/>
          <w:spacing w:val="4"/>
          <w:lang w:val="en-US"/>
        </w:rPr>
      </w:pPr>
      <w:r w:rsidRPr="00DB5627">
        <w:rPr>
          <w:rFonts w:ascii="Angsana New" w:hAnsi="Angsana New" w:cs="Angsana New"/>
          <w:bCs/>
          <w:color w:val="000000" w:themeColor="text1"/>
          <w:lang w:val="en-US"/>
        </w:rPr>
        <w:lastRenderedPageBreak/>
        <w:t>2</w:t>
      </w:r>
      <w:r w:rsidR="00306B8C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306B8C" w:rsidRPr="00DB5627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bCs/>
          <w:color w:val="000000" w:themeColor="text1"/>
          <w:lang w:val="en-US"/>
        </w:rPr>
        <w:t>4</w:t>
      </w:r>
      <w:r w:rsidR="00306B8C" w:rsidRPr="00DB5627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306B8C" w:rsidRPr="00DB5627">
        <w:rPr>
          <w:rFonts w:ascii="Angsana New" w:hAnsi="Angsana New" w:cs="Angsana New"/>
          <w:b/>
          <w:color w:val="000000" w:themeColor="text1"/>
          <w:spacing w:val="4"/>
          <w:cs/>
          <w:lang w:val="en-US"/>
        </w:rPr>
        <w:t>ค่าความนิยม</w:t>
      </w:r>
    </w:p>
    <w:p w14:paraId="5407BC70" w14:textId="09F0AE22" w:rsidR="00306B8C" w:rsidRPr="00DB5627" w:rsidRDefault="00306B8C" w:rsidP="00686CD4">
      <w:pPr>
        <w:overflowPunct/>
        <w:autoSpaceDE/>
        <w:autoSpaceDN/>
        <w:adjustRightInd/>
        <w:spacing w:after="240"/>
        <w:ind w:left="1987"/>
        <w:jc w:val="thaiDistribute"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12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15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พฤษภาคม </w:t>
      </w:r>
      <w:r w:rsidR="00DB5627" w:rsidRPr="00DB5627">
        <w:rPr>
          <w:rFonts w:ascii="Angsana New" w:hAnsi="Angsana New" w:cs="Angsana New"/>
          <w:color w:val="000000" w:themeColor="text1"/>
          <w:spacing w:val="-10"/>
          <w:lang w:val="en-US"/>
        </w:rPr>
        <w:t>2556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 บริษัทได้ซื้อและรับโอนกิจการทั้งหมด (ทรัพย์สิน หนี้สิน สิทธิ หน้าที่</w:t>
      </w:r>
      <w:r w:rsidRPr="00DB5627">
        <w:rPr>
          <w:rFonts w:ascii="Angsana New" w:hAnsi="Angsana New" w:cs="Angsana New"/>
          <w:color w:val="000000" w:themeColor="text1"/>
          <w:spacing w:val="-2"/>
          <w:cs/>
        </w:rPr>
        <w:t xml:space="preserve"> และภาระผูกพัน) จากกลุ่มบริษัท แลนด์มาร์ค ดีเวลล็อปเม้นท์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2"/>
          <w:cs/>
        </w:rPr>
        <w:t>กรุ๊ป จำกัด (</w:t>
      </w:r>
      <w:r w:rsidRPr="00DB5627">
        <w:rPr>
          <w:rFonts w:ascii="Angsana New" w:hAnsi="Angsana New" w:cs="Angsana New"/>
          <w:color w:val="000000" w:themeColor="text1"/>
          <w:spacing w:val="2"/>
          <w:lang w:val="en-US"/>
        </w:rPr>
        <w:t>“LDG”)</w:t>
      </w:r>
      <w:r w:rsidRPr="00DB5627">
        <w:rPr>
          <w:rFonts w:ascii="Angsana New" w:hAnsi="Angsana New" w:cs="Angsana New"/>
          <w:color w:val="000000" w:themeColor="text1"/>
          <w:spacing w:val="2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ภายหลังการรวมกิจการและโอนกิจการทั้งหมดแล้ว บริษัท แลนด์มาร์ค </w:t>
      </w:r>
      <w:r w:rsidR="0078362B"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                         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ดีเวลล็อปเม้นท์ กรุ๊ป จำกัด ได้จดทะเบียนเลิกกิจการและได้ดำเนินการจดทะเบียนชำระบัญชี</w:t>
      </w:r>
      <w:r w:rsidR="004716BC" w:rsidRPr="00DB5627">
        <w:rPr>
          <w:rFonts w:ascii="Angsana New" w:hAnsi="Angsana New" w:cs="Angsana New"/>
          <w:color w:val="000000" w:themeColor="text1"/>
          <w:spacing w:val="-12"/>
          <w:cs/>
        </w:rPr>
        <w:br/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แล้ว</w:t>
      </w:r>
      <w:r w:rsidRPr="00DB5627">
        <w:rPr>
          <w:rFonts w:ascii="Angsana New" w:hAnsi="Angsana New" w:cs="Angsana New"/>
          <w:color w:val="000000" w:themeColor="text1"/>
          <w:cs/>
        </w:rPr>
        <w:t>ในวันเดียวกัน ทำให้ผู้ถือหุ้นกลุ่ม LDG เป็นผู้ถือหุ้นรายใหญ่ของบริษัท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ซึ่งถือหุ้นของบริษัท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เกินกว่าร้อยละ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50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ของทุนที่ออกและเรียกชำระแล้ว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และมีอำนาจ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ควบคุมบริษัท จึงถือเป็นการซื้อธุรกิจแบบย้อนกลับ (Reverse Takeover) ตามมาตรฐาน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การรายงาน</w:t>
      </w:r>
      <w:r w:rsidRPr="00DB5627">
        <w:rPr>
          <w:rFonts w:ascii="Angsana New" w:hAnsi="Angsana New" w:cs="Angsana New"/>
          <w:color w:val="000000" w:themeColor="text1"/>
          <w:spacing w:val="-2"/>
          <w:cs/>
        </w:rPr>
        <w:t xml:space="preserve">ทางการเงิน ฉบับที่ 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spacing w:val="-2"/>
          <w:cs/>
        </w:rPr>
        <w:t xml:space="preserve"> เรื่องการรวมธุรกิจ ซึ่งมีบริษัทเป็นบริษัทใหญ่ตามกฎหมายแต่เป็น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ผู้ถูกซื้อในทางบัญชี ทั้งนี้ ส่วนต่างของต้นทุนการรวมธุรกิจที่สูงกว่าส่วนได้เสียของผู้ถูกซื้อ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ทางบัญชีในมูลค่ายุติธรรมสุทธิแสดงเป็นค่าความนิยมจำนวน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614</w:t>
      </w:r>
      <w:r w:rsidR="005A3640" w:rsidRPr="00DB5627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38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D50C91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ล้าน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บาท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ในงบการเงินรวมของกลุ่มบริษัท</w:t>
      </w:r>
    </w:p>
    <w:p w14:paraId="3BA6A174" w14:textId="421184E8" w:rsidR="00E90275" w:rsidRPr="00DB5627" w:rsidRDefault="00DB5627" w:rsidP="00E90275">
      <w:pPr>
        <w:spacing w:after="120"/>
        <w:ind w:left="1094" w:right="-86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18468B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18468B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E90275" w:rsidRPr="00DB5627">
        <w:rPr>
          <w:rFonts w:ascii="Angsana New" w:hAnsi="Angsana New" w:cs="Angsana New"/>
          <w:color w:val="000000" w:themeColor="text1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E90275" w:rsidRPr="00DB5627">
        <w:rPr>
          <w:rFonts w:ascii="Angsana New" w:hAnsi="Angsana New" w:cs="Angsana New" w:hint="cs"/>
          <w:color w:val="000000" w:themeColor="text1"/>
          <w:cs/>
        </w:rPr>
        <w:t>ปี</w:t>
      </w:r>
      <w:r w:rsidR="00E90275" w:rsidRPr="00DB5627">
        <w:rPr>
          <w:rFonts w:ascii="Angsana New" w:hAnsi="Angsana New" w:cs="Angsana New"/>
          <w:color w:val="000000" w:themeColor="text1"/>
          <w:cs/>
        </w:rPr>
        <w:t>บัญชีปัจจุบัน</w:t>
      </w:r>
    </w:p>
    <w:p w14:paraId="028CC2F3" w14:textId="468CBF32" w:rsidR="00E90275" w:rsidRPr="00DB5627" w:rsidRDefault="00E90275" w:rsidP="00E90275">
      <w:pPr>
        <w:spacing w:before="120" w:after="240"/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ในระหว่าง</w:t>
      </w:r>
      <w:r w:rsidRPr="00DB5627">
        <w:rPr>
          <w:rFonts w:ascii="Angsana New" w:hAnsi="Angsana New" w:cs="Angsana New" w:hint="cs"/>
          <w:color w:val="000000" w:themeColor="text1"/>
          <w:cs/>
        </w:rPr>
        <w:t>ปี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มกราคม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D1F95A7" w14:textId="63FA0FC3" w:rsidR="000116E9" w:rsidRPr="00DB5627" w:rsidRDefault="00DB5627" w:rsidP="00E90275">
      <w:pPr>
        <w:spacing w:after="120"/>
        <w:ind w:left="108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5A3640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5A3640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E90275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0116E9" w:rsidRPr="00DB5627">
        <w:rPr>
          <w:rFonts w:ascii="Angsana New" w:hAnsi="Angsana New" w:cs="Angsana New"/>
          <w:color w:val="000000" w:themeColor="text1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FBD1C68" w14:textId="1722E1AE" w:rsidR="00E90275" w:rsidRPr="00DB5627" w:rsidRDefault="00E90275" w:rsidP="00686CD4">
      <w:pPr>
        <w:spacing w:before="120" w:after="120"/>
        <w:ind w:left="1080"/>
        <w:jc w:val="thaiDistribute"/>
        <w:rPr>
          <w:rFonts w:ascii="Angsana New" w:eastAsia="Times New Roman" w:hAnsi="Angsana New" w:cs="Angsana New"/>
          <w:color w:val="000000" w:themeColor="text1"/>
          <w:u w:val="single"/>
          <w:lang w:val="en-GB"/>
        </w:rPr>
      </w:pPr>
      <w:r w:rsidRPr="00DB5627">
        <w:rPr>
          <w:rFonts w:ascii="Angsana New" w:eastAsia="Times New Roman" w:hAnsi="Angsana New" w:cs="Angsana New" w:hint="cs"/>
          <w:color w:val="000000" w:themeColor="text1"/>
          <w:u w:val="single"/>
          <w:cs/>
          <w:lang w:val="en-GB"/>
        </w:rPr>
        <w:t>มาตรฐาน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>การรายงานทางการเงิน</w:t>
      </w:r>
      <w:r w:rsidRPr="00DB5627">
        <w:rPr>
          <w:rFonts w:ascii="Angsana New" w:eastAsia="Times New Roman" w:hAnsi="Angsana New" w:cs="Angsana New" w:hint="cs"/>
          <w:color w:val="000000" w:themeColor="text1"/>
          <w:u w:val="single"/>
          <w:cs/>
          <w:lang w:val="en-GB"/>
        </w:rPr>
        <w:t>ที่มีผล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DB5627" w:rsidRPr="00DB5627">
        <w:rPr>
          <w:rFonts w:ascii="Angsana New" w:eastAsia="Times New Roman" w:hAnsi="Angsana New" w:cs="Angsana New"/>
          <w:color w:val="000000" w:themeColor="text1"/>
          <w:u w:val="single"/>
          <w:lang w:val="en-US"/>
        </w:rPr>
        <w:t>1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 xml:space="preserve"> มกราคม </w:t>
      </w:r>
      <w:r w:rsidR="00DB5627" w:rsidRPr="00DB5627">
        <w:rPr>
          <w:rFonts w:ascii="Angsana New" w:eastAsia="Times New Roman" w:hAnsi="Angsana New" w:cs="Angsana New"/>
          <w:color w:val="000000" w:themeColor="text1"/>
          <w:u w:val="single"/>
          <w:lang w:val="en-US"/>
        </w:rPr>
        <w:t>2567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 xml:space="preserve"> เป็นต้นไป</w:t>
      </w:r>
    </w:p>
    <w:p w14:paraId="44F7B28C" w14:textId="77777777" w:rsidR="00E90275" w:rsidRPr="00DB5627" w:rsidRDefault="002B4A03" w:rsidP="00E90275">
      <w:pPr>
        <w:spacing w:before="120" w:after="240"/>
        <w:ind w:left="1080"/>
        <w:jc w:val="thaiDistribute"/>
        <w:rPr>
          <w:rFonts w:ascii="Angsana New" w:eastAsia="Times New Roman" w:hAnsi="Angsana New" w:cs="Angsana New"/>
          <w:color w:val="000000" w:themeColor="text1"/>
          <w:lang w:val="en-GB"/>
        </w:rPr>
      </w:pPr>
      <w:r w:rsidRPr="00DB5627">
        <w:rPr>
          <w:rFonts w:ascii="Angsana New" w:hAnsi="Angsana New" w:cs="Angsana New"/>
          <w:color w:val="000000" w:themeColor="text1"/>
          <w:cs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</w:t>
      </w:r>
      <w:r w:rsidR="00E90275" w:rsidRPr="00DB562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E90275"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E90275" w:rsidRPr="00DB5627">
        <w:rPr>
          <w:rFonts w:ascii="Angsana New" w:eastAsia="Times New Roman" w:hAnsi="Angsana New" w:cs="Angsana New" w:hint="cs"/>
          <w:color w:val="000000" w:themeColor="text1"/>
          <w:cs/>
          <w:lang w:val="en-GB"/>
        </w:rPr>
        <w:t>มีดังนี้</w:t>
      </w:r>
    </w:p>
    <w:p w14:paraId="428648B4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</w:pP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br w:type="page"/>
      </w:r>
    </w:p>
    <w:p w14:paraId="6D898CEF" w14:textId="4B7328EB" w:rsidR="00E90275" w:rsidRPr="00DB5627" w:rsidRDefault="00E90275" w:rsidP="00686CD4">
      <w:pPr>
        <w:tabs>
          <w:tab w:val="left" w:pos="990"/>
        </w:tabs>
        <w:spacing w:after="120"/>
        <w:ind w:left="110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</w:pP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lastRenderedPageBreak/>
        <w:t>มาตรฐานการบัญชี ฉบับที่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  <w:t xml:space="preserve"> </w:t>
      </w:r>
      <w:r w:rsidR="00DB5627" w:rsidRPr="00DB5627">
        <w:rPr>
          <w:rFonts w:ascii="Angsana New" w:eastAsia="Times New Roman" w:hAnsi="Angsana New" w:cs="Angsana New"/>
          <w:b/>
          <w:bCs/>
          <w:color w:val="000000" w:themeColor="text1"/>
          <w:lang w:val="en-US"/>
        </w:rPr>
        <w:t>1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t xml:space="preserve"> เรื่อง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  <w:t xml:space="preserve"> </w:t>
      </w:r>
      <w:r w:rsidRPr="00DB5627">
        <w:rPr>
          <w:rFonts w:ascii="Angsana New" w:eastAsia="Times New Roman" w:hAnsi="Angsana New" w:cs="Angsana New" w:hint="cs"/>
          <w:b/>
          <w:bCs/>
          <w:color w:val="000000" w:themeColor="text1"/>
          <w:cs/>
          <w:lang w:val="en-GB"/>
        </w:rPr>
        <w:t xml:space="preserve">การนำเสนองบการเงิน </w:t>
      </w:r>
    </w:p>
    <w:p w14:paraId="50F09220" w14:textId="22EAADA5" w:rsidR="00E90275" w:rsidRPr="00DB5627" w:rsidRDefault="00E90275" w:rsidP="00686CD4">
      <w:pPr>
        <w:tabs>
          <w:tab w:val="left" w:pos="990"/>
        </w:tabs>
        <w:spacing w:after="120"/>
        <w:ind w:left="1109"/>
        <w:jc w:val="thaiDistribute"/>
        <w:rPr>
          <w:rFonts w:ascii="Angsana New" w:hAnsi="Angsana New" w:cs="Angsana New"/>
          <w:color w:val="000000" w:themeColor="text1"/>
          <w:spacing w:val="-8"/>
          <w:cs/>
        </w:rPr>
      </w:pP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นโยบายการบัญชี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ที่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ส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ำ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คัญ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 xml:space="preserve">” เป็น 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“ข้อมูลนโยบายการบัญชีที่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มี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สาระสำคัญ” 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โดย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ข้อมูลนโยบายการบัญชี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จะ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มีสาระสำคัญ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 xml:space="preserve"> หาก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พิจารณาร่วมกับข้อมูลอื่นที่รวมอยู่ในงบการเงินของ</w:t>
      </w:r>
      <w:r w:rsidR="007A3448" w:rsidRPr="00DB5627">
        <w:rPr>
          <w:rFonts w:ascii="Angsana New" w:hAnsi="Angsana New" w:cs="Angsana New" w:hint="cs"/>
          <w:color w:val="000000" w:themeColor="text1"/>
          <w:spacing w:val="-8"/>
          <w:cs/>
        </w:rPr>
        <w:t>บริษัท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แล้ว 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ข้อมูลนั้น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3822C5A5" w14:textId="63AA2567" w:rsidR="00E90275" w:rsidRPr="00DB5627" w:rsidRDefault="00E90275" w:rsidP="00686CD4">
      <w:pPr>
        <w:tabs>
          <w:tab w:val="left" w:pos="990"/>
        </w:tabs>
        <w:spacing w:after="120"/>
        <w:ind w:left="110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</w:pP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t>มาตรฐานการบัญชี ฉบับที่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  <w:t xml:space="preserve"> </w:t>
      </w:r>
      <w:r w:rsidR="00DB5627" w:rsidRPr="00DB5627">
        <w:rPr>
          <w:rFonts w:ascii="Angsana New" w:eastAsia="Times New Roman" w:hAnsi="Angsana New" w:cs="Angsana New"/>
          <w:b/>
          <w:bCs/>
          <w:color w:val="000000" w:themeColor="text1"/>
          <w:lang w:val="en-US"/>
        </w:rPr>
        <w:t>8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t xml:space="preserve"> เรื่อง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  <w:t xml:space="preserve"> 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  <w:t xml:space="preserve"> </w:t>
      </w:r>
    </w:p>
    <w:p w14:paraId="290513A0" w14:textId="77777777" w:rsidR="00E90275" w:rsidRPr="00DB5627" w:rsidRDefault="00E90275" w:rsidP="00686CD4">
      <w:pPr>
        <w:tabs>
          <w:tab w:val="left" w:pos="990"/>
        </w:tabs>
        <w:spacing w:after="120"/>
        <w:ind w:left="1109"/>
        <w:jc w:val="thaiDistribute"/>
        <w:rPr>
          <w:rFonts w:ascii="Angsana New" w:hAnsi="Angsana New" w:cs="Angsana New"/>
          <w:color w:val="000000" w:themeColor="text1"/>
          <w:spacing w:val="-8"/>
          <w:cs/>
        </w:rPr>
      </w:pP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การปรับปรุงนี้เป็นการแก้ไข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คำนิยามของประมาณการทางบัญชี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ว่าเป็น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 “จำนวนที่เป็นตัวเงินใน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 xml:space="preserve">                    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งบการเงินที่เปลี่ยนไปตามความไม่แน่นอนของการวัดค่า”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 xml:space="preserve"> ได้</w:t>
      </w:r>
    </w:p>
    <w:p w14:paraId="65977512" w14:textId="2DF8506B" w:rsidR="00E90275" w:rsidRPr="00DB5627" w:rsidRDefault="00E90275" w:rsidP="00686CD4">
      <w:pPr>
        <w:tabs>
          <w:tab w:val="left" w:pos="990"/>
        </w:tabs>
        <w:spacing w:after="120"/>
        <w:ind w:left="1109"/>
        <w:jc w:val="thaiDistribute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</w:pP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t>มาตรฐานการบัญชี ฉบับที่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  <w:t xml:space="preserve"> </w:t>
      </w:r>
      <w:r w:rsidR="00DB5627" w:rsidRPr="00DB5627">
        <w:rPr>
          <w:rFonts w:ascii="Angsana New" w:eastAsia="Times New Roman" w:hAnsi="Angsana New" w:cs="Angsana New"/>
          <w:b/>
          <w:bCs/>
          <w:color w:val="000000" w:themeColor="text1"/>
          <w:lang w:val="en-US"/>
        </w:rPr>
        <w:t>12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cs/>
          <w:lang w:val="en-GB"/>
        </w:rPr>
        <w:t xml:space="preserve"> เรื่อง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lang w:val="en-GB"/>
        </w:rPr>
        <w:t xml:space="preserve"> </w:t>
      </w:r>
      <w:r w:rsidRPr="00DB5627">
        <w:rPr>
          <w:rFonts w:ascii="Angsana New" w:eastAsia="Times New Roman" w:hAnsi="Angsana New" w:cs="Angsana New" w:hint="cs"/>
          <w:b/>
          <w:bCs/>
          <w:color w:val="000000" w:themeColor="text1"/>
          <w:cs/>
          <w:lang w:val="en-GB"/>
        </w:rPr>
        <w:t xml:space="preserve">ภาษีเงินได้ </w:t>
      </w:r>
    </w:p>
    <w:p w14:paraId="7E73267A" w14:textId="18725627" w:rsidR="00E90275" w:rsidRDefault="00E90275" w:rsidP="00686CD4">
      <w:pPr>
        <w:tabs>
          <w:tab w:val="left" w:pos="990"/>
        </w:tabs>
        <w:spacing w:after="120"/>
        <w:ind w:left="1107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การปรับปรุงนี้เป็นการเพิ่มข้อ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กำหนดในการรับรู้ภาษีเงินได้รอ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การ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ตัดบัญชี ณ การรับรู้รายการเมื่อเริ่มแรก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 xml:space="preserve"> ซึ่ง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>สินทรัพย์สิทธิการใช้และหนี้สิน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สัญญาเช่า และภาระผูกพันจากการรื้อถอน</w:t>
      </w:r>
      <w:r w:rsidRPr="00DB5627">
        <w:rPr>
          <w:rFonts w:ascii="Angsana New" w:hAnsi="Angsana New" w:cs="Angsana New" w:hint="cs"/>
          <w:color w:val="000000" w:themeColor="text1"/>
          <w:spacing w:val="-8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การปรับปรุง</w:t>
      </w:r>
      <w:r w:rsidRPr="00DB5627">
        <w:rPr>
          <w:rFonts w:ascii="Angsana New" w:hAnsi="Angsana New" w:cs="Angsana New" w:hint="cs"/>
          <w:color w:val="000000" w:themeColor="text1"/>
          <w:cs/>
        </w:rPr>
        <w:t>ดังกล่าว</w:t>
      </w:r>
      <w:r w:rsidRPr="00DB5627">
        <w:rPr>
          <w:rFonts w:ascii="Angsana New" w:hAnsi="Angsana New" w:cs="Angsana New"/>
          <w:color w:val="000000" w:themeColor="text1"/>
          <w:cs/>
        </w:rPr>
        <w:t>มีผล</w:t>
      </w:r>
      <w:r w:rsidRPr="00DB5627">
        <w:rPr>
          <w:rFonts w:ascii="Angsana New" w:hAnsi="Angsana New" w:cs="Angsana New" w:hint="cs"/>
          <w:color w:val="000000" w:themeColor="text1"/>
          <w:cs/>
        </w:rPr>
        <w:t>บังคับใช้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</w:t>
      </w:r>
      <w:r w:rsidR="0099214E" w:rsidRPr="00DB5627">
        <w:rPr>
          <w:rFonts w:ascii="Angsana New" w:hAnsi="Angsana New" w:cs="Angsana New" w:hint="cs"/>
          <w:color w:val="000000" w:themeColor="text1"/>
          <w:cs/>
        </w:rPr>
        <w:t>บริษัท</w:t>
      </w:r>
      <w:r w:rsidRPr="00DB5627">
        <w:rPr>
          <w:rFonts w:ascii="Angsana New" w:hAnsi="Angsana New" w:cs="Angsana New"/>
          <w:color w:val="000000" w:themeColor="text1"/>
          <w:cs/>
        </w:rPr>
        <w:t>ต้องรับรู้สินทรัพย์ภาษีเงินได้รอการตัดบัญชี โดยรับรู้เท่ากับจำนวนที่เป็นไปได้ค่อนข้างแน่ว่า</w:t>
      </w:r>
      <w:r w:rsidR="0099214E" w:rsidRPr="00DB5627">
        <w:rPr>
          <w:rFonts w:ascii="Angsana New" w:hAnsi="Angsana New" w:cs="Angsana New" w:hint="cs"/>
          <w:color w:val="000000" w:themeColor="text1"/>
          <w:cs/>
        </w:rPr>
        <w:t>บริษัท</w:t>
      </w:r>
      <w:r w:rsidRPr="00DB5627">
        <w:rPr>
          <w:rFonts w:ascii="Angsana New" w:hAnsi="Angsana New" w:cs="Angsana New"/>
          <w:color w:val="000000" w:themeColor="text1"/>
          <w:cs/>
        </w:rPr>
        <w:t>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</w:t>
      </w:r>
      <w:r w:rsidR="00450D4D" w:rsidRPr="00DB5627">
        <w:rPr>
          <w:rFonts w:ascii="Angsana New" w:hAnsi="Angsana New" w:cs="Angsana New" w:hint="cs"/>
          <w:color w:val="000000" w:themeColor="text1"/>
          <w:cs/>
        </w:rPr>
        <w:t>แตก</w:t>
      </w:r>
      <w:r w:rsidRPr="00DB5627">
        <w:rPr>
          <w:rFonts w:ascii="Angsana New" w:hAnsi="Angsana New" w:cs="Angsana New"/>
          <w:color w:val="000000" w:themeColor="text1"/>
          <w:cs/>
        </w:rPr>
        <w:t>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DB5627">
        <w:rPr>
          <w:rFonts w:ascii="Angsana New" w:hAnsi="Angsana New" w:cs="Angsana New" w:hint="cs"/>
          <w:color w:val="000000" w:themeColor="text1"/>
          <w:cs/>
        </w:rPr>
        <w:t xml:space="preserve">รายการนั้น 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 </w:t>
      </w:r>
    </w:p>
    <w:p w14:paraId="3A45F7C0" w14:textId="2A46102F" w:rsidR="000A44C7" w:rsidRPr="0044423A" w:rsidRDefault="000A44C7" w:rsidP="00686CD4">
      <w:pPr>
        <w:tabs>
          <w:tab w:val="left" w:pos="990"/>
        </w:tabs>
        <w:spacing w:after="120"/>
        <w:ind w:left="1107"/>
        <w:jc w:val="thaiDistribute"/>
        <w:rPr>
          <w:rFonts w:ascii="Angsana New" w:hAnsi="Angsana New" w:cs="Angsana New"/>
          <w:color w:val="000000" w:themeColor="text1"/>
          <w:spacing w:val="-8"/>
          <w:lang w:val="en-US"/>
        </w:rPr>
      </w:pPr>
      <w:r w:rsidRPr="0044423A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44423A" w:rsidRPr="0044423A">
        <w:rPr>
          <w:rFonts w:ascii="Angsana New" w:hAnsi="Angsana New" w:cs="Angsana New"/>
          <w:color w:val="000000" w:themeColor="text1"/>
          <w:spacing w:val="-8"/>
          <w:lang w:val="en-US"/>
        </w:rPr>
        <w:t>-</w:t>
      </w:r>
      <w:r w:rsidRPr="0044423A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 กฎโมเดลเสาหลักที่สอง (</w:t>
      </w:r>
      <w:r w:rsidRPr="0044423A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Pillar Two Model) </w:t>
      </w:r>
      <w:r w:rsidRPr="0044423A">
        <w:rPr>
          <w:rFonts w:ascii="Angsana New" w:hAnsi="Angsana New" w:cs="Angsana New"/>
          <w:color w:val="000000" w:themeColor="text1"/>
          <w:spacing w:val="-8"/>
          <w:cs/>
          <w:lang w:val="en-US"/>
        </w:rPr>
        <w:t>โดยกำหนดให้</w:t>
      </w:r>
      <w:r w:rsidR="00D87E6F">
        <w:rPr>
          <w:rFonts w:ascii="Angsana New" w:hAnsi="Angsana New" w:cs="Angsana New" w:hint="cs"/>
          <w:color w:val="000000" w:themeColor="text1"/>
          <w:spacing w:val="-8"/>
          <w:cs/>
          <w:lang w:val="en-US"/>
        </w:rPr>
        <w:t>บริษัท</w:t>
      </w:r>
      <w:r w:rsidRPr="0044423A">
        <w:rPr>
          <w:rFonts w:ascii="Angsana New" w:hAnsi="Angsana New" w:cs="Angsana New"/>
          <w:color w:val="000000" w:themeColor="text1"/>
          <w:spacing w:val="-8"/>
          <w:cs/>
          <w:lang w:val="en-US"/>
        </w:rPr>
        <w:t>ต้องไม่รับรู้และไม่เปิดเผยข้อมูลเกี่ยวกับ</w:t>
      </w:r>
      <w:r w:rsidRPr="0024253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</w:t>
      </w:r>
      <w:r w:rsidRPr="0044423A">
        <w:rPr>
          <w:rFonts w:ascii="Angsana New" w:hAnsi="Angsana New" w:cs="Angsana New"/>
          <w:color w:val="000000" w:themeColor="text1"/>
          <w:spacing w:val="-8"/>
          <w:cs/>
          <w:lang w:val="en-US"/>
        </w:rPr>
        <w:t>หลักที่สอง (</w:t>
      </w:r>
      <w:r w:rsidRPr="0044423A">
        <w:rPr>
          <w:rFonts w:ascii="Angsana New" w:hAnsi="Angsana New" w:cs="Angsana New"/>
          <w:color w:val="000000" w:themeColor="text1"/>
          <w:spacing w:val="-8"/>
          <w:lang w:val="en-US"/>
        </w:rPr>
        <w:t>Pillar Two income tax)</w:t>
      </w:r>
    </w:p>
    <w:p w14:paraId="59EB8199" w14:textId="77777777" w:rsidR="00942CEC" w:rsidRDefault="00942CE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22980897" w14:textId="2B398D39" w:rsidR="00E90275" w:rsidRPr="00DB5627" w:rsidRDefault="00E90275" w:rsidP="00686CD4">
      <w:pPr>
        <w:spacing w:after="120"/>
        <w:ind w:left="1109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DB5627">
        <w:rPr>
          <w:rFonts w:ascii="Angsana New" w:hAnsi="Angsana New" w:cs="Angsana New" w:hint="cs"/>
          <w:color w:val="000000" w:themeColor="text1"/>
          <w:cs/>
        </w:rPr>
        <w:t xml:space="preserve">                </w:t>
      </w:r>
      <w:r w:rsidRPr="00DB5627">
        <w:rPr>
          <w:rFonts w:ascii="Angsana New" w:hAnsi="Angsana New" w:cs="Angsana New"/>
          <w:color w:val="000000" w:themeColor="text1"/>
          <w:cs/>
        </w:rPr>
        <w:t>งบการเงินของกลุ่มบริษัท</w:t>
      </w:r>
      <w:r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DB5627">
        <w:rPr>
          <w:rFonts w:ascii="Angsana New" w:hAnsi="Angsana New" w:cs="Angsana New" w:hint="cs"/>
          <w:color w:val="000000" w:themeColor="text1"/>
          <w:cs/>
        </w:rPr>
        <w:t>กลุ่ม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บริษัท</w:t>
      </w:r>
      <w:r w:rsidRPr="00DB5627">
        <w:rPr>
          <w:rFonts w:ascii="Angsana New" w:hAnsi="Angsana New" w:cs="Angsana New"/>
          <w:color w:val="000000" w:themeColor="text1"/>
          <w:cs/>
        </w:rPr>
        <w:t>ใน</w:t>
      </w:r>
      <w:r w:rsidR="00DC6EE4" w:rsidRPr="00DB5627">
        <w:rPr>
          <w:rFonts w:ascii="Angsana New" w:hAnsi="Angsana New" w:cs="Angsana New" w:hint="cs"/>
          <w:color w:val="000000" w:themeColor="text1"/>
          <w:cs/>
          <w:lang w:val="en-US"/>
        </w:rPr>
        <w:t>งวด</w:t>
      </w:r>
      <w:r w:rsidRPr="00DB5627">
        <w:rPr>
          <w:rFonts w:ascii="Angsana New" w:hAnsi="Angsana New" w:cs="Angsana New"/>
          <w:color w:val="000000" w:themeColor="text1"/>
          <w:cs/>
        </w:rPr>
        <w:t>ที่จะเริ่มถือปฏิบัติ</w:t>
      </w:r>
    </w:p>
    <w:p w14:paraId="3D8E3C7B" w14:textId="242BD8D6" w:rsidR="00E90275" w:rsidRPr="00DB5627" w:rsidRDefault="00E90275" w:rsidP="00E90275">
      <w:pPr>
        <w:tabs>
          <w:tab w:val="left" w:pos="990"/>
        </w:tabs>
        <w:spacing w:after="120"/>
        <w:ind w:left="1080"/>
        <w:jc w:val="thaiDistribute"/>
        <w:rPr>
          <w:rFonts w:ascii="Angsana New" w:eastAsia="Times New Roman" w:hAnsi="Angsana New" w:cs="Angsana New"/>
          <w:color w:val="000000" w:themeColor="text1"/>
          <w:u w:val="single"/>
          <w:lang w:val="en-GB"/>
        </w:rPr>
      </w:pPr>
      <w:r w:rsidRPr="00DB5627">
        <w:rPr>
          <w:rFonts w:ascii="Angsana New" w:eastAsia="Times New Roman" w:hAnsi="Angsana New" w:cs="Angsana New" w:hint="cs"/>
          <w:color w:val="000000" w:themeColor="text1"/>
          <w:u w:val="single"/>
          <w:cs/>
          <w:lang w:val="en-GB"/>
        </w:rPr>
        <w:t>มาตรฐาน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>การรายงานทางการเงิน</w:t>
      </w:r>
      <w:r w:rsidRPr="00DB5627">
        <w:rPr>
          <w:rFonts w:ascii="Angsana New" w:eastAsia="Times New Roman" w:hAnsi="Angsana New" w:cs="Angsana New" w:hint="cs"/>
          <w:color w:val="000000" w:themeColor="text1"/>
          <w:u w:val="single"/>
          <w:cs/>
          <w:lang w:val="en-GB"/>
        </w:rPr>
        <w:t>ที่มีผล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DB5627" w:rsidRPr="00DB5627">
        <w:rPr>
          <w:rFonts w:ascii="Angsana New" w:eastAsia="Times New Roman" w:hAnsi="Angsana New" w:cs="Angsana New"/>
          <w:color w:val="000000" w:themeColor="text1"/>
          <w:u w:val="single"/>
          <w:lang w:val="en-US"/>
        </w:rPr>
        <w:t>1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 xml:space="preserve"> มกราคม </w:t>
      </w:r>
      <w:r w:rsidR="00DB5627" w:rsidRPr="00DB5627">
        <w:rPr>
          <w:rFonts w:ascii="Angsana New" w:eastAsia="Times New Roman" w:hAnsi="Angsana New" w:cs="Angsana New"/>
          <w:color w:val="000000" w:themeColor="text1"/>
          <w:u w:val="single"/>
          <w:lang w:val="en-US"/>
        </w:rPr>
        <w:t>2568</w:t>
      </w:r>
      <w:r w:rsidRPr="00DB5627">
        <w:rPr>
          <w:rFonts w:ascii="Angsana New" w:eastAsia="Times New Roman" w:hAnsi="Angsana New" w:cs="Angsana New"/>
          <w:color w:val="000000" w:themeColor="text1"/>
          <w:u w:val="single"/>
          <w:cs/>
          <w:lang w:val="en-GB"/>
        </w:rPr>
        <w:t xml:space="preserve"> เป็นต้นไป</w:t>
      </w:r>
    </w:p>
    <w:p w14:paraId="14B31A4C" w14:textId="069340E9" w:rsidR="000116E9" w:rsidRPr="00DB5627" w:rsidRDefault="002B4A03" w:rsidP="00E90275">
      <w:pPr>
        <w:spacing w:after="360"/>
        <w:ind w:left="108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eastAsia="Times New Roman" w:hAnsi="Angsana New" w:cs="Angsana New"/>
          <w:color w:val="000000" w:themeColor="text1"/>
          <w:cs/>
          <w:lang w:val="en-GB"/>
        </w:rPr>
        <w:t xml:space="preserve">มาตรฐานการรายงานทางการเงินฉบับที่ </w:t>
      </w:r>
      <w:r w:rsidR="00DB5627" w:rsidRPr="00DB5627">
        <w:rPr>
          <w:rFonts w:ascii="Angsana New" w:eastAsia="Times New Roman" w:hAnsi="Angsana New" w:cs="Angsana New"/>
          <w:color w:val="000000" w:themeColor="text1"/>
          <w:lang w:val="en-US"/>
        </w:rPr>
        <w:t>17</w:t>
      </w:r>
      <w:r w:rsidRPr="00DB5627">
        <w:rPr>
          <w:rFonts w:ascii="Angsana New" w:eastAsia="Times New Roman" w:hAnsi="Angsana New" w:cs="Angsana New"/>
          <w:color w:val="000000" w:themeColor="text1"/>
          <w:cs/>
          <w:lang w:val="en-GB"/>
        </w:rPr>
        <w:t xml:space="preserve"> เรื่อง สัญญาประกันภัย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โดยใช้แทนมาตรฐานการรายงานทางการเงินฉบับที่ </w:t>
      </w:r>
      <w:r w:rsidR="00DB5627" w:rsidRPr="00DB5627">
        <w:rPr>
          <w:rFonts w:ascii="Angsana New" w:eastAsia="Times New Roman" w:hAnsi="Angsana New" w:cs="Angsana New"/>
          <w:color w:val="000000" w:themeColor="text1"/>
          <w:lang w:val="en-US"/>
        </w:rPr>
        <w:t>4</w:t>
      </w:r>
      <w:r w:rsidRPr="00DB5627">
        <w:rPr>
          <w:rFonts w:ascii="Angsana New" w:eastAsia="Times New Roman" w:hAnsi="Angsana New" w:cs="Angsana New"/>
          <w:color w:val="000000" w:themeColor="text1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</w:t>
      </w:r>
      <w:r w:rsidR="00E90275" w:rsidRPr="00DB5627">
        <w:rPr>
          <w:rFonts w:ascii="Angsana New" w:eastAsia="Times New Roman" w:hAnsi="Angsana New" w:cs="Angsana New" w:hint="cs"/>
          <w:color w:val="000000" w:themeColor="text1"/>
          <w:cs/>
        </w:rPr>
        <w:t>นี้</w:t>
      </w:r>
    </w:p>
    <w:p w14:paraId="36048065" w14:textId="560F4C0E" w:rsidR="005974A4" w:rsidRPr="00DB5627" w:rsidRDefault="00DB5627" w:rsidP="00312A6E">
      <w:pPr>
        <w:spacing w:before="360"/>
        <w:ind w:left="540" w:hanging="547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3</w:t>
      </w:r>
      <w:r w:rsidR="005974A4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3B3CC0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 xml:space="preserve"> </w:t>
      </w:r>
      <w:r w:rsidR="00D52C76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5974A4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นโยบายการบัญชีที่สำคัญ</w:t>
      </w:r>
    </w:p>
    <w:p w14:paraId="65BE71AA" w14:textId="39F65CC5" w:rsidR="006B6A19" w:rsidRPr="00DB5627" w:rsidRDefault="00DB5627" w:rsidP="00312A6E">
      <w:pPr>
        <w:ind w:left="1260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="006B6A19" w:rsidRPr="00DB5627">
        <w:rPr>
          <w:rFonts w:ascii="Angsana New" w:hAnsi="Angsana New" w:cs="Angsana New"/>
          <w:color w:val="000000" w:themeColor="text1"/>
          <w:cs/>
        </w:rPr>
        <w:t>รับรู้รายได้และค่าใช้จ่ายดังต่อไปนี้</w:t>
      </w:r>
    </w:p>
    <w:p w14:paraId="561B71D4" w14:textId="493D85C0" w:rsidR="00BB3417" w:rsidRPr="00DB5627" w:rsidRDefault="00DB5627" w:rsidP="00312A6E">
      <w:pPr>
        <w:spacing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B5627">
        <w:rPr>
          <w:rFonts w:ascii="Angsana New" w:hAnsi="Angsana New" w:cs="Angsana New"/>
          <w:color w:val="000000" w:themeColor="text1"/>
          <w:cs/>
        </w:rPr>
        <w:tab/>
      </w:r>
      <w:r w:rsidR="00BB3417" w:rsidRPr="00DB5627">
        <w:rPr>
          <w:rFonts w:ascii="Angsana New" w:hAnsi="Angsana New" w:cs="Angsana New"/>
          <w:color w:val="000000" w:themeColor="text1"/>
          <w:cs/>
        </w:rPr>
        <w:t>รายได้จากการขายหน่วยในอาคารชุดพักอาศัย</w:t>
      </w:r>
      <w:r w:rsidR="009D73B3" w:rsidRPr="00DB5627">
        <w:rPr>
          <w:rFonts w:ascii="Angsana New" w:hAnsi="Angsana New" w:cs="Angsana New"/>
          <w:color w:val="000000" w:themeColor="text1"/>
          <w:cs/>
        </w:rPr>
        <w:t>รับรู้</w:t>
      </w:r>
      <w:r w:rsidR="00BB3417" w:rsidRPr="00DB5627">
        <w:rPr>
          <w:rFonts w:ascii="Angsana New" w:hAnsi="Angsana New" w:cs="Angsana New"/>
          <w:color w:val="000000" w:themeColor="text1"/>
          <w:cs/>
        </w:rPr>
        <w:t>เป็นรายได้ทั้งจำนวนเมื่อการควบคุมหน่วยในอาคารชุดพักอาศัยถูกโอนให้แก่ลูกค้าแล้ว การวัดมูลค่าของรายได้จะพิจารณาจากข้อกำหนดในสัญญาที่ทำกับลูกค้า</w:t>
      </w:r>
    </w:p>
    <w:p w14:paraId="75EAC182" w14:textId="4E43A390" w:rsidR="006B6A19" w:rsidRPr="00DB5627" w:rsidRDefault="00DB5627" w:rsidP="00F92FB7">
      <w:pPr>
        <w:spacing w:before="240"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spacing w:val="-12"/>
          <w:cs/>
        </w:rPr>
        <w:t>รายได้ค่าเช่าจากอสังหาริมทรัพย์เพื่อการลงทุนรับรู้ในงบกำไรขาดทุนและกำไรขาดทุน</w:t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เบ็ดเสร็จอื่น</w:t>
      </w:r>
      <w:r w:rsidR="006B6A19" w:rsidRPr="00DB5627">
        <w:rPr>
          <w:rFonts w:ascii="Angsana New" w:hAnsi="Angsana New" w:cs="Angsana New"/>
          <w:color w:val="000000" w:themeColor="text1"/>
          <w:cs/>
        </w:rPr>
        <w:t>โดยวิธีเส้นตรงตลอดอายุสัญญาเช่า</w:t>
      </w:r>
    </w:p>
    <w:p w14:paraId="4A0E7CDB" w14:textId="5C997D8B" w:rsidR="00AF66CD" w:rsidRPr="00DB5627" w:rsidRDefault="00DB5627" w:rsidP="00F92FB7">
      <w:pPr>
        <w:spacing w:before="240"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AF66CD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B5627">
        <w:rPr>
          <w:rFonts w:ascii="Angsana New" w:hAnsi="Angsana New" w:cs="Angsana New"/>
          <w:color w:val="000000" w:themeColor="text1"/>
          <w:cs/>
        </w:rPr>
        <w:tab/>
      </w:r>
      <w:r w:rsidR="00AF66CD" w:rsidRPr="00DB5627">
        <w:rPr>
          <w:rFonts w:ascii="Angsana New" w:hAnsi="Angsana New" w:cs="Angsana New"/>
          <w:color w:val="000000" w:themeColor="text1"/>
          <w:spacing w:val="-10"/>
          <w:cs/>
        </w:rPr>
        <w:t>รายได้เงินปันผลบันทึกในงบกำไรขาดทุนและกำไรขาดทุน</w:t>
      </w:r>
      <w:r w:rsidR="00AF66CD" w:rsidRPr="00DB5627">
        <w:rPr>
          <w:rFonts w:ascii="Angsana New" w:hAnsi="Angsana New" w:cs="Angsana New"/>
          <w:color w:val="000000" w:themeColor="text1"/>
          <w:spacing w:val="-10"/>
          <w:cs/>
          <w:lang w:val="en-US"/>
        </w:rPr>
        <w:t>เบ็ดเสร็จอื่น</w:t>
      </w:r>
      <w:r w:rsidR="00AF66CD" w:rsidRPr="00DB5627">
        <w:rPr>
          <w:rFonts w:ascii="Angsana New" w:hAnsi="Angsana New" w:cs="Angsana New"/>
          <w:color w:val="000000" w:themeColor="text1"/>
          <w:spacing w:val="-10"/>
          <w:cs/>
        </w:rPr>
        <w:t>ในวันที่บริษัทมีสิทธิ</w:t>
      </w:r>
      <w:r w:rsidR="00AF66CD" w:rsidRPr="00DB5627">
        <w:rPr>
          <w:rFonts w:ascii="Angsana New" w:hAnsi="Angsana New" w:cs="Angsana New"/>
          <w:color w:val="000000" w:themeColor="text1"/>
          <w:spacing w:val="4"/>
          <w:cs/>
        </w:rPr>
        <w:t>ได้รับเงินปันผล ในกรณีเงินปันผลที่ได้รับจากหลักทรัพย์ในความต้องการของตลาด</w:t>
      </w:r>
      <w:r w:rsidR="00AF66CD" w:rsidRPr="00DB5627">
        <w:rPr>
          <w:rFonts w:ascii="Angsana New" w:hAnsi="Angsana New" w:cs="Angsana New"/>
          <w:color w:val="000000" w:themeColor="text1"/>
          <w:cs/>
        </w:rPr>
        <w:t>จะพิจารณาจากวันที่มีการประกาศสิทธิการรับปันผล</w:t>
      </w:r>
    </w:p>
    <w:p w14:paraId="28D8B54D" w14:textId="042009A5" w:rsidR="00483AB6" w:rsidRPr="00DB5627" w:rsidRDefault="00DB5627" w:rsidP="00483AB6">
      <w:pPr>
        <w:spacing w:before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AF66CD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AF66CD" w:rsidRPr="00DB5627">
        <w:rPr>
          <w:rFonts w:ascii="Angsana New" w:hAnsi="Angsana New" w:cs="Angsana New"/>
          <w:color w:val="000000" w:themeColor="text1"/>
          <w:cs/>
        </w:rPr>
        <w:tab/>
        <w:t>รายได้ค่านายหน้า รายได้ดอกเบี้ย รายได้อื่นและค่าใช้จ่ายบันทึกตามเกณฑ์คงค้าง</w:t>
      </w:r>
    </w:p>
    <w:p w14:paraId="029BF879" w14:textId="77777777" w:rsidR="00942CEC" w:rsidRDefault="00942CE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1CB0195A" w14:textId="10F42E2C" w:rsidR="00BB3417" w:rsidRPr="00DB5627" w:rsidRDefault="00DB5627" w:rsidP="00DB5627">
      <w:pPr>
        <w:spacing w:before="240"/>
        <w:ind w:left="1267" w:hanging="720"/>
        <w:jc w:val="thaiDistribute"/>
        <w:rPr>
          <w:rFonts w:ascii="Angsana New" w:eastAsia="Times New Roman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BB3417" w:rsidRPr="00DB5627">
        <w:rPr>
          <w:rFonts w:ascii="Angsana New" w:hAnsi="Angsana New" w:cs="Angsana New"/>
          <w:color w:val="000000" w:themeColor="text1"/>
          <w:cs/>
          <w:lang w:val="en-US"/>
        </w:rPr>
        <w:t>รายการ</w:t>
      </w:r>
      <w:r w:rsidR="00BB3417" w:rsidRPr="00DB5627">
        <w:rPr>
          <w:rFonts w:ascii="Angsana New" w:hAnsi="Angsana New" w:cs="Angsana New"/>
          <w:color w:val="000000" w:themeColor="text1"/>
          <w:cs/>
        </w:rPr>
        <w:t>ส่งเสริมการขายที่ระบุในสัญญาที่ทำกับลูกค้า</w:t>
      </w:r>
    </w:p>
    <w:p w14:paraId="2AC94506" w14:textId="77777777" w:rsidR="00BB3417" w:rsidRPr="00DB5627" w:rsidRDefault="00BB3417" w:rsidP="00DB5627">
      <w:pPr>
        <w:tabs>
          <w:tab w:val="left" w:pos="1260"/>
        </w:tabs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eastAsia="Times New Roman" w:hAnsi="Angsana New" w:cs="Angsana New"/>
          <w:color w:val="000000" w:themeColor="text1"/>
          <w:spacing w:val="-4"/>
          <w:cs/>
        </w:rPr>
        <w:t>กลุ่ม</w:t>
      </w:r>
      <w:r w:rsidRPr="00DB5627">
        <w:rPr>
          <w:rFonts w:ascii="Angsana New" w:hAnsi="Angsana New" w:cs="Angsana New"/>
          <w:color w:val="000000" w:themeColor="text1"/>
          <w:cs/>
        </w:rPr>
        <w:t>บริษัทและบริษัทมีการรับรู้รายการส่งเสริมการขายที่ระบุในสัญญาที่ทำกับลูกค้า โดยให้กับลูกค้าเมื่อมีการจดทะเบียนโอนหน่วยในอาคารชุดพักอาศัย ดังนี้</w:t>
      </w:r>
    </w:p>
    <w:p w14:paraId="0669BAEB" w14:textId="0FC0D3A4" w:rsidR="00BB3417" w:rsidRPr="00DB5627" w:rsidRDefault="00DB5627" w:rsidP="00312A6E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BB3417" w:rsidRPr="00DB5627">
        <w:rPr>
          <w:rFonts w:ascii="Angsana New" w:hAnsi="Angsana New" w:cs="Angsana New"/>
          <w:color w:val="000000" w:themeColor="text1"/>
          <w:cs/>
        </w:rPr>
        <w:tab/>
        <w:t xml:space="preserve">การให้สินค้า (ที่เป็นของแถม) เช่น เฟอร์นิเจอร์ เครื่องตกแต่ง </w:t>
      </w:r>
    </w:p>
    <w:p w14:paraId="04B328B3" w14:textId="0A6A096E" w:rsidR="00DB5627" w:rsidRPr="00925611" w:rsidRDefault="00BB3417" w:rsidP="00925611">
      <w:pPr>
        <w:ind w:left="2160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color w:val="000000" w:themeColor="text1"/>
          <w:cs/>
        </w:rPr>
        <w:t>กลุ่มบริษัทและบริษัทมีการให้สินค้ากับลูกค้าเมื่อลูกค้าจดทะเบียนโอนหน่วยในอาคารชุดพักอาศัย ผู้บริหารของกลุ่มบริษัทและบริษัทพิจารณาว่าสินค้าที่ให้เหล่านี้เป็นส่วนควบของหน่วยในอาคารชุดพักอาศัยซึ่งเป็นภาระหลักที่กลุ่มบริษัทและบริษัทต้องส่งมอบให้ลูกค้าตามสัญญา ดังนั้นกลุ่มบริษัทและบริษัทจึงบันทึกต้นทุนของรายการเหล่านี้เป็นส่วนหนึ่งของต้นทุนขายอาคารชุด</w:t>
      </w:r>
    </w:p>
    <w:p w14:paraId="76D1550D" w14:textId="275BE03E" w:rsidR="00BB3417" w:rsidRPr="00DB5627" w:rsidRDefault="00DB5627" w:rsidP="00FB0F35">
      <w:pPr>
        <w:spacing w:before="240"/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DB5627">
        <w:rPr>
          <w:rFonts w:ascii="Angsana New" w:hAnsi="Angsana New" w:cs="Angsana New"/>
          <w:color w:val="000000" w:themeColor="text1"/>
          <w:cs/>
        </w:rPr>
        <w:tab/>
        <w:t>สิ่งตอบแทนที่จ่ายให้ลูกค้า</w:t>
      </w:r>
    </w:p>
    <w:p w14:paraId="57B8CCE1" w14:textId="77777777" w:rsidR="003364B7" w:rsidRPr="00DB5627" w:rsidRDefault="00BB3417" w:rsidP="00DB5627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กลุ่มบริษัทและบริษัทมีการจ่ายค่าธรรมเนียมการจดทะเบียนโอนหน่วยในอาคารชุดพักอาศัยหรือจ่ายค่าใช้จ่ายส่วนกลางนิติบุคคลของโครงการอาคารชุดพักอาศัย โดยจ่ายแทนลูกค้าเมื่อลูกค้าจดทะเบียนโอนบ้านหรือหน่วยในอาคารชุดพักอาศัย ผู้บริหารของกลุ่มบริษัทและบริษัทพิจารณาว่ารายการเหล่านี้เป็นสิ่งตอบแทนที่จ่ายให้ลูกค้า 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>ดังนั้นกลุ่มบริษัทและบริษัทจึงบันทึกรายการดังกล่าวเป็นส่วนหักจากมูลค่ารายได้</w:t>
      </w:r>
      <w:r w:rsidRPr="00DB5627">
        <w:rPr>
          <w:rFonts w:ascii="Angsana New" w:hAnsi="Angsana New" w:cs="Angsana New"/>
          <w:color w:val="000000" w:themeColor="text1"/>
          <w:cs/>
        </w:rPr>
        <w:t>จากการขายอาคารชุด</w:t>
      </w:r>
    </w:p>
    <w:p w14:paraId="6798C900" w14:textId="35074BFF" w:rsidR="00DE0241" w:rsidRPr="00DB5627" w:rsidRDefault="00DB5627" w:rsidP="001634A2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14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B5627">
        <w:rPr>
          <w:rFonts w:ascii="Angsana New" w:hAnsi="Angsana New" w:cs="Angsana New"/>
          <w:color w:val="000000" w:themeColor="text1"/>
          <w:spacing w:val="-14"/>
          <w:cs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ต้นทุนขายหน่วยในอาคารชุดพักอาศัย</w:t>
      </w:r>
      <w:r w:rsidR="006B6A19" w:rsidRPr="00DB5627">
        <w:rPr>
          <w:rFonts w:ascii="Angsana New" w:hAnsi="Angsana New" w:cs="Angsana New"/>
          <w:color w:val="000000" w:themeColor="text1"/>
          <w:spacing w:val="-14"/>
          <w:cs/>
        </w:rPr>
        <w:t xml:space="preserve"> </w:t>
      </w:r>
    </w:p>
    <w:p w14:paraId="6B63E91A" w14:textId="77777777" w:rsidR="006B6A19" w:rsidRPr="00DB5627" w:rsidRDefault="006B6A19" w:rsidP="00DB5627">
      <w:pPr>
        <w:spacing w:after="240"/>
        <w:ind w:left="12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14"/>
          <w:cs/>
        </w:rPr>
        <w:t>บริษัทได้ทำการแบ่งสรรต้นทุนการพัฒนาทั้งหมดที่คาดว่าจะเกิด (โดยคำนึงถึงต้นทุนที่เกิดขึ้นจริงด้วย)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ให้กับหน่วยในอาคารชุดพักอาศัยที่ขายได้ตามเกณฑ์พื้นที่ขายแล</w:t>
      </w:r>
      <w:r w:rsidR="00BA3A1B" w:rsidRPr="00DB5627">
        <w:rPr>
          <w:rFonts w:ascii="Angsana New" w:hAnsi="Angsana New" w:cs="Angsana New"/>
          <w:color w:val="000000" w:themeColor="text1"/>
          <w:spacing w:val="-6"/>
          <w:cs/>
        </w:rPr>
        <w:t>ะพิจารณาประกอบกับราคาขาย</w:t>
      </w:r>
      <w:r w:rsidR="00BA3A1B" w:rsidRPr="00DB5627">
        <w:rPr>
          <w:rFonts w:ascii="Angsana New" w:hAnsi="Angsana New" w:cs="Angsana New"/>
          <w:color w:val="000000" w:themeColor="text1"/>
          <w:cs/>
        </w:rPr>
        <w:t xml:space="preserve"> แล้ว</w:t>
      </w:r>
      <w:r w:rsidRPr="00DB5627">
        <w:rPr>
          <w:rFonts w:ascii="Angsana New" w:hAnsi="Angsana New" w:cs="Angsana New"/>
          <w:color w:val="000000" w:themeColor="text1"/>
          <w:cs/>
        </w:rPr>
        <w:t>รับรู้เป็นต้นทุนขายในงบกำไรขาดทุนและกำไรขาดทุน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เบ็ดเสร็จอื่น</w:t>
      </w:r>
    </w:p>
    <w:p w14:paraId="72F27E0F" w14:textId="77777777" w:rsidR="006B6A19" w:rsidRPr="00DB5627" w:rsidRDefault="006B6A19" w:rsidP="00DB5627">
      <w:pPr>
        <w:spacing w:after="24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ค่าใช้จ่ายที่เกี่ยวข้องกั</w:t>
      </w:r>
      <w:r w:rsidR="008B7B57" w:rsidRPr="00DB5627">
        <w:rPr>
          <w:rFonts w:ascii="Angsana New" w:hAnsi="Angsana New" w:cs="Angsana New"/>
          <w:color w:val="000000" w:themeColor="text1"/>
          <w:cs/>
        </w:rPr>
        <w:t>บการขาย เช่น ค่าภาษีธุรกิจเฉพาะและ</w:t>
      </w:r>
      <w:r w:rsidRPr="00DB5627">
        <w:rPr>
          <w:rFonts w:ascii="Angsana New" w:hAnsi="Angsana New" w:cs="Angsana New"/>
          <w:color w:val="000000" w:themeColor="text1"/>
          <w:cs/>
        </w:rPr>
        <w:t>ค่าธรรมเนียมในการโอนกรรมสิทธิ์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>บันทึกเป็นค่าใช้จ่ายเมื่อมีการขาย</w:t>
      </w:r>
    </w:p>
    <w:p w14:paraId="5BDAE9C7" w14:textId="1EA73BF4" w:rsidR="00AF66CD" w:rsidRPr="00DB5627" w:rsidRDefault="00DB5627" w:rsidP="00AF66C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AF66CD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AF66CD" w:rsidRPr="00DB5627">
        <w:rPr>
          <w:rFonts w:ascii="Angsana New" w:hAnsi="Angsana New" w:cs="Angsana New"/>
          <w:color w:val="000000" w:themeColor="text1"/>
          <w:cs/>
        </w:rPr>
        <w:t>เงินสดและรายการเทียบเท่าเงินสด</w:t>
      </w:r>
    </w:p>
    <w:p w14:paraId="78475985" w14:textId="73902D00" w:rsidR="00AF66CD" w:rsidRPr="00DB5627" w:rsidRDefault="00AF66CD" w:rsidP="00AF66CD">
      <w:pPr>
        <w:ind w:left="1267" w:hanging="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>เงินสดและรายการเทียบเท่าเงินสด ได้แก่ เงินสดในมือและเงินฝากธนาคารไม่รวมเงินฝากธนาคาร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ซึ่งมีกำหนดคืนเกินกว่า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เดือน และเงินฝากธนาคารที่มีภาระผูกพัน</w:t>
      </w:r>
    </w:p>
    <w:p w14:paraId="64424889" w14:textId="49F7F063" w:rsidR="00AF66CD" w:rsidRPr="00DB5627" w:rsidRDefault="00DB5627" w:rsidP="00DB5627">
      <w:pPr>
        <w:spacing w:before="240"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5</w:t>
      </w:r>
      <w:r w:rsidR="00AF66CD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AF66CD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ลูกหนี้การค้า </w:t>
      </w:r>
    </w:p>
    <w:p w14:paraId="5DE5AE79" w14:textId="77777777" w:rsidR="00AF66CD" w:rsidRPr="00DB5627" w:rsidRDefault="00AF66CD" w:rsidP="00DB5627">
      <w:pPr>
        <w:spacing w:after="240"/>
        <w:ind w:left="1267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>ลูกหนี้การค้าและลูกหนี้อื่น แสดงในราคาตามใบแจ้งหนี้หักค่าเผื่อผลขาดทุนด้านเครดิตที่คาดว่าจะเกิดขึ้น</w:t>
      </w:r>
    </w:p>
    <w:p w14:paraId="68157E0D" w14:textId="363AD029" w:rsidR="00942CEC" w:rsidRDefault="00AF66CD" w:rsidP="00942CEC">
      <w:pPr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cs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10</w:t>
      </w:r>
      <w:r w:rsidR="00942CE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2C5D4691" w14:textId="6FE9F9DE" w:rsidR="006B6A19" w:rsidRPr="00DB5627" w:rsidRDefault="00DB5627" w:rsidP="00942CEC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6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spacing w:val="-8"/>
          <w:cs/>
        </w:rPr>
        <w:t>ที่ดิน</w:t>
      </w:r>
      <w:r w:rsidR="006B6A19" w:rsidRPr="00DB5627">
        <w:rPr>
          <w:rFonts w:ascii="Angsana New" w:hAnsi="Angsana New" w:cs="Angsana New"/>
          <w:color w:val="000000" w:themeColor="text1"/>
          <w:cs/>
        </w:rPr>
        <w:t>และต้นทุนโครงการระหว่างก่อสร้างและสาธารณูปโภค</w:t>
      </w:r>
    </w:p>
    <w:p w14:paraId="1168EF69" w14:textId="77777777" w:rsidR="00A51971" w:rsidRPr="00DB5627" w:rsidRDefault="006B6A19" w:rsidP="00DB020B">
      <w:pPr>
        <w:pStyle w:val="ListParagraph"/>
        <w:adjustRightInd w:val="0"/>
        <w:snapToGrid w:val="0"/>
        <w:spacing w:after="160" w:line="240" w:lineRule="auto"/>
        <w:ind w:left="12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ที่ดินและต้นทุนโครงการระหว่างก่อสร้างและสาธารณูปโภคแสดงในราคาทุนของ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แต่ละ</w:t>
      </w:r>
      <w:r w:rsidRPr="00DB5627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โครงการหรือมูลค่าสุทธิที่คาดว่าจะได้รับแล้วแต่อย่างใดจะต่ำกว่า ราคาทุนประกอบด้วยที่ดิน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ค่าพัฒนาที่ดิน ค่าก่อสร้างอาคารชุด ค่าใช้จ่าย</w:t>
      </w:r>
      <w:r w:rsidR="004A4A15"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ที่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เกี่ยวข้องโดยตรงกับโครงการและต้นทุนการกู้ยืมที่เกี่ยวข้อง ซึ่งจะหยุดบันทึกต้นทุนการกู้ยืมเข้ามาเป็นต้นทุนเมื่อพร้อมที่จะขายหรือโครงการหยุดพัฒนา</w:t>
      </w:r>
    </w:p>
    <w:p w14:paraId="01B5549B" w14:textId="2CBD7C4A" w:rsidR="00A91E1C" w:rsidRPr="00DB5627" w:rsidRDefault="00DB5627" w:rsidP="00A91E1C">
      <w:pPr>
        <w:ind w:left="1267" w:hanging="720"/>
        <w:jc w:val="thaiDistribute"/>
        <w:rPr>
          <w:rFonts w:ascii="Angsana New" w:eastAsia="Times New Roman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 w:hint="cs"/>
          <w:color w:val="000000" w:themeColor="text1"/>
          <w:lang w:val="en-US"/>
        </w:rPr>
        <w:t>3</w:t>
      </w:r>
      <w:r w:rsidR="00A91E1C" w:rsidRPr="00DB5627">
        <w:rPr>
          <w:rFonts w:ascii="Angsana New" w:hAnsi="Angsana New" w:cs="Angsana New" w:hint="cs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7</w:t>
      </w:r>
      <w:r w:rsidR="00A91E1C" w:rsidRPr="00DB5627">
        <w:rPr>
          <w:rFonts w:ascii="Angsana New" w:hAnsi="Angsana New" w:cs="Angsana New"/>
          <w:color w:val="000000" w:themeColor="text1"/>
          <w:cs/>
        </w:rPr>
        <w:tab/>
        <w:t>ต้นทุนของสัญญา</w:t>
      </w:r>
    </w:p>
    <w:p w14:paraId="247B8066" w14:textId="77777777" w:rsidR="00483AB6" w:rsidRPr="00DB5627" w:rsidRDefault="00A91E1C" w:rsidP="00107F8D">
      <w:pPr>
        <w:spacing w:after="240"/>
        <w:ind w:left="1267" w:hanging="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eastAsia="Times New Roman" w:hAnsi="Angsana New" w:cs="Angsana New"/>
          <w:color w:val="000000" w:themeColor="text1"/>
          <w:spacing w:val="-4"/>
          <w:cs/>
        </w:rPr>
        <w:t>กลุ่มบริษัทและบริษัทบันทึกต้นทุนในการได้มาซึ่งสัญญาที่ทำกับลูกค้า เช่นค่านายหน้าในการขาย</w:t>
      </w:r>
      <w:r w:rsidRPr="00DB5627">
        <w:rPr>
          <w:rFonts w:ascii="Angsana New" w:eastAsia="Times New Roman" w:hAnsi="Angsana New" w:cs="Angsana New"/>
          <w:color w:val="000000" w:themeColor="text1"/>
          <w:cs/>
        </w:rPr>
        <w:t xml:space="preserve"> และ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ค่าใช้จ่าย</w:t>
      </w:r>
      <w:r w:rsidRPr="00DB5627">
        <w:rPr>
          <w:rFonts w:ascii="Angsana New" w:eastAsia="Times New Roman" w:hAnsi="Angsana New" w:cs="Angsana New"/>
          <w:color w:val="000000" w:themeColor="text1"/>
          <w:cs/>
        </w:rPr>
        <w:t>อื่นๆ ในลักษณะเดียวกันเป็นสินทรัพย์และตัดเป็นค่าใช้จ่ายอย่างเป็นระบบ</w:t>
      </w:r>
      <w:r w:rsidRPr="00DB5627">
        <w:rPr>
          <w:rFonts w:ascii="Angsana New" w:eastAsia="Times New Roman" w:hAnsi="Angsana New" w:cs="Angsana New"/>
          <w:color w:val="000000" w:themeColor="text1"/>
          <w:spacing w:val="4"/>
          <w:cs/>
        </w:rPr>
        <w:t>และ</w:t>
      </w:r>
      <w:r w:rsidRPr="00DB5627">
        <w:rPr>
          <w:rFonts w:ascii="Angsana New" w:eastAsia="Times New Roman" w:hAnsi="Angsana New" w:cs="Angsana New"/>
          <w:color w:val="000000" w:themeColor="text1"/>
          <w:spacing w:val="-4"/>
          <w:cs/>
        </w:rPr>
        <w:t>สอดคล้องกับรูปแบบการรับรู้รายได้ตามสัญญา และจะบันทึกค่าเผื่อผลขาดทุนจากการด้อยค่า</w:t>
      </w:r>
      <w:r w:rsidRPr="00DB5627">
        <w:rPr>
          <w:rFonts w:ascii="Angsana New" w:eastAsia="Times New Roman" w:hAnsi="Angsana New" w:cs="Angsana New"/>
          <w:color w:val="000000" w:themeColor="text1"/>
          <w:cs/>
        </w:rPr>
        <w:t xml:space="preserve">  ของสินทรัพย์ เมื่อมูลค่าตามบัญชีของสินทรัพย์สูงกว่าสิ่งตอบแทนที่จะได้รับหักด้วยต้นทุน              </w:t>
      </w:r>
      <w:r w:rsidRPr="00DB5627">
        <w:rPr>
          <w:rFonts w:ascii="Angsana New" w:hAnsi="Angsana New" w:cs="Angsana New"/>
          <w:color w:val="000000" w:themeColor="text1"/>
          <w:cs/>
        </w:rPr>
        <w:t>ค่าใช้จ่ายในงวดที่เกิดรายการ</w:t>
      </w:r>
    </w:p>
    <w:p w14:paraId="30F9847A" w14:textId="0D10D84B" w:rsidR="00A91E1C" w:rsidRPr="00DB5627" w:rsidRDefault="00DB5627" w:rsidP="00483AB6">
      <w:pPr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A91E1C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8</w:t>
      </w:r>
      <w:r w:rsidR="00483AB6" w:rsidRPr="00DB5627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A91E1C" w:rsidRPr="00DB5627">
        <w:rPr>
          <w:rFonts w:ascii="Angsana New" w:hAnsi="Angsana New" w:cs="Angsana New"/>
          <w:color w:val="000000" w:themeColor="text1"/>
          <w:cs/>
          <w:lang w:val="en-US"/>
        </w:rPr>
        <w:t>ต้นทุนการกู้ยืม</w:t>
      </w:r>
    </w:p>
    <w:p w14:paraId="6F5C085F" w14:textId="77777777" w:rsidR="00A91E1C" w:rsidRPr="00DB5627" w:rsidRDefault="00A91E1C" w:rsidP="00AF66CD">
      <w:pPr>
        <w:ind w:left="1260"/>
        <w:jc w:val="thaiDistribute"/>
        <w:rPr>
          <w:rFonts w:ascii="Angsana New" w:hAnsi="Angsana New" w:cs="Angsana New"/>
          <w:color w:val="000000" w:themeColor="text1"/>
          <w:sz w:val="22"/>
          <w:szCs w:val="22"/>
          <w:cs/>
        </w:rPr>
      </w:pPr>
      <w:r w:rsidRPr="00DB5627">
        <w:rPr>
          <w:rFonts w:ascii="Angsana New" w:hAnsi="Angsana New" w:cs="Angsana New"/>
          <w:color w:val="000000" w:themeColor="text1"/>
          <w:spacing w:val="-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Pr="00DB5627">
        <w:rPr>
          <w:rFonts w:ascii="Angsana New" w:hAnsi="Angsana New" w:cs="Angsana New"/>
          <w:color w:val="000000" w:themeColor="text1"/>
          <w:cs/>
        </w:rPr>
        <w:t>ในการแปลงสภาพให้พร้อมใช้หรือขาย ได้ถูกนำไปรวมเป็นราคาทุนของ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สินทรัพย์จนกว่าสินทรัพย์นั้นจะอยู่ในสภาพพร้อมที่จะใช้ได้ตามประสงค์ ส่วนต้นทุน</w:t>
      </w:r>
      <w:r w:rsidRPr="00DB5627">
        <w:rPr>
          <w:rFonts w:ascii="Angsana New" w:hAnsi="Angsana New" w:cs="Angsana New"/>
          <w:color w:val="000000" w:themeColor="text1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ต้นทุนการกู้ยืมประกอบด้วยดอกเบี้ยและต้นทุนอื่นที่เกิดขึ้นที่เกี่ยวเนื่องจากการกู้ยืมนั้น</w:t>
      </w:r>
    </w:p>
    <w:p w14:paraId="38BA0C5D" w14:textId="41075D85" w:rsidR="00254B53" w:rsidRPr="00DB5627" w:rsidRDefault="00DB5627" w:rsidP="00DB020B">
      <w:pPr>
        <w:spacing w:before="240"/>
        <w:ind w:left="1267" w:hanging="72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DB5627">
        <w:rPr>
          <w:rFonts w:ascii="Angsana New" w:hAnsi="Angsana New" w:cs="Angsana New"/>
          <w:color w:val="000000" w:themeColor="text1"/>
          <w:cs/>
          <w:lang w:val="en-US"/>
        </w:rPr>
        <w:t>เครื่องมือทางการเงิน</w:t>
      </w:r>
    </w:p>
    <w:p w14:paraId="54791C55" w14:textId="77777777" w:rsidR="00254B53" w:rsidRPr="00DB5627" w:rsidRDefault="00254B53" w:rsidP="00DB5627">
      <w:pPr>
        <w:spacing w:after="24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4540CCD5" w14:textId="77777777" w:rsidR="00254B53" w:rsidRDefault="00254B53" w:rsidP="00DB020B">
      <w:pPr>
        <w:spacing w:after="120"/>
        <w:ind w:left="1260"/>
        <w:jc w:val="thaiDistribute"/>
        <w:rPr>
          <w:rFonts w:ascii="Angsana New" w:hAnsi="Angsana New" w:cs="Angsana New"/>
          <w:color w:val="000000" w:themeColor="text1"/>
          <w:spacing w:val="-8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เพิ่ม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09DBA63" w14:textId="77777777" w:rsidR="00942CEC" w:rsidRDefault="00942CE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pacing w:val="-8"/>
          <w:lang w:val="en-US"/>
        </w:rPr>
      </w:pPr>
      <w:r>
        <w:rPr>
          <w:rFonts w:ascii="Angsana New" w:hAnsi="Angsana New" w:cs="Angsana New"/>
          <w:color w:val="000000" w:themeColor="text1"/>
          <w:spacing w:val="-8"/>
          <w:lang w:val="en-US"/>
        </w:rPr>
        <w:br w:type="page"/>
      </w:r>
    </w:p>
    <w:p w14:paraId="61FEED0E" w14:textId="538E2E94" w:rsidR="00254B53" w:rsidRPr="00DB5627" w:rsidRDefault="00DB5627" w:rsidP="00DB5627">
      <w:pPr>
        <w:ind w:left="2160" w:hanging="893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</w:t>
      </w:r>
    </w:p>
    <w:p w14:paraId="0BD91E96" w14:textId="77777777" w:rsidR="00254B53" w:rsidRPr="00DB5627" w:rsidRDefault="00254B53" w:rsidP="00DB020B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3771492" w14:textId="77777777" w:rsidR="00254B53" w:rsidRPr="00DB5627" w:rsidRDefault="00254B53" w:rsidP="00DB020B">
      <w:pPr>
        <w:spacing w:before="120" w:after="120"/>
        <w:ind w:left="2160"/>
        <w:jc w:val="thaiDistribute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DB5627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การจัดประเภทรายการของสินทรัพย์ทางการเงิน</w:t>
      </w:r>
    </w:p>
    <w:p w14:paraId="2A5CE1BC" w14:textId="77777777" w:rsidR="00254B53" w:rsidRPr="00DB5627" w:rsidRDefault="00254B53" w:rsidP="00DB020B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484CA1B8" w14:textId="2CE7F35D" w:rsidR="00DB5627" w:rsidRPr="00DB5627" w:rsidRDefault="00254B53" w:rsidP="005F66B8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06F1686" w14:textId="206925F1" w:rsidR="00686CD4" w:rsidRPr="00DB5627" w:rsidRDefault="00AF66CD" w:rsidP="00B70374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6D9B1F1E" w14:textId="77777777" w:rsidR="00254B53" w:rsidRPr="00DB5627" w:rsidRDefault="00254B53" w:rsidP="00D21DE0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7305A8D9" w14:textId="5D7204F6" w:rsidR="00254B53" w:rsidRPr="00DB5627" w:rsidRDefault="00254B53" w:rsidP="005F66B8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="00CE2EBC" w:rsidRPr="00DB562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E2EBC" w:rsidRPr="00DB56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</w:p>
    <w:p w14:paraId="3B2B7CDA" w14:textId="77777777" w:rsidR="00254B53" w:rsidRPr="00DB5627" w:rsidRDefault="00254B53" w:rsidP="00686CD4">
      <w:pPr>
        <w:pStyle w:val="ListParagraph"/>
        <w:numPr>
          <w:ilvl w:val="0"/>
          <w:numId w:val="21"/>
        </w:numPr>
        <w:spacing w:after="120" w:line="240" w:lineRule="auto"/>
        <w:ind w:left="252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0E617FF4" w14:textId="77777777" w:rsidR="00254B53" w:rsidRPr="00DB5627" w:rsidRDefault="00254B53" w:rsidP="00686CD4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eastAsia="Wingdings" w:hAnsi="Angsana New" w:cs="Angsana New"/>
          <w:color w:val="000000" w:themeColor="text1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ขาดทุน</w:t>
      </w:r>
    </w:p>
    <w:p w14:paraId="4D76756D" w14:textId="77777777" w:rsidR="00254B53" w:rsidRPr="00DB5627" w:rsidRDefault="00254B53" w:rsidP="00686CD4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5483C2DE" w14:textId="77777777" w:rsidR="00254B53" w:rsidRPr="00DB5627" w:rsidRDefault="00254B53" w:rsidP="00686CD4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  <w:r w:rsidRPr="00DB562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5DD7AA8B" w14:textId="77777777" w:rsidR="00254B53" w:rsidRPr="00DB5627" w:rsidRDefault="00254B53" w:rsidP="00686CD4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</w:t>
      </w:r>
    </w:p>
    <w:p w14:paraId="35B685EA" w14:textId="77777777" w:rsidR="00254B53" w:rsidRPr="00DB5627" w:rsidRDefault="00254B53" w:rsidP="00686CD4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Pr="00DB5627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</w:t>
      </w:r>
    </w:p>
    <w:p w14:paraId="4E7B1146" w14:textId="77777777" w:rsidR="00942CEC" w:rsidRDefault="00942CEC">
      <w:pPr>
        <w:overflowPunct/>
        <w:autoSpaceDE/>
        <w:autoSpaceDN/>
        <w:adjustRightInd/>
        <w:textAlignment w:val="auto"/>
        <w:rPr>
          <w:rFonts w:ascii="Angsana New" w:eastAsia="Cambria Math" w:hAnsi="Angsana New" w:cs="Angsana New"/>
          <w:color w:val="000000" w:themeColor="text1"/>
          <w:cs/>
          <w:lang w:val="en-US"/>
        </w:rPr>
      </w:pPr>
      <w:r>
        <w:rPr>
          <w:rFonts w:ascii="Angsana New" w:hAnsi="Angsana New" w:cs="Angsana New"/>
          <w:color w:val="000000" w:themeColor="text1"/>
          <w:cs/>
        </w:rPr>
        <w:br w:type="page"/>
      </w:r>
    </w:p>
    <w:p w14:paraId="363C3FAB" w14:textId="0E041A8B" w:rsidR="00254B53" w:rsidRPr="00DB5627" w:rsidRDefault="00254B53" w:rsidP="00686CD4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รายการ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ดังกล่าววัดมูลค่าภายหลังด้วยมูลค่ายุติธรรมกับกำไรและขาดทุนที่เกิดจากการ</w:t>
      </w:r>
      <w:r w:rsidRPr="00DB5627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0635EE9" w14:textId="414C259F" w:rsidR="00254B53" w:rsidRPr="00DB5627" w:rsidRDefault="00254B53" w:rsidP="00686CD4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เงินปันผลจากเงิน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ลงทุนในตราสารทุนเหล่านี้รับรู้ในกำไรหรือขาดทุนตาม 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TFRS </w:t>
      </w:r>
      <w:r w:rsidR="00DB5627"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9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เงินปันผลรวมอยู่ในรายการรายได้ทางการเงินในกำไรหรือขาดทุน</w:t>
      </w:r>
    </w:p>
    <w:p w14:paraId="4520F767" w14:textId="472967B9" w:rsidR="00DB5627" w:rsidRPr="00DB5627" w:rsidRDefault="00254B53" w:rsidP="00DB5627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กลุ่มบริษัทเลือกกำหนดให้เงินลงทุนในตราสารทุนทั้งหมดที่ไม่ใช่ถือไว้เพื่อ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การค้าแสดงด้วยมูลค่ายุติธรรม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ผ่าน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กำไรขาดทุนเบ็ดเสร็จอื่น ณ วันที่นำ 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TFRS </w:t>
      </w:r>
      <w:r w:rsidR="00DB5627"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9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มาปฏิบัติใช้ครั้งแรก</w:t>
      </w:r>
    </w:p>
    <w:p w14:paraId="1C2AE92F" w14:textId="19A2D8EE" w:rsidR="00254B53" w:rsidRPr="00DB5627" w:rsidRDefault="00254B53" w:rsidP="006B165D">
      <w:pPr>
        <w:overflowPunct/>
        <w:autoSpaceDE/>
        <w:autoSpaceDN/>
        <w:adjustRightInd/>
        <w:ind w:left="1440" w:firstLine="720"/>
        <w:textAlignment w:val="auto"/>
        <w:rPr>
          <w:rFonts w:ascii="Angsana New" w:hAnsi="Angsana New" w:cs="Angsana New"/>
          <w:i/>
          <w:iCs/>
          <w:color w:val="000000" w:themeColor="text1"/>
        </w:rPr>
      </w:pPr>
      <w:r w:rsidRPr="00DB5627">
        <w:rPr>
          <w:rFonts w:ascii="Angsana New" w:hAnsi="Angsana New" w:cs="Angsana New"/>
          <w:i/>
          <w:iCs/>
          <w:color w:val="000000" w:themeColor="text1"/>
          <w:cs/>
        </w:rPr>
        <w:t>การด้อยค่าของสินทรัพย์ทางการเงิน</w:t>
      </w:r>
    </w:p>
    <w:p w14:paraId="354061AD" w14:textId="77777777" w:rsidR="00254B53" w:rsidRPr="00DB5627" w:rsidRDefault="00254B53" w:rsidP="00942CEC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</w:t>
      </w:r>
      <w:r w:rsidRPr="00DB5627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ลูกหนี้ตามสัญญาเช่า ลูกหนี้การค้า และสินทรัพย์ที่เกิดจากสัญญา จำนวนเงินของ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1F00D22" w14:textId="77777777" w:rsidR="00254B53" w:rsidRPr="00DB5627" w:rsidRDefault="00254B53" w:rsidP="00942CEC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และ</w:t>
      </w:r>
      <w:r w:rsidR="001D6AAD"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71347850" w14:textId="77777777" w:rsidR="00254B53" w:rsidRPr="00DB5627" w:rsidRDefault="00254B53" w:rsidP="00DB020B">
      <w:pPr>
        <w:pStyle w:val="ListParagraph"/>
        <w:spacing w:after="0" w:line="240" w:lineRule="auto"/>
        <w:ind w:left="2160"/>
        <w:contextualSpacing w:val="0"/>
        <w:jc w:val="thaiDistribute"/>
        <w:rPr>
          <w:rFonts w:ascii="Angsana New" w:hAnsi="Angsana New" w:cs="Angsana New"/>
          <w:i/>
          <w:iCs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i/>
          <w:iCs/>
          <w:color w:val="000000" w:themeColor="text1"/>
          <w:sz w:val="32"/>
          <w:szCs w:val="32"/>
          <w:cs/>
        </w:rPr>
        <w:t>การตัดรายการของสินทรัพย์ทางการเงิน</w:t>
      </w:r>
    </w:p>
    <w:p w14:paraId="2E8D1905" w14:textId="4E3C4ABB" w:rsidR="00942CEC" w:rsidRDefault="00254B53" w:rsidP="00942CEC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กลุ่มบริษัทตัดรายการสินทรัพย์ทางการเงินเมื่อมีข้อมูลที่บ่งชี้ว่าลูกหนี้มีปัญหาด้าน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ชำระบัญชี หรือล้มละลาย หรือคาดว่าจะไม่ได้รับชำระ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  <w:r w:rsidR="00942CEC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4C5E5E97" w14:textId="77777777" w:rsidR="00254B53" w:rsidRPr="00DB5627" w:rsidRDefault="00254B53" w:rsidP="00DB020B">
      <w:pPr>
        <w:pStyle w:val="ListParagraph"/>
        <w:spacing w:before="240" w:after="0" w:line="240" w:lineRule="auto"/>
        <w:ind w:left="2160"/>
        <w:contextualSpacing w:val="0"/>
        <w:jc w:val="thaiDistribute"/>
        <w:rPr>
          <w:rFonts w:ascii="Angsana New" w:hAnsi="Angsana New" w:cs="Angsana New"/>
          <w:i/>
          <w:iCs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i/>
          <w:iCs/>
          <w:color w:val="000000" w:themeColor="text1"/>
          <w:sz w:val="32"/>
          <w:szCs w:val="32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5B5F9A2D" w14:textId="022A3949" w:rsidR="00DB5627" w:rsidRPr="00DB5627" w:rsidRDefault="00254B53" w:rsidP="00942CEC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ของการปฏิบัติผิดสัญญา ร้อยละของความเสียหายที่อาจจะเกิดขึ้นเมื่อลูกหนี้ปฏิบัติ</w:t>
      </w:r>
      <w:r w:rsidRPr="00DB5627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ผิดสัญญา </w:t>
      </w:r>
      <w:r w:rsidRPr="00DB5627">
        <w:rPr>
          <w:rFonts w:ascii="Angsana New" w:hAnsi="Angsana New" w:cs="Angsana New"/>
          <w:color w:val="000000" w:themeColor="text1"/>
          <w:spacing w:val="6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spacing w:val="6"/>
          <w:cs/>
          <w:lang w:val="en-US"/>
        </w:rPr>
        <w:t>เช่น ผลกระทบของความเสียหายหากมีการผิดสัญญา</w:t>
      </w:r>
      <w:r w:rsidRPr="00DB5627">
        <w:rPr>
          <w:rFonts w:ascii="Angsana New" w:hAnsi="Angsana New" w:cs="Angsana New"/>
          <w:color w:val="000000" w:themeColor="text1"/>
          <w:spacing w:val="6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 และยอดหนี้เมื่อ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กับข้อมูลในอดีตปรับปรุงด้วยการคาดการณ์เหตุการณ์ในอนาคต สำหรับยอดหนี้เมื่อ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DAA8995" w14:textId="3A5600B0" w:rsidR="00F810E7" w:rsidRPr="00DB5627" w:rsidRDefault="00254B53" w:rsidP="00942CEC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spacing w:val="-6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              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เงินสดทั้งหมดซึ่งกลุ่มบริษัทคาดว่าจะได้รับคิดลดด้วยอัตราดอกเบี้ยที่แท้จริงเมื่อเริ่มแรก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TFRS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16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เรื่อง สัญญาเช่า</w:t>
      </w:r>
    </w:p>
    <w:p w14:paraId="126D2626" w14:textId="77777777" w:rsidR="00254B53" w:rsidRPr="00DB5627" w:rsidRDefault="00254B53" w:rsidP="00942CEC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005D2D97" w14:textId="1CF14039" w:rsidR="00254B53" w:rsidRPr="00DB5627" w:rsidRDefault="00DB5627" w:rsidP="00942CEC">
      <w:pPr>
        <w:spacing w:before="120"/>
        <w:ind w:left="2160" w:hanging="893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254B53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DB5627">
        <w:rPr>
          <w:rFonts w:ascii="Angsana New" w:hAnsi="Angsana New" w:cs="Angsana New"/>
          <w:color w:val="000000" w:themeColor="text1"/>
          <w:cs/>
          <w:lang w:val="en-US"/>
        </w:rPr>
        <w:t>หนี้สินทางการเงิน</w:t>
      </w:r>
    </w:p>
    <w:p w14:paraId="11AAACA9" w14:textId="77777777" w:rsidR="00254B53" w:rsidRPr="00DB5627" w:rsidRDefault="00254B53" w:rsidP="00942CEC">
      <w:pPr>
        <w:tabs>
          <w:tab w:val="left" w:pos="1260"/>
        </w:tabs>
        <w:spacing w:after="24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ที่แท้จริงหรือด้วยมูลค่ายุติธรรมผ่านกำไรหรือขาดทุน</w:t>
      </w:r>
    </w:p>
    <w:p w14:paraId="5BAE88B7" w14:textId="77777777" w:rsidR="00254B53" w:rsidRPr="00DB5627" w:rsidRDefault="00254B53" w:rsidP="00BF537A">
      <w:pPr>
        <w:ind w:left="2160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หนี้สิน</w:t>
      </w:r>
      <w:r w:rsidRPr="00DB5627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ทาง</w:t>
      </w:r>
      <w:r w:rsidRPr="00DB5627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การเงินที่วัดมูลค่าภายหลังด้วยราคาทุนตัดจำหน่าย</w:t>
      </w:r>
    </w:p>
    <w:p w14:paraId="51BFBAF6" w14:textId="55C084E7" w:rsidR="00254B53" w:rsidRPr="00DB5627" w:rsidRDefault="00254B53" w:rsidP="00942CEC">
      <w:pPr>
        <w:tabs>
          <w:tab w:val="left" w:pos="1260"/>
        </w:tabs>
        <w:spacing w:after="240"/>
        <w:ind w:left="2160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หนี้สินทางการเงินที่ไม่เป็น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ถือไว้เพื่อค้า หรือ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เลือกกำหนดให้แสดงด้วยมูลค่ายุติธรรมผ่าน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08A3D75D" w14:textId="77777777" w:rsidR="00942CEC" w:rsidRDefault="00942CE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  <w:lang w:val="en-US"/>
        </w:rPr>
      </w:pPr>
      <w:r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631FFA46" w14:textId="3A707E23" w:rsidR="00254B53" w:rsidRPr="00DB5627" w:rsidRDefault="00254B53" w:rsidP="00942CEC">
      <w:pPr>
        <w:tabs>
          <w:tab w:val="left" w:pos="1260"/>
        </w:tabs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อัตราที่ใช้ในการคิดลดประมาณการเงินสดจ่ายในอนาคต 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รวมถึงค่าธรรมเนียม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และต้นทุนในการรับและจ่ายทั้งหมด ซึ่งเป็นส่วนหนึ่งของอัตราดอกเบี้ยที่แท้จริง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ต้นทุนการทำรายการ และส่วนเกินหรือส่วนลดมูลค่าอื่นๆ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ตลอดอายุที่คาดไว้ของหนี้สินทางการเงินหรือ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ตามความเหมาะสม</w:t>
      </w:r>
      <w:r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5CD12BE4" w14:textId="77777777" w:rsidR="00254B53" w:rsidRPr="00DB5627" w:rsidRDefault="00254B53" w:rsidP="00DB020B">
      <w:pPr>
        <w:spacing w:before="120"/>
        <w:ind w:left="1980" w:firstLine="180"/>
        <w:jc w:val="thaiDistribute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DB5627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การตัดรายการของหนี้สินทางการเงิน</w:t>
      </w:r>
    </w:p>
    <w:p w14:paraId="5F8DA936" w14:textId="77777777" w:rsidR="00F810E7" w:rsidRPr="00DB5627" w:rsidRDefault="00254B53" w:rsidP="00942CEC">
      <w:pPr>
        <w:tabs>
          <w:tab w:val="left" w:pos="1260"/>
        </w:tabs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กลุ่มบริษัทตัด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รายการ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หนี้สินทางการเงิน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58A15F39" w14:textId="7AB60BBD" w:rsidR="006B6A19" w:rsidRPr="00DB5627" w:rsidRDefault="00DB5627" w:rsidP="00FB0F35">
      <w:pPr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10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เงิน</w:t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ลงทุน</w:t>
      </w:r>
      <w:r w:rsidR="00F92FB7" w:rsidRPr="00DB5627">
        <w:rPr>
          <w:rFonts w:ascii="Angsana New" w:hAnsi="Angsana New" w:cs="Angsana New" w:hint="cs"/>
          <w:color w:val="000000" w:themeColor="text1"/>
          <w:cs/>
          <w:lang w:val="en-US"/>
        </w:rPr>
        <w:t>ในบริษัทย่อย</w:t>
      </w:r>
    </w:p>
    <w:p w14:paraId="41CEE90B" w14:textId="77777777" w:rsidR="0018468B" w:rsidRPr="00DB5627" w:rsidRDefault="006B6A19" w:rsidP="009E3B9C">
      <w:pPr>
        <w:ind w:left="1260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>เงินลงทุนในบริษัทย่อยแสดงในงบการเงินเฉพาะกิจการด้วยราคาทุนสุทธิจากค่าเผื่อการด้อยค่า</w:t>
      </w:r>
      <w:r w:rsidR="009E3B9C" w:rsidRPr="00DB5627">
        <w:rPr>
          <w:rFonts w:ascii="Angsana New" w:hAnsi="Angsana New" w:cs="Angsana New" w:hint="cs"/>
          <w:color w:val="000000" w:themeColor="text1"/>
          <w:spacing w:val="-6"/>
          <w:cs/>
        </w:rPr>
        <w:t xml:space="preserve"> </w:t>
      </w:r>
      <w:r w:rsidR="00A33617" w:rsidRPr="00DB5627">
        <w:rPr>
          <w:rFonts w:ascii="Angsana New" w:hAnsi="Angsana New" w:cs="Angsana New" w:hint="cs"/>
          <w:color w:val="000000" w:themeColor="text1"/>
          <w:spacing w:val="-6"/>
          <w:cs/>
        </w:rPr>
        <w:t xml:space="preserve">  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(ถ้ามี) บริษัทจะบันทึกขาดทุนจากกา</w:t>
      </w:r>
      <w:r w:rsidR="0092141A" w:rsidRPr="00DB5627">
        <w:rPr>
          <w:rFonts w:ascii="Angsana New" w:hAnsi="Angsana New" w:cs="Angsana New"/>
          <w:color w:val="000000" w:themeColor="text1"/>
          <w:spacing w:val="-6"/>
          <w:cs/>
        </w:rPr>
        <w:t>รด้อยค่าของเงินลงทุนในบริษัทย่อย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ในงบกำไ</w:t>
      </w:r>
      <w:r w:rsidR="009E3B9C" w:rsidRPr="00DB5627">
        <w:rPr>
          <w:rFonts w:ascii="Angsana New" w:hAnsi="Angsana New" w:cs="Angsana New" w:hint="cs"/>
          <w:color w:val="000000" w:themeColor="text1"/>
          <w:spacing w:val="-6"/>
          <w:cs/>
        </w:rPr>
        <w:t>ร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ขาดทุนและกำไรขาดทุนเบ็ดเสร็จอื่น เงินลงทุนในบริษัทย่อยดังกล่าว เป็นเงินลงทุนในกิจการที่บริษัทมีอำนาจควบคุมทั้งทางตรงหรือทางอ้อม โดยอำนาจในการควบคุม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</w:t>
      </w:r>
    </w:p>
    <w:p w14:paraId="39CF34F2" w14:textId="0CCC9B3E" w:rsidR="006B6A19" w:rsidRPr="00DB5627" w:rsidRDefault="00DB5627" w:rsidP="00DB020B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2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spacing w:val="2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spacing w:val="2"/>
          <w:lang w:val="en-US"/>
        </w:rPr>
        <w:t>11</w:t>
      </w:r>
      <w:r w:rsidR="006B6A19" w:rsidRPr="00DB5627">
        <w:rPr>
          <w:rFonts w:ascii="Angsana New" w:hAnsi="Angsana New" w:cs="Angsana New"/>
          <w:color w:val="000000" w:themeColor="text1"/>
          <w:spacing w:val="2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อสังหาริมทรัพย์เพื่อการลงทุน</w:t>
      </w:r>
    </w:p>
    <w:p w14:paraId="5D2EFB9C" w14:textId="77777777" w:rsidR="006B6A19" w:rsidRPr="00DB5627" w:rsidRDefault="006B6A19" w:rsidP="00DB020B">
      <w:pPr>
        <w:pStyle w:val="AccPolicyHeading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</w:t>
      </w:r>
      <w:r w:rsidRPr="00DB5627">
        <w:rPr>
          <w:rFonts w:ascii="Angsana New" w:hAnsi="Angsana New" w:cs="Angsana New"/>
          <w:color w:val="000000" w:themeColor="text1"/>
          <w:cs/>
        </w:rPr>
        <w:t>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E776563" w14:textId="77777777" w:rsidR="00F810E7" w:rsidRPr="00DB5627" w:rsidRDefault="006B6A19" w:rsidP="00DB020B">
      <w:pPr>
        <w:pStyle w:val="AccPolicyHeading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cs/>
        </w:rPr>
        <w:t>บันทึกมูลค่าเริ่มแรกของอสังหาริมทรัพย์เพื่อการลงทุนในราคาทุน รวมถึง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ต้นทุนการทำรายการที่เกี่ยวข้อง และหลังจากนั้น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จะบันทึกอสังหาริมทรัพย์</w:t>
      </w:r>
      <w:r w:rsidRPr="00DB5627">
        <w:rPr>
          <w:rFonts w:ascii="Angsana New" w:hAnsi="Angsana New" w:cs="Angsana New"/>
          <w:color w:val="000000" w:themeColor="text1"/>
          <w:cs/>
        </w:rPr>
        <w:t>เพื่อการลงทุนด้วยมูลค่ายุติธรรม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ซึ่งมีการประเมินโดยผู้ประเมินราคาอิสระ</w:t>
      </w:r>
    </w:p>
    <w:p w14:paraId="75797F5F" w14:textId="0D0369C8" w:rsidR="00186CFB" w:rsidRDefault="006B6A19" w:rsidP="00DB020B">
      <w:pPr>
        <w:tabs>
          <w:tab w:val="left" w:pos="1260"/>
        </w:tabs>
        <w:spacing w:after="240"/>
        <w:ind w:left="1267"/>
        <w:jc w:val="thaiDistribute"/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</w:pPr>
      <w:r w:rsidRPr="00DB5627">
        <w:rPr>
          <w:rFonts w:ascii="Angsana New" w:hAnsi="Angsana New" w:cs="Angsana New"/>
          <w:color w:val="000000" w:themeColor="text1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</w:t>
      </w:r>
      <w:r w:rsidRPr="00DB5627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ทางตรงใด</w:t>
      </w:r>
      <w:r w:rsidR="00E42E16" w:rsidRPr="00DB5627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 xml:space="preserve"> </w:t>
      </w:r>
      <w:r w:rsidRPr="00DB5627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ๆ ที่เกี่ยวกับการจัดหาสินทรัพย์ ได้แก่ ค่าธรรมเนียมวิชาชีพสำหรับบริการทางกฎหมาย ค่าภาษีในการโอนสินทรัพย์ และต้นทุนในการทำรายการอื่น</w:t>
      </w:r>
      <w:r w:rsidR="00E42E16" w:rsidRPr="00DB5627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 xml:space="preserve"> </w:t>
      </w:r>
      <w:r w:rsidRPr="00DB5627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ๆ ที่เกี่ยวข้อง</w:t>
      </w:r>
    </w:p>
    <w:p w14:paraId="56FDD584" w14:textId="77777777" w:rsidR="00186CFB" w:rsidRDefault="00186CFB">
      <w:pPr>
        <w:overflowPunct/>
        <w:autoSpaceDE/>
        <w:autoSpaceDN/>
        <w:adjustRightInd/>
        <w:textAlignment w:val="auto"/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</w:pPr>
      <w:r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br w:type="page"/>
      </w:r>
    </w:p>
    <w:p w14:paraId="51185BD1" w14:textId="77777777" w:rsidR="004756C9" w:rsidRDefault="006B6A19" w:rsidP="00DB020B">
      <w:pPr>
        <w:tabs>
          <w:tab w:val="left" w:pos="1260"/>
        </w:tabs>
        <w:spacing w:after="240"/>
        <w:ind w:left="1267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lastRenderedPageBreak/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งบกำไรขาดทุนและกำไรขาดทุนเบ็ดเสร็จอื่นในงวดที่เกิดขึ้น</w:t>
      </w:r>
    </w:p>
    <w:p w14:paraId="2E8747F4" w14:textId="78035173" w:rsidR="006B6A19" w:rsidRPr="00DB5627" w:rsidRDefault="00DB5627" w:rsidP="00DB020B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spacing w:val="4"/>
          <w:cs/>
        </w:rPr>
      </w:pPr>
      <w:r w:rsidRPr="00DB5627">
        <w:rPr>
          <w:rFonts w:ascii="Angsana New" w:hAnsi="Angsana New" w:cs="Angsana New"/>
          <w:color w:val="000000" w:themeColor="text1"/>
          <w:spacing w:val="2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spacing w:val="2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spacing w:val="2"/>
          <w:lang w:val="en-US"/>
        </w:rPr>
        <w:t>12</w:t>
      </w:r>
      <w:r w:rsidR="006B6A19" w:rsidRPr="00DB5627">
        <w:rPr>
          <w:rFonts w:ascii="Angsana New" w:hAnsi="Angsana New" w:cs="Angsana New"/>
          <w:color w:val="000000" w:themeColor="text1"/>
          <w:spacing w:val="2"/>
          <w:lang w:val="en-US"/>
        </w:rPr>
        <w:tab/>
      </w:r>
      <w:r w:rsidR="00A30024"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ที่ดิน </w:t>
      </w:r>
      <w:r w:rsidR="006B6A19" w:rsidRPr="00DB5627">
        <w:rPr>
          <w:rFonts w:ascii="Angsana New" w:hAnsi="Angsana New" w:cs="Angsana New"/>
          <w:color w:val="000000" w:themeColor="text1"/>
          <w:spacing w:val="4"/>
          <w:cs/>
        </w:rPr>
        <w:t>อาคารและอุปกรณ์</w:t>
      </w:r>
    </w:p>
    <w:p w14:paraId="16E02C1E" w14:textId="77777777" w:rsidR="00F37E27" w:rsidRPr="00DB5627" w:rsidRDefault="00F37E27" w:rsidP="00DB020B">
      <w:pPr>
        <w:ind w:left="1267" w:hanging="7"/>
        <w:jc w:val="thaiDistribute"/>
        <w:rPr>
          <w:rFonts w:ascii="Angsana New" w:hAnsi="Angsana New" w:cs="Angsana New"/>
          <w:color w:val="000000" w:themeColor="text1"/>
          <w:spacing w:val="4"/>
          <w:cs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</w:rPr>
        <w:t>ที่ดิน แสดงด้วยราคาทุนหักค่าเผื่อการด้อยค่า (ถ้ามี)</w:t>
      </w:r>
    </w:p>
    <w:p w14:paraId="31093186" w14:textId="77777777" w:rsidR="006B6A19" w:rsidRPr="00DB5627" w:rsidRDefault="006B6A19" w:rsidP="00FB0F35">
      <w:pPr>
        <w:spacing w:before="240"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</w:rPr>
        <w:t>อาคารและอุปกรณ์ของ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>แสดงด้วยราคาทุนหักค่าเสื่อมราคาสะสมและ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ค่าเผื่อการด้อยค่า (ถ้ามี) ค่าเสื่อมราคาคำนวณโดยวิธีเส้นตรงตามอายุการให้ประโยชน์โดยประมาณ</w:t>
      </w:r>
      <w:r w:rsidRPr="00DB5627">
        <w:rPr>
          <w:rFonts w:ascii="Angsana New" w:hAnsi="Angsana New" w:cs="Angsana New"/>
          <w:color w:val="000000" w:themeColor="text1"/>
          <w:cs/>
        </w:rPr>
        <w:t>ของสินทรัพย์ ดังต่อไปนี้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65"/>
        <w:gridCol w:w="992"/>
        <w:gridCol w:w="850"/>
      </w:tblGrid>
      <w:tr w:rsidR="009E69E6" w:rsidRPr="00DB5627" w14:paraId="6CDF2091" w14:textId="77777777" w:rsidTr="006B6A19">
        <w:tc>
          <w:tcPr>
            <w:tcW w:w="5265" w:type="dxa"/>
          </w:tcPr>
          <w:p w14:paraId="48BDA51D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2E7435A8" w14:textId="3F6BDAE1" w:rsidR="00B2201F" w:rsidRPr="00DB5627" w:rsidRDefault="00DB5627" w:rsidP="00FB0F35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3B3B4BFE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9E69E6" w:rsidRPr="00DB5627" w14:paraId="428FA24F" w14:textId="77777777" w:rsidTr="006B6A19">
        <w:tc>
          <w:tcPr>
            <w:tcW w:w="5265" w:type="dxa"/>
          </w:tcPr>
          <w:p w14:paraId="46F15DF3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34AE161C" w14:textId="76D7AF10" w:rsidR="00B2201F" w:rsidRPr="00DB5627" w:rsidRDefault="00DB5627" w:rsidP="00FB0F35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B2201F" w:rsidRPr="00DB5627">
              <w:rPr>
                <w:rFonts w:ascii="Angsana New" w:hAnsi="Angsana New" w:cs="Angsana New"/>
                <w:color w:val="000000" w:themeColor="text1"/>
                <w:cs/>
              </w:rPr>
              <w:t xml:space="preserve"> และ </w:t>
            </w: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1592FA0E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9E69E6" w:rsidRPr="00DB5627" w14:paraId="25CAC2B6" w14:textId="77777777" w:rsidTr="006B6A19">
        <w:tc>
          <w:tcPr>
            <w:tcW w:w="5265" w:type="dxa"/>
          </w:tcPr>
          <w:p w14:paraId="1B528585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เครื่องใช้สำนักงานและอุปกรณ์</w:t>
            </w:r>
          </w:p>
        </w:tc>
        <w:tc>
          <w:tcPr>
            <w:tcW w:w="992" w:type="dxa"/>
          </w:tcPr>
          <w:p w14:paraId="47D90A78" w14:textId="548E8933" w:rsidR="00B2201F" w:rsidRPr="00DB5627" w:rsidRDefault="00DB5627" w:rsidP="00FB0F35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B2201F" w:rsidRPr="00DB5627">
              <w:rPr>
                <w:rFonts w:ascii="Angsana New" w:hAnsi="Angsana New" w:cs="Angsana New"/>
                <w:color w:val="000000" w:themeColor="text1"/>
                <w:cs/>
              </w:rPr>
              <w:t xml:space="preserve"> และ </w:t>
            </w: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6C737E8C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9E69E6" w:rsidRPr="00DB5627" w14:paraId="4DA82F15" w14:textId="77777777" w:rsidTr="006B6A19">
        <w:tc>
          <w:tcPr>
            <w:tcW w:w="5265" w:type="dxa"/>
          </w:tcPr>
          <w:p w14:paraId="6E9C91B6" w14:textId="77777777" w:rsidR="00A33617" w:rsidRPr="00DB5627" w:rsidRDefault="00A33617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คอมพิวเตอร์และอุปกรณ์</w:t>
            </w:r>
          </w:p>
        </w:tc>
        <w:tc>
          <w:tcPr>
            <w:tcW w:w="992" w:type="dxa"/>
          </w:tcPr>
          <w:p w14:paraId="078EEBE8" w14:textId="50F36E78" w:rsidR="00A33617" w:rsidRPr="00DB5627" w:rsidRDefault="00DB5627" w:rsidP="00FB0F35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10FCCF44" w14:textId="77777777" w:rsidR="00A33617" w:rsidRPr="00DB5627" w:rsidRDefault="00A33617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9E69E6" w:rsidRPr="00DB5627" w14:paraId="370F1BF7" w14:textId="77777777" w:rsidTr="006B6A19">
        <w:tc>
          <w:tcPr>
            <w:tcW w:w="5265" w:type="dxa"/>
          </w:tcPr>
          <w:p w14:paraId="48230821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อุปกรณ์อื่น</w:t>
            </w:r>
          </w:p>
        </w:tc>
        <w:tc>
          <w:tcPr>
            <w:tcW w:w="992" w:type="dxa"/>
          </w:tcPr>
          <w:p w14:paraId="02FBA91E" w14:textId="6234F3C5" w:rsidR="00B2201F" w:rsidRPr="00DB5627" w:rsidRDefault="00DB5627" w:rsidP="00FB0F35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0B93902F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9E69E6" w:rsidRPr="00DB5627" w14:paraId="0FD0BE61" w14:textId="77777777" w:rsidTr="006B6A19">
        <w:tc>
          <w:tcPr>
            <w:tcW w:w="5265" w:type="dxa"/>
          </w:tcPr>
          <w:p w14:paraId="59B0A8BD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ยานพาหนะ</w:t>
            </w:r>
          </w:p>
        </w:tc>
        <w:tc>
          <w:tcPr>
            <w:tcW w:w="992" w:type="dxa"/>
          </w:tcPr>
          <w:p w14:paraId="6946394B" w14:textId="47380B8D" w:rsidR="00B2201F" w:rsidRPr="00DB5627" w:rsidRDefault="00DB5627" w:rsidP="00FB0F35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4610DBE5" w14:textId="77777777" w:rsidR="00B2201F" w:rsidRPr="00DB5627" w:rsidRDefault="00B2201F" w:rsidP="00FB0F35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71C10956" w14:textId="4170960C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</w:p>
    <w:p w14:paraId="56244F13" w14:textId="55E4124F" w:rsidR="00293748" w:rsidRPr="00DB5627" w:rsidRDefault="00293748" w:rsidP="00686CD4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กำไรหรือขาดทุนจากการขายหรือตัดจำหน่ายที่ดิน อาคารและอุปกรณ์รับรู้ในงบกำไรขาดทุนและกำไรขาดทุนเบ็ดเสร็จอื่นในงวดที่มีการขายหรือตัดจำหน่ายสินทรัพย์นั้น</w:t>
      </w:r>
    </w:p>
    <w:p w14:paraId="49FA82D0" w14:textId="641C6467" w:rsidR="003364B7" w:rsidRPr="00DB5627" w:rsidRDefault="007B0A52" w:rsidP="00686CD4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วัตถุประสงค์ ราคาทุนรวมถึงต้นทุนในการรื้อถอน การขนย้าย การบูรณะสถานที่ตั้งของสินทรัพย์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และต้นทุนการกู้ยืม</w:t>
      </w:r>
    </w:p>
    <w:p w14:paraId="2A794985" w14:textId="77777777" w:rsidR="00F810E7" w:rsidRPr="00DB5627" w:rsidRDefault="007B0A52" w:rsidP="00686CD4">
      <w:pPr>
        <w:spacing w:after="120"/>
        <w:ind w:left="1267" w:hanging="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ต้นทุนที่เกิดขึ้นในการซ่อมบำรุงที่ดิน อาคารและอุปกรณ์ จะรับรู้เป็นค่าใช้จ่ายในงบกำไรขาดทุน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และกำไรขาดทุนเบ็ดเสร็จอื่นเมื่อเกิดขึ้น</w:t>
      </w:r>
    </w:p>
    <w:p w14:paraId="0A0632A2" w14:textId="3024AE62" w:rsidR="00E42E16" w:rsidRPr="00DB5627" w:rsidRDefault="00DB5627" w:rsidP="00686CD4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E42E16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13</w:t>
      </w:r>
      <w:r w:rsidR="00E42E16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E42E16"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สินทรัพย์ไม่มีตัวตนอื่น</w:t>
      </w:r>
      <w:r w:rsidR="007242C5" w:rsidRPr="00DB5627">
        <w:rPr>
          <w:rFonts w:ascii="Angsana New" w:hAnsi="Angsana New" w:cs="Angsana New"/>
          <w:color w:val="000000" w:themeColor="text1"/>
          <w:cs/>
          <w:lang w:val="en-US"/>
        </w:rPr>
        <w:t>นอกจากค่าความนิยม</w:t>
      </w:r>
    </w:p>
    <w:p w14:paraId="2AD136FC" w14:textId="77777777" w:rsidR="00E42E16" w:rsidRPr="00DB5627" w:rsidRDefault="00E42E16" w:rsidP="00686CD4">
      <w:pPr>
        <w:spacing w:after="120"/>
        <w:ind w:left="126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สินทรัพย์ไม่มีตัวตนอื่น</w:t>
      </w:r>
      <w:r w:rsidR="008D5952" w:rsidRPr="00DB5627">
        <w:rPr>
          <w:rFonts w:ascii="Angsana New" w:hAnsi="Angsana New" w:cs="Angsana New"/>
          <w:color w:val="000000" w:themeColor="text1"/>
          <w:cs/>
        </w:rPr>
        <w:t>นอกจากค่าความนิยม</w:t>
      </w:r>
      <w:r w:rsidRPr="00DB5627">
        <w:rPr>
          <w:rFonts w:ascii="Angsana New" w:hAnsi="Angsana New" w:cs="Angsana New"/>
          <w:color w:val="000000" w:themeColor="text1"/>
          <w:cs/>
        </w:rPr>
        <w:t>แสดงด้วยราคาทุนหักค่าตัดจำหน่ายสะสมและ</w:t>
      </w:r>
      <w:r w:rsidR="005753BD" w:rsidRPr="00DB5627">
        <w:rPr>
          <w:rFonts w:ascii="Angsana New" w:hAnsi="Angsana New" w:cs="Angsana New" w:hint="cs"/>
          <w:color w:val="000000" w:themeColor="text1"/>
          <w:cs/>
        </w:rPr>
        <w:t xml:space="preserve">  </w:t>
      </w:r>
      <w:r w:rsidR="00803C2F" w:rsidRPr="00DB5627">
        <w:rPr>
          <w:rFonts w:ascii="Angsana New" w:hAnsi="Angsana New" w:cs="Angsana New"/>
          <w:color w:val="000000" w:themeColor="text1"/>
          <w:cs/>
        </w:rPr>
        <w:t>ค่าเผื่อการด้อยค่า (ถ้ามี) ซึ่งจะ</w:t>
      </w:r>
      <w:r w:rsidRPr="00DB5627">
        <w:rPr>
          <w:rFonts w:ascii="Angsana New" w:hAnsi="Angsana New" w:cs="Angsana New"/>
          <w:color w:val="000000" w:themeColor="text1"/>
          <w:cs/>
        </w:rPr>
        <w:t>มีการทดสอบการด้อยค่าเป็นประจำทุกปี โดยค่าเผื่อการด้อยค่าจะบันทึกเป็นค่าใช้จ่ายในงบกำไรขาดทุนและกำไรขาดทุนเบ็ดเสร็จอื่น</w:t>
      </w:r>
    </w:p>
    <w:p w14:paraId="37373BFC" w14:textId="77777777" w:rsidR="006B6A19" w:rsidRPr="00DB5627" w:rsidRDefault="006B6A19" w:rsidP="00686CD4">
      <w:pPr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</w:t>
      </w:r>
      <w:r w:rsidR="00E42E16" w:rsidRPr="00DB5627">
        <w:rPr>
          <w:rFonts w:ascii="Angsana New" w:hAnsi="Angsana New" w:cs="Angsana New"/>
          <w:color w:val="000000" w:themeColor="text1"/>
          <w:cs/>
        </w:rPr>
        <w:t>อื่น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02"/>
        <w:gridCol w:w="1058"/>
        <w:gridCol w:w="850"/>
      </w:tblGrid>
      <w:tr w:rsidR="009E69E6" w:rsidRPr="00DB5627" w14:paraId="08375A7A" w14:textId="77777777" w:rsidTr="00863BFF">
        <w:tc>
          <w:tcPr>
            <w:tcW w:w="5202" w:type="dxa"/>
          </w:tcPr>
          <w:p w14:paraId="5D05159A" w14:textId="77777777" w:rsidR="006B6A19" w:rsidRPr="00DB5627" w:rsidRDefault="006B6A19" w:rsidP="00DB020B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58" w:type="dxa"/>
          </w:tcPr>
          <w:p w14:paraId="271A93BB" w14:textId="02D73D55" w:rsidR="006B6A19" w:rsidRPr="00DB5627" w:rsidRDefault="00DB5627" w:rsidP="00DB020B">
            <w:pPr>
              <w:tabs>
                <w:tab w:val="left" w:pos="1134"/>
                <w:tab w:val="left" w:pos="1170"/>
              </w:tabs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41A23E28" w14:textId="77777777" w:rsidR="006B6A19" w:rsidRPr="00DB5627" w:rsidRDefault="006B6A19" w:rsidP="00DB020B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4E96BAE8" w14:textId="23309326" w:rsidR="006B6A19" w:rsidRPr="00DB5627" w:rsidRDefault="00DB5627" w:rsidP="00686CD4">
      <w:pPr>
        <w:spacing w:before="12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14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การรวมธุรกิจและค่าความนิยม</w:t>
      </w:r>
    </w:p>
    <w:p w14:paraId="078D4627" w14:textId="77777777" w:rsidR="006B6A19" w:rsidRPr="00DB5627" w:rsidRDefault="006B6A19" w:rsidP="00686CD4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8"/>
          <w:cs/>
        </w:rPr>
        <w:t>บริษัทบันทึกบัญชีสำหรับการรวมธุรกิจโดยถือปฏิบัติตามวิธีซื้อ โดยบริษัท (ผู้ซื้อ)</w:t>
      </w:r>
      <w:r w:rsidRPr="00DB5627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วัดมูลค่าต้นทุน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การซื้อธุรกิจด้วยผลรวมของสิ่งตอบแทนที่โอนให้ซึ่งวัดมูลค่าด้วยมูลค่ายุติธรรม ณ วันที่ซื้อ </w:t>
      </w:r>
      <w:r w:rsidRPr="00DB5627">
        <w:rPr>
          <w:rFonts w:ascii="Angsana New" w:hAnsi="Angsana New" w:cs="Angsana New"/>
          <w:color w:val="000000" w:themeColor="text1"/>
          <w:spacing w:val="2"/>
          <w:cs/>
        </w:rPr>
        <w:t>สำหรับจำนวนของส่วนของผู้ที่ไม่มีอำนาจควบคุมในผู้ถูกซื้อ ในการรวมธุรกิจแต่ละครั้ง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 ผู้ซื้</w:t>
      </w:r>
      <w:r w:rsidRPr="00DB5627">
        <w:rPr>
          <w:rFonts w:ascii="Angsana New" w:hAnsi="Angsana New" w:cs="Angsana New"/>
          <w:color w:val="000000" w:themeColor="text1"/>
          <w:cs/>
        </w:rPr>
        <w:t>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51C900E9" w14:textId="77777777" w:rsidR="006B6A19" w:rsidRPr="00DB5627" w:rsidRDefault="006B6A19" w:rsidP="00686CD4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spacing w:val="6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</w:t>
      </w:r>
      <w:r w:rsidRPr="00DB5627">
        <w:rPr>
          <w:rFonts w:ascii="Angsana New" w:hAnsi="Angsana New" w:cs="Angsana New"/>
          <w:color w:val="000000" w:themeColor="text1"/>
          <w:spacing w:val="6"/>
          <w:cs/>
        </w:rPr>
        <w:t xml:space="preserve">เมื่อได้รับบริการ </w:t>
      </w:r>
    </w:p>
    <w:p w14:paraId="2734D412" w14:textId="19603DFD" w:rsidR="00686CD4" w:rsidRPr="00DB5627" w:rsidRDefault="006B6A19" w:rsidP="00686CD4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8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DB5627">
        <w:rPr>
          <w:rFonts w:ascii="Angsana New" w:hAnsi="Angsana New" w:cs="Angsana New"/>
          <w:color w:val="000000" w:themeColor="text1"/>
          <w:cs/>
        </w:rPr>
        <w:t>มูลค่ายุติธรรมของสินทรัพย์สุทธิ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ของกิจการ</w:t>
      </w:r>
      <w:r w:rsidRPr="00DB5627">
        <w:rPr>
          <w:rFonts w:ascii="Angsana New" w:hAnsi="Angsana New" w:cs="Angsana New"/>
          <w:color w:val="000000" w:themeColor="text1"/>
          <w:cs/>
        </w:rPr>
        <w:t>ที่ได้มา</w:t>
      </w:r>
    </w:p>
    <w:p w14:paraId="30B87FD2" w14:textId="0B42A689" w:rsidR="00686CD4" w:rsidRPr="00DB5627" w:rsidRDefault="006B6A19" w:rsidP="00AE6485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บริษัทแสดงค่าความนิยมหักค่าเผื่อการด้อยค่า</w:t>
      </w:r>
      <w:r w:rsidR="00803C2F" w:rsidRPr="00DB5627">
        <w:rPr>
          <w:rFonts w:ascii="Angsana New" w:hAnsi="Angsana New" w:cs="Angsana New"/>
          <w:color w:val="000000" w:themeColor="text1"/>
          <w:cs/>
        </w:rPr>
        <w:t xml:space="preserve"> โดย</w:t>
      </w:r>
      <w:r w:rsidRPr="00DB5627">
        <w:rPr>
          <w:rFonts w:ascii="Angsana New" w:hAnsi="Angsana New" w:cs="Angsana New"/>
          <w:color w:val="000000" w:themeColor="text1"/>
          <w:cs/>
        </w:rPr>
        <w:t>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10C677E" w14:textId="5B81B101" w:rsidR="006B6A19" w:rsidRPr="00DB5627" w:rsidRDefault="006B6A19" w:rsidP="00DB020B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10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</w:t>
      </w:r>
      <w:r w:rsidRPr="00DB5627">
        <w:rPr>
          <w:rFonts w:ascii="Angsana New" w:hAnsi="Angsana New" w:cs="Angsana New"/>
          <w:color w:val="000000" w:themeColor="text1"/>
          <w:spacing w:val="6"/>
          <w:cs/>
        </w:rPr>
        <w:t>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DB5627">
        <w:rPr>
          <w:rFonts w:ascii="Angsana New" w:hAnsi="Angsana New" w:cs="Angsana New"/>
          <w:color w:val="000000" w:themeColor="text1"/>
          <w:spacing w:val="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</w:t>
      </w:r>
      <w:r w:rsidRPr="00DB5627">
        <w:rPr>
          <w:rFonts w:ascii="Angsana New" w:hAnsi="Angsana New" w:cs="Angsana New"/>
          <w:color w:val="000000" w:themeColor="text1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เงินสดต่ำกว่ามูลค่าตามบัญชี บริษัทจะรับรู้ขาดทุนจากการด้อยค่าในงบกำไรขาดทุนและกำไรขาดทุน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เบ็ดเสร็จอื่น และบริษัทไม่สามารถกลับบัญชีขาดทุนจากการด้อยค่า</w:t>
      </w:r>
      <w:r w:rsidR="00A443D2" w:rsidRPr="00DB5627">
        <w:rPr>
          <w:rFonts w:ascii="Angsana New" w:hAnsi="Angsana New" w:cs="Angsana New"/>
          <w:color w:val="000000" w:themeColor="text1"/>
          <w:spacing w:val="-4"/>
          <w:cs/>
        </w:rPr>
        <w:t>ของค่าความนิยม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ได้ในอนาคต</w:t>
      </w:r>
    </w:p>
    <w:p w14:paraId="43EB1C33" w14:textId="5F5F10F9" w:rsidR="006B6A19" w:rsidRPr="00DB5627" w:rsidRDefault="00DB5627" w:rsidP="001634A2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15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ภาษีเงินได้</w:t>
      </w:r>
    </w:p>
    <w:p w14:paraId="2DA598AF" w14:textId="77777777" w:rsidR="006B6A19" w:rsidRPr="00DB5627" w:rsidRDefault="006B6A19" w:rsidP="00DB020B">
      <w:pPr>
        <w:ind w:left="12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>ค่าใช้จ่าย (รายได้) ภาษีเงินได้ ประกอบด้วยจำนวนรวมของภาษีเงินได้ใน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ปี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ปัจจุบันและภาษีเงินได้</w:t>
      </w:r>
      <w:r w:rsidRPr="00DB5627">
        <w:rPr>
          <w:rFonts w:ascii="Angsana New" w:hAnsi="Angsana New" w:cs="Angsana New"/>
          <w:color w:val="000000" w:themeColor="text1"/>
          <w:cs/>
        </w:rPr>
        <w:t>รอการตัดบัญชี</w:t>
      </w:r>
    </w:p>
    <w:p w14:paraId="44DF4857" w14:textId="77777777" w:rsidR="006B6A19" w:rsidRPr="00DB5627" w:rsidRDefault="006B6A19" w:rsidP="00686CD4">
      <w:pPr>
        <w:spacing w:before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>ภาษีเงินได้ในปีปัจจุบัน</w:t>
      </w:r>
    </w:p>
    <w:p w14:paraId="44E7187B" w14:textId="77777777" w:rsidR="006B6A19" w:rsidRDefault="006B6A19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ภาษีเงินได้ในปีปัจจุบัน คือ จำนวนภาษีเงินได้ที่ต้องชำระโดยคำนวณจากกำไรทางภาษีสำหรับปี </w:t>
      </w:r>
      <w:r w:rsidRPr="00DB5627">
        <w:rPr>
          <w:rFonts w:ascii="Angsana New" w:hAnsi="Angsana New" w:cs="Angsana New"/>
          <w:color w:val="000000" w:themeColor="text1"/>
          <w:cs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เนื่องจากกำไรทางภาษีไม่ได้รวมรายการที่สามารถถือเป็นรายได้หรือค่าใช้จ่ายทางภาษีในปีอื่นๆ </w:t>
      </w:r>
      <w:r w:rsidRPr="00DB5627">
        <w:rPr>
          <w:rFonts w:ascii="Angsana New" w:hAnsi="Angsana New" w:cs="Angsana New"/>
          <w:color w:val="000000" w:themeColor="text1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ภาษีเงินได้ในปีปัจจุบันคำนวณโดยใช้อัตราภาษีที่บังคับใช้อยู่ ณ วันที่ในงบแสดงฐานะการเงิน</w:t>
      </w:r>
    </w:p>
    <w:p w14:paraId="2DE326E5" w14:textId="77777777" w:rsidR="00925611" w:rsidRPr="00DB5627" w:rsidRDefault="00925611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3A99AC5C" w14:textId="77777777" w:rsidR="006B6A19" w:rsidRPr="00DB5627" w:rsidRDefault="006B6A19" w:rsidP="00DC5A7E">
      <w:pPr>
        <w:ind w:left="1267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lastRenderedPageBreak/>
        <w:t xml:space="preserve">ภาษีเงินได้รอการตัดบัญชี </w:t>
      </w:r>
    </w:p>
    <w:p w14:paraId="3476082F" w14:textId="77777777" w:rsidR="006B6A19" w:rsidRPr="00DB5627" w:rsidRDefault="006B6A19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8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DB5627">
        <w:rPr>
          <w:rFonts w:ascii="Angsana New" w:hAnsi="Angsana New" w:cs="Angsana New"/>
          <w:color w:val="000000" w:themeColor="text1"/>
          <w:cs/>
        </w:rPr>
        <w:t>และ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รับรู้หนี้สินภาษีเงินได้รอการตัดบัญชีสำหรับผลแตกต่างชั่วคราวทุกรายการ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เพียงพอที่จะนำผลแตกต่างชั่วคราวนั้นมาใช้ประโยชน์ได้</w:t>
      </w:r>
      <w:r w:rsidRPr="00DB5627">
        <w:rPr>
          <w:rFonts w:ascii="Angsana New" w:hAnsi="Angsana New" w:cs="Angsana New"/>
          <w:color w:val="000000" w:themeColor="text1"/>
          <w:spacing w:val="-14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เมื่อกำไรทางภาษีที่จะนำมาใช้ประโยชน์ลดลง การกลับรายการจะทำเมื่อมีความเป็นไปได้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ค่อนข้างแน่ว่ากลุ่มบริษัท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จะมีกำไรทางภาษีเพียงพอที่จะนำสินทรัพย์ภาษีเงินได้รอการตัดบัญชี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บางส่วนหรือทั้งหมดมาใช้ประโยชน์ได้ </w:t>
      </w:r>
    </w:p>
    <w:p w14:paraId="6563CF06" w14:textId="7E57F2F5" w:rsidR="00DB5627" w:rsidRPr="00DB5627" w:rsidRDefault="006B6A19" w:rsidP="00DB5627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spacing w:val="-2"/>
          <w:cs/>
        </w:rPr>
        <w:t>คำนวณมูลค่าสินทรัพย์และหนี้สินภาษีเงินได้รอการตัดบัญชีด้วยอัตราภาษี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ที่คาดว่าจะได้รับประโยชน์จากสินทรัพย์ภาษีเงินได้รอการตัดบัญชีหรือในปีที่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คาดว่าจะจ่ายชำระหนี้สินภาษี โดยใช้อัตราภาษีที่มีผลบังคับใช้อยู่ หรือที่คาดได้ค่อนข้างแน่ว่า</w:t>
      </w:r>
      <w:r w:rsidRPr="00DB5627">
        <w:rPr>
          <w:rFonts w:ascii="Angsana New" w:hAnsi="Angsana New" w:cs="Angsana New"/>
          <w:color w:val="000000" w:themeColor="text1"/>
          <w:cs/>
        </w:rPr>
        <w:t>จะมีผลบังคับใช้ภายในสิ้นรอบระยะเวลาที่รายงาน</w:t>
      </w:r>
    </w:p>
    <w:p w14:paraId="30ED2928" w14:textId="77777777" w:rsidR="006B6A19" w:rsidRPr="00DB5627" w:rsidRDefault="006B6A19" w:rsidP="00686CD4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>รายการสินทรัพย์และหนี้สินภาษีเงินได้ในปีปัจจุบันจะหักกลบกันได้เมื่อ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cs/>
        </w:rPr>
        <w:t>มี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สิทธิตามกฎหมายในการนำสินทรัพย์และหนี้สินดังกล่าวมาหักกลบกัน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</w:t>
      </w:r>
      <w:r w:rsidRPr="00DB5627">
        <w:rPr>
          <w:rFonts w:ascii="Angsana New" w:hAnsi="Angsana New" w:cs="Angsana New"/>
          <w:color w:val="000000" w:themeColor="text1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1550B176" w14:textId="77777777" w:rsidR="006B6A19" w:rsidRPr="00DB5627" w:rsidRDefault="006B6A19" w:rsidP="00686CD4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และกำไรขาดทุนเบ็ดเสร็จอื่น ภาษีเงินได้รอการตัดบัญชี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จะบันทึกโดยตรงไปยัง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งบแสดงการเปลี่ยนแปลงส่วนของผู้ถือหุ้น ถ้าภาษีเงินได้ที่เกิดขึ้นนั้น</w:t>
      </w:r>
      <w:r w:rsidRPr="00DB5627">
        <w:rPr>
          <w:rFonts w:ascii="Angsana New" w:hAnsi="Angsana New" w:cs="Angsana New"/>
          <w:color w:val="000000" w:themeColor="text1"/>
          <w:cs/>
        </w:rPr>
        <w:t>เกี่ยวข้องกับรายการที่ได้บันทึกโดยตรงไปยังส่วนของผู้ถือหุ้น</w:t>
      </w:r>
    </w:p>
    <w:p w14:paraId="53B4ABBF" w14:textId="130DBF82" w:rsidR="006B6A19" w:rsidRPr="00DB5627" w:rsidRDefault="00DB5627" w:rsidP="00220276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ผลประโยชน์พนักงาน</w:t>
      </w:r>
    </w:p>
    <w:p w14:paraId="552D9AD9" w14:textId="597A7810" w:rsidR="006B6A19" w:rsidRPr="00DB5627" w:rsidRDefault="00DB5627" w:rsidP="00DB020B">
      <w:pPr>
        <w:ind w:left="12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B5627">
        <w:rPr>
          <w:rFonts w:ascii="Angsana New" w:hAnsi="Angsana New" w:cs="Angsana New"/>
          <w:color w:val="000000" w:themeColor="text1"/>
          <w:cs/>
        </w:rPr>
        <w:tab/>
        <w:t>ผลประโยชน์ระยะสั้น</w:t>
      </w:r>
    </w:p>
    <w:p w14:paraId="519A5637" w14:textId="77777777" w:rsidR="006B6A19" w:rsidRPr="00DB5627" w:rsidRDefault="006B6A19" w:rsidP="00220276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cs/>
        </w:rPr>
        <w:t>บันทึกเงินสมทบกองทุนทดแทนเป็นค่าใช้จ่ายของรอบระยะเวลาบัญชี</w:t>
      </w:r>
    </w:p>
    <w:p w14:paraId="28EA5E96" w14:textId="77777777" w:rsidR="00A51971" w:rsidRDefault="006B6A19" w:rsidP="00220276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cs/>
        </w:rPr>
        <w:t>จ่ายเงินสมทบเข้ากองทุนสำรองเลี้ย</w:t>
      </w:r>
      <w:r w:rsidR="00B606CF" w:rsidRPr="00DB5627">
        <w:rPr>
          <w:rFonts w:ascii="Angsana New" w:hAnsi="Angsana New" w:cs="Angsana New"/>
          <w:color w:val="000000" w:themeColor="text1"/>
          <w:cs/>
        </w:rPr>
        <w:t>งชีพโดย</w:t>
      </w:r>
      <w:r w:rsidRPr="00DB5627">
        <w:rPr>
          <w:rFonts w:ascii="Angsana New" w:hAnsi="Angsana New" w:cs="Angsana New"/>
          <w:color w:val="000000" w:themeColor="text1"/>
          <w:cs/>
        </w:rPr>
        <w:t>บันทึกเป็นค่าใช้จ่ายของรอบระยะเวลาบัญชี</w:t>
      </w:r>
    </w:p>
    <w:p w14:paraId="0C727B17" w14:textId="77777777" w:rsidR="00925611" w:rsidRPr="00DB5627" w:rsidRDefault="00925611" w:rsidP="00220276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423B7BD4" w14:textId="66B8B41D" w:rsidR="006B6A19" w:rsidRPr="00DB5627" w:rsidRDefault="00DB5627" w:rsidP="005B11B3">
      <w:pPr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ผลประโยชน์ระยะยาว</w:t>
      </w:r>
    </w:p>
    <w:p w14:paraId="7F0A5DF6" w14:textId="77777777" w:rsidR="006B6A19" w:rsidRPr="00DB5627" w:rsidRDefault="006B6A19" w:rsidP="00220276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ถือว่าเงินชดเชยดังกล่าวเป็นโครงการผลประโยชน์</w:t>
      </w:r>
      <w:r w:rsidRPr="00DB5627">
        <w:rPr>
          <w:rFonts w:ascii="Angsana New" w:hAnsi="Angsana New" w:cs="Angsana New"/>
          <w:color w:val="000000" w:themeColor="text1"/>
          <w:cs/>
        </w:rPr>
        <w:t>หลังออกจากงานสำหรับพนักงาน</w:t>
      </w:r>
    </w:p>
    <w:p w14:paraId="04B53E67" w14:textId="1EE8D835" w:rsidR="00DB5627" w:rsidRPr="00DB5627" w:rsidRDefault="00366436" w:rsidP="00DB5627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บริษัทบันทึกภาระผูกพันผลประโยชน์พนักงานหลังออกจากงานตามพระราชบัญญัติ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คุ้มครองแรงงาน โดยวิธีคิดลดแต่ละหน่วยที่ประมาณการไว้ (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>Projected Unit Credit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Method)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ซึ่งคำนวณโดยนักคณิตศาสตร์ประกันภัยอิสระ จากข้อสมมติฐานทางคณิตศาสตร์ประกันภัย ณ วันที่ในงบแสดงฐานะการเงิน โดยใช้ปัจจัยต่าง</w:t>
      </w:r>
      <w:r w:rsidR="004756C9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ๆ รวมทั้งการประเมินถึงอายุและจำนวนปีการทำงานโดยเฉลี่ยของพนักงาน อ</w:t>
      </w:r>
      <w:r w:rsidR="001B3FE4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ัตราการลาออกจากงานของพนักงาน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สมมติฐานในการปรับเงินเดือนขึ้นในอนาคต</w:t>
      </w:r>
      <w:r w:rsidR="001B3FE4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และอัตรามรณะ </w:t>
      </w:r>
      <w:r w:rsidR="001B3FE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ภาระผูกพันผลประโยชน์พนักงาน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ได้พิจารณาคิดลดให้เป็นมูลค่าปัจจุบัน ณ วันที่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ในงบแสดง</w:t>
      </w:r>
      <w:r w:rsidRPr="00DB5627">
        <w:rPr>
          <w:rFonts w:ascii="Angsana New" w:hAnsi="Angsana New" w:cs="Angsana New"/>
          <w:color w:val="000000" w:themeColor="text1"/>
          <w:spacing w:val="6"/>
          <w:cs/>
          <w:lang w:val="en-US"/>
        </w:rPr>
        <w:t>ฐานะการเงิน ภายใต้สมมติฐานที่พนักงานในแต่ละช่วงอายุจะทำงานกับบริษัท</w:t>
      </w:r>
      <w:r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>จนครบอายุเกษียณ ทั้งนี้อัตราคิดลดที่ใช้ในการคำนวณภาระผูกพันผลประโยชน์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ของพนักงานหลังออกจากงานนั้น อ้างอิงจากอัตราผลตอบแทนของพันธบัตรรัฐบ</w:t>
      </w:r>
      <w:r w:rsidRPr="00925611">
        <w:rPr>
          <w:rFonts w:ascii="Angsana New" w:hAnsi="Angsana New" w:cs="Angsana New"/>
          <w:color w:val="000000" w:themeColor="text1"/>
          <w:cs/>
          <w:lang w:val="en-US"/>
        </w:rPr>
        <w:t>า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ล</w:t>
      </w:r>
    </w:p>
    <w:p w14:paraId="2AEE4B64" w14:textId="77777777" w:rsidR="006B6A19" w:rsidRPr="00DB5627" w:rsidRDefault="00E42E16" w:rsidP="00220276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ผล</w:t>
      </w:r>
      <w:r w:rsidR="006B6A19" w:rsidRPr="00DB5627">
        <w:rPr>
          <w:rFonts w:ascii="Angsana New" w:hAnsi="Angsana New" w:cs="Angsana New"/>
          <w:color w:val="000000" w:themeColor="text1"/>
          <w:cs/>
        </w:rPr>
        <w:t>กำไร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(</w:t>
      </w:r>
      <w:r w:rsidR="006B6A19" w:rsidRPr="00DB5627">
        <w:rPr>
          <w:rFonts w:ascii="Angsana New" w:hAnsi="Angsana New" w:cs="Angsana New"/>
          <w:color w:val="000000" w:themeColor="text1"/>
          <w:cs/>
        </w:rPr>
        <w:t>ขาดทุน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) </w:t>
      </w:r>
      <w:r w:rsidR="006B6A19" w:rsidRPr="00DB5627">
        <w:rPr>
          <w:rFonts w:ascii="Angsana New" w:hAnsi="Angsana New" w:cs="Angsana New"/>
          <w:color w:val="000000" w:themeColor="text1"/>
          <w:cs/>
        </w:rPr>
        <w:t>จากการ</w:t>
      </w:r>
      <w:r w:rsidRPr="00DB5627">
        <w:rPr>
          <w:rFonts w:ascii="Angsana New" w:hAnsi="Angsana New" w:cs="Angsana New"/>
          <w:color w:val="000000" w:themeColor="text1"/>
          <w:cs/>
        </w:rPr>
        <w:t>วัดมูลค่าใหม่ของผลประโยชน์พนักงานที่กำหนดไว้</w:t>
      </w:r>
      <w:r w:rsidR="006B6A19" w:rsidRPr="00DB5627">
        <w:rPr>
          <w:rFonts w:ascii="Angsana New" w:hAnsi="Angsana New" w:cs="Angsana New"/>
          <w:color w:val="000000" w:themeColor="text1"/>
          <w:cs/>
        </w:rPr>
        <w:t xml:space="preserve"> สำหรับโครงการผลประโยชน์หลังออกจากงานของพนักงานรับรู้ในกำไรขาดทุนเบ็ดเสร็จอื่น</w:t>
      </w:r>
    </w:p>
    <w:p w14:paraId="12CF1459" w14:textId="06A55B39" w:rsidR="006B6A19" w:rsidRPr="00DB5627" w:rsidRDefault="00DB5627" w:rsidP="00220276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17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</w:p>
    <w:p w14:paraId="2D4C45B8" w14:textId="77777777" w:rsidR="006B6A19" w:rsidRPr="00DB5627" w:rsidRDefault="006B6A19" w:rsidP="00DB020B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b/>
          <w:color w:val="000000" w:themeColor="text1"/>
          <w:spacing w:val="8"/>
          <w:cs/>
        </w:rPr>
        <w:t>ประมาณการหนี้สินจะรับรู้เป็นหนี้สินในงบแสดงฐานะการเงินเมื่อกลุ่มบริษัทและบริษัท</w:t>
      </w:r>
      <w:r w:rsidRPr="00DB5627">
        <w:rPr>
          <w:rFonts w:ascii="Angsana New" w:hAnsi="Angsana New" w:cs="Angsana New"/>
          <w:b/>
          <w:color w:val="000000" w:themeColor="text1"/>
          <w:spacing w:val="-6"/>
          <w:cs/>
        </w:rPr>
        <w:t>มีภาระผูกพันในปัจจุบัน ซึ่งเกิดจากเหตุการณ์ในอดีต และมีความเป็นไปได้ค่อนข้างแน่ที่จะสูญเสีย</w:t>
      </w:r>
      <w:r w:rsidRPr="00DB5627">
        <w:rPr>
          <w:rFonts w:ascii="Angsana New" w:hAnsi="Angsana New" w:cs="Angsana New"/>
          <w:b/>
          <w:color w:val="000000" w:themeColor="text1"/>
          <w:cs/>
        </w:rPr>
        <w:t>ทรัพยากรที่มีประโยชน์เชิงเศรษฐกิจเพื่อจ่ายชำระภาระผูกพันดังกล่าว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</w:p>
    <w:p w14:paraId="621B5DD6" w14:textId="5C7C783D" w:rsidR="006B6A19" w:rsidRPr="00DB5627" w:rsidRDefault="00DB5627" w:rsidP="005B11B3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b/>
          <w:color w:val="000000" w:themeColor="text1"/>
          <w:spacing w:val="8"/>
          <w:cs/>
        </w:rPr>
        <w:t>กลุ่มบริษัทและบริษัท</w:t>
      </w:r>
      <w:r w:rsidR="006B6A19" w:rsidRPr="00DB5627">
        <w:rPr>
          <w:rFonts w:ascii="Angsana New" w:hAnsi="Angsana New" w:cs="Angsana New"/>
          <w:color w:val="000000" w:themeColor="text1"/>
          <w:cs/>
        </w:rPr>
        <w:t>บันทึกรายการที่เป็นเงินตราต่างประเทศโดยใช้อัตราแลกเปลี่ยนดังนี้</w:t>
      </w:r>
    </w:p>
    <w:p w14:paraId="4EEBCB35" w14:textId="3F4158FC" w:rsidR="006B6A19" w:rsidRPr="00DB5627" w:rsidRDefault="00DB5627" w:rsidP="00DB020B">
      <w:pPr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รายการ</w:t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บัญชีที่เป็นเงินตราต่างประเทศ</w:t>
      </w:r>
    </w:p>
    <w:p w14:paraId="46DFA2BF" w14:textId="77777777" w:rsidR="006B6A19" w:rsidRPr="00DB5627" w:rsidRDefault="006B6A19" w:rsidP="00DB020B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  <w:t>รายการที่เกิดขึ้นระหว่างปีแปลงค่าเป็นเงินบาทโดยใช้</w:t>
      </w:r>
      <w:r w:rsidR="00B2201F" w:rsidRPr="00DB5627">
        <w:rPr>
          <w:rFonts w:ascii="Angsana New" w:hAnsi="Angsana New" w:cs="Angsana New"/>
          <w:color w:val="000000" w:themeColor="text1"/>
          <w:cs/>
        </w:rPr>
        <w:t>อัตราแลกเปลี่ยน ณ วันที่</w:t>
      </w:r>
      <w:r w:rsidR="00B2201F" w:rsidRPr="00DB5627">
        <w:rPr>
          <w:rFonts w:ascii="Angsana New" w:hAnsi="Angsana New" w:cs="Angsana New"/>
          <w:color w:val="000000" w:themeColor="text1"/>
          <w:spacing w:val="-4"/>
          <w:cs/>
        </w:rPr>
        <w:t>เกิดรายการหรืออัตราแลกเปลี่ยนถัวเฉลี่ยที่เหมาะสมสำหรับรอบระยะเวลาปัจจุบัน</w:t>
      </w:r>
    </w:p>
    <w:p w14:paraId="0C7341D9" w14:textId="77777777" w:rsidR="00A51971" w:rsidRPr="00DB5627" w:rsidRDefault="006B6A19" w:rsidP="00DB020B">
      <w:pPr>
        <w:tabs>
          <w:tab w:val="left" w:pos="1078"/>
        </w:tabs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  <w:t>สินทรัพย์และหนี้สิน</w:t>
      </w:r>
      <w:r w:rsidR="0008699C" w:rsidRPr="00DB5627">
        <w:rPr>
          <w:rFonts w:ascii="Angsana New" w:hAnsi="Angsana New" w:cs="Angsana New"/>
          <w:color w:val="000000" w:themeColor="text1"/>
          <w:cs/>
        </w:rPr>
        <w:t>ที่เป็นเงินตราต่างประเทศ</w:t>
      </w:r>
      <w:r w:rsidR="0012637D" w:rsidRPr="00DB5627">
        <w:rPr>
          <w:rFonts w:ascii="Angsana New" w:hAnsi="Angsana New" w:cs="Angsana New"/>
          <w:color w:val="000000" w:themeColor="text1"/>
          <w:cs/>
        </w:rPr>
        <w:t xml:space="preserve"> ณ วันสิ้นรอบระยะเวลารายงาน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แปลงค่าเป็นเงินบาท โดยใช้อัตราแลกเปลี่ยนตามประกาศของธนาคารแห่งประเทศไทย</w:t>
      </w:r>
    </w:p>
    <w:p w14:paraId="3CB1C7BF" w14:textId="77777777" w:rsidR="006B6A19" w:rsidRPr="00DB5627" w:rsidRDefault="006B6A19" w:rsidP="00DB020B">
      <w:pPr>
        <w:tabs>
          <w:tab w:val="left" w:pos="1078"/>
        </w:tabs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-</w:t>
      </w:r>
      <w:r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กำไรหรือขาดทุนจากอัตราแลกเปลี่ยนเงินตราต่างประเทศที่เกิดจากการจ่ายชำระเงิน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และการแปลงค่า รับรู้เป็นรายได้หรือค่าใช้จ่ายในงบกำไรขาดทุนและกำไรขาดทุน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เบ็ดเสร็จอื่น </w:t>
      </w:r>
    </w:p>
    <w:p w14:paraId="0B48C0C8" w14:textId="0E7A9B01" w:rsidR="006B6A19" w:rsidRPr="00DB5627" w:rsidRDefault="00DB5627" w:rsidP="00220276">
      <w:pPr>
        <w:spacing w:before="200"/>
        <w:ind w:left="2174" w:hanging="90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</w:rPr>
        <w:t>หน่วยงานในต่างประเทศ</w:t>
      </w:r>
    </w:p>
    <w:p w14:paraId="01187CB2" w14:textId="77777777" w:rsidR="006B6A19" w:rsidRPr="00DB5627" w:rsidRDefault="006B6A19" w:rsidP="00DB020B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  <w:t>สินทรัพย์และหนี้สินของหน่วยงานในต่างประเทศแปลงค่าเป็นเงินบาท โดยใช้อัตราแลกเปลี่ยน ณ วันที่รายงาน</w:t>
      </w:r>
    </w:p>
    <w:p w14:paraId="23746972" w14:textId="77777777" w:rsidR="006B6A19" w:rsidRPr="00DB5627" w:rsidRDefault="006B6A19" w:rsidP="00DB020B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  <w:t>รายได้และค่าใช้จ่ายของหน่วยงานในต่างประเทศแปลงค่าเป็นเงินบาท โดยใช้อัตราแลกเปลี่ยนซึ่งใกล้เคียงกับอัตราแลกเปลี่ยนจริง ณ วันที่เกิดรายการ</w:t>
      </w:r>
    </w:p>
    <w:p w14:paraId="43FDF768" w14:textId="788E94FB" w:rsidR="00DB5627" w:rsidRPr="00DB5627" w:rsidRDefault="006B6A19" w:rsidP="00DB020B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  <w:t>ผลต่างจากอัตราแลกเปลี่ยนที่เกิดจากการแปลงค่างบการเงิน</w:t>
      </w:r>
      <w:r w:rsidR="00813B89" w:rsidRPr="00DB5627">
        <w:rPr>
          <w:rFonts w:ascii="Angsana New" w:hAnsi="Angsana New" w:cs="Angsana New"/>
          <w:color w:val="000000" w:themeColor="text1"/>
          <w:cs/>
        </w:rPr>
        <w:t>ต่า</w:t>
      </w:r>
      <w:r w:rsidR="0008699C" w:rsidRPr="00DB5627">
        <w:rPr>
          <w:rFonts w:ascii="Angsana New" w:hAnsi="Angsana New" w:cs="Angsana New"/>
          <w:color w:val="000000" w:themeColor="text1"/>
          <w:cs/>
        </w:rPr>
        <w:t>ง</w:t>
      </w:r>
      <w:r w:rsidR="00813B89" w:rsidRPr="00DB5627">
        <w:rPr>
          <w:rFonts w:ascii="Angsana New" w:hAnsi="Angsana New" w:cs="Angsana New"/>
          <w:color w:val="000000" w:themeColor="text1"/>
          <w:cs/>
        </w:rPr>
        <w:t>ประเทศ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บันทึกในงบกำไรขาดทุนและกำไรขาดทุนเบ็ดเสร็จอื่น และแสดงเป็นรายการผลต่างจากอัตราแลกเปลี่ยน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จากการแปลงค่างบการเงินต่างประเทศ</w:t>
      </w:r>
      <w:r w:rsidRPr="00DB5627">
        <w:rPr>
          <w:rFonts w:ascii="Angsana New" w:hAnsi="Angsana New" w:cs="Angsana New"/>
          <w:color w:val="000000" w:themeColor="text1"/>
          <w:cs/>
        </w:rPr>
        <w:t>ในองค์ประกอบอื่นของส่วนของผู้ถือหุ้น จนกว่ามีการจำหน่ายเงินลงทุนนั้นออกไป</w:t>
      </w:r>
    </w:p>
    <w:p w14:paraId="01093095" w14:textId="0FDE93DF" w:rsidR="00F810E7" w:rsidRPr="00DB5627" w:rsidRDefault="006B6A19" w:rsidP="00220276">
      <w:pPr>
        <w:ind w:left="2520" w:hanging="360"/>
        <w:jc w:val="thaiDistribute"/>
        <w:rPr>
          <w:rFonts w:ascii="Angsana New" w:hAnsi="Angsana New" w:cs="Angsana New"/>
          <w:color w:val="000000" w:themeColor="text1"/>
          <w:spacing w:val="-16"/>
          <w:sz w:val="2"/>
          <w:szCs w:val="2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  <w:t>เมื่อมีการชำระหนี้รายการที่เป็นตัวเงินที่เป็นลูกหนี้หรือเจ้าหนี้กับหน่วยงานในต่างประเทศ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ความเป็นไปได้ว่าจะชำระเงินในอนาคตอันใกล้ กำไรและขาดทุนจากอัตราแลกเปลี่ยน</w:t>
      </w:r>
      <w:r w:rsidRPr="00DB5627">
        <w:rPr>
          <w:rFonts w:ascii="Angsana New" w:hAnsi="Angsana New" w:cs="Angsana New"/>
          <w:color w:val="000000" w:themeColor="text1"/>
          <w:spacing w:val="2"/>
          <w:cs/>
        </w:rPr>
        <w:t>จากรายการทางการเงินดังกล่าวจะถูกพิจารณาเป็นส่วนหนึ่งของเงินลงทุนสุทธิ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ในหน่วยงานต่างประเทศ และรับรู้ในกำไรขาดทุนเบ็ดเสร็จอื่น และแสดงเป็นรายการ</w:t>
      </w:r>
      <w:r w:rsidRPr="00DB5627">
        <w:rPr>
          <w:rFonts w:ascii="Angsana New" w:hAnsi="Angsana New" w:cs="Angsana New"/>
          <w:color w:val="000000" w:themeColor="text1"/>
          <w:spacing w:val="-16"/>
          <w:cs/>
        </w:rPr>
        <w:t>ผลต่างจากอัตราแลกเปลี่ยนในส่วนของผู้ถือหุ้นจนกว่ามีการจำหน่ายเงินลงทุนนั้นออกไป</w:t>
      </w:r>
    </w:p>
    <w:p w14:paraId="58996D30" w14:textId="33760B86" w:rsidR="003F7FA5" w:rsidRPr="00DB5627" w:rsidRDefault="00DB5627" w:rsidP="00FB0F35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3F7FA5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19</w:t>
      </w:r>
      <w:r w:rsidR="003F7FA5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3F7FA5" w:rsidRPr="00DB5627">
        <w:rPr>
          <w:rFonts w:ascii="Angsana New" w:hAnsi="Angsana New" w:cs="Angsana New"/>
          <w:color w:val="000000" w:themeColor="text1"/>
          <w:cs/>
          <w:lang w:val="en-US"/>
        </w:rPr>
        <w:t>สัญญาเช่า</w:t>
      </w:r>
    </w:p>
    <w:p w14:paraId="10FEB8F6" w14:textId="77777777" w:rsidR="003F7FA5" w:rsidRPr="00DB5627" w:rsidRDefault="003F7FA5" w:rsidP="00DB020B">
      <w:pPr>
        <w:ind w:left="1267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กลุ่มบริษัทที่เป็นผู้เช่า</w:t>
      </w:r>
    </w:p>
    <w:p w14:paraId="170A713D" w14:textId="302AC7C1" w:rsidR="003F7FA5" w:rsidRPr="00DB5627" w:rsidRDefault="003F7FA5" w:rsidP="00220276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วันเริ่มต้น</w:t>
      </w:r>
      <w:r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>ของสัญญาเช่า กลุ่มบริษัทรับรู้สินทรัพย์สิทธิการใช้และหนี้สินตามสัญญาเช่าที่เกี่ยวข้องกับ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ทุกข้อตกลงสัญญาเช่าที่เป็นสัญญาเช่า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ยกเว้นสัญญาเช่าระยะสั้น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อายุสัญญาเช่า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12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เดือนหรือ</w:t>
      </w:r>
      <w:r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>น้อยกว่า</w:t>
      </w:r>
      <w:r w:rsidRPr="00DB5627">
        <w:rPr>
          <w:rFonts w:ascii="Angsana New" w:hAnsi="Angsana New" w:cs="Angsana New"/>
          <w:color w:val="000000" w:themeColor="text1"/>
          <w:spacing w:val="2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DB5627">
        <w:rPr>
          <w:rFonts w:ascii="Angsana New" w:hAnsi="Angsana New" w:cs="Angsana New"/>
          <w:color w:val="000000" w:themeColor="text1"/>
          <w:spacing w:val="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>รายการ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ที่มีมูลค่าเล็กน้อย เช่น เครื่องตกแต่งสำนักงาน และโทรศัพท์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</w:p>
    <w:p w14:paraId="06A6E9A9" w14:textId="77777777" w:rsidR="003F7FA5" w:rsidRDefault="003F7FA5" w:rsidP="00220276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color w:val="000000" w:themeColor="text1"/>
          <w:cs/>
        </w:rPr>
        <w:t>หนี้สินตาม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สัญญา</w:t>
      </w:r>
      <w:r w:rsidRPr="00DB5627">
        <w:rPr>
          <w:rFonts w:ascii="Angsana New" w:hAnsi="Angsana New" w:cs="Angsana New"/>
          <w:color w:val="000000" w:themeColor="text1"/>
          <w:cs/>
        </w:rPr>
        <w:t>เช่าวัดมูลค่าเริ่มแรกด้วยมูลค่าปัจจุบันของการจ่ายชำระตามสัญญาเช่าที่ยัง</w:t>
      </w:r>
      <w:r w:rsidRPr="00DB5627">
        <w:rPr>
          <w:rFonts w:ascii="Angsana New" w:hAnsi="Angsana New" w:cs="Angsana New"/>
          <w:color w:val="000000" w:themeColor="text1"/>
          <w:spacing w:val="2"/>
          <w:cs/>
        </w:rPr>
        <w:t>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ไม่สามารถกำหนดได้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</w:t>
      </w:r>
      <w:r w:rsidRPr="00DB5627">
        <w:rPr>
          <w:rFonts w:ascii="Angsana New" w:hAnsi="Angsana New" w:cs="Angsana New"/>
          <w:color w:val="000000" w:themeColor="text1"/>
          <w:cs/>
        </w:rPr>
        <w:t>ใช้อัตราดอกเบี้ยการกู้ยืมส่วนเพิ่ม</w:t>
      </w:r>
    </w:p>
    <w:p w14:paraId="2E6C0EA0" w14:textId="77777777" w:rsidR="00925611" w:rsidRPr="00DB5627" w:rsidRDefault="00925611" w:rsidP="00220276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4C5EAA39" w14:textId="1C169BE9" w:rsidR="003F7FA5" w:rsidRPr="00DB5627" w:rsidRDefault="003F7FA5" w:rsidP="00DB020B">
      <w:pPr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6B51E87" w14:textId="77777777" w:rsidR="003F7FA5" w:rsidRPr="00DB5627" w:rsidRDefault="003F7FA5" w:rsidP="005F66B8">
      <w:pPr>
        <w:pStyle w:val="ListParagraph"/>
        <w:numPr>
          <w:ilvl w:val="0"/>
          <w:numId w:val="20"/>
        </w:numPr>
        <w:tabs>
          <w:tab w:val="left" w:pos="1530"/>
        </w:tabs>
        <w:spacing w:after="120" w:line="240" w:lineRule="auto"/>
        <w:ind w:left="1627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การจ่ายชำระคงที่ 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(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) 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หักลูกหนี้สิ่งจูงใจตามสัญญาเช่าใด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ๆ</w:t>
      </w:r>
    </w:p>
    <w:p w14:paraId="4D61085E" w14:textId="77777777" w:rsidR="003F7FA5" w:rsidRPr="00DB5627" w:rsidRDefault="003F7FA5" w:rsidP="005F66B8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30" w:hanging="27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ณ วันที่สัญญาเช่าเริ่มมีผล</w:t>
      </w:r>
    </w:p>
    <w:p w14:paraId="1E8AEA7F" w14:textId="77777777" w:rsidR="003F7FA5" w:rsidRPr="00DB5627" w:rsidRDefault="003F7FA5" w:rsidP="005F66B8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62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252D6A3" w14:textId="77777777" w:rsidR="003F7FA5" w:rsidRPr="00DB5627" w:rsidRDefault="003F7FA5" w:rsidP="005F66B8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30" w:hanging="270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F011683" w14:textId="77777777" w:rsidR="003F7FA5" w:rsidRPr="00DB5627" w:rsidRDefault="003F7FA5" w:rsidP="00220276">
      <w:pPr>
        <w:pStyle w:val="ListParagraph"/>
        <w:numPr>
          <w:ilvl w:val="0"/>
          <w:numId w:val="20"/>
        </w:numPr>
        <w:tabs>
          <w:tab w:val="left" w:pos="1530"/>
        </w:tabs>
        <w:spacing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7C97D9F" w14:textId="77777777" w:rsidR="003F7FA5" w:rsidRPr="00DB5627" w:rsidRDefault="003F7FA5" w:rsidP="00220276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</w:rPr>
        <w:t>หนี้สินตาม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สัญญา</w:t>
      </w:r>
      <w:r w:rsidRPr="00DB5627">
        <w:rPr>
          <w:rFonts w:ascii="Angsana New" w:hAnsi="Angsana New" w:cs="Angsana New"/>
          <w:color w:val="000000" w:themeColor="text1"/>
          <w:spacing w:val="-2"/>
          <w:cs/>
        </w:rPr>
        <w:t>เช่าแยกแสดงบรรทัดในงบแสดงฐานะการเงิน</w:t>
      </w:r>
    </w:p>
    <w:p w14:paraId="07E53B65" w14:textId="40B306E7" w:rsidR="00DB5627" w:rsidRPr="00DB5627" w:rsidRDefault="003F7FA5" w:rsidP="00DB020B">
      <w:pPr>
        <w:spacing w:after="24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</w:rPr>
        <w:t>การวัดมูลค่า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ภายหลัง</w:t>
      </w:r>
      <w:r w:rsidRPr="00DB5627">
        <w:rPr>
          <w:rFonts w:ascii="Angsana New" w:hAnsi="Angsana New" w:cs="Angsana New"/>
          <w:color w:val="000000" w:themeColor="text1"/>
          <w:spacing w:val="-2"/>
          <w:cs/>
        </w:rPr>
        <w:t xml:space="preserve">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ใช้วิธีดอกเบี้ยที่แท้จริง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) 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0244446" w14:textId="77777777" w:rsidR="003F7FA5" w:rsidRPr="00DB5627" w:rsidRDefault="003F7FA5" w:rsidP="00DB020B">
      <w:pPr>
        <w:spacing w:before="120" w:after="120"/>
        <w:ind w:left="12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กลุ่มบริษัทวัดมูลค่าหนี้สินตามสัญญาเช่าใหม่ 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โดยการปรับปรุงสินทรัพย์สิทธิการใช้ที่เกี่ยวข้อง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เมื่อเกิดเหตุการณ์ดังต่อไปนี้</w:t>
      </w:r>
    </w:p>
    <w:p w14:paraId="0A5BD5D9" w14:textId="77777777" w:rsidR="003F7FA5" w:rsidRPr="00DB5627" w:rsidRDefault="003F7FA5" w:rsidP="005F66B8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</w:pP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มีการ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เปลี่ยนแปลง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027A3F4" w14:textId="77777777" w:rsidR="003F7FA5" w:rsidRPr="00DB5627" w:rsidRDefault="003F7FA5" w:rsidP="005F66B8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(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DB562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)</w:t>
      </w:r>
    </w:p>
    <w:p w14:paraId="0BC97963" w14:textId="77777777" w:rsidR="003F7FA5" w:rsidRPr="00DB5627" w:rsidRDefault="003F7FA5" w:rsidP="00220276">
      <w:pPr>
        <w:pStyle w:val="ListParagraph"/>
        <w:numPr>
          <w:ilvl w:val="0"/>
          <w:numId w:val="20"/>
        </w:numPr>
        <w:tabs>
          <w:tab w:val="left" w:pos="1530"/>
        </w:tabs>
        <w:spacing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มีการเปลี่ยนแปลงสัญญาเช่าและหรือการเปลี่ยนแปลงสัญญาเช่าไม่บันทึกเป็นสัญญาเช่า</w:t>
      </w:r>
      <w:r w:rsidRPr="00DB5627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แยกต่างหาก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="00312A6E" w:rsidRPr="00DB56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ณ วันที่การเปลี่ยนแปลงสัญญามีผล</w:t>
      </w:r>
    </w:p>
    <w:p w14:paraId="4B428690" w14:textId="77777777" w:rsidR="00FB0F35" w:rsidRPr="00DB5627" w:rsidRDefault="003F7FA5" w:rsidP="00220276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</w:rPr>
        <w:t>กลุ่มบริษัท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ไม่มีรายการปรับใด ๆ ดังกล่าวแสดงในระหว่างงวด</w:t>
      </w:r>
    </w:p>
    <w:p w14:paraId="52311B15" w14:textId="2185A470" w:rsidR="003F7FA5" w:rsidRPr="00DB5627" w:rsidRDefault="003F7FA5" w:rsidP="00220276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8"/>
          <w:cs/>
        </w:rPr>
      </w:pPr>
      <w:r w:rsidRPr="00DB5627">
        <w:rPr>
          <w:rFonts w:ascii="Angsana New" w:hAnsi="Angsana New" w:cs="Angsana New"/>
          <w:color w:val="000000" w:themeColor="text1"/>
          <w:spacing w:val="2"/>
          <w:cs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การจ่ายชำระ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ตาม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สัญญาเช่าใด ๆ ที่จ่ายชำระ ณ วันที่สัญญาเช่าเริ่มมีผลหรือก่อนวันที่สัญญาเริ่มมีผล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</w:t>
      </w:r>
      <w:r w:rsidRPr="00DB5627">
        <w:rPr>
          <w:rFonts w:ascii="Angsana New" w:hAnsi="Angsana New" w:cs="Angsana New"/>
          <w:color w:val="000000" w:themeColor="text1"/>
          <w:cs/>
        </w:rPr>
        <w:t>วัดมูลค่าภายหลัง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0E8DFB4" w14:textId="4B058A1B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มาตรฐานการบัญชีฉบับที่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37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0DAC585" w14:textId="7057B22E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ราคาทุนของสินทรัพย์สิทธิการใช้ สะท้อนว่า กลุ่มบริษัทจะใช้สิทธิเลือกซื้อ สินทรัพย์สิทธิการใช้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3D863F2" w14:textId="77777777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สินทรัพย์สิทธิการใช้แสดงรวมอยู่ในรายการ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ที่ดิน อาคารและอุปกรณ์ในงบแสดงฐานะการเงิน</w:t>
      </w:r>
    </w:p>
    <w:p w14:paraId="3F7F1295" w14:textId="515308A5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กลุ่มบริษัทปฏิบัติตามมาตรฐานการบัญชีฉบับที่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36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เรื่อง การด้อยค่าของสินทรัพย์ เพื่อประเมินว่า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“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ที่ดิน อาคารและอุปกรณ์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”</w:t>
      </w:r>
    </w:p>
    <w:p w14:paraId="08F8A58A" w14:textId="77777777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กลุ่มบริษัทที่เป็นผู้ให้เช่า</w:t>
      </w:r>
    </w:p>
    <w:p w14:paraId="45F35694" w14:textId="77777777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สัญญาเช่าซึ่งกลุ่มบริษัทเป็นผู้ให้เช่าจัดประเภทรายการเป็นสัญญาเช่า</w:t>
      </w:r>
      <w:r w:rsidR="00AE2E2A" w:rsidRPr="00DB5627">
        <w:rPr>
          <w:rFonts w:ascii="Angsana New" w:hAnsi="Angsana New" w:cs="Angsana New"/>
          <w:color w:val="000000" w:themeColor="text1"/>
          <w:cs/>
          <w:lang w:val="en-US"/>
        </w:rPr>
        <w:t>เงินทุน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หรือดำเนินงาน เมื่อเงื่อนไขของสัญญาเช่าโอนความเสี่ยงและผลตอบแทนเกือบทั้งหมดของความเป็นเจ้าของ</w:t>
      </w:r>
      <w:r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>ให้แก่ผู้เช่า สัญญาดังกล่าวจัดประเภทรายการเป็นสัญญาเช่า</w:t>
      </w:r>
      <w:r w:rsidR="00AE2E2A" w:rsidRPr="00DB5627">
        <w:rPr>
          <w:rFonts w:ascii="Angsana New" w:hAnsi="Angsana New" w:cs="Angsana New" w:hint="cs"/>
          <w:color w:val="000000" w:themeColor="text1"/>
          <w:spacing w:val="2"/>
          <w:cs/>
          <w:lang w:val="en-US"/>
        </w:rPr>
        <w:t>เงินทุน</w:t>
      </w:r>
      <w:r w:rsidRPr="00DB5627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 สัญญาเช่าอื่น ๆ ทั้งหมด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จัดประเภทเป็นสัญญาเช่าดำเนินงาน</w:t>
      </w:r>
    </w:p>
    <w:p w14:paraId="234D557E" w14:textId="77777777" w:rsidR="00FB0F3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สองสัญญาแยกจากกัน ผู้ให้เช่าช่วงจัดประเภทสัญญาเช่าช่วงเป็นสัญญาเช่า</w:t>
      </w:r>
      <w:r w:rsidR="00AE2E2A" w:rsidRPr="00DB5627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หรือสัญญาเช่า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ดำเนินงานโดยอ้างอิงกับสินทรัพย์สิทธิการใช้ที่เกิดขึ้นจากสัญญาเช่าหลัก</w:t>
      </w:r>
    </w:p>
    <w:p w14:paraId="68D58190" w14:textId="1B55BED4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61D85364" w14:textId="77777777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จำนวนเงินที่จะได้รับจากผู้เช่าภายใต้สัญญาเช่า</w:t>
      </w:r>
      <w:r w:rsidR="00AE2E2A" w:rsidRPr="00DB5627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รับรู้เป็นลูกหนี้ด้วยจำนวนที่เท่ากับ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เงินลงทุนสุทธิตามสัญญาเช่า รายได้จากสัญญาเช่า</w:t>
      </w:r>
      <w:r w:rsidR="00AE2E2A" w:rsidRPr="00DB5627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43041A9D" w14:textId="72793F51" w:rsidR="003F7FA5" w:rsidRPr="00DB5627" w:rsidRDefault="003F7FA5" w:rsidP="00220276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เมื่อสัญญาที่ประกอบด้วยส่วนประกอบที่เป็นการเช่าและส่วนประกอบที่ไม่เป็นการเช่า กลุ่มบริษัท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นำมาตรฐานการรายงานทางการเงินฉบับที่ 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15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0F7DD979" w14:textId="6C16A766" w:rsidR="006B6A19" w:rsidRPr="00DB5627" w:rsidRDefault="00DB5627" w:rsidP="00DB020B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20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กำไร (ขาดทุน) ต่อหุ้น</w:t>
      </w:r>
    </w:p>
    <w:p w14:paraId="6A0CA1AA" w14:textId="77777777" w:rsidR="006B6A19" w:rsidRPr="00DB5627" w:rsidRDefault="006B6A19" w:rsidP="00220276">
      <w:pPr>
        <w:spacing w:after="240"/>
        <w:ind w:left="1627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กำไร (ขาดทุน) ต่อหุ้นขั้นพื้นฐานคำนวณโดยการหารกำไร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(ขาดทุน)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สุทธิ</w:t>
      </w:r>
      <w:r w:rsidR="00F94309" w:rsidRPr="00DB5627">
        <w:rPr>
          <w:rFonts w:ascii="Angsana New" w:hAnsi="Angsana New" w:cs="Angsana New"/>
          <w:color w:val="000000" w:themeColor="text1"/>
          <w:spacing w:val="-12"/>
          <w:cs/>
        </w:rPr>
        <w:t>สำหรับ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ปี</w:t>
      </w:r>
      <w:r w:rsidRPr="00DB5627">
        <w:rPr>
          <w:rFonts w:ascii="Angsana New" w:hAnsi="Angsana New" w:cs="Angsana New"/>
          <w:color w:val="000000" w:themeColor="text1"/>
          <w:cs/>
        </w:rPr>
        <w:t>ด้วยจำนวนหุ้นสามัญถัวเฉลี่ยถ่วงน้ำหนักที่ถือโดยบุคคลภายนอกที่ออกในระหว่างปี</w:t>
      </w:r>
    </w:p>
    <w:p w14:paraId="01A2E522" w14:textId="77777777" w:rsidR="00254B53" w:rsidRPr="00DB5627" w:rsidRDefault="006B6A19" w:rsidP="00220276">
      <w:pPr>
        <w:spacing w:after="240"/>
        <w:ind w:left="1627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-</w:t>
      </w:r>
      <w:r w:rsidRPr="00DB5627">
        <w:rPr>
          <w:rFonts w:ascii="Angsana New" w:hAnsi="Angsana New" w:cs="Angsana New"/>
          <w:color w:val="000000" w:themeColor="text1"/>
          <w:cs/>
        </w:rPr>
        <w:tab/>
        <w:t>กำไร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(ขาดทุน)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ต่อหุ้นปรับลดคำนวณโดยการหารกำไร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(ขาดทุน)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สุทธิสำหรับปีด้วย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ผลรวม</w:t>
      </w:r>
      <w:r w:rsidRPr="00DB5627">
        <w:rPr>
          <w:rFonts w:ascii="Angsana New" w:hAnsi="Angsana New" w:cs="Angsana New"/>
          <w:color w:val="000000" w:themeColor="text1"/>
          <w:spacing w:val="-16"/>
          <w:cs/>
        </w:rPr>
        <w:t>ของจำนวนหุ้นสามัญถัวเฉลี่ยถ่วงน้ำหนักในระหว่างปี กับจำนวนถัวเฉลี่ยถ่วงน้ำหนักของหุ้นสามัญ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>ที่ออกเพื่อแปลงหุ้นสามัญเทียบเท่าปรับลดทั้งสิ้น (ใบสำคัญแสดงสิทธิ)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ให้เป็นหุ้นสามัญ</w:t>
      </w:r>
    </w:p>
    <w:p w14:paraId="613CEBD1" w14:textId="54649B09" w:rsidR="006B6A19" w:rsidRPr="00DB5627" w:rsidRDefault="00DB5627" w:rsidP="00220276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21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spacing w:val="-6"/>
          <w:cs/>
        </w:rPr>
        <w:t>การวัด</w:t>
      </w:r>
      <w:r w:rsidR="006B6A19" w:rsidRPr="00DB5627">
        <w:rPr>
          <w:rFonts w:ascii="Angsana New" w:hAnsi="Angsana New" w:cs="Angsana New"/>
          <w:color w:val="000000" w:themeColor="text1"/>
          <w:cs/>
        </w:rPr>
        <w:t>มูลค่า</w:t>
      </w:r>
      <w:r w:rsidR="006B6A19" w:rsidRPr="00DB5627">
        <w:rPr>
          <w:rFonts w:ascii="Angsana New" w:hAnsi="Angsana New" w:cs="Angsana New"/>
          <w:color w:val="000000" w:themeColor="text1"/>
          <w:spacing w:val="-6"/>
          <w:cs/>
        </w:rPr>
        <w:t>ยุติธรรม</w:t>
      </w:r>
    </w:p>
    <w:p w14:paraId="792FA00B" w14:textId="38FBE08F" w:rsidR="006B6A19" w:rsidRPr="00DB5627" w:rsidRDefault="006B6A19" w:rsidP="00220276">
      <w:pPr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Pr="00DB5627">
        <w:rPr>
          <w:rFonts w:ascii="Angsana New" w:hAnsi="Angsana New" w:cs="Angsana New"/>
          <w:b/>
          <w:color w:val="000000" w:themeColor="text1"/>
          <w:spacing w:val="-4"/>
          <w:cs/>
        </w:rPr>
        <w:t>กลุ่มบริษัท</w:t>
      </w:r>
      <w:r w:rsidRPr="00DB5627">
        <w:rPr>
          <w:rFonts w:ascii="Angsana New" w:hAnsi="Angsana New" w:cs="Angsana New"/>
          <w:b/>
          <w:color w:val="000000" w:themeColor="text1"/>
          <w:spacing w:val="8"/>
          <w:cs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8"/>
          <w:cs/>
        </w:rPr>
        <w:t>จะพิจารณาถึงลักษณะของสินทรัพย์หรือหนี้สินนั้น ซึ่งผู้ซื้อหรือผู้ขายในตลาด</w:t>
      </w:r>
      <w:r w:rsidRPr="00DB5627">
        <w:rPr>
          <w:rFonts w:ascii="Angsana New" w:hAnsi="Angsana New" w:cs="Angsana New"/>
          <w:color w:val="000000" w:themeColor="text1"/>
          <w:cs/>
        </w:rPr>
        <w:t>ที่ให้ประโยชน์สูงสุดจะนำมาพิจารณาในการกำหนดราคาที่จะได้รับจากการขายสินทรัพย์ หรือ</w:t>
      </w:r>
      <w:r w:rsidRPr="00DB5627">
        <w:rPr>
          <w:rFonts w:ascii="Angsana New" w:hAnsi="Angsana New" w:cs="Angsana New"/>
          <w:color w:val="000000" w:themeColor="text1"/>
          <w:spacing w:val="-2"/>
          <w:cs/>
        </w:rPr>
        <w:t>จะจ่ายเพื่อโอนหนี้สิน ณ วันที่วัดมูลค่า ไม่ว่าราคานั้นจะสามารถสังเกตได้โดยตรงหรือประมาณ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มาจากเทคนิคการประเมินมูลค่า โดยมูลค่ายุติธรรมที่ได้เปิดเผยในงบการเงินจะถูกกำหนดลำดับชั้น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เป็นระดับที่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ระดับที่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หรือระดับที่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ตามประเภทของข้อมูลที่นำมาใช้ในการประเมิน</w:t>
      </w:r>
      <w:r w:rsidRPr="00DB5627">
        <w:rPr>
          <w:rFonts w:ascii="Angsana New" w:hAnsi="Angsana New" w:cs="Angsana New"/>
          <w:color w:val="000000" w:themeColor="text1"/>
          <w:cs/>
        </w:rPr>
        <w:t>มูลค่ายุติธรรม ดังนี้</w:t>
      </w:r>
    </w:p>
    <w:p w14:paraId="331BB99D" w14:textId="07BA3213" w:rsidR="006B6A19" w:rsidRPr="00DB5627" w:rsidRDefault="006B6A19" w:rsidP="00DB020B">
      <w:pPr>
        <w:tabs>
          <w:tab w:val="left" w:pos="1080"/>
        </w:tabs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9AC7A00" w14:textId="42014C03" w:rsidR="006B6A19" w:rsidRPr="00DB5627" w:rsidRDefault="006B6A19" w:rsidP="00DB020B">
      <w:pPr>
        <w:tabs>
          <w:tab w:val="left" w:pos="1080"/>
        </w:tabs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11247A" w:rsidRPr="00DB5627">
        <w:rPr>
          <w:rFonts w:ascii="Angsana New" w:hAnsi="Angsana New" w:cs="Angsana New"/>
          <w:color w:val="000000" w:themeColor="text1"/>
          <w:cs/>
        </w:rPr>
        <w:t>ที่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</w:p>
    <w:p w14:paraId="78D13427" w14:textId="60B311E3" w:rsidR="003364B7" w:rsidRPr="00DB5627" w:rsidRDefault="006B6A19" w:rsidP="00220276">
      <w:pPr>
        <w:tabs>
          <w:tab w:val="left" w:pos="1080"/>
        </w:tabs>
        <w:spacing w:after="120"/>
        <w:ind w:left="2174" w:hanging="90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0CCABA6D" w14:textId="42717BE4" w:rsidR="00FE0B9D" w:rsidRPr="00DB5627" w:rsidRDefault="00DB5627" w:rsidP="001634A2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FE0B9D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22</w:t>
      </w:r>
      <w:r w:rsidR="00FE0B9D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FE0B9D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585E9D9F" w14:textId="2EA44E52" w:rsidR="00FE0B9D" w:rsidRPr="00DB5627" w:rsidRDefault="00DB5627" w:rsidP="00DB020B">
      <w:pPr>
        <w:ind w:left="2160" w:hanging="900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="00FE0B9D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22</w:t>
      </w:r>
      <w:r w:rsidR="00FE0B9D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1</w:t>
      </w:r>
      <w:r w:rsidR="00FE0B9D" w:rsidRPr="00DB5627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="00FE0B9D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การใช้ดุลยพินิจของผู้บริหาร</w:t>
      </w:r>
      <w:r w:rsidR="00912AC7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ที่สำคัญในการกำหนดนโยบาย</w:t>
      </w:r>
      <w:r w:rsidR="00DD58C9" w:rsidRPr="00DB5627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การ</w:t>
      </w:r>
      <w:r w:rsidR="00912AC7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บัญชี</w:t>
      </w:r>
    </w:p>
    <w:p w14:paraId="40D1B52D" w14:textId="77777777" w:rsidR="00FE0B9D" w:rsidRPr="00DB5627" w:rsidRDefault="00FE0B9D" w:rsidP="00DB020B">
      <w:pPr>
        <w:ind w:left="216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กลุ่มบริษัทและบริษัทต้องอาศัยดุลยพินิจหลายประการในการกำหนดนโยบายการบัญชี 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ซึ่งอาจมีผลกระทบอย่างเป็นนัยสำคัญต่อการรับรู้รายการและการเปิดเผยข้อมูลใน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งบการเงิน โดยดุลยพินิจที่สำคัญในการกำหนดนโยบายการบัญชี มีดังต่อไปนี้</w:t>
      </w:r>
    </w:p>
    <w:p w14:paraId="48206613" w14:textId="357D7D55" w:rsidR="006B6A19" w:rsidRPr="00DB5627" w:rsidRDefault="00FE0B9D" w:rsidP="00220276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="006B6A19" w:rsidRPr="00DB5627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สินทรัพย์ภาษีเงินได้รอการตัดบัญชี</w:t>
      </w:r>
    </w:p>
    <w:p w14:paraId="1DF8C1DE" w14:textId="77777777" w:rsidR="006B6A19" w:rsidRPr="00DB5627" w:rsidRDefault="006B6A19" w:rsidP="00DB020B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color w:val="000000" w:themeColor="text1"/>
          <w:spacing w:val="-10"/>
          <w:cs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spacing w:val="-10"/>
          <w:cs/>
          <w:lang w:val="en-US"/>
        </w:rPr>
        <w:t>จะรับรู้สินทรัพย์ภาษีเงินได้รอการตัดบัญชีสำหรับผลแตกต่าง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ชั่วคราวที่ใช้หักภาษีและขาดทุนทางภาษีที่ไม่ได้ใช้ 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โดยผู้บริหารของ</w:t>
      </w:r>
      <w:r w:rsidRPr="00DB5627">
        <w:rPr>
          <w:rFonts w:ascii="Angsana New" w:hAnsi="Angsana New" w:cs="Angsana New"/>
          <w:b/>
          <w:color w:val="000000" w:themeColor="text1"/>
          <w:cs/>
        </w:rPr>
        <w:t>กลุ่มบริษัทและบริษัท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ได้พิจารณาจากจำนวนกำไรทางภาษีที่คาดว่าจะเกิดในอนาคตในแต่ละช่วงเวลา เพื่อประมาณการจำนวนสินทรัพย์ภาษีเงินได้รอการตัดบัญชีที่กลุ่มบริษัทและบริษัทควรรับรู้ ณ วันสิ้นรอบระยะเวลารายงาน</w:t>
      </w:r>
    </w:p>
    <w:p w14:paraId="6B3228C1" w14:textId="35B060E3" w:rsidR="006B6A19" w:rsidRPr="00DB5627" w:rsidRDefault="00FE0B9D" w:rsidP="00220276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="006B6A19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BC77E5" w:rsidRPr="00DB5627">
        <w:rPr>
          <w:rFonts w:ascii="Angsana New" w:hAnsi="Angsana New" w:cs="Angsana New"/>
          <w:color w:val="000000" w:themeColor="text1"/>
          <w:cs/>
          <w:lang w:val="en-US"/>
        </w:rPr>
        <w:t>ประมาณการหนี้สินสำหรับ</w:t>
      </w:r>
      <w:r w:rsidR="006B6A19" w:rsidRPr="00DB5627">
        <w:rPr>
          <w:rFonts w:ascii="Angsana New" w:hAnsi="Angsana New" w:cs="Angsana New"/>
          <w:color w:val="000000" w:themeColor="text1"/>
          <w:cs/>
          <w:lang w:val="en-US"/>
        </w:rPr>
        <w:t>ผลประโยชน์พนักงาน</w:t>
      </w:r>
    </w:p>
    <w:p w14:paraId="7E525C69" w14:textId="77777777" w:rsidR="006B6A19" w:rsidRPr="00DB5627" w:rsidRDefault="006B6A19" w:rsidP="00DB020B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มูลค่า</w:t>
      </w:r>
      <w:r w:rsidRPr="00DB5627">
        <w:rPr>
          <w:rFonts w:ascii="Angsana New" w:hAnsi="Angsana New" w:cs="Angsana New"/>
          <w:b/>
          <w:color w:val="000000" w:themeColor="text1"/>
          <w:cs/>
        </w:rPr>
        <w:t>ปัจจุบัน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ของ</w:t>
      </w:r>
      <w:r w:rsidR="00BC77E5" w:rsidRPr="00DB5627">
        <w:rPr>
          <w:rFonts w:ascii="Angsana New" w:hAnsi="Angsana New" w:cs="Angsana New"/>
          <w:color w:val="000000" w:themeColor="text1"/>
          <w:cs/>
          <w:lang w:val="en-US"/>
        </w:rPr>
        <w:t>ประมาณการหนี้สินสำหรับ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ผลประโยชน์พนักงานขึ้นอยู่กับหลายปัจจัยที่ใช้ในการคำนวณตามหลักคณิตศาสตร์ประกันภัยโดยมีข้อสมมติ</w:t>
      </w:r>
      <w:r w:rsidR="00F94309"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หลายอย่าง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 รวมถึงอัตราคิดลด การเปลี่ยนแปลงของข้อสมมติเหล่านี้จะส่งผลกระทบ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ต่อมูลค่าของ</w:t>
      </w:r>
      <w:r w:rsidR="00BC77E5" w:rsidRPr="00DB5627">
        <w:rPr>
          <w:rFonts w:ascii="Angsana New" w:hAnsi="Angsana New" w:cs="Angsana New"/>
          <w:color w:val="000000" w:themeColor="text1"/>
          <w:cs/>
          <w:lang w:val="en-US"/>
        </w:rPr>
        <w:t>ประมาณการหนี้สิน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ดังกล่าว</w:t>
      </w:r>
    </w:p>
    <w:p w14:paraId="38B0225A" w14:textId="6E7A077D" w:rsidR="006B6A19" w:rsidRPr="00DB5627" w:rsidRDefault="006B6A19" w:rsidP="00220276">
      <w:pPr>
        <w:spacing w:before="120"/>
        <w:ind w:left="2606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</w:t>
      </w:r>
      <w:r w:rsidRPr="00DB5627">
        <w:rPr>
          <w:rFonts w:ascii="Angsana New" w:hAnsi="Angsana New" w:cs="Angsana New"/>
          <w:b/>
          <w:color w:val="000000" w:themeColor="text1"/>
          <w:cs/>
        </w:rPr>
        <w:t>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</w:t>
      </w:r>
      <w:r w:rsidR="00BC77E5" w:rsidRPr="00DB5627">
        <w:rPr>
          <w:rFonts w:ascii="Angsana New" w:hAnsi="Angsana New" w:cs="Angsana New"/>
          <w:color w:val="000000" w:themeColor="text1"/>
          <w:cs/>
          <w:lang w:val="en-US"/>
        </w:rPr>
        <w:t>ประมาณการหนี้สินสำหรับ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ผลประโยชน์พนักงาน ในการพิจารณาอัตราคิดลดที่เหมาะสม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กลุ่มบริษัทและบริษัทพิจารณาใช้อัตราผลตอบแทนในตลาดของพันธบัตรรัฐบาล ซึ่งเป็นสกุลเงินเดียวกับสกุลเงินที่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ต้องจ่ายชำระผลประโยชน์ และมีอายุครบกำหนดใกล้เคียงกับระยะเวลาที่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ต้องจ่ายชำระ</w:t>
      </w:r>
      <w:r w:rsidR="00BC77E5" w:rsidRPr="00DB5627">
        <w:rPr>
          <w:rFonts w:ascii="Angsana New" w:hAnsi="Angsana New" w:cs="Angsana New"/>
          <w:color w:val="000000" w:themeColor="text1"/>
          <w:cs/>
          <w:lang w:val="en-US"/>
        </w:rPr>
        <w:t>ประมาณการหนี้สิน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ที่เกี่ยวข้อง ข้อมูลเพิ่มเติมได้เปิดเผยไว้ในหมายเหตุประกอบงบการเงินข้อ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20</w:t>
      </w:r>
    </w:p>
    <w:p w14:paraId="5822BA6C" w14:textId="77777777" w:rsidR="00191135" w:rsidRPr="00DB5627" w:rsidRDefault="00F94309" w:rsidP="00220276">
      <w:pPr>
        <w:spacing w:before="120"/>
        <w:ind w:left="2606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งบกำไรขาดทุน</w:t>
      </w:r>
      <w:r w:rsidR="00125D5F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และกำไรขาดทุนเบ็ดเสร็จอื่น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เมื่อการแก้ไขโครงการมีผลบังคับใช้</w:t>
      </w:r>
    </w:p>
    <w:p w14:paraId="4756B85F" w14:textId="48F6B65D" w:rsidR="001C278B" w:rsidRPr="00DB5627" w:rsidRDefault="003F7FA5" w:rsidP="00DB020B">
      <w:pPr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br w:type="page"/>
      </w:r>
      <w:r w:rsidR="001C278B"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(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1C278B"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="001C278B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1C278B" w:rsidRPr="00DB5627">
        <w:rPr>
          <w:rFonts w:ascii="Angsana New" w:hAnsi="Angsana New" w:cs="Angsana New"/>
          <w:color w:val="000000" w:themeColor="text1"/>
          <w:cs/>
          <w:lang w:val="en-US"/>
        </w:rPr>
        <w:t>การด้อยค่า</w:t>
      </w:r>
    </w:p>
    <w:p w14:paraId="64EBE701" w14:textId="77777777" w:rsidR="001C278B" w:rsidRPr="00DB5627" w:rsidRDefault="001C278B" w:rsidP="00DB020B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ยอด</w:t>
      </w:r>
      <w:r w:rsidRPr="00DB5627">
        <w:rPr>
          <w:rFonts w:ascii="Angsana New" w:hAnsi="Angsana New" w:cs="Angsana New"/>
          <w:b/>
          <w:color w:val="000000" w:themeColor="text1"/>
          <w:cs/>
        </w:rPr>
        <w:t>สินทรัพย์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คงเหลือตามบัญชีของกลุ่ม</w:t>
      </w:r>
      <w:r w:rsidRPr="00DB5627">
        <w:rPr>
          <w:rFonts w:ascii="Angsana New" w:hAnsi="Angsana New" w:cs="Angsana New"/>
          <w:b/>
          <w:color w:val="000000" w:themeColor="text1"/>
          <w:cs/>
        </w:rPr>
        <w:t>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และบริษัทที่มีอายุการใช้งานที่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แน่นอนจะทำการทดสอบการด้อยค่าเมื่อมีข้อบ่งชี้ว่าสินทรัพย์นั้นอาจมีการด้อยค่า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สำหรับสินทรัพย์ที่ไม่มีอายุการใช้งานที่แน่นอน กลุ่มบริษัทและ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490A110A" w14:textId="703A67FF" w:rsidR="00DE63BA" w:rsidRPr="00DB5627" w:rsidRDefault="000639F1" w:rsidP="00DB020B">
      <w:pPr>
        <w:spacing w:before="240"/>
        <w:ind w:left="2606" w:hanging="446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DE63BA" w:rsidRPr="00DB5627">
        <w:rPr>
          <w:rFonts w:ascii="Angsana New" w:hAnsi="Angsana New" w:cs="Angsana New"/>
          <w:color w:val="000000" w:themeColor="text1"/>
          <w:cs/>
          <w:lang w:val="en-US"/>
        </w:rPr>
        <w:t>การประเมินโมเดลธุรกิจ</w:t>
      </w:r>
    </w:p>
    <w:p w14:paraId="223C9A41" w14:textId="1CEB10F9" w:rsidR="00DE63BA" w:rsidRPr="00DB5627" w:rsidRDefault="00DE63BA" w:rsidP="00DB020B">
      <w:pPr>
        <w:spacing w:after="360"/>
        <w:ind w:left="2606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(กรุณาดูหัวข้อสินทรัพย์ทางการเงินในหมายเหตุข้อ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cs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9</w:t>
      </w:r>
      <w:r w:rsidR="007237FC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</w:rPr>
        <w:t>) กลุ่ม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09F67F7E" w14:textId="5F24B668" w:rsidR="00FE0B9D" w:rsidRPr="00DB5627" w:rsidRDefault="004F642B" w:rsidP="00DB020B">
      <w:pPr>
        <w:spacing w:before="240"/>
        <w:ind w:left="2160" w:hanging="90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FE0B9D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22</w:t>
      </w:r>
      <w:r w:rsidR="00A51971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FE0B9D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FE0B9D" w:rsidRPr="00DB5627">
        <w:rPr>
          <w:rFonts w:ascii="Angsana New" w:hAnsi="Angsana New" w:cs="Angsana New"/>
          <w:color w:val="000000" w:themeColor="text1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14:paraId="5085AA03" w14:textId="77777777" w:rsidR="00A51971" w:rsidRPr="00DB5627" w:rsidRDefault="00FE0B9D" w:rsidP="00DB020B">
      <w:pPr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</w:t>
      </w:r>
      <w:r w:rsidR="00912AC7" w:rsidRPr="00DB5627">
        <w:rPr>
          <w:rFonts w:ascii="Angsana New" w:hAnsi="Angsana New" w:cs="Angsana New"/>
          <w:color w:val="000000" w:themeColor="text1"/>
          <w:cs/>
          <w:lang w:val="en-US"/>
        </w:rPr>
        <w:t>ษัทและบริษัทมีประมาณการทางบัญชี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ซึ่งใช้ข้อสมมติฐานที่เกี่ยวข้องกับ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เหตุการณ์ในอนาคต ถึงแม้ว่าการประมาณการของผู้บริหารได้พิจารณาอย่างสมเหตุสมผล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ภายใต้เหตุการณ์ ณ ขณะนั้น ผลที่เกิดขึ้นจริงอาจมีความแตกต่างไปจากประมาณการนั้น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2D8197F" w14:textId="11F34CBE" w:rsidR="00E351C6" w:rsidRPr="00DB5627" w:rsidRDefault="00E351C6" w:rsidP="008518C0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DB5627">
        <w:rPr>
          <w:rFonts w:ascii="Angsana New" w:hAnsi="Angsana New" w:cs="Angsana New"/>
          <w:color w:val="000000" w:themeColor="text1"/>
          <w:sz w:val="24"/>
          <w:cs/>
        </w:rPr>
        <w:t>การวัดมูลค่ายุติธรรมและกระบวนการประเมินมูลค่า</w:t>
      </w:r>
    </w:p>
    <w:p w14:paraId="2756DFE6" w14:textId="7F04FC16" w:rsidR="006B6A19" w:rsidRPr="00DB5627" w:rsidRDefault="006B6A19" w:rsidP="00DB020B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กลุ่มบริษัทและบริษัทใช้ข้อมูลในตลาดที่สามารถสังเกตได้ในการประมาณ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มูลค่ายุติธรรมของรายการสินทรัพย์หรือหนี้สิน กรณีที่ข้อมูลระดับ</w:t>
      </w:r>
      <w:r w:rsidR="00A46716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ที่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ไม่สามารถหาได้ กลุ่มบริษัทและบริษัทจะว่าจ้างผู้ประเมินมูลค่าภายนอกที่ได้รับการรับรอง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4AD84E53" w14:textId="13004DE4" w:rsidR="002C4091" w:rsidRPr="00DB5627" w:rsidRDefault="006B6A19" w:rsidP="00DB020B">
      <w:pPr>
        <w:spacing w:before="240"/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34</w:t>
      </w:r>
      <w:r w:rsidR="00402C21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</w:t>
      </w:r>
    </w:p>
    <w:p w14:paraId="6741A2D6" w14:textId="27457F41" w:rsidR="00E351C6" w:rsidRPr="00DB5627" w:rsidRDefault="00E351C6" w:rsidP="008518C0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Pr="00DB5627">
        <w:rPr>
          <w:rFonts w:ascii="Angsana New" w:hAnsi="Angsana New" w:cs="Angsana New"/>
          <w:color w:val="000000" w:themeColor="text1"/>
          <w:cs/>
        </w:rPr>
        <w:t>คำนวณ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มูลค่าที่คาดว่าจะได้รับคืน</w:t>
      </w:r>
    </w:p>
    <w:p w14:paraId="5C10E008" w14:textId="77777777" w:rsidR="00E351C6" w:rsidRPr="00DB5627" w:rsidRDefault="00E351C6" w:rsidP="00DB020B">
      <w:pPr>
        <w:ind w:left="2610"/>
        <w:jc w:val="thaiDistribute"/>
        <w:rPr>
          <w:rFonts w:ascii="Angsana New" w:hAnsi="Angsana New" w:cs="Angsana New"/>
          <w:color w:val="000000" w:themeColor="text1"/>
          <w:spacing w:val="-10"/>
          <w:cs/>
        </w:rPr>
      </w:pPr>
      <w:r w:rsidRPr="00DB5627">
        <w:rPr>
          <w:rFonts w:ascii="Angsana New" w:hAnsi="Angsana New" w:cs="Angsana New"/>
          <w:color w:val="000000" w:themeColor="text1"/>
          <w:spacing w:val="-10"/>
          <w:cs/>
        </w:rPr>
        <w:t>ในการคำนวณมูลค่าที่คาดว่าจะได้รับคืนผู้บริหารของกลุ่มบริษัท</w:t>
      </w:r>
      <w:r w:rsidR="00BA3A1B" w:rsidRPr="00DB5627">
        <w:rPr>
          <w:rFonts w:ascii="Angsana New" w:hAnsi="Angsana New" w:cs="Angsana New"/>
          <w:color w:val="000000" w:themeColor="text1"/>
          <w:spacing w:val="-10"/>
          <w:cs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E6F6927" w14:textId="025273B1" w:rsidR="00BA3A1B" w:rsidRPr="00DB5627" w:rsidRDefault="00BA3A1B" w:rsidP="008518C0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ด้อยค่าของค่าความนิยม</w:t>
      </w:r>
    </w:p>
    <w:p w14:paraId="6321B344" w14:textId="77777777" w:rsidR="00A51971" w:rsidRPr="00DB5627" w:rsidRDefault="00BA3A1B" w:rsidP="00DB020B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การประเมินการด้อยค่าของค่าความนิยมจำเป็นต้องใช้การประมาณการมูลค่า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จากการใช้ของหน่วยสินทรัพย์ที่ก่อให้เกิดเงินสดซึ่งมีการปันส่วนค่าความนิยมให้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ในการคำนวณมูลค่าจากการใช้นั้น ผู้บริหารของกลุ่มบริษัทและบริษัทได้ประมาณ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กระแสเงินสดในอนาคตที่คาดว่าจะได้รับจากหน่วยสินทรัพย์ที่ก่อให้เกิดเงินสด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>และคำนวณคิดลดเป็นมูลค่าปัจจุบันโดยใช้อัตราคิดลดที่เหมาะสม หากกระแส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เงินสด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ในอนาคตที่เกิดจริงน้อยกว่าที่คาดการณ์ไว้ แสดงว่าอาจมีขาดทุนจากการด้อย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ค่าในจำนวนที่เป็นสาระสำคัญเกิดขึ้น</w:t>
      </w:r>
    </w:p>
    <w:p w14:paraId="1EE71717" w14:textId="567C68DF" w:rsidR="00FE0B9D" w:rsidRPr="00DB5627" w:rsidRDefault="008518C0" w:rsidP="008518C0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4</w:t>
      </w:r>
      <w:r w:rsidR="00FE0B9D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bookmarkStart w:id="2" w:name="_Hlk65231413"/>
      <w:r w:rsidR="00F57403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FE0B9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การเปิดเผย</w:t>
      </w:r>
      <w:r w:rsidR="00FE0B9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ข้อมูลเพิ่มเติมเกี่ยวกับกระแสเงินสด</w:t>
      </w:r>
      <w:bookmarkEnd w:id="2"/>
    </w:p>
    <w:p w14:paraId="226D899A" w14:textId="33C01F64" w:rsidR="00FE0B9D" w:rsidRPr="00DB5627" w:rsidRDefault="00DB5627" w:rsidP="00DB020B">
      <w:pPr>
        <w:tabs>
          <w:tab w:val="left" w:pos="1080"/>
        </w:tabs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E1093B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E1093B" w:rsidRPr="00DB5627">
        <w:rPr>
          <w:rFonts w:ascii="Angsana New" w:hAnsi="Angsana New" w:cs="Angsana New"/>
          <w:color w:val="000000" w:themeColor="text1"/>
          <w:cs/>
        </w:rPr>
        <w:tab/>
      </w:r>
      <w:r w:rsidR="00FE0B9D" w:rsidRPr="00DB5627">
        <w:rPr>
          <w:rFonts w:ascii="Angsana New" w:hAnsi="Angsana New" w:cs="Angsana New"/>
          <w:color w:val="000000" w:themeColor="text1"/>
          <w:cs/>
        </w:rPr>
        <w:t xml:space="preserve">รายการที่ไม่เกี่ยวข้องกับเงินสด ณ วันที่ </w:t>
      </w:r>
      <w:r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="00FE0B9D" w:rsidRPr="00DB5627">
        <w:rPr>
          <w:rFonts w:ascii="Angsana New" w:hAnsi="Angsana New" w:cs="Angsana New"/>
          <w:color w:val="000000" w:themeColor="text1"/>
          <w:cs/>
        </w:rPr>
        <w:t xml:space="preserve"> ธันวาคม มีดังนี้</w:t>
      </w:r>
    </w:p>
    <w:p w14:paraId="5F448DEB" w14:textId="2EB263AD" w:rsidR="00161BF7" w:rsidRPr="00DB5627" w:rsidRDefault="00DB5627" w:rsidP="00161BF7">
      <w:pPr>
        <w:tabs>
          <w:tab w:val="left" w:pos="1710"/>
          <w:tab w:val="left" w:pos="1890"/>
        </w:tabs>
        <w:ind w:left="108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161BF7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161BF7" w:rsidRPr="00DB5627">
        <w:rPr>
          <w:rFonts w:ascii="Angsana New" w:hAnsi="Angsana New" w:cs="Angsana New"/>
          <w:color w:val="000000" w:themeColor="text1"/>
          <w:cs/>
        </w:rPr>
        <w:t xml:space="preserve">เจ้าหนี้ค่าซื้อสินทรัพย์ถาวร </w:t>
      </w:r>
    </w:p>
    <w:p w14:paraId="64055A51" w14:textId="77777777" w:rsidR="00D37DB0" w:rsidRPr="00DB5627" w:rsidRDefault="00D37DB0" w:rsidP="00D37DB0">
      <w:pPr>
        <w:ind w:left="1181" w:right="-97" w:hanging="634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9E69E6" w:rsidRPr="00DB5627" w14:paraId="4D5781E2" w14:textId="77777777" w:rsidTr="005F66B8">
        <w:trPr>
          <w:trHeight w:val="20"/>
        </w:trPr>
        <w:tc>
          <w:tcPr>
            <w:tcW w:w="4196" w:type="dxa"/>
          </w:tcPr>
          <w:p w14:paraId="3C66CF7C" w14:textId="77777777" w:rsidR="00D37DB0" w:rsidRPr="00DB5627" w:rsidRDefault="00D37DB0" w:rsidP="005F66B8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4F329DC4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63DB3A3F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6C567F1E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B5627" w14:paraId="74579FA5" w14:textId="77777777" w:rsidTr="005F66B8">
        <w:trPr>
          <w:trHeight w:val="20"/>
        </w:trPr>
        <w:tc>
          <w:tcPr>
            <w:tcW w:w="4196" w:type="dxa"/>
          </w:tcPr>
          <w:p w14:paraId="311E88CE" w14:textId="77777777" w:rsidR="00D37DB0" w:rsidRPr="00DB5627" w:rsidRDefault="00D37DB0" w:rsidP="005F66B8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B73082C" w14:textId="6A3C5990" w:rsidR="00D37DB0" w:rsidRPr="00DB5627" w:rsidRDefault="00DB5627" w:rsidP="005F66B8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" w:type="dxa"/>
          </w:tcPr>
          <w:p w14:paraId="070D68D0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287AAB89" w14:textId="76C4FE5D" w:rsidR="00D37DB0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3" w:type="dxa"/>
          </w:tcPr>
          <w:p w14:paraId="0513748D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566AE72A" w14:textId="7B72E3C7" w:rsidR="00D37DB0" w:rsidRPr="00DB5627" w:rsidRDefault="00DB5627" w:rsidP="005F66B8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" w:type="dxa"/>
          </w:tcPr>
          <w:p w14:paraId="5E331AF6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699E2E00" w14:textId="71B392B9" w:rsidR="00D37DB0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3043D7C8" w14:textId="77777777" w:rsidTr="009478BF">
        <w:trPr>
          <w:trHeight w:val="20"/>
        </w:trPr>
        <w:tc>
          <w:tcPr>
            <w:tcW w:w="4196" w:type="dxa"/>
          </w:tcPr>
          <w:p w14:paraId="6094817D" w14:textId="599375B6" w:rsidR="00223C04" w:rsidRPr="00DB5627" w:rsidRDefault="00223C04" w:rsidP="00223C04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vAlign w:val="bottom"/>
          </w:tcPr>
          <w:p w14:paraId="3C387EB0" w14:textId="1A1033C6" w:rsidR="00223C04" w:rsidRPr="00DB5627" w:rsidRDefault="00DB5627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170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908</w:t>
            </w:r>
          </w:p>
        </w:tc>
        <w:tc>
          <w:tcPr>
            <w:tcW w:w="93" w:type="dxa"/>
          </w:tcPr>
          <w:p w14:paraId="5E60FD74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9E82AF9" w14:textId="4B8FCB92" w:rsidR="00223C04" w:rsidRPr="00DB5627" w:rsidRDefault="00DB5627" w:rsidP="00405CE6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</w:t>
            </w:r>
            <w:r w:rsidR="00223C04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" w:type="dxa"/>
          </w:tcPr>
          <w:p w14:paraId="6AC57882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34ACFC34" w14:textId="77777777" w:rsidR="00223C04" w:rsidRPr="00DB5627" w:rsidRDefault="00223C04" w:rsidP="00223C04">
            <w:pPr>
              <w:ind w:right="6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</w:tcPr>
          <w:p w14:paraId="6B541CCC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</w:tcPr>
          <w:p w14:paraId="14E1AA02" w14:textId="77777777" w:rsidR="00223C04" w:rsidRPr="00DB5627" w:rsidRDefault="00223C04" w:rsidP="00223C04">
            <w:pPr>
              <w:ind w:right="6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9E69E6" w:rsidRPr="00DB5627" w14:paraId="2075535D" w14:textId="77777777" w:rsidTr="00040A91">
        <w:trPr>
          <w:trHeight w:val="20"/>
        </w:trPr>
        <w:tc>
          <w:tcPr>
            <w:tcW w:w="4196" w:type="dxa"/>
          </w:tcPr>
          <w:p w14:paraId="35B9F151" w14:textId="77777777" w:rsidR="00223C04" w:rsidRPr="00DB5627" w:rsidRDefault="00223C04" w:rsidP="00223C04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 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ค่าซื้อสินทรัพย์ถาวร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96B8C37" w14:textId="273ED8F2" w:rsidR="00223C04" w:rsidRPr="00DB5627" w:rsidRDefault="00DB5627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242</w:t>
            </w:r>
            <w:r w:rsidR="0073194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228</w:t>
            </w:r>
            <w:r w:rsidR="0073194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174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6DEEE103" w14:textId="77777777" w:rsidR="00223C04" w:rsidRPr="00DB5627" w:rsidRDefault="00223C04" w:rsidP="00223C04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003B116D" w14:textId="1FCF1073" w:rsidR="00223C04" w:rsidRPr="00DB5627" w:rsidRDefault="00AE139D" w:rsidP="00DB5627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681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737</w:t>
            </w:r>
          </w:p>
        </w:tc>
        <w:tc>
          <w:tcPr>
            <w:tcW w:w="93" w:type="dxa"/>
          </w:tcPr>
          <w:p w14:paraId="75183446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C9A4BAE" w14:textId="591AF89B" w:rsidR="00223C04" w:rsidRPr="00DB5627" w:rsidRDefault="00DB5627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241</w:t>
            </w:r>
            <w:r w:rsidR="0073194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880</w:t>
            </w:r>
            <w:r w:rsidR="0073194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057</w:t>
            </w:r>
          </w:p>
        </w:tc>
        <w:tc>
          <w:tcPr>
            <w:tcW w:w="93" w:type="dxa"/>
          </w:tcPr>
          <w:p w14:paraId="065629CE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</w:tcPr>
          <w:p w14:paraId="328E8447" w14:textId="3CA3C4D6" w:rsidR="00223C04" w:rsidRPr="00DB5627" w:rsidRDefault="00DB5627" w:rsidP="00223C04">
            <w:pPr>
              <w:ind w:right="6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</w:t>
            </w:r>
            <w:r w:rsidR="00223C04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117</w:t>
            </w:r>
            <w:r w:rsidR="00223C04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691</w:t>
            </w:r>
          </w:p>
        </w:tc>
      </w:tr>
      <w:tr w:rsidR="009E69E6" w:rsidRPr="00DB5627" w14:paraId="598650B6" w14:textId="77777777" w:rsidTr="00040A91">
        <w:trPr>
          <w:trHeight w:val="20"/>
        </w:trPr>
        <w:tc>
          <w:tcPr>
            <w:tcW w:w="4196" w:type="dxa"/>
          </w:tcPr>
          <w:p w14:paraId="500BD9C5" w14:textId="77777777" w:rsidR="00223C04" w:rsidRPr="00DB5627" w:rsidRDefault="00223C04" w:rsidP="00223C04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   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ค่าซื้อสินทรัพย์ตามสัญญาเช่า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1AE433D" w14:textId="634983B3" w:rsidR="00223C04" w:rsidRPr="00DB5627" w:rsidRDefault="00223C04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775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455671D9" w14:textId="77777777" w:rsidR="00223C04" w:rsidRPr="00DB5627" w:rsidRDefault="00223C04" w:rsidP="00223C04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205A60E2" w14:textId="557CD713" w:rsidR="00223C04" w:rsidRPr="00DB5627" w:rsidRDefault="00AE139D" w:rsidP="00DB5627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  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352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966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14:paraId="464389C7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80982AB" w14:textId="79F9E1CF" w:rsidR="00223C04" w:rsidRPr="00DB5627" w:rsidRDefault="00223C04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775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FE698C4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1C7F44FD" w14:textId="2140C583" w:rsidR="00223C04" w:rsidRPr="00DB5627" w:rsidRDefault="00223C04" w:rsidP="00223C04">
            <w:pPr>
              <w:ind w:right="6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E69E6" w:rsidRPr="00DB5627" w14:paraId="76CDA9BC" w14:textId="77777777" w:rsidTr="005F66B8">
        <w:trPr>
          <w:trHeight w:val="20"/>
        </w:trPr>
        <w:tc>
          <w:tcPr>
            <w:tcW w:w="4196" w:type="dxa"/>
            <w:vAlign w:val="center"/>
          </w:tcPr>
          <w:p w14:paraId="10D335CE" w14:textId="77777777" w:rsidR="00223C04" w:rsidRPr="00DB5627" w:rsidRDefault="00223C04" w:rsidP="00223C04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   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D197" w14:textId="65EB555B" w:rsidR="00223C04" w:rsidRPr="00DB5627" w:rsidRDefault="00731949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204C58B6" w14:textId="77777777" w:rsidR="00223C04" w:rsidRPr="00DB5627" w:rsidRDefault="00223C04" w:rsidP="00223C04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40334" w14:textId="2F1BF049" w:rsidR="00223C04" w:rsidRPr="00DB5627" w:rsidRDefault="00223C04" w:rsidP="00DB5627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863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B2BA780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5A986" w14:textId="1B1ED828" w:rsidR="00223C04" w:rsidRPr="00DB5627" w:rsidRDefault="00731949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994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E055339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D566781" w14:textId="6F91A4CB" w:rsidR="00223C04" w:rsidRPr="00DB5627" w:rsidRDefault="00223C04" w:rsidP="00223C04">
            <w:pPr>
              <w:tabs>
                <w:tab w:val="decimal" w:pos="859"/>
              </w:tabs>
              <w:ind w:right="6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764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725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E69E6" w:rsidRPr="00DB5627" w14:paraId="16AAC207" w14:textId="77777777" w:rsidTr="005F66B8">
        <w:trPr>
          <w:trHeight w:val="20"/>
        </w:trPr>
        <w:tc>
          <w:tcPr>
            <w:tcW w:w="4196" w:type="dxa"/>
          </w:tcPr>
          <w:p w14:paraId="4AF58476" w14:textId="206457C4" w:rsidR="00223C04" w:rsidRPr="00DB5627" w:rsidRDefault="00223C04" w:rsidP="00223C04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783C0" w14:textId="6535F6D1" w:rsidR="00223C04" w:rsidRPr="00DB5627" w:rsidRDefault="00DB5627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163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17B63146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CF9B6" w14:textId="65F4D7ED" w:rsidR="00223C04" w:rsidRPr="00DB5627" w:rsidRDefault="00DB5627" w:rsidP="00DB5627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170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908</w:t>
            </w:r>
          </w:p>
        </w:tc>
        <w:tc>
          <w:tcPr>
            <w:tcW w:w="93" w:type="dxa"/>
          </w:tcPr>
          <w:p w14:paraId="12548633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D0627" w14:textId="781B7F83" w:rsidR="00223C04" w:rsidRPr="00DB5627" w:rsidRDefault="00DB5627" w:rsidP="00223C04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  <w:r w:rsidR="00223C04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919</w:t>
            </w:r>
          </w:p>
        </w:tc>
        <w:tc>
          <w:tcPr>
            <w:tcW w:w="93" w:type="dxa"/>
          </w:tcPr>
          <w:p w14:paraId="3BD1E5C7" w14:textId="77777777" w:rsidR="00223C04" w:rsidRPr="00DB5627" w:rsidRDefault="00223C04" w:rsidP="00223C04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8D470" w14:textId="77777777" w:rsidR="00223C04" w:rsidRPr="00DB5627" w:rsidRDefault="00223C04" w:rsidP="00223C04">
            <w:pPr>
              <w:ind w:right="6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</w:tbl>
    <w:p w14:paraId="2FE24B67" w14:textId="712C43B2" w:rsidR="00161BF7" w:rsidRPr="00DB5627" w:rsidRDefault="00DB5627" w:rsidP="00833975">
      <w:pPr>
        <w:tabs>
          <w:tab w:val="left" w:pos="1710"/>
          <w:tab w:val="left" w:pos="1890"/>
        </w:tabs>
        <w:spacing w:before="200"/>
        <w:ind w:left="108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161BF7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161BF7" w:rsidRPr="00DB5627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เงินให้กู้ยืมระยะสั้นแก่บริษัทที่เกี่ยวข้องกัน</w:t>
      </w:r>
    </w:p>
    <w:p w14:paraId="1773857D" w14:textId="77777777" w:rsidR="00D37DB0" w:rsidRPr="00DB5627" w:rsidRDefault="00D37DB0" w:rsidP="00D37DB0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(</w:t>
      </w:r>
      <w:proofErr w:type="gramStart"/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 :</w:t>
      </w:r>
      <w:proofErr w:type="gramEnd"/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 บาท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9E69E6" w:rsidRPr="00DB5627" w14:paraId="7A40DD62" w14:textId="77777777" w:rsidTr="005F66B8">
        <w:trPr>
          <w:trHeight w:val="144"/>
        </w:trPr>
        <w:tc>
          <w:tcPr>
            <w:tcW w:w="5724" w:type="dxa"/>
          </w:tcPr>
          <w:p w14:paraId="45D4C26F" w14:textId="77777777" w:rsidR="00D37DB0" w:rsidRPr="00DB5627" w:rsidRDefault="00D37DB0" w:rsidP="005F66B8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E33F4BE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9E69E6" w:rsidRPr="00DB5627" w14:paraId="06C88FE6" w14:textId="77777777" w:rsidTr="005F66B8">
        <w:trPr>
          <w:trHeight w:val="144"/>
        </w:trPr>
        <w:tc>
          <w:tcPr>
            <w:tcW w:w="5724" w:type="dxa"/>
          </w:tcPr>
          <w:p w14:paraId="2579F9EE" w14:textId="77777777" w:rsidR="00D37DB0" w:rsidRPr="00DB5627" w:rsidRDefault="00D37DB0" w:rsidP="005F66B8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375E6B8" w14:textId="3BF4107D" w:rsidR="00D37DB0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6D20F0B7" w14:textId="77777777" w:rsidR="00D37DB0" w:rsidRPr="00DB5627" w:rsidRDefault="00D37DB0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23BF8E73" w14:textId="57ADFEF7" w:rsidR="00D37DB0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22C22AE6" w14:textId="77777777" w:rsidTr="005F66B8">
        <w:trPr>
          <w:trHeight w:val="144"/>
        </w:trPr>
        <w:tc>
          <w:tcPr>
            <w:tcW w:w="5724" w:type="dxa"/>
          </w:tcPr>
          <w:p w14:paraId="57450DEB" w14:textId="18DD99ED" w:rsidR="00D7387B" w:rsidRPr="00DB5627" w:rsidRDefault="00D7387B" w:rsidP="00D7387B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0F33E663" w14:textId="480E4B06" w:rsidR="00D7387B" w:rsidRPr="00DB5627" w:rsidRDefault="00DB5627" w:rsidP="00D7387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752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281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551</w:t>
            </w:r>
          </w:p>
        </w:tc>
        <w:tc>
          <w:tcPr>
            <w:tcW w:w="90" w:type="dxa"/>
          </w:tcPr>
          <w:p w14:paraId="551A1AA9" w14:textId="77777777" w:rsidR="00D7387B" w:rsidRPr="00DB5627" w:rsidRDefault="00D7387B" w:rsidP="00D738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57DB629" w14:textId="3BD455B3" w:rsidR="00D7387B" w:rsidRPr="00DB5627" w:rsidRDefault="00DB5627" w:rsidP="00D7387B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678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083</w:t>
            </w:r>
          </w:p>
        </w:tc>
      </w:tr>
      <w:tr w:rsidR="009E69E6" w:rsidRPr="00DB5627" w14:paraId="4F74E43D" w14:textId="77777777" w:rsidTr="005F66B8">
        <w:trPr>
          <w:trHeight w:val="144"/>
        </w:trPr>
        <w:tc>
          <w:tcPr>
            <w:tcW w:w="5724" w:type="dxa"/>
          </w:tcPr>
          <w:p w14:paraId="0DF47188" w14:textId="77777777" w:rsidR="00D7387B" w:rsidRPr="00DB5627" w:rsidRDefault="00D7387B" w:rsidP="00D7387B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  <w:t>เงินสดจ่ายสำหรับ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5B415D1" w14:textId="77777777" w:rsidR="00D7387B" w:rsidRPr="00DB5627" w:rsidRDefault="00D7387B" w:rsidP="00D7387B">
            <w:pPr>
              <w:tabs>
                <w:tab w:val="decimal" w:pos="760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B5E199" w14:textId="77777777" w:rsidR="00D7387B" w:rsidRPr="00DB5627" w:rsidRDefault="00D7387B" w:rsidP="00D7387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149C6900" w14:textId="53731B86" w:rsidR="00D7387B" w:rsidRPr="00DB5627" w:rsidRDefault="00DB5627" w:rsidP="00D7387B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E69E6" w:rsidRPr="00DB5627" w14:paraId="3F251544" w14:textId="77777777" w:rsidTr="005F66B8">
        <w:trPr>
          <w:trHeight w:val="144"/>
        </w:trPr>
        <w:tc>
          <w:tcPr>
            <w:tcW w:w="5724" w:type="dxa"/>
          </w:tcPr>
          <w:p w14:paraId="5264DDB0" w14:textId="77777777" w:rsidR="00D7387B" w:rsidRPr="00DB5627" w:rsidRDefault="00D7387B" w:rsidP="00D7387B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  <w:t>เงินสด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รับคืน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2998780" w14:textId="2631D4EE" w:rsidR="00D7387B" w:rsidRPr="00DB5627" w:rsidRDefault="00D7387B" w:rsidP="00D7387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6EFF5D1" w14:textId="77777777" w:rsidR="00D7387B" w:rsidRPr="00DB5627" w:rsidRDefault="00D7387B" w:rsidP="00D7387B">
            <w:pPr>
              <w:tabs>
                <w:tab w:val="decimal" w:pos="1129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</w:tcPr>
          <w:p w14:paraId="4EB6353C" w14:textId="0A6973F2" w:rsidR="00D7387B" w:rsidRPr="00DB5627" w:rsidRDefault="00D7387B" w:rsidP="00D7387B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792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E69E6" w:rsidRPr="00DB5627" w14:paraId="789E950F" w14:textId="77777777" w:rsidTr="005F66B8">
        <w:trPr>
          <w:trHeight w:val="144"/>
        </w:trPr>
        <w:tc>
          <w:tcPr>
            <w:tcW w:w="5724" w:type="dxa"/>
          </w:tcPr>
          <w:p w14:paraId="0CAD9CB6" w14:textId="77777777" w:rsidR="00D7387B" w:rsidRPr="00DB5627" w:rsidRDefault="00D7387B" w:rsidP="00D7387B">
            <w:pPr>
              <w:ind w:left="540" w:right="-202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ab/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กำไร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15" w:type="dxa"/>
          </w:tcPr>
          <w:p w14:paraId="7B619EC5" w14:textId="4806FF55" w:rsidR="00D7387B" w:rsidRPr="00DB5627" w:rsidRDefault="00DB5627" w:rsidP="00D7387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798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903</w:t>
            </w:r>
          </w:p>
        </w:tc>
        <w:tc>
          <w:tcPr>
            <w:tcW w:w="90" w:type="dxa"/>
          </w:tcPr>
          <w:p w14:paraId="6B14F5A8" w14:textId="77777777" w:rsidR="00D7387B" w:rsidRPr="00DB5627" w:rsidRDefault="00D7387B" w:rsidP="00D7387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1E21253F" w14:textId="0710AA27" w:rsidR="00D7387B" w:rsidRPr="00DB5627" w:rsidRDefault="00D7387B" w:rsidP="00D7387B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483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7387B" w:rsidRPr="00DB5627" w14:paraId="735886C5" w14:textId="77777777" w:rsidTr="005F66B8">
        <w:trPr>
          <w:trHeight w:val="144"/>
        </w:trPr>
        <w:tc>
          <w:tcPr>
            <w:tcW w:w="5724" w:type="dxa"/>
          </w:tcPr>
          <w:p w14:paraId="76C962F9" w14:textId="33997679" w:rsidR="00D7387B" w:rsidRPr="00DB5627" w:rsidRDefault="00D7387B" w:rsidP="00D7387B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6E6D47C" w14:textId="38CC75C4" w:rsidR="00D7387B" w:rsidRPr="00DB5627" w:rsidRDefault="00DB5627" w:rsidP="00D7387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528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00724D6D" w14:textId="77777777" w:rsidR="00D7387B" w:rsidRPr="00DB5627" w:rsidRDefault="00D7387B" w:rsidP="00D7387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C1100CD" w14:textId="646AFA36" w:rsidR="00D7387B" w:rsidRPr="00DB5627" w:rsidRDefault="00DB5627" w:rsidP="00D7387B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752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281</w:t>
            </w:r>
            <w:r w:rsidR="00D7387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551</w:t>
            </w:r>
          </w:p>
        </w:tc>
      </w:tr>
    </w:tbl>
    <w:p w14:paraId="2F7096D0" w14:textId="7144F5C7" w:rsidR="005E4BD7" w:rsidRPr="00DB5627" w:rsidRDefault="00DB5627" w:rsidP="00220276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5E4BD7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5E4BD7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5E4BD7" w:rsidRPr="00DB5627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เงินให้กู้ยืมระยะสั้นแก่บริษัทอื่น</w:t>
      </w:r>
    </w:p>
    <w:p w14:paraId="0D568115" w14:textId="77777777" w:rsidR="005E4BD7" w:rsidRPr="00DB5627" w:rsidRDefault="005E4BD7" w:rsidP="005E4BD7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(</w:t>
      </w:r>
      <w:proofErr w:type="gramStart"/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 :</w:t>
      </w:r>
      <w:proofErr w:type="gramEnd"/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 บาท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76"/>
        <w:gridCol w:w="20"/>
        <w:gridCol w:w="9"/>
        <w:gridCol w:w="1251"/>
      </w:tblGrid>
      <w:tr w:rsidR="009E69E6" w:rsidRPr="00DB5627" w14:paraId="71932542" w14:textId="77777777" w:rsidTr="005F66B8">
        <w:trPr>
          <w:trHeight w:val="144"/>
        </w:trPr>
        <w:tc>
          <w:tcPr>
            <w:tcW w:w="5724" w:type="dxa"/>
          </w:tcPr>
          <w:p w14:paraId="4AA2BC19" w14:textId="77777777" w:rsidR="005E4BD7" w:rsidRPr="00DB5627" w:rsidRDefault="005E4BD7" w:rsidP="005F66B8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6016F122" w14:textId="77777777" w:rsidR="005E4BD7" w:rsidRPr="00DB5627" w:rsidRDefault="005E4BD7" w:rsidP="005F66B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6B2D8E53" w14:textId="77777777" w:rsidR="005E4BD7" w:rsidRPr="00DB5627" w:rsidRDefault="005E4BD7" w:rsidP="005F66B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4DB9F259" w14:textId="77777777" w:rsidR="005E4BD7" w:rsidRPr="00DB5627" w:rsidRDefault="005E4BD7" w:rsidP="005F66B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E69E6" w:rsidRPr="00DB5627" w14:paraId="6162CE4C" w14:textId="77777777" w:rsidTr="005F66B8">
        <w:trPr>
          <w:trHeight w:val="144"/>
        </w:trPr>
        <w:tc>
          <w:tcPr>
            <w:tcW w:w="5724" w:type="dxa"/>
          </w:tcPr>
          <w:p w14:paraId="35094884" w14:textId="77777777" w:rsidR="005E4BD7" w:rsidRPr="00DB5627" w:rsidRDefault="005E4BD7" w:rsidP="005F66B8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02FCD64" w14:textId="77777777" w:rsidR="005E4BD7" w:rsidRPr="00DB5627" w:rsidRDefault="005E4BD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" w:type="dxa"/>
            <w:gridSpan w:val="2"/>
          </w:tcPr>
          <w:p w14:paraId="04E73C37" w14:textId="77777777" w:rsidR="005E4BD7" w:rsidRPr="00DB5627" w:rsidRDefault="005E4BD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5FDB703" w14:textId="49C3A542" w:rsidR="005E4BD7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E69E6" w:rsidRPr="00DB5627" w14:paraId="6C5A0B63" w14:textId="77777777" w:rsidTr="005F66B8">
        <w:trPr>
          <w:trHeight w:val="144"/>
        </w:trPr>
        <w:tc>
          <w:tcPr>
            <w:tcW w:w="5724" w:type="dxa"/>
          </w:tcPr>
          <w:p w14:paraId="26911C24" w14:textId="6725E0DF" w:rsidR="00D7387B" w:rsidRPr="00DB5627" w:rsidRDefault="00D7387B" w:rsidP="00D7387B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ยกมา 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27F16573" w14:textId="77777777" w:rsidR="00D7387B" w:rsidRPr="00DB5627" w:rsidRDefault="00D7387B" w:rsidP="00D7387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  <w:gridSpan w:val="2"/>
          </w:tcPr>
          <w:p w14:paraId="72CDB47B" w14:textId="77777777" w:rsidR="00D7387B" w:rsidRPr="00DB5627" w:rsidRDefault="00D7387B" w:rsidP="00D738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1" w:type="dxa"/>
            <w:vAlign w:val="bottom"/>
          </w:tcPr>
          <w:p w14:paraId="5891CC5E" w14:textId="77777777" w:rsidR="00D7387B" w:rsidRPr="00DB5627" w:rsidRDefault="00D7387B" w:rsidP="00D7387B">
            <w:pPr>
              <w:tabs>
                <w:tab w:val="decimal" w:pos="760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E69E6" w:rsidRPr="00DB5627" w14:paraId="73E36374" w14:textId="77777777" w:rsidTr="005F66B8">
        <w:trPr>
          <w:trHeight w:val="144"/>
        </w:trPr>
        <w:tc>
          <w:tcPr>
            <w:tcW w:w="5724" w:type="dxa"/>
          </w:tcPr>
          <w:p w14:paraId="5573BB9E" w14:textId="77777777" w:rsidR="00D7387B" w:rsidRPr="00DB5627" w:rsidRDefault="00D7387B" w:rsidP="00D7387B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  <w:t>เงินสดจ่ายสำหรับ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53F1708B" w14:textId="77777777" w:rsidR="00D7387B" w:rsidRPr="00DB5627" w:rsidRDefault="00D7387B" w:rsidP="00D7387B">
            <w:pPr>
              <w:tabs>
                <w:tab w:val="decimal" w:pos="760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  <w:gridSpan w:val="2"/>
          </w:tcPr>
          <w:p w14:paraId="70775DA8" w14:textId="77777777" w:rsidR="00D7387B" w:rsidRPr="00DB5627" w:rsidRDefault="00D7387B" w:rsidP="00D7387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2E50FC14" w14:textId="6AC1BB1E" w:rsidR="00D7387B" w:rsidRPr="00DB5627" w:rsidRDefault="00DB5627" w:rsidP="00D7387B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107</w:t>
            </w:r>
            <w:r w:rsidR="00D7387B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647</w:t>
            </w:r>
          </w:p>
        </w:tc>
      </w:tr>
      <w:tr w:rsidR="009E69E6" w:rsidRPr="00DB5627" w14:paraId="6DF70CF2" w14:textId="77777777" w:rsidTr="005F66B8">
        <w:trPr>
          <w:trHeight w:val="144"/>
        </w:trPr>
        <w:tc>
          <w:tcPr>
            <w:tcW w:w="5724" w:type="dxa"/>
          </w:tcPr>
          <w:p w14:paraId="756B5153" w14:textId="77777777" w:rsidR="00D7387B" w:rsidRPr="00DB5627" w:rsidRDefault="00D7387B" w:rsidP="00D7387B">
            <w:pPr>
              <w:ind w:left="540" w:right="-202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ab/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กำไร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76" w:type="dxa"/>
          </w:tcPr>
          <w:p w14:paraId="311BC47B" w14:textId="77777777" w:rsidR="00D7387B" w:rsidRPr="00DB5627" w:rsidRDefault="00D7387B" w:rsidP="00D7387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  <w:gridSpan w:val="2"/>
          </w:tcPr>
          <w:p w14:paraId="114D68BF" w14:textId="77777777" w:rsidR="00D7387B" w:rsidRPr="00DB5627" w:rsidRDefault="00D7387B" w:rsidP="00D7387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1B8147E" w14:textId="16B1EDB3" w:rsidR="00D7387B" w:rsidRPr="00DB5627" w:rsidRDefault="00E35253" w:rsidP="00D7387B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E69E6" w:rsidRPr="00DB5627" w14:paraId="7F942A70" w14:textId="77777777" w:rsidTr="005F66B8">
        <w:trPr>
          <w:trHeight w:val="144"/>
        </w:trPr>
        <w:tc>
          <w:tcPr>
            <w:tcW w:w="5724" w:type="dxa"/>
          </w:tcPr>
          <w:p w14:paraId="39B8A4B0" w14:textId="6FA1C7CA" w:rsidR="00D7387B" w:rsidRPr="00DB5627" w:rsidRDefault="00D7387B" w:rsidP="00D7387B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ยกไป 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7B92C8AE" w14:textId="77777777" w:rsidR="00D7387B" w:rsidRPr="00DB5627" w:rsidRDefault="00D7387B" w:rsidP="00D7387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  <w:gridSpan w:val="2"/>
          </w:tcPr>
          <w:p w14:paraId="4929A5C2" w14:textId="77777777" w:rsidR="00D7387B" w:rsidRPr="00DB5627" w:rsidRDefault="00D7387B" w:rsidP="00D7387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5DC8E8B4" w14:textId="622F69A4" w:rsidR="00D7387B" w:rsidRPr="00DB5627" w:rsidRDefault="00DB5627" w:rsidP="00D7387B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E3525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041</w:t>
            </w:r>
            <w:r w:rsidR="00E3525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113</w:t>
            </w:r>
          </w:p>
        </w:tc>
      </w:tr>
    </w:tbl>
    <w:p w14:paraId="722CFDD9" w14:textId="3C5B8E6D" w:rsidR="00D82F2A" w:rsidRPr="00DB5627" w:rsidRDefault="00833975" w:rsidP="00220276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4</w:t>
      </w:r>
      <w:r w:rsidR="00161BF7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FB0F35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161BF7"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="00161BF7" w:rsidRPr="00DB5627">
        <w:rPr>
          <w:rFonts w:ascii="Angsana New" w:hAnsi="Angsana New" w:cs="Angsana New"/>
          <w:color w:val="000000" w:themeColor="text1"/>
          <w:cs/>
        </w:rPr>
        <w:t>เปลี่ยนแปลง</w:t>
      </w:r>
      <w:r w:rsidR="00161BF7"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ในหนี้สินที่เกิดจากกิจกรรมจัดหาเงินสำหรับปีสิ้นสุดวันที่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31</w:t>
      </w:r>
      <w:r w:rsidR="00161BF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="00161BF7"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ธันวาคม</w:t>
      </w:r>
      <w:r w:rsidR="00161BF7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161BF7" w:rsidRPr="00DB5627">
        <w:rPr>
          <w:rFonts w:ascii="Angsana New" w:hAnsi="Angsana New" w:cs="Angsana New"/>
          <w:color w:val="000000" w:themeColor="text1"/>
          <w:cs/>
          <w:lang w:val="en-US"/>
        </w:rPr>
        <w:t>มีดังนี้</w:t>
      </w:r>
    </w:p>
    <w:tbl>
      <w:tblPr>
        <w:tblW w:w="4919" w:type="pct"/>
        <w:tblInd w:w="2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3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956"/>
        <w:gridCol w:w="136"/>
        <w:gridCol w:w="837"/>
      </w:tblGrid>
      <w:tr w:rsidR="009E69E6" w:rsidRPr="00DB5627" w14:paraId="529D8EF2" w14:textId="77777777" w:rsidTr="0070655E">
        <w:trPr>
          <w:trHeight w:val="144"/>
        </w:trPr>
        <w:tc>
          <w:tcPr>
            <w:tcW w:w="1943" w:type="dxa"/>
          </w:tcPr>
          <w:p w14:paraId="4313751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5C7F54D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1BE7588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153C46B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447227E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6A72D7E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52D1E88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59D33A1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7679E0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7D25618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E1C729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44648A7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0216E0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D87824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B5627" w14:paraId="1E6043AA" w14:textId="77777777" w:rsidTr="0070655E">
        <w:trPr>
          <w:trHeight w:val="144"/>
        </w:trPr>
        <w:tc>
          <w:tcPr>
            <w:tcW w:w="1943" w:type="dxa"/>
          </w:tcPr>
          <w:p w14:paraId="0181B9C0" w14:textId="77777777" w:rsidR="00D82F2A" w:rsidRPr="00DB5627" w:rsidRDefault="00D82F2A" w:rsidP="00D82F2A">
            <w:pPr>
              <w:ind w:firstLine="184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52" w:type="dxa"/>
            <w:gridSpan w:val="13"/>
          </w:tcPr>
          <w:p w14:paraId="68BFBA7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E69E6" w:rsidRPr="00DB5627" w14:paraId="3349D1B2" w14:textId="77777777" w:rsidTr="0070655E">
        <w:trPr>
          <w:trHeight w:val="144"/>
        </w:trPr>
        <w:tc>
          <w:tcPr>
            <w:tcW w:w="1943" w:type="dxa"/>
          </w:tcPr>
          <w:p w14:paraId="6E10A20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F25D00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38A94C7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51E7617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34933C8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right w:val="nil"/>
            </w:tcBorders>
          </w:tcPr>
          <w:p w14:paraId="0F86755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344F6F9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67861B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DB5627" w14:paraId="47179CFE" w14:textId="77777777" w:rsidTr="0070655E">
        <w:trPr>
          <w:trHeight w:val="144"/>
        </w:trPr>
        <w:tc>
          <w:tcPr>
            <w:tcW w:w="1943" w:type="dxa"/>
          </w:tcPr>
          <w:p w14:paraId="31FE6B3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862DBE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39A904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9E7E9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3A6C200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169CD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B8ACEB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7287B8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1421EAA9" w14:textId="77777777" w:rsidTr="0070655E">
        <w:trPr>
          <w:trHeight w:val="144"/>
        </w:trPr>
        <w:tc>
          <w:tcPr>
            <w:tcW w:w="1943" w:type="dxa"/>
          </w:tcPr>
          <w:p w14:paraId="6FEEA9E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1F88611" w14:textId="016B4574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263C05E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477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D749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DD98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07D0189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4A4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1F9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8103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1F8F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85140" w14:textId="0F457BB1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D32802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36" w:type="dxa"/>
          </w:tcPr>
          <w:p w14:paraId="06F1EF5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A770C5C" w14:textId="3A90212B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D82F2A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7EC7F1A6" w14:textId="77777777" w:rsidTr="0070655E">
        <w:trPr>
          <w:trHeight w:val="144"/>
        </w:trPr>
        <w:tc>
          <w:tcPr>
            <w:tcW w:w="1943" w:type="dxa"/>
          </w:tcPr>
          <w:p w14:paraId="7434029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0A53AF8D" w14:textId="63B7B14D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0" w:type="dxa"/>
          </w:tcPr>
          <w:p w14:paraId="4782684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0E80EA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11876E8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3A89BC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466D97A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755FEAD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7BC1EA2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9412AF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341B351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2D116B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A603B8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8D8587F" w14:textId="1C4761FD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B5627" w14:paraId="6A297F99" w14:textId="77777777" w:rsidTr="0070655E">
        <w:trPr>
          <w:trHeight w:val="144"/>
        </w:trPr>
        <w:tc>
          <w:tcPr>
            <w:tcW w:w="1943" w:type="dxa"/>
          </w:tcPr>
          <w:p w14:paraId="578E74A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F1CF9C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65A68D4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4187862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0733904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033513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BBF2E6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064F31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1BCDF3D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70FA9E9" w14:textId="44174A60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3EF63BB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075CCC4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E162EA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4090C4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4C2F6E23" w14:textId="77777777" w:rsidTr="00040A91">
        <w:trPr>
          <w:trHeight w:val="144"/>
        </w:trPr>
        <w:tc>
          <w:tcPr>
            <w:tcW w:w="1943" w:type="dxa"/>
          </w:tcPr>
          <w:p w14:paraId="32ECD0FC" w14:textId="77777777" w:rsidR="006A09E0" w:rsidRPr="00DB5627" w:rsidRDefault="006A09E0" w:rsidP="006A09E0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421A340E" w14:textId="7A370C65" w:rsidR="006A09E0" w:rsidRPr="00DB5627" w:rsidRDefault="00DB5627" w:rsidP="006A09E0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621</w:t>
            </w:r>
            <w:r w:rsidR="006A09E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673</w:t>
            </w:r>
            <w:r w:rsidR="006A09E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677</w:t>
            </w:r>
          </w:p>
        </w:tc>
        <w:tc>
          <w:tcPr>
            <w:tcW w:w="140" w:type="dxa"/>
          </w:tcPr>
          <w:p w14:paraId="024BD521" w14:textId="77777777" w:rsidR="006A09E0" w:rsidRPr="00DB5627" w:rsidRDefault="006A09E0" w:rsidP="006A09E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323C16E0" w14:textId="77777777" w:rsidR="006A09E0" w:rsidRPr="00DB5627" w:rsidRDefault="006A09E0" w:rsidP="006A09E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6465895" w14:textId="77777777" w:rsidR="006A09E0" w:rsidRPr="00DB5627" w:rsidRDefault="006A09E0" w:rsidP="006A09E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13C1285E" w14:textId="13093214" w:rsidR="006A09E0" w:rsidRPr="00DB5627" w:rsidRDefault="00E57594" w:rsidP="006A09E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="00956C53"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795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848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743668A0" w14:textId="77777777" w:rsidR="006A09E0" w:rsidRPr="00DB5627" w:rsidRDefault="006A09E0" w:rsidP="006A09E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6658B117" w14:textId="4E4018A2" w:rsidR="006A09E0" w:rsidRPr="00DB5627" w:rsidRDefault="00DB5627" w:rsidP="006A09E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759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</w:p>
        </w:tc>
        <w:tc>
          <w:tcPr>
            <w:tcW w:w="136" w:type="dxa"/>
            <w:vAlign w:val="center"/>
          </w:tcPr>
          <w:p w14:paraId="738EC001" w14:textId="77777777" w:rsidR="006A09E0" w:rsidRPr="00DB5627" w:rsidRDefault="006A09E0" w:rsidP="006A09E0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668E1D8" w14:textId="27E14845" w:rsidR="006A09E0" w:rsidRPr="00DB5627" w:rsidRDefault="00B05C43" w:rsidP="006A09E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031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136" w:type="dxa"/>
            <w:vAlign w:val="center"/>
          </w:tcPr>
          <w:p w14:paraId="40AD027F" w14:textId="77777777" w:rsidR="006A09E0" w:rsidRPr="00DB5627" w:rsidRDefault="006A09E0" w:rsidP="006A09E0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4845929C" w14:textId="20E69B15" w:rsidR="006A09E0" w:rsidRPr="00DB5627" w:rsidRDefault="00171A0B" w:rsidP="006A09E0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01647A9" w14:textId="77777777" w:rsidR="006A09E0" w:rsidRPr="00DB5627" w:rsidRDefault="006A09E0" w:rsidP="006A09E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1C7E1D4" w14:textId="6E6FC925" w:rsidR="006A09E0" w:rsidRPr="00DB5627" w:rsidRDefault="00B05C43" w:rsidP="006A09E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</w:tr>
      <w:tr w:rsidR="009E69E6" w:rsidRPr="00DB5627" w14:paraId="4DDE3A23" w14:textId="77777777" w:rsidTr="00040A91">
        <w:trPr>
          <w:trHeight w:val="144"/>
        </w:trPr>
        <w:tc>
          <w:tcPr>
            <w:tcW w:w="1943" w:type="dxa"/>
          </w:tcPr>
          <w:p w14:paraId="52A112AD" w14:textId="77777777" w:rsidR="00171A0B" w:rsidRPr="00DB5627" w:rsidRDefault="00171A0B" w:rsidP="00171A0B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08564826" w14:textId="4823A0FE" w:rsidR="00171A0B" w:rsidRPr="00DB5627" w:rsidRDefault="00DB5627" w:rsidP="00171A0B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243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  <w:tc>
          <w:tcPr>
            <w:tcW w:w="140" w:type="dxa"/>
          </w:tcPr>
          <w:p w14:paraId="711A905A" w14:textId="77777777" w:rsidR="00171A0B" w:rsidRPr="00DB5627" w:rsidRDefault="00171A0B" w:rsidP="00171A0B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vAlign w:val="center"/>
          </w:tcPr>
          <w:p w14:paraId="2320AF87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7FA97FF" w14:textId="77777777" w:rsidR="00171A0B" w:rsidRPr="00DB5627" w:rsidRDefault="00171A0B" w:rsidP="00171A0B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3A5F631" w14:textId="5EDD2FC1" w:rsidR="00171A0B" w:rsidRPr="00DB5627" w:rsidRDefault="005324F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E57594"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</w:t>
            </w:r>
            <w:r w:rsidR="00956C53"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0E28680" w14:textId="77777777" w:rsidR="00171A0B" w:rsidRPr="00DB5627" w:rsidRDefault="00171A0B" w:rsidP="00171A0B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D4EA806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D90F1FA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C9FF124" w14:textId="623BEB31" w:rsidR="00171A0B" w:rsidRPr="00DB5627" w:rsidRDefault="00B05C43" w:rsidP="00171A0B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337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</w:p>
        </w:tc>
        <w:tc>
          <w:tcPr>
            <w:tcW w:w="136" w:type="dxa"/>
            <w:vAlign w:val="center"/>
          </w:tcPr>
          <w:p w14:paraId="2EF2CC71" w14:textId="77777777" w:rsidR="00171A0B" w:rsidRPr="00DB5627" w:rsidRDefault="00171A0B" w:rsidP="00171A0B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3399E724" w14:textId="60EDF251" w:rsidR="00171A0B" w:rsidRPr="00DB5627" w:rsidRDefault="00171A0B" w:rsidP="00171A0B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2450C9F" w14:textId="77777777" w:rsidR="00171A0B" w:rsidRPr="00DB5627" w:rsidRDefault="00171A0B" w:rsidP="00171A0B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1E02009D" w14:textId="070402C7" w:rsidR="00171A0B" w:rsidRPr="00DB5627" w:rsidRDefault="00DB5627" w:rsidP="00171A0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</w:tr>
      <w:tr w:rsidR="009E69E6" w:rsidRPr="00DB5627" w14:paraId="4EB5E752" w14:textId="77777777" w:rsidTr="0070655E">
        <w:trPr>
          <w:trHeight w:val="144"/>
        </w:trPr>
        <w:tc>
          <w:tcPr>
            <w:tcW w:w="1943" w:type="dxa"/>
          </w:tcPr>
          <w:p w14:paraId="616925E8" w14:textId="77777777" w:rsidR="00171A0B" w:rsidRPr="00DB5627" w:rsidRDefault="00171A0B" w:rsidP="00171A0B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</w:tcPr>
          <w:p w14:paraId="19E02347" w14:textId="7FAB710D" w:rsidR="00171A0B" w:rsidRPr="00DB5627" w:rsidRDefault="00DB5627" w:rsidP="00171A0B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354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233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</w:p>
        </w:tc>
        <w:tc>
          <w:tcPr>
            <w:tcW w:w="140" w:type="dxa"/>
          </w:tcPr>
          <w:p w14:paraId="46B62725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550893CD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51B05C0" w14:textId="77777777" w:rsidR="00171A0B" w:rsidRPr="00DB5627" w:rsidRDefault="00171A0B" w:rsidP="00171A0B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8B86E44" w14:textId="64AF6058" w:rsidR="00171A0B" w:rsidRPr="00DB5627" w:rsidRDefault="005324F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="00E57594"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="00956C53"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19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985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819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66B068A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2E69BD3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3F4B045" w14:textId="77777777" w:rsidR="00171A0B" w:rsidRPr="00DB5627" w:rsidRDefault="00171A0B" w:rsidP="00171A0B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5D1AE689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C0AFAB2" w14:textId="77777777" w:rsidR="00171A0B" w:rsidRPr="00DB5627" w:rsidRDefault="00171A0B" w:rsidP="00171A0B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C407233" w14:textId="035B356E" w:rsidR="00171A0B" w:rsidRPr="00DB5627" w:rsidRDefault="00DB5627" w:rsidP="00171A0B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513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</w:p>
        </w:tc>
        <w:tc>
          <w:tcPr>
            <w:tcW w:w="136" w:type="dxa"/>
            <w:vAlign w:val="center"/>
          </w:tcPr>
          <w:p w14:paraId="4F6A1253" w14:textId="77777777" w:rsidR="00171A0B" w:rsidRPr="00DB5627" w:rsidRDefault="00171A0B" w:rsidP="00171A0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334DE779" w14:textId="4E218257" w:rsidR="00171A0B" w:rsidRPr="00DB5627" w:rsidRDefault="00DB5627" w:rsidP="00171A0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760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</w:tr>
      <w:tr w:rsidR="009E69E6" w:rsidRPr="00DB5627" w14:paraId="49652C47" w14:textId="77777777" w:rsidTr="0070655E">
        <w:trPr>
          <w:trHeight w:val="144"/>
        </w:trPr>
        <w:tc>
          <w:tcPr>
            <w:tcW w:w="1943" w:type="dxa"/>
          </w:tcPr>
          <w:p w14:paraId="337810E1" w14:textId="77777777" w:rsidR="00171A0B" w:rsidRPr="00DB5627" w:rsidRDefault="00171A0B" w:rsidP="00171A0B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</w:tcPr>
          <w:p w14:paraId="202C4448" w14:textId="60635A5C" w:rsidR="00171A0B" w:rsidRPr="00DB5627" w:rsidRDefault="00DB5627" w:rsidP="00171A0B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155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372</w:t>
            </w:r>
          </w:p>
        </w:tc>
        <w:tc>
          <w:tcPr>
            <w:tcW w:w="140" w:type="dxa"/>
          </w:tcPr>
          <w:p w14:paraId="5D444F01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097B2D4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6B44435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CA9933F" w14:textId="151940A3" w:rsidR="00171A0B" w:rsidRPr="00DB5627" w:rsidRDefault="00956C53" w:rsidP="00956C53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082CA9B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4A35363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8C29D7D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2D207172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0ACDC42" w14:textId="77777777" w:rsidR="00171A0B" w:rsidRPr="00DB5627" w:rsidRDefault="00171A0B" w:rsidP="00171A0B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128AB283" w14:textId="231E09A9" w:rsidR="00171A0B" w:rsidRPr="00DB5627" w:rsidRDefault="00DB5627" w:rsidP="00171A0B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909</w:t>
            </w:r>
          </w:p>
        </w:tc>
        <w:tc>
          <w:tcPr>
            <w:tcW w:w="136" w:type="dxa"/>
            <w:vAlign w:val="center"/>
          </w:tcPr>
          <w:p w14:paraId="6DEEF998" w14:textId="77777777" w:rsidR="00171A0B" w:rsidRPr="00DB5627" w:rsidRDefault="00171A0B" w:rsidP="00171A0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3EA2A4B" w14:textId="6F71783B" w:rsidR="00171A0B" w:rsidRPr="00DB5627" w:rsidRDefault="00DB5627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</w:tr>
      <w:tr w:rsidR="009E69E6" w:rsidRPr="00DB5627" w14:paraId="64234BB3" w14:textId="77777777" w:rsidTr="0070655E">
        <w:trPr>
          <w:trHeight w:val="144"/>
        </w:trPr>
        <w:tc>
          <w:tcPr>
            <w:tcW w:w="1943" w:type="dxa"/>
          </w:tcPr>
          <w:p w14:paraId="49608000" w14:textId="77777777" w:rsidR="00171A0B" w:rsidRPr="00DB5627" w:rsidRDefault="00171A0B" w:rsidP="00171A0B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161B6289" w14:textId="0D57BD9D" w:rsidR="00171A0B" w:rsidRPr="00DB5627" w:rsidRDefault="00DB5627" w:rsidP="00171A0B">
            <w:pPr>
              <w:tabs>
                <w:tab w:val="decimal" w:pos="867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316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998</w:t>
            </w:r>
          </w:p>
        </w:tc>
        <w:tc>
          <w:tcPr>
            <w:tcW w:w="140" w:type="dxa"/>
          </w:tcPr>
          <w:p w14:paraId="339FCFC7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F2CD01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1AF4C52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FBF06" w14:textId="6F87F28A" w:rsidR="00171A0B" w:rsidRPr="00DB5627" w:rsidRDefault="00171A0B" w:rsidP="00171A0B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0205631" w14:textId="77777777" w:rsidR="00171A0B" w:rsidRPr="00DB5627" w:rsidRDefault="00171A0B" w:rsidP="00171A0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97904F" w14:textId="1CDBB88C" w:rsidR="00171A0B" w:rsidRPr="00DB5627" w:rsidRDefault="00DB5627" w:rsidP="00171A0B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759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</w:p>
        </w:tc>
        <w:tc>
          <w:tcPr>
            <w:tcW w:w="136" w:type="dxa"/>
            <w:vAlign w:val="center"/>
          </w:tcPr>
          <w:p w14:paraId="7887FFDC" w14:textId="77777777" w:rsidR="00171A0B" w:rsidRPr="00DB5627" w:rsidRDefault="00171A0B" w:rsidP="00171A0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A0F9" w14:textId="0BB81054" w:rsidR="00171A0B" w:rsidRPr="00DB5627" w:rsidRDefault="00DB5627" w:rsidP="00171A0B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368</w:t>
            </w:r>
            <w:r w:rsidR="00171A0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874</w:t>
            </w:r>
          </w:p>
        </w:tc>
        <w:tc>
          <w:tcPr>
            <w:tcW w:w="136" w:type="dxa"/>
            <w:vAlign w:val="center"/>
          </w:tcPr>
          <w:p w14:paraId="197F2249" w14:textId="77777777" w:rsidR="00171A0B" w:rsidRPr="00DB5627" w:rsidRDefault="00171A0B" w:rsidP="00171A0B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31C57" w14:textId="1F17D0D0" w:rsidR="00171A0B" w:rsidRPr="00DB5627" w:rsidRDefault="00DB5627" w:rsidP="00171A0B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697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505</w:t>
            </w:r>
          </w:p>
        </w:tc>
        <w:tc>
          <w:tcPr>
            <w:tcW w:w="136" w:type="dxa"/>
            <w:vAlign w:val="center"/>
          </w:tcPr>
          <w:p w14:paraId="38731CEF" w14:textId="77777777" w:rsidR="00171A0B" w:rsidRPr="00DB5627" w:rsidRDefault="00171A0B" w:rsidP="00171A0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9C2CF" w14:textId="2B0FE7AB" w:rsidR="00171A0B" w:rsidRPr="00DB5627" w:rsidRDefault="00DB5627" w:rsidP="00171A0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786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074</w:t>
            </w:r>
            <w:r w:rsidR="00171A0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</w:p>
        </w:tc>
      </w:tr>
    </w:tbl>
    <w:p w14:paraId="391BFD53" w14:textId="77777777" w:rsidR="0019157B" w:rsidRPr="00DB5627" w:rsidRDefault="0019157B" w:rsidP="00161BF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tbl>
      <w:tblPr>
        <w:tblW w:w="4919" w:type="pct"/>
        <w:tblInd w:w="2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3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956"/>
        <w:gridCol w:w="136"/>
        <w:gridCol w:w="837"/>
      </w:tblGrid>
      <w:tr w:rsidR="009E69E6" w:rsidRPr="00DB5627" w14:paraId="3C51DAB8" w14:textId="77777777" w:rsidTr="0070655E">
        <w:trPr>
          <w:trHeight w:val="144"/>
        </w:trPr>
        <w:tc>
          <w:tcPr>
            <w:tcW w:w="1943" w:type="dxa"/>
          </w:tcPr>
          <w:p w14:paraId="789C04B3" w14:textId="77777777" w:rsidR="007D5CA6" w:rsidRPr="00DB5627" w:rsidRDefault="007D5CA6" w:rsidP="00D82F2A">
            <w:pPr>
              <w:ind w:firstLine="229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146D4630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3F2A4CEB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54D5B70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25DB515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69CC99F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93AD837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1185A720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4F6934BD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121926C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69F089C3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4BE1DAE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2979A53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D0823C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B5627" w14:paraId="644728C5" w14:textId="77777777" w:rsidTr="0070655E">
        <w:trPr>
          <w:trHeight w:val="144"/>
        </w:trPr>
        <w:tc>
          <w:tcPr>
            <w:tcW w:w="1943" w:type="dxa"/>
          </w:tcPr>
          <w:p w14:paraId="2B4092B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52" w:type="dxa"/>
            <w:gridSpan w:val="13"/>
          </w:tcPr>
          <w:p w14:paraId="674885F0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E69E6" w:rsidRPr="00DB5627" w14:paraId="06E0FCE2" w14:textId="77777777" w:rsidTr="0070655E">
        <w:trPr>
          <w:trHeight w:val="144"/>
        </w:trPr>
        <w:tc>
          <w:tcPr>
            <w:tcW w:w="1943" w:type="dxa"/>
          </w:tcPr>
          <w:p w14:paraId="18F3EC94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60C7A987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66BF8FFC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5E039E9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4BE91F10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right w:val="nil"/>
            </w:tcBorders>
          </w:tcPr>
          <w:p w14:paraId="495998D4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0D48EC10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4194DCA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DB5627" w14:paraId="29D487BC" w14:textId="77777777" w:rsidTr="0070655E">
        <w:trPr>
          <w:trHeight w:val="144"/>
        </w:trPr>
        <w:tc>
          <w:tcPr>
            <w:tcW w:w="1943" w:type="dxa"/>
          </w:tcPr>
          <w:p w14:paraId="00522F44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6BEBE9EA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479A84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396DCE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683652A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70D89D8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D6DC74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7830E9D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4B595211" w14:textId="77777777" w:rsidTr="0070655E">
        <w:trPr>
          <w:trHeight w:val="144"/>
        </w:trPr>
        <w:tc>
          <w:tcPr>
            <w:tcW w:w="1943" w:type="dxa"/>
          </w:tcPr>
          <w:p w14:paraId="596803F3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66C5427" w14:textId="576A50EC" w:rsidR="007D5CA6" w:rsidRPr="00DB5627" w:rsidRDefault="00DB5627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7D5CA6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04E50B9A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AC598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B5054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86D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21D409A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23F8D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CEACD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8877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308DA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75462" w14:textId="5C95C663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D32802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36" w:type="dxa"/>
          </w:tcPr>
          <w:p w14:paraId="3ABD0E7D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1E1B7EB" w14:textId="000349ED" w:rsidR="007D5CA6" w:rsidRPr="00DB5627" w:rsidRDefault="00DB5627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7D5CA6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06DF5100" w14:textId="77777777" w:rsidTr="0070655E">
        <w:trPr>
          <w:trHeight w:val="144"/>
        </w:trPr>
        <w:tc>
          <w:tcPr>
            <w:tcW w:w="1943" w:type="dxa"/>
          </w:tcPr>
          <w:p w14:paraId="3CAE29A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00809D20" w14:textId="3FDD12C1" w:rsidR="007D5CA6" w:rsidRPr="00DB5627" w:rsidRDefault="00DB5627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40" w:type="dxa"/>
          </w:tcPr>
          <w:p w14:paraId="6118839A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047DA6E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6377D54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073F342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EC0B10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1554DB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209320FA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764D2D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01F9488B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5360A615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DD04634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7A2209CF" w14:textId="72377AD0" w:rsidR="007D5CA6" w:rsidRPr="00DB5627" w:rsidRDefault="00DB5627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6B55CAAD" w14:textId="77777777" w:rsidTr="0070655E">
        <w:trPr>
          <w:trHeight w:val="144"/>
        </w:trPr>
        <w:tc>
          <w:tcPr>
            <w:tcW w:w="1943" w:type="dxa"/>
          </w:tcPr>
          <w:p w14:paraId="403317C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32448F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2211235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0685D678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5781687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A92C51A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BA03EAE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1D91509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6ACD46E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60253560" w14:textId="4EE6C925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0E7D85A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007D5973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3DD34F7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845DDAB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2B3B344E" w14:textId="77777777" w:rsidTr="0070655E">
        <w:trPr>
          <w:trHeight w:val="144"/>
        </w:trPr>
        <w:tc>
          <w:tcPr>
            <w:tcW w:w="1943" w:type="dxa"/>
          </w:tcPr>
          <w:p w14:paraId="62934247" w14:textId="77777777" w:rsidR="007D5CA6" w:rsidRPr="00DB5627" w:rsidRDefault="007D5CA6" w:rsidP="007D5CA6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หุ้นกู้ระยะสั้น</w:t>
            </w:r>
          </w:p>
        </w:tc>
        <w:tc>
          <w:tcPr>
            <w:tcW w:w="955" w:type="dxa"/>
            <w:vAlign w:val="bottom"/>
          </w:tcPr>
          <w:p w14:paraId="4662984D" w14:textId="77814DB1" w:rsidR="007D5CA6" w:rsidRPr="00DB5627" w:rsidRDefault="00DB5627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950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734</w:t>
            </w:r>
          </w:p>
        </w:tc>
        <w:tc>
          <w:tcPr>
            <w:tcW w:w="140" w:type="dxa"/>
          </w:tcPr>
          <w:p w14:paraId="4F799B23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07416D67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40EBA2B" w14:textId="77777777" w:rsidR="007D5CA6" w:rsidRPr="00DB5627" w:rsidRDefault="007D5CA6" w:rsidP="007D5CA6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408F4D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6A5A144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6B287A5A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AEAC7EF" w14:textId="77777777" w:rsidR="007D5CA6" w:rsidRPr="00DB5627" w:rsidRDefault="007D5CA6" w:rsidP="007D5CA6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C04CB67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EFC155F" w14:textId="77777777" w:rsidR="007D5CA6" w:rsidRPr="00DB5627" w:rsidRDefault="007D5CA6" w:rsidP="007D5CA6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7CCA72A" w14:textId="3B0E2217" w:rsidR="007D5CA6" w:rsidRPr="00DB5627" w:rsidRDefault="007D5CA6" w:rsidP="007D5CA6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proofErr w:type="gramStart"/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  <w:proofErr w:type="gramEnd"/>
          </w:p>
        </w:tc>
        <w:tc>
          <w:tcPr>
            <w:tcW w:w="136" w:type="dxa"/>
            <w:vAlign w:val="center"/>
          </w:tcPr>
          <w:p w14:paraId="0135E54E" w14:textId="77777777" w:rsidR="007D5CA6" w:rsidRPr="00DB5627" w:rsidRDefault="007D5CA6" w:rsidP="007D5CA6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BAA9C4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4DE9A901" w14:textId="77777777" w:rsidTr="0070655E">
        <w:trPr>
          <w:trHeight w:val="144"/>
        </w:trPr>
        <w:tc>
          <w:tcPr>
            <w:tcW w:w="1943" w:type="dxa"/>
          </w:tcPr>
          <w:p w14:paraId="19525CC2" w14:textId="77777777" w:rsidR="007D5CA6" w:rsidRPr="00DB5627" w:rsidRDefault="007D5CA6" w:rsidP="007D5CA6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07BD3417" w14:textId="493C4845" w:rsidR="007D5CA6" w:rsidRPr="00DB5627" w:rsidRDefault="00DB5627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564</w:t>
            </w:r>
          </w:p>
        </w:tc>
        <w:tc>
          <w:tcPr>
            <w:tcW w:w="140" w:type="dxa"/>
          </w:tcPr>
          <w:p w14:paraId="00841BA2" w14:textId="77777777" w:rsidR="007D5CA6" w:rsidRPr="00DB5627" w:rsidRDefault="007D5CA6" w:rsidP="007D5CA6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vAlign w:val="center"/>
          </w:tcPr>
          <w:p w14:paraId="6724B355" w14:textId="04A612EC" w:rsidR="007D5CA6" w:rsidRPr="00DB5627" w:rsidRDefault="00DB5627" w:rsidP="007D5CA6">
            <w:pPr>
              <w:tabs>
                <w:tab w:val="decimal" w:pos="778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517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598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</w:p>
        </w:tc>
        <w:tc>
          <w:tcPr>
            <w:tcW w:w="135" w:type="dxa"/>
            <w:vAlign w:val="center"/>
          </w:tcPr>
          <w:p w14:paraId="0600C326" w14:textId="77777777" w:rsidR="007D5CA6" w:rsidRPr="00DB5627" w:rsidRDefault="007D5CA6" w:rsidP="007D5CA6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664B486B" w14:textId="1DC8D48E" w:rsidR="007D5CA6" w:rsidRPr="00DB5627" w:rsidRDefault="007D5CA6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712612E0" w14:textId="77777777" w:rsidR="007D5CA6" w:rsidRPr="00DB5627" w:rsidRDefault="007D5CA6" w:rsidP="007D5CA6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5CAF0BB1" w14:textId="4ADC7987" w:rsidR="007D5CA6" w:rsidRPr="00DB5627" w:rsidRDefault="007D5CA6" w:rsidP="007D5CA6">
            <w:pPr>
              <w:tabs>
                <w:tab w:val="decimal" w:pos="826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26069EE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07CCA721" w14:textId="572AA1AC" w:rsidR="007D5CA6" w:rsidRPr="00DB5627" w:rsidRDefault="00DB5627" w:rsidP="007D5CA6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316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380</w:t>
            </w:r>
          </w:p>
        </w:tc>
        <w:tc>
          <w:tcPr>
            <w:tcW w:w="136" w:type="dxa"/>
            <w:vAlign w:val="center"/>
          </w:tcPr>
          <w:p w14:paraId="51346465" w14:textId="77777777" w:rsidR="007D5CA6" w:rsidRPr="00DB5627" w:rsidRDefault="007D5CA6" w:rsidP="007D5CA6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61FC5480" w14:textId="3BB85084" w:rsidR="007D5CA6" w:rsidRPr="00DB5627" w:rsidRDefault="00DB5627" w:rsidP="007D5CA6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815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177</w:t>
            </w:r>
          </w:p>
        </w:tc>
        <w:tc>
          <w:tcPr>
            <w:tcW w:w="136" w:type="dxa"/>
            <w:vAlign w:val="center"/>
          </w:tcPr>
          <w:p w14:paraId="28429C3A" w14:textId="77777777" w:rsidR="007D5CA6" w:rsidRPr="00DB5627" w:rsidRDefault="007D5CA6" w:rsidP="007D5CA6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1E701BDD" w14:textId="239D11C2" w:rsidR="007D5CA6" w:rsidRPr="00DB5627" w:rsidRDefault="00DB5627" w:rsidP="007D5CA6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677</w:t>
            </w:r>
          </w:p>
        </w:tc>
      </w:tr>
      <w:tr w:rsidR="009E69E6" w:rsidRPr="00DB5627" w14:paraId="7FB10FB2" w14:textId="77777777" w:rsidTr="0070655E">
        <w:trPr>
          <w:trHeight w:val="144"/>
        </w:trPr>
        <w:tc>
          <w:tcPr>
            <w:tcW w:w="1943" w:type="dxa"/>
          </w:tcPr>
          <w:p w14:paraId="18055C4A" w14:textId="77777777" w:rsidR="007D5CA6" w:rsidRPr="00DB5627" w:rsidRDefault="007D5CA6" w:rsidP="007D5CA6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</w:tcPr>
          <w:p w14:paraId="20B23CF4" w14:textId="304ACF6A" w:rsidR="007D5CA6" w:rsidRPr="00DB5627" w:rsidRDefault="00DB5627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606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</w:p>
        </w:tc>
        <w:tc>
          <w:tcPr>
            <w:tcW w:w="140" w:type="dxa"/>
          </w:tcPr>
          <w:p w14:paraId="70D92DB6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56BB8D7C" w14:textId="334D3828" w:rsidR="007D5CA6" w:rsidRPr="00DB5627" w:rsidRDefault="00DB5627" w:rsidP="007D5CA6">
            <w:pPr>
              <w:tabs>
                <w:tab w:val="decimal" w:pos="778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vAlign w:val="center"/>
          </w:tcPr>
          <w:p w14:paraId="742FBD50" w14:textId="77777777" w:rsidR="007D5CA6" w:rsidRPr="00DB5627" w:rsidRDefault="007D5CA6" w:rsidP="007D5CA6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667E9C26" w14:textId="34300EA0" w:rsidR="007D5CA6" w:rsidRPr="00DB5627" w:rsidRDefault="007D5CA6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23941D6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99F7507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5594F8E" w14:textId="77777777" w:rsidR="007D5CA6" w:rsidRPr="00DB5627" w:rsidRDefault="007D5CA6" w:rsidP="007D5CA6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0E4DD567" w14:textId="4BC55AE9" w:rsidR="007D5CA6" w:rsidRPr="00DB5627" w:rsidRDefault="00DB5627" w:rsidP="007D5CA6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670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616</w:t>
            </w:r>
          </w:p>
        </w:tc>
        <w:tc>
          <w:tcPr>
            <w:tcW w:w="136" w:type="dxa"/>
            <w:vAlign w:val="center"/>
          </w:tcPr>
          <w:p w14:paraId="5B008996" w14:textId="77777777" w:rsidR="007D5CA6" w:rsidRPr="00DB5627" w:rsidRDefault="007D5CA6" w:rsidP="007D5CA6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3EAB3009" w14:textId="0892D8F8" w:rsidR="007D5CA6" w:rsidRPr="00DB5627" w:rsidRDefault="007D5CA6" w:rsidP="007D5CA6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85E9C5D" w14:textId="77777777" w:rsidR="007D5CA6" w:rsidRPr="00DB5627" w:rsidRDefault="007D5CA6" w:rsidP="007D5CA6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70A1867B" w14:textId="730EDD4C" w:rsidR="007D5CA6" w:rsidRPr="00DB5627" w:rsidRDefault="00DB5627" w:rsidP="007D5CA6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</w:tr>
      <w:tr w:rsidR="009E69E6" w:rsidRPr="00DB5627" w14:paraId="2DB12698" w14:textId="77777777" w:rsidTr="0070655E">
        <w:trPr>
          <w:trHeight w:val="144"/>
        </w:trPr>
        <w:tc>
          <w:tcPr>
            <w:tcW w:w="1943" w:type="dxa"/>
          </w:tcPr>
          <w:p w14:paraId="46B418F9" w14:textId="77777777" w:rsidR="007D5CA6" w:rsidRPr="00DB5627" w:rsidRDefault="007D5CA6" w:rsidP="007D5CA6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55" w:type="dxa"/>
          </w:tcPr>
          <w:p w14:paraId="062EE54C" w14:textId="5EAD6B9C" w:rsidR="007D5CA6" w:rsidRPr="00DB5627" w:rsidRDefault="00DB5627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044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  <w:tc>
          <w:tcPr>
            <w:tcW w:w="140" w:type="dxa"/>
          </w:tcPr>
          <w:p w14:paraId="501F4A1C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5B6AE22C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2E738F32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2494982" w14:textId="42AB8F09" w:rsidR="007D5CA6" w:rsidRPr="00DB5627" w:rsidRDefault="007D5CA6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7095B99E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AFEE7D9" w14:textId="2825A0A8" w:rsidR="007D5CA6" w:rsidRPr="00DB5627" w:rsidRDefault="007D5CA6" w:rsidP="007D5CA6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01136A3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0F69FE0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04250B1" w14:textId="77777777" w:rsidR="007D5CA6" w:rsidRPr="00DB5627" w:rsidRDefault="007D5CA6" w:rsidP="007D5CA6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3B1E7875" w14:textId="77777777" w:rsidR="007D5CA6" w:rsidRPr="00DB5627" w:rsidRDefault="007D5CA6" w:rsidP="007D5CA6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AFFF88C" w14:textId="77777777" w:rsidR="007D5CA6" w:rsidRPr="00DB5627" w:rsidRDefault="007D5CA6" w:rsidP="007D5CA6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8EED6BE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6B2802B7" w14:textId="77777777" w:rsidTr="0070655E">
        <w:trPr>
          <w:trHeight w:val="144"/>
        </w:trPr>
        <w:tc>
          <w:tcPr>
            <w:tcW w:w="1943" w:type="dxa"/>
          </w:tcPr>
          <w:p w14:paraId="00225A75" w14:textId="77777777" w:rsidR="007D5CA6" w:rsidRPr="00DB5627" w:rsidRDefault="007D5CA6" w:rsidP="007D5CA6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</w:tcPr>
          <w:p w14:paraId="40F4E7B0" w14:textId="4FAE733E" w:rsidR="007D5CA6" w:rsidRPr="00DB5627" w:rsidRDefault="00DB5627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689</w:t>
            </w:r>
          </w:p>
        </w:tc>
        <w:tc>
          <w:tcPr>
            <w:tcW w:w="140" w:type="dxa"/>
          </w:tcPr>
          <w:p w14:paraId="0E6912B9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70000584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BE08FA4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00F355A2" w14:textId="313B94C9" w:rsidR="007D5CA6" w:rsidRPr="00DB5627" w:rsidRDefault="007D5CA6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1228CD2B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4253AFA2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F85A3FF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4F12A07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2E637D2" w14:textId="77777777" w:rsidR="007D5CA6" w:rsidRPr="00DB5627" w:rsidRDefault="007D5CA6" w:rsidP="007D5CA6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4F82EA2" w14:textId="6B4BCE17" w:rsidR="007D5CA6" w:rsidRPr="00DB5627" w:rsidRDefault="00DB5627" w:rsidP="007D5CA6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096</w:t>
            </w:r>
          </w:p>
        </w:tc>
        <w:tc>
          <w:tcPr>
            <w:tcW w:w="136" w:type="dxa"/>
            <w:vAlign w:val="center"/>
          </w:tcPr>
          <w:p w14:paraId="6021D14B" w14:textId="77777777" w:rsidR="007D5CA6" w:rsidRPr="00DB5627" w:rsidRDefault="007D5CA6" w:rsidP="007D5CA6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C671F4A" w14:textId="473DF7BB" w:rsidR="007D5CA6" w:rsidRPr="00DB5627" w:rsidRDefault="00DB5627" w:rsidP="007D5CA6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354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</w:p>
        </w:tc>
      </w:tr>
      <w:tr w:rsidR="009E69E6" w:rsidRPr="00DB5627" w14:paraId="433DACBB" w14:textId="77777777" w:rsidTr="0070655E">
        <w:trPr>
          <w:trHeight w:val="75"/>
        </w:trPr>
        <w:tc>
          <w:tcPr>
            <w:tcW w:w="1943" w:type="dxa"/>
          </w:tcPr>
          <w:p w14:paraId="78FD2674" w14:textId="77777777" w:rsidR="007D5CA6" w:rsidRPr="00DB5627" w:rsidRDefault="007D5CA6" w:rsidP="007D5CA6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</w:tcPr>
          <w:p w14:paraId="22B939A3" w14:textId="04F0EF25" w:rsidR="007D5CA6" w:rsidRPr="00DB5627" w:rsidRDefault="00DB5627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287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849</w:t>
            </w:r>
          </w:p>
        </w:tc>
        <w:tc>
          <w:tcPr>
            <w:tcW w:w="140" w:type="dxa"/>
          </w:tcPr>
          <w:p w14:paraId="36E4E1AE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05B2A449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155305B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C2CD080" w14:textId="32887EA0" w:rsidR="007D5CA6" w:rsidRPr="00DB5627" w:rsidRDefault="007D5CA6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E47963E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B5B96E6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3B8CF3E" w14:textId="77777777" w:rsidR="007D5CA6" w:rsidRPr="00DB5627" w:rsidRDefault="007D5CA6" w:rsidP="007D5CA6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13F367A0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BDB2064" w14:textId="77777777" w:rsidR="007D5CA6" w:rsidRPr="00DB5627" w:rsidRDefault="007D5CA6" w:rsidP="007D5CA6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076902B" w14:textId="38C8945D" w:rsidR="007D5CA6" w:rsidRPr="00DB5627" w:rsidRDefault="00DB5627" w:rsidP="007D5CA6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247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  <w:vAlign w:val="center"/>
          </w:tcPr>
          <w:p w14:paraId="7F859490" w14:textId="77777777" w:rsidR="007D5CA6" w:rsidRPr="00DB5627" w:rsidRDefault="007D5CA6" w:rsidP="007D5CA6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42A15B70" w14:textId="170961F1" w:rsidR="007D5CA6" w:rsidRPr="00DB5627" w:rsidRDefault="00DB5627" w:rsidP="007D5CA6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155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372</w:t>
            </w:r>
          </w:p>
        </w:tc>
      </w:tr>
      <w:tr w:rsidR="009E69E6" w:rsidRPr="00DB5627" w14:paraId="32758C14" w14:textId="77777777" w:rsidTr="0070655E">
        <w:trPr>
          <w:trHeight w:val="144"/>
        </w:trPr>
        <w:tc>
          <w:tcPr>
            <w:tcW w:w="1943" w:type="dxa"/>
          </w:tcPr>
          <w:p w14:paraId="301861FE" w14:textId="77777777" w:rsidR="007D5CA6" w:rsidRPr="00DB5627" w:rsidRDefault="007D5CA6" w:rsidP="007D5CA6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27421DE" w14:textId="6C4ED21F" w:rsidR="007D5CA6" w:rsidRPr="00DB5627" w:rsidRDefault="00DB5627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564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681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248</w:t>
            </w:r>
          </w:p>
        </w:tc>
        <w:tc>
          <w:tcPr>
            <w:tcW w:w="140" w:type="dxa"/>
          </w:tcPr>
          <w:p w14:paraId="2C441E43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49B74C" w14:textId="021D3FD4" w:rsidR="007D5CA6" w:rsidRPr="00DB5627" w:rsidRDefault="00DB5627" w:rsidP="007D5CA6">
            <w:pPr>
              <w:tabs>
                <w:tab w:val="decimal" w:pos="778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537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598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</w:p>
        </w:tc>
        <w:tc>
          <w:tcPr>
            <w:tcW w:w="135" w:type="dxa"/>
            <w:vAlign w:val="center"/>
          </w:tcPr>
          <w:p w14:paraId="4309B8F9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0A048B" w14:textId="58179C58" w:rsidR="007D5CA6" w:rsidRPr="00DB5627" w:rsidRDefault="007D5CA6" w:rsidP="007D5CA6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065D2B68" w14:textId="77777777" w:rsidR="007D5CA6" w:rsidRPr="00DB5627" w:rsidRDefault="007D5CA6" w:rsidP="007D5CA6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56DF44" w14:textId="4FDFFE86" w:rsidR="007D5CA6" w:rsidRPr="00DB5627" w:rsidRDefault="007D5CA6" w:rsidP="007D5CA6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02C00D2C" w14:textId="77777777" w:rsidR="007D5CA6" w:rsidRPr="00DB5627" w:rsidRDefault="007D5CA6" w:rsidP="007D5CA6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C5FFD1" w14:textId="1F59C735" w:rsidR="007D5CA6" w:rsidRPr="00DB5627" w:rsidRDefault="00DB5627" w:rsidP="007D5CA6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996</w:t>
            </w:r>
          </w:p>
        </w:tc>
        <w:tc>
          <w:tcPr>
            <w:tcW w:w="136" w:type="dxa"/>
            <w:vAlign w:val="center"/>
          </w:tcPr>
          <w:p w14:paraId="72F3BC8F" w14:textId="77777777" w:rsidR="007D5CA6" w:rsidRPr="00DB5627" w:rsidRDefault="007D5CA6" w:rsidP="007D5CA6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959D4F" w14:textId="240D9296" w:rsidR="007D5CA6" w:rsidRPr="00DB5627" w:rsidRDefault="00DB5627" w:rsidP="007D5CA6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992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908</w:t>
            </w:r>
          </w:p>
        </w:tc>
        <w:tc>
          <w:tcPr>
            <w:tcW w:w="136" w:type="dxa"/>
            <w:vAlign w:val="center"/>
          </w:tcPr>
          <w:p w14:paraId="05C08DC9" w14:textId="77777777" w:rsidR="007D5CA6" w:rsidRPr="00DB5627" w:rsidRDefault="007D5CA6" w:rsidP="007D5CA6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C0055" w14:textId="656778C5" w:rsidR="007D5CA6" w:rsidRPr="00DB5627" w:rsidRDefault="00DB5627" w:rsidP="007D5CA6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316</w:t>
            </w:r>
            <w:r w:rsidR="007D5CA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998</w:t>
            </w:r>
          </w:p>
        </w:tc>
      </w:tr>
    </w:tbl>
    <w:p w14:paraId="628BB4E1" w14:textId="5041A1FE" w:rsidR="00161BF7" w:rsidRPr="00DB5627" w:rsidRDefault="0070655E" w:rsidP="0070655E">
      <w:pPr>
        <w:overflowPunct/>
        <w:autoSpaceDE/>
        <w:autoSpaceDN/>
        <w:adjustRightInd/>
        <w:spacing w:before="120"/>
        <w:ind w:firstLine="720"/>
        <w:textAlignment w:val="auto"/>
        <w:rPr>
          <w:rFonts w:ascii="Angsana New" w:eastAsia="Times New Roman" w:hAnsi="Angsana New" w:cs="Angsana New"/>
          <w:color w:val="000000" w:themeColor="text1"/>
          <w:sz w:val="18"/>
          <w:szCs w:val="18"/>
        </w:rPr>
      </w:pP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>การเปลี่ยนแปลงเกิดจากการขยายระยะเวลาครบก</w:t>
      </w:r>
      <w:r w:rsidRPr="00DB5627">
        <w:rPr>
          <w:rFonts w:ascii="Angsana New" w:eastAsia="Times New Roman" w:hAnsi="Angsana New" w:cs="Angsana New" w:hint="cs"/>
          <w:color w:val="000000" w:themeColor="text1"/>
          <w:sz w:val="18"/>
          <w:szCs w:val="18"/>
          <w:cs/>
        </w:rPr>
        <w:t>ำ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>หนดช</w:t>
      </w:r>
      <w:r w:rsidRPr="00DB5627">
        <w:rPr>
          <w:rFonts w:ascii="Angsana New" w:eastAsia="Times New Roman" w:hAnsi="Angsana New" w:cs="Angsana New" w:hint="cs"/>
          <w:color w:val="000000" w:themeColor="text1"/>
          <w:sz w:val="18"/>
          <w:szCs w:val="18"/>
          <w:cs/>
        </w:rPr>
        <w:t>ำ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>ระคืนของหุ</w:t>
      </w:r>
      <w:r w:rsidRPr="00DB5627">
        <w:rPr>
          <w:rFonts w:ascii="Angsana New" w:eastAsia="Times New Roman" w:hAnsi="Angsana New" w:cs="Angsana New" w:hint="cs"/>
          <w:color w:val="000000" w:themeColor="text1"/>
          <w:sz w:val="18"/>
          <w:szCs w:val="18"/>
          <w:cs/>
        </w:rPr>
        <w:t>้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>นกู</w:t>
      </w:r>
      <w:r w:rsidRPr="00DB5627">
        <w:rPr>
          <w:rFonts w:ascii="Angsana New" w:eastAsia="Times New Roman" w:hAnsi="Angsana New" w:cs="Angsana New" w:hint="cs"/>
          <w:color w:val="000000" w:themeColor="text1"/>
          <w:sz w:val="18"/>
          <w:szCs w:val="18"/>
          <w:cs/>
        </w:rPr>
        <w:t xml:space="preserve">้ 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>(ดูหมายเหตุข</w:t>
      </w:r>
      <w:r w:rsidRPr="00DB5627">
        <w:rPr>
          <w:rFonts w:ascii="Angsana New" w:eastAsia="Times New Roman" w:hAnsi="Angsana New" w:cs="Angsana New" w:hint="cs"/>
          <w:color w:val="000000" w:themeColor="text1"/>
          <w:sz w:val="18"/>
          <w:szCs w:val="18"/>
          <w:cs/>
        </w:rPr>
        <w:t>้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 xml:space="preserve">อ </w:t>
      </w:r>
      <w:r w:rsidR="00DB5627" w:rsidRPr="00DB5627">
        <w:rPr>
          <w:rFonts w:ascii="Angsana New" w:eastAsia="Times New Roman" w:hAnsi="Angsana New" w:cs="Angsana New" w:hint="cs"/>
          <w:color w:val="000000" w:themeColor="text1"/>
          <w:sz w:val="18"/>
          <w:szCs w:val="18"/>
          <w:lang w:val="en-US"/>
        </w:rPr>
        <w:t>19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>.</w:t>
      </w:r>
      <w:r w:rsidR="00DB5627"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lang w:val="en-US"/>
        </w:rPr>
        <w:t>4</w:t>
      </w: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t>)</w:t>
      </w:r>
    </w:p>
    <w:p w14:paraId="2C78A0A6" w14:textId="54F0289A" w:rsidR="0039509C" w:rsidRPr="00DB5627" w:rsidRDefault="0039509C" w:rsidP="0039509C">
      <w:pPr>
        <w:overflowPunct/>
        <w:autoSpaceDE/>
        <w:autoSpaceDN/>
        <w:adjustRightInd/>
        <w:ind w:firstLine="720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** 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, 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24A6FEDF" w14:textId="77777777" w:rsidR="00107F8D" w:rsidRPr="00DB5627" w:rsidRDefault="00107F8D" w:rsidP="0070655E">
      <w:pPr>
        <w:overflowPunct/>
        <w:autoSpaceDE/>
        <w:autoSpaceDN/>
        <w:adjustRightInd/>
        <w:spacing w:before="120"/>
        <w:ind w:firstLine="720"/>
        <w:textAlignment w:val="auto"/>
        <w:rPr>
          <w:rFonts w:ascii="Angsana New" w:hAnsi="Angsana New" w:cs="Angsana New"/>
          <w:color w:val="000000" w:themeColor="text1"/>
          <w:sz w:val="2"/>
          <w:szCs w:val="2"/>
          <w:cs/>
          <w:lang w:val="en-US"/>
        </w:rPr>
      </w:pPr>
    </w:p>
    <w:tbl>
      <w:tblPr>
        <w:tblW w:w="4683" w:type="pct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897"/>
        <w:gridCol w:w="136"/>
        <w:gridCol w:w="837"/>
      </w:tblGrid>
      <w:tr w:rsidR="009E69E6" w:rsidRPr="00DB5627" w14:paraId="414599F1" w14:textId="77777777" w:rsidTr="005C4017">
        <w:trPr>
          <w:trHeight w:val="144"/>
        </w:trPr>
        <w:tc>
          <w:tcPr>
            <w:tcW w:w="1566" w:type="dxa"/>
          </w:tcPr>
          <w:p w14:paraId="358C706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67C0EC8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6F3E80A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4BD9AA4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7866677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0B9D36B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9492B0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7705756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774D40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47F780B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D10BFD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069CAE7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43DED65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6D194C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B5627" w14:paraId="107FCD69" w14:textId="77777777" w:rsidTr="005C4017">
        <w:trPr>
          <w:trHeight w:val="144"/>
        </w:trPr>
        <w:tc>
          <w:tcPr>
            <w:tcW w:w="1566" w:type="dxa"/>
          </w:tcPr>
          <w:p w14:paraId="262F91D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3" w:type="dxa"/>
            <w:gridSpan w:val="13"/>
          </w:tcPr>
          <w:p w14:paraId="09FB809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B5627" w14:paraId="4C1BFCDF" w14:textId="77777777" w:rsidTr="005C4017">
        <w:trPr>
          <w:trHeight w:val="144"/>
        </w:trPr>
        <w:tc>
          <w:tcPr>
            <w:tcW w:w="1566" w:type="dxa"/>
          </w:tcPr>
          <w:p w14:paraId="11F7F85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70FF924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179B71C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4167C95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45A4BCD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right w:val="nil"/>
            </w:tcBorders>
          </w:tcPr>
          <w:p w14:paraId="5BEE607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62F6E06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40C04A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DB5627" w14:paraId="4845D8AD" w14:textId="77777777" w:rsidTr="005C4017">
        <w:trPr>
          <w:trHeight w:val="144"/>
        </w:trPr>
        <w:tc>
          <w:tcPr>
            <w:tcW w:w="1566" w:type="dxa"/>
          </w:tcPr>
          <w:p w14:paraId="68C0CE4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7B7514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EB569C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A6F8F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50A9EC2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1D4841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0DBE82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F6607C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49F2C652" w14:textId="77777777" w:rsidTr="005C4017">
        <w:trPr>
          <w:trHeight w:val="144"/>
        </w:trPr>
        <w:tc>
          <w:tcPr>
            <w:tcW w:w="1566" w:type="dxa"/>
          </w:tcPr>
          <w:p w14:paraId="3A964E3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342BCD7" w14:textId="70F3D10E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2253546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ACF0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471C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D57B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4EAB473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289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98B8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BC5F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6667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636C1" w14:textId="6AC9AF24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AE397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36" w:type="dxa"/>
          </w:tcPr>
          <w:p w14:paraId="776F5B2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60A0873" w14:textId="00FF92A6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D82F2A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2BE329DC" w14:textId="77777777" w:rsidTr="005C4017">
        <w:trPr>
          <w:trHeight w:val="144"/>
        </w:trPr>
        <w:tc>
          <w:tcPr>
            <w:tcW w:w="1566" w:type="dxa"/>
          </w:tcPr>
          <w:p w14:paraId="01AF078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32C0109F" w14:textId="5F413CEB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0" w:type="dxa"/>
          </w:tcPr>
          <w:p w14:paraId="0D4A6A0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AD3275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119A5FA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A53373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5794A3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921CE2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50EF107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7E56FAE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69E40B5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C93F50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32BE10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564176A" w14:textId="2FBC765B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B5627" w14:paraId="4D21D98E" w14:textId="77777777" w:rsidTr="005C4017">
        <w:trPr>
          <w:trHeight w:val="144"/>
        </w:trPr>
        <w:tc>
          <w:tcPr>
            <w:tcW w:w="1566" w:type="dxa"/>
          </w:tcPr>
          <w:p w14:paraId="44C99A1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5283A0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734796D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1C7327C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08C8C2A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8E0223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98E400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113AF30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1D8B47D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0350B2B8" w14:textId="591D7950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49E4F09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EEFCAF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04985D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F9FB65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7AF84A8F" w14:textId="77777777" w:rsidTr="005C4017">
        <w:trPr>
          <w:trHeight w:val="144"/>
        </w:trPr>
        <w:tc>
          <w:tcPr>
            <w:tcW w:w="1566" w:type="dxa"/>
          </w:tcPr>
          <w:p w14:paraId="6245C062" w14:textId="77777777" w:rsidR="00686D6B" w:rsidRPr="00DB5627" w:rsidRDefault="00686D6B" w:rsidP="00686D6B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28F25DAC" w14:textId="46DD33C8" w:rsidR="00686D6B" w:rsidRPr="00DB5627" w:rsidRDefault="00DB5627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841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343</w:t>
            </w:r>
          </w:p>
        </w:tc>
        <w:tc>
          <w:tcPr>
            <w:tcW w:w="140" w:type="dxa"/>
          </w:tcPr>
          <w:p w14:paraId="750062CD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2ADB5214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AE889A1" w14:textId="77777777" w:rsidR="00686D6B" w:rsidRPr="00DB5627" w:rsidRDefault="00686D6B" w:rsidP="00686D6B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5F4C075" w14:textId="50B56AE3" w:rsidR="00686D6B" w:rsidRPr="00DB5627" w:rsidRDefault="00686D6B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1987E940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E0BFE31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D234B47" w14:textId="77777777" w:rsidR="00686D6B" w:rsidRPr="00DB5627" w:rsidRDefault="00686D6B" w:rsidP="00686D6B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4E0BECCF" w14:textId="2F35054E" w:rsidR="00686D6B" w:rsidRPr="00DB5627" w:rsidRDefault="00DB5627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964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932</w:t>
            </w:r>
          </w:p>
        </w:tc>
        <w:tc>
          <w:tcPr>
            <w:tcW w:w="136" w:type="dxa"/>
            <w:vAlign w:val="center"/>
          </w:tcPr>
          <w:p w14:paraId="3A88B184" w14:textId="77777777" w:rsidR="00686D6B" w:rsidRPr="00DB5627" w:rsidRDefault="00686D6B" w:rsidP="00686D6B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90EF982" w14:textId="06C49ADB" w:rsidR="00686D6B" w:rsidRPr="00DB5627" w:rsidRDefault="00686D6B" w:rsidP="00686D6B">
            <w:pPr>
              <w:tabs>
                <w:tab w:val="decimal" w:pos="850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E86C0ED" w14:textId="77777777" w:rsidR="00686D6B" w:rsidRPr="00DB5627" w:rsidRDefault="00686D6B" w:rsidP="00686D6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2A40FA0" w14:textId="38D4EFA9" w:rsidR="00686D6B" w:rsidRPr="00DB5627" w:rsidRDefault="006B11F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</w:tr>
      <w:tr w:rsidR="009E69E6" w:rsidRPr="00DB5627" w14:paraId="34F4E057" w14:textId="77777777" w:rsidTr="005C4017">
        <w:trPr>
          <w:trHeight w:val="144"/>
        </w:trPr>
        <w:tc>
          <w:tcPr>
            <w:tcW w:w="1566" w:type="dxa"/>
          </w:tcPr>
          <w:p w14:paraId="22513D32" w14:textId="77777777" w:rsidR="00686D6B" w:rsidRPr="00DB5627" w:rsidRDefault="00686D6B" w:rsidP="00686D6B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  <w:p w14:paraId="21A57AB6" w14:textId="77777777" w:rsidR="00686D6B" w:rsidRPr="00DB5627" w:rsidRDefault="00686D6B" w:rsidP="00686D6B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   จากบริษัทที่เกี่ยวข้องกัน</w:t>
            </w:r>
          </w:p>
        </w:tc>
        <w:tc>
          <w:tcPr>
            <w:tcW w:w="955" w:type="dxa"/>
          </w:tcPr>
          <w:p w14:paraId="64615FE6" w14:textId="77777777" w:rsidR="00686D6B" w:rsidRPr="00DB5627" w:rsidRDefault="00686D6B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  <w:p w14:paraId="06A8D4D9" w14:textId="73C73164" w:rsidR="00686D6B" w:rsidRPr="00DB5627" w:rsidRDefault="00DB5627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365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  <w:tc>
          <w:tcPr>
            <w:tcW w:w="140" w:type="dxa"/>
          </w:tcPr>
          <w:p w14:paraId="15FA3797" w14:textId="77777777" w:rsidR="00686D6B" w:rsidRPr="00DB5627" w:rsidRDefault="00686D6B" w:rsidP="00686D6B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</w:tcPr>
          <w:p w14:paraId="3B335C85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3C712ACA" w14:textId="483364BC" w:rsidR="00686D6B" w:rsidRPr="00DB5627" w:rsidRDefault="00133F31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973</w:t>
            </w:r>
          </w:p>
        </w:tc>
        <w:tc>
          <w:tcPr>
            <w:tcW w:w="135" w:type="dxa"/>
            <w:vAlign w:val="center"/>
          </w:tcPr>
          <w:p w14:paraId="5C83645E" w14:textId="77777777" w:rsidR="00686D6B" w:rsidRPr="00DB5627" w:rsidRDefault="00686D6B" w:rsidP="00686D6B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37AE53F3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35D75709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132D23B" w14:textId="77777777" w:rsidR="00686D6B" w:rsidRPr="00DB5627" w:rsidRDefault="00686D6B" w:rsidP="00686D6B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35B7F2BB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6CE7CCD8" w14:textId="0D3BE477" w:rsidR="00686D6B" w:rsidRPr="00DB5627" w:rsidRDefault="0041290B" w:rsidP="00686D6B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033</w:t>
            </w:r>
          </w:p>
        </w:tc>
        <w:tc>
          <w:tcPr>
            <w:tcW w:w="136" w:type="dxa"/>
            <w:vAlign w:val="center"/>
          </w:tcPr>
          <w:p w14:paraId="13AA5D4D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09CA1CEE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29C494A7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5879B5D" w14:textId="77777777" w:rsidR="00686D6B" w:rsidRPr="00DB5627" w:rsidRDefault="00686D6B" w:rsidP="00686D6B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6E6030AC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7B383A48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720C97A" w14:textId="77777777" w:rsidR="00686D6B" w:rsidRPr="00DB5627" w:rsidRDefault="00686D6B" w:rsidP="00686D6B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7FDE27C1" w14:textId="77777777" w:rsidR="00686D6B" w:rsidRPr="00DB5627" w:rsidRDefault="00686D6B" w:rsidP="00686D6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08A82089" w14:textId="36D9CDA8" w:rsidR="00686D6B" w:rsidRPr="00DB5627" w:rsidRDefault="00DB5627" w:rsidP="00686D6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688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994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</w:tr>
      <w:tr w:rsidR="009E69E6" w:rsidRPr="00DB5627" w14:paraId="43CF7C6B" w14:textId="77777777" w:rsidTr="005C4017">
        <w:trPr>
          <w:trHeight w:val="144"/>
        </w:trPr>
        <w:tc>
          <w:tcPr>
            <w:tcW w:w="1566" w:type="dxa"/>
          </w:tcPr>
          <w:p w14:paraId="314F48C4" w14:textId="3590DEC9" w:rsidR="00686D6B" w:rsidRPr="00DB5627" w:rsidRDefault="00686D6B" w:rsidP="00686D6B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</w:tcPr>
          <w:p w14:paraId="49A754E7" w14:textId="029B16D0" w:rsidR="00686D6B" w:rsidRPr="00DB5627" w:rsidRDefault="00DB5627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  <w:tc>
          <w:tcPr>
            <w:tcW w:w="140" w:type="dxa"/>
          </w:tcPr>
          <w:p w14:paraId="3371099F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128ADB3A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408F7F7" w14:textId="77777777" w:rsidR="00686D6B" w:rsidRPr="00DB5627" w:rsidRDefault="00686D6B" w:rsidP="00686D6B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171DABE7" w14:textId="6FB935B9" w:rsidR="00686D6B" w:rsidRPr="00DB5627" w:rsidRDefault="00686D6B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6858896B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279CB92C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27884A8" w14:textId="77777777" w:rsidR="00686D6B" w:rsidRPr="00DB5627" w:rsidRDefault="00686D6B" w:rsidP="00686D6B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2485F94C" w14:textId="35F5C395" w:rsidR="00686D6B" w:rsidRPr="00DB5627" w:rsidRDefault="00DB5627" w:rsidP="00686D6B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337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</w:p>
        </w:tc>
        <w:tc>
          <w:tcPr>
            <w:tcW w:w="136" w:type="dxa"/>
            <w:vAlign w:val="center"/>
          </w:tcPr>
          <w:p w14:paraId="42B9B166" w14:textId="77777777" w:rsidR="00686D6B" w:rsidRPr="00DB5627" w:rsidRDefault="00686D6B" w:rsidP="00686D6B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8D77942" w14:textId="6DFB1725" w:rsidR="00686D6B" w:rsidRPr="00DB5627" w:rsidRDefault="00686D6B" w:rsidP="00686D6B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D53C5B3" w14:textId="77777777" w:rsidR="00686D6B" w:rsidRPr="00DB5627" w:rsidRDefault="00686D6B" w:rsidP="00686D6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1D42D03" w14:textId="003D6A1C" w:rsidR="00686D6B" w:rsidRPr="00DB5627" w:rsidRDefault="00DB5627" w:rsidP="00686D6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</w:tr>
      <w:tr w:rsidR="009E69E6" w:rsidRPr="00DB5627" w14:paraId="1D1EE7B2" w14:textId="77777777" w:rsidTr="005C4017">
        <w:trPr>
          <w:trHeight w:val="144"/>
        </w:trPr>
        <w:tc>
          <w:tcPr>
            <w:tcW w:w="1566" w:type="dxa"/>
          </w:tcPr>
          <w:p w14:paraId="09E4F4C9" w14:textId="77777777" w:rsidR="00686D6B" w:rsidRPr="00DB5627" w:rsidRDefault="00686D6B" w:rsidP="00686D6B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</w:tcPr>
          <w:p w14:paraId="2F8F7A51" w14:textId="106AB55A" w:rsidR="00686D6B" w:rsidRPr="00DB5627" w:rsidRDefault="00DB5627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644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</w:p>
        </w:tc>
        <w:tc>
          <w:tcPr>
            <w:tcW w:w="140" w:type="dxa"/>
          </w:tcPr>
          <w:p w14:paraId="2E545137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3BC7202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F6EBE6D" w14:textId="77777777" w:rsidR="00686D6B" w:rsidRPr="00DB5627" w:rsidRDefault="00686D6B" w:rsidP="00686D6B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68C0D46" w14:textId="140EA06B" w:rsidR="00686D6B" w:rsidRPr="00DB5627" w:rsidRDefault="00686D6B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75E620AD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18807C92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43799ED" w14:textId="77777777" w:rsidR="00686D6B" w:rsidRPr="00DB5627" w:rsidRDefault="00686D6B" w:rsidP="00686D6B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418C502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54AA223" w14:textId="77777777" w:rsidR="00686D6B" w:rsidRPr="00DB5627" w:rsidRDefault="00686D6B" w:rsidP="00686D6B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0B3AEC57" w14:textId="31ECFFE0" w:rsidR="00686D6B" w:rsidRPr="00DB5627" w:rsidRDefault="0041290B" w:rsidP="0041290B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617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</w:p>
        </w:tc>
        <w:tc>
          <w:tcPr>
            <w:tcW w:w="136" w:type="dxa"/>
            <w:vAlign w:val="center"/>
          </w:tcPr>
          <w:p w14:paraId="6E896DFD" w14:textId="77777777" w:rsidR="00686D6B" w:rsidRPr="00DB5627" w:rsidRDefault="00686D6B" w:rsidP="00686D6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294D7F71" w14:textId="1D8FF086" w:rsidR="00686D6B" w:rsidRPr="00DB5627" w:rsidRDefault="00DB5627" w:rsidP="00686D6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</w:p>
        </w:tc>
      </w:tr>
      <w:tr w:rsidR="009E69E6" w:rsidRPr="00DB5627" w14:paraId="7FA19D28" w14:textId="77777777" w:rsidTr="005C4017">
        <w:trPr>
          <w:trHeight w:val="144"/>
        </w:trPr>
        <w:tc>
          <w:tcPr>
            <w:tcW w:w="1566" w:type="dxa"/>
          </w:tcPr>
          <w:p w14:paraId="45AB62BE" w14:textId="77777777" w:rsidR="00686D6B" w:rsidRPr="00DB5627" w:rsidRDefault="00686D6B" w:rsidP="00686D6B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</w:tcPr>
          <w:p w14:paraId="5AF7ED03" w14:textId="486EE98B" w:rsidR="00686D6B" w:rsidRPr="00DB5627" w:rsidRDefault="00DB5627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288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155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372</w:t>
            </w:r>
          </w:p>
        </w:tc>
        <w:tc>
          <w:tcPr>
            <w:tcW w:w="140" w:type="dxa"/>
          </w:tcPr>
          <w:p w14:paraId="744C6BB2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32CC832D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6AD12465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46E28BB" w14:textId="0EB6D6BF" w:rsidR="00686D6B" w:rsidRPr="00DB5627" w:rsidRDefault="00686D6B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11D7975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2C94A28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F2EB367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5DA54C36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9698CA2" w14:textId="77777777" w:rsidR="00686D6B" w:rsidRPr="00DB5627" w:rsidRDefault="00686D6B" w:rsidP="00686D6B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5144F499" w14:textId="604AE7FE" w:rsidR="00686D6B" w:rsidRPr="00DB5627" w:rsidRDefault="0041290B" w:rsidP="0041290B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0A1AE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="000345F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909</w:t>
            </w:r>
          </w:p>
        </w:tc>
        <w:tc>
          <w:tcPr>
            <w:tcW w:w="136" w:type="dxa"/>
            <w:vAlign w:val="center"/>
          </w:tcPr>
          <w:p w14:paraId="5D6871F0" w14:textId="77777777" w:rsidR="00686D6B" w:rsidRPr="00DB5627" w:rsidRDefault="00686D6B" w:rsidP="00686D6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AE7F4A9" w14:textId="4D229464" w:rsidR="00686D6B" w:rsidRPr="00DB5627" w:rsidRDefault="0038112E" w:rsidP="0038112E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</w:tr>
      <w:tr w:rsidR="009E69E6" w:rsidRPr="00DB5627" w14:paraId="3EA7F97B" w14:textId="77777777" w:rsidTr="005C4017">
        <w:trPr>
          <w:trHeight w:val="144"/>
        </w:trPr>
        <w:tc>
          <w:tcPr>
            <w:tcW w:w="1566" w:type="dxa"/>
          </w:tcPr>
          <w:p w14:paraId="7616F659" w14:textId="77777777" w:rsidR="00686D6B" w:rsidRPr="00DB5627" w:rsidRDefault="00686D6B" w:rsidP="00686D6B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69F5A70C" w14:textId="34337FFE" w:rsidR="00686D6B" w:rsidRPr="00DB5627" w:rsidRDefault="00DB5627" w:rsidP="00686D6B">
            <w:pPr>
              <w:tabs>
                <w:tab w:val="decimal" w:pos="867"/>
              </w:tabs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774</w:t>
            </w:r>
          </w:p>
        </w:tc>
        <w:tc>
          <w:tcPr>
            <w:tcW w:w="140" w:type="dxa"/>
          </w:tcPr>
          <w:p w14:paraId="101654CC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FDCFE" w14:textId="4C4783F7" w:rsidR="00686D6B" w:rsidRPr="00DB5627" w:rsidRDefault="00DB5627" w:rsidP="00686D6B">
            <w:pPr>
              <w:tabs>
                <w:tab w:val="decimal" w:pos="778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973</w:t>
            </w:r>
          </w:p>
        </w:tc>
        <w:tc>
          <w:tcPr>
            <w:tcW w:w="135" w:type="dxa"/>
            <w:vAlign w:val="center"/>
          </w:tcPr>
          <w:p w14:paraId="328DCFAB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64B355" w14:textId="4FC29885" w:rsidR="00686D6B" w:rsidRPr="00DB5627" w:rsidRDefault="00686D6B" w:rsidP="00686D6B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0340800D" w14:textId="77777777" w:rsidR="00686D6B" w:rsidRPr="00DB5627" w:rsidRDefault="00686D6B" w:rsidP="00686D6B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7D20BA" w14:textId="1924B7E2" w:rsidR="00686D6B" w:rsidRPr="00DB5627" w:rsidRDefault="00DB5627" w:rsidP="00686D6B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033</w:t>
            </w:r>
          </w:p>
        </w:tc>
        <w:tc>
          <w:tcPr>
            <w:tcW w:w="136" w:type="dxa"/>
            <w:vAlign w:val="center"/>
          </w:tcPr>
          <w:p w14:paraId="475D6DA4" w14:textId="77777777" w:rsidR="00686D6B" w:rsidRPr="00DB5627" w:rsidRDefault="00686D6B" w:rsidP="00686D6B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416E6" w14:textId="08812F9E" w:rsidR="00686D6B" w:rsidRPr="00DB5627" w:rsidRDefault="00DB5627" w:rsidP="00686D6B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301</w:t>
            </w:r>
            <w:r w:rsidR="00686D6B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</w:p>
        </w:tc>
        <w:tc>
          <w:tcPr>
            <w:tcW w:w="136" w:type="dxa"/>
            <w:vAlign w:val="center"/>
          </w:tcPr>
          <w:p w14:paraId="5D2F6C17" w14:textId="77777777" w:rsidR="00686D6B" w:rsidRPr="00DB5627" w:rsidRDefault="00686D6B" w:rsidP="00686D6B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295D4" w14:textId="69A5F6F0" w:rsidR="00686D6B" w:rsidRPr="00DB5627" w:rsidRDefault="00DB5627" w:rsidP="00686D6B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479</w:t>
            </w:r>
          </w:p>
        </w:tc>
        <w:tc>
          <w:tcPr>
            <w:tcW w:w="136" w:type="dxa"/>
            <w:vAlign w:val="center"/>
          </w:tcPr>
          <w:p w14:paraId="1E4AE04D" w14:textId="77777777" w:rsidR="00686D6B" w:rsidRPr="00DB5627" w:rsidRDefault="00686D6B" w:rsidP="00686D6B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8BAE3C" w14:textId="4187B103" w:rsidR="00686D6B" w:rsidRPr="00DB5627" w:rsidRDefault="00DB5627" w:rsidP="00686D6B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391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827</w:t>
            </w:r>
          </w:p>
        </w:tc>
      </w:tr>
    </w:tbl>
    <w:p w14:paraId="7E4B8CB4" w14:textId="77777777" w:rsidR="00220276" w:rsidRPr="00DB5627" w:rsidRDefault="00220276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</w:pPr>
      <w:r w:rsidRPr="00DB5627"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  <w:br w:type="page"/>
      </w:r>
    </w:p>
    <w:p w14:paraId="1EF27130" w14:textId="77777777" w:rsidR="007011A7" w:rsidRPr="00DB5627" w:rsidRDefault="007011A7" w:rsidP="00220276">
      <w:pPr>
        <w:overflowPunct/>
        <w:autoSpaceDE/>
        <w:autoSpaceDN/>
        <w:adjustRightInd/>
        <w:ind w:firstLine="446"/>
        <w:textAlignment w:val="auto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</w:p>
    <w:tbl>
      <w:tblPr>
        <w:tblW w:w="4715" w:type="pct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956"/>
        <w:gridCol w:w="136"/>
        <w:gridCol w:w="837"/>
      </w:tblGrid>
      <w:tr w:rsidR="009E69E6" w:rsidRPr="00DB5627" w14:paraId="74D6C63B" w14:textId="77777777" w:rsidTr="00D82F2A">
        <w:trPr>
          <w:trHeight w:val="144"/>
        </w:trPr>
        <w:tc>
          <w:tcPr>
            <w:tcW w:w="1566" w:type="dxa"/>
          </w:tcPr>
          <w:p w14:paraId="1578544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445913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3BE1B78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5D49FB1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7A31E39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66F5E47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24A686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7B93C93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6F9C7EE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61BE69C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60EC876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6D13564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9E1D62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7E199D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B5627" w14:paraId="6749DE2C" w14:textId="77777777" w:rsidTr="00D82F2A">
        <w:trPr>
          <w:trHeight w:val="144"/>
        </w:trPr>
        <w:tc>
          <w:tcPr>
            <w:tcW w:w="1566" w:type="dxa"/>
          </w:tcPr>
          <w:p w14:paraId="6E7FC76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52" w:type="dxa"/>
            <w:gridSpan w:val="13"/>
          </w:tcPr>
          <w:p w14:paraId="3712CCD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B5627" w14:paraId="546E1201" w14:textId="77777777" w:rsidTr="00D82F2A">
        <w:trPr>
          <w:trHeight w:val="144"/>
        </w:trPr>
        <w:tc>
          <w:tcPr>
            <w:tcW w:w="1566" w:type="dxa"/>
          </w:tcPr>
          <w:p w14:paraId="17DD3E6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1DB028B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0A170E3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3189E32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11DBE9F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right w:val="nil"/>
            </w:tcBorders>
          </w:tcPr>
          <w:p w14:paraId="3CAC902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43235B6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E761E1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DB5627" w14:paraId="1FC005E2" w14:textId="77777777" w:rsidTr="00D82F2A">
        <w:trPr>
          <w:trHeight w:val="144"/>
        </w:trPr>
        <w:tc>
          <w:tcPr>
            <w:tcW w:w="1566" w:type="dxa"/>
          </w:tcPr>
          <w:p w14:paraId="1DB5978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5A83678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7E28143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9D52B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487ACEF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635C3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40D6369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4F96C63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3213F666" w14:textId="77777777" w:rsidTr="00D82F2A">
        <w:trPr>
          <w:trHeight w:val="144"/>
        </w:trPr>
        <w:tc>
          <w:tcPr>
            <w:tcW w:w="1566" w:type="dxa"/>
          </w:tcPr>
          <w:p w14:paraId="24AE629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51089970" w14:textId="54C58F41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51F3371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4C87D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C558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9E81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17D9C89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0599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9B372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6021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B18DB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53DA2" w14:textId="0108F2AD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AE397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36" w:type="dxa"/>
          </w:tcPr>
          <w:p w14:paraId="40EA52E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87B6D10" w14:textId="21273E8C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D82F2A"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5B01683D" w14:textId="77777777" w:rsidTr="00D82F2A">
        <w:trPr>
          <w:trHeight w:val="144"/>
        </w:trPr>
        <w:tc>
          <w:tcPr>
            <w:tcW w:w="1566" w:type="dxa"/>
          </w:tcPr>
          <w:p w14:paraId="42E07CF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39282997" w14:textId="25784199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40" w:type="dxa"/>
          </w:tcPr>
          <w:p w14:paraId="54D04F5C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56815D87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3BEDED7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31BBDDE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F3BA695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7E724B30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01BB5EF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0C36B3D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299E535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39EF1FD6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5A5220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B17616D" w14:textId="78F755F0" w:rsidR="00D82F2A" w:rsidRPr="00DB5627" w:rsidRDefault="00DB5627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1853BD5C" w14:textId="77777777" w:rsidTr="00D82F2A">
        <w:trPr>
          <w:trHeight w:val="144"/>
        </w:trPr>
        <w:tc>
          <w:tcPr>
            <w:tcW w:w="1566" w:type="dxa"/>
          </w:tcPr>
          <w:p w14:paraId="6008DD9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F2A36E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218A4E6F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51EFC97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7710F5E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0B7968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E16CEF9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4C0F120E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793476A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6CB7ECA1" w14:textId="3AAF4D8C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66FDDD4A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341F4304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E5AAFD8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818BE91" w14:textId="77777777" w:rsidR="00D82F2A" w:rsidRPr="00DB5627" w:rsidRDefault="00D82F2A" w:rsidP="00C16EFC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38679D1B" w14:textId="77777777" w:rsidTr="00C16EFC">
        <w:trPr>
          <w:trHeight w:val="144"/>
        </w:trPr>
        <w:tc>
          <w:tcPr>
            <w:tcW w:w="1566" w:type="dxa"/>
          </w:tcPr>
          <w:p w14:paraId="0A6F6710" w14:textId="77777777" w:rsidR="00D82F2A" w:rsidRPr="00DB5627" w:rsidRDefault="00D82F2A" w:rsidP="00D82F2A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หุ้นกู้ระยะสั้น</w:t>
            </w:r>
          </w:p>
        </w:tc>
        <w:tc>
          <w:tcPr>
            <w:tcW w:w="955" w:type="dxa"/>
            <w:vAlign w:val="bottom"/>
          </w:tcPr>
          <w:p w14:paraId="6ED19658" w14:textId="1F5CB631" w:rsidR="00D82F2A" w:rsidRPr="00DB5627" w:rsidRDefault="00DB5627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950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734</w:t>
            </w:r>
          </w:p>
        </w:tc>
        <w:tc>
          <w:tcPr>
            <w:tcW w:w="140" w:type="dxa"/>
          </w:tcPr>
          <w:p w14:paraId="79819D62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C7FBCB2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B7701DB" w14:textId="77777777" w:rsidR="00D82F2A" w:rsidRPr="00DB5627" w:rsidRDefault="00D82F2A" w:rsidP="00D82F2A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F8F1EE1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0A05BEE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42F38A29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408126D" w14:textId="77777777" w:rsidR="00D82F2A" w:rsidRPr="00DB5627" w:rsidRDefault="00D82F2A" w:rsidP="00D82F2A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14B796AC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21C0B5D" w14:textId="77777777" w:rsidR="00D82F2A" w:rsidRPr="00DB5627" w:rsidRDefault="00D82F2A" w:rsidP="00D82F2A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68ECE88B" w14:textId="0EFB5579" w:rsidR="00D82F2A" w:rsidRPr="00DB5627" w:rsidRDefault="00D82F2A" w:rsidP="00D82F2A">
            <w:pPr>
              <w:tabs>
                <w:tab w:val="decimal" w:pos="850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proofErr w:type="gramStart"/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  <w:proofErr w:type="gramEnd"/>
          </w:p>
        </w:tc>
        <w:tc>
          <w:tcPr>
            <w:tcW w:w="136" w:type="dxa"/>
            <w:vAlign w:val="center"/>
          </w:tcPr>
          <w:p w14:paraId="63A1FCB4" w14:textId="77777777" w:rsidR="00D82F2A" w:rsidRPr="00DB5627" w:rsidRDefault="00D82F2A" w:rsidP="00D82F2A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86867EC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7A7CEBCF" w14:textId="77777777" w:rsidTr="00C16EFC">
        <w:trPr>
          <w:trHeight w:val="144"/>
        </w:trPr>
        <w:tc>
          <w:tcPr>
            <w:tcW w:w="1566" w:type="dxa"/>
          </w:tcPr>
          <w:p w14:paraId="7A02DC83" w14:textId="77777777" w:rsidR="00D82F2A" w:rsidRPr="00DB5627" w:rsidRDefault="00D82F2A" w:rsidP="00D82F2A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5AD28746" w14:textId="404608AF" w:rsidR="00D82F2A" w:rsidRPr="00DB5627" w:rsidRDefault="00DB5627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748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614</w:t>
            </w:r>
          </w:p>
        </w:tc>
        <w:tc>
          <w:tcPr>
            <w:tcW w:w="140" w:type="dxa"/>
          </w:tcPr>
          <w:p w14:paraId="599C61AB" w14:textId="77777777" w:rsidR="00D82F2A" w:rsidRPr="00DB5627" w:rsidRDefault="00D82F2A" w:rsidP="00D82F2A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</w:tcPr>
          <w:p w14:paraId="5F5BC3C5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5E7256EC" w14:textId="77777777" w:rsidR="00D82F2A" w:rsidRPr="00DB5627" w:rsidRDefault="00D82F2A" w:rsidP="00D82F2A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637D8D53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2A39113" w14:textId="77777777" w:rsidR="00D82F2A" w:rsidRPr="00DB5627" w:rsidRDefault="00D82F2A" w:rsidP="00D82F2A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380183A2" w14:textId="77777777" w:rsidR="00D82F2A" w:rsidRPr="00DB5627" w:rsidRDefault="00D82F2A" w:rsidP="00D82F2A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D23AFC0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D1A20AE" w14:textId="6F062E3F" w:rsidR="00D82F2A" w:rsidRPr="00DB5627" w:rsidRDefault="00DB5627" w:rsidP="00D82F2A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616</w:t>
            </w:r>
          </w:p>
        </w:tc>
        <w:tc>
          <w:tcPr>
            <w:tcW w:w="136" w:type="dxa"/>
            <w:vAlign w:val="center"/>
          </w:tcPr>
          <w:p w14:paraId="7E649B6F" w14:textId="77777777" w:rsidR="00D82F2A" w:rsidRPr="00DB5627" w:rsidRDefault="00D82F2A" w:rsidP="00D82F2A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4ABE490" w14:textId="61772A29" w:rsidR="00D82F2A" w:rsidRPr="00DB5627" w:rsidRDefault="00D82F2A" w:rsidP="00D82F2A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887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016C503E" w14:textId="77777777" w:rsidR="00D82F2A" w:rsidRPr="00DB5627" w:rsidRDefault="00D82F2A" w:rsidP="00D82F2A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334F0B9A" w14:textId="1E854239" w:rsidR="00D82F2A" w:rsidRPr="00DB5627" w:rsidRDefault="00DB5627" w:rsidP="00D82F2A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841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343</w:t>
            </w:r>
          </w:p>
        </w:tc>
      </w:tr>
      <w:tr w:rsidR="009E69E6" w:rsidRPr="00DB5627" w14:paraId="0D052B74" w14:textId="77777777" w:rsidTr="00D82F2A">
        <w:trPr>
          <w:trHeight w:val="144"/>
        </w:trPr>
        <w:tc>
          <w:tcPr>
            <w:tcW w:w="1566" w:type="dxa"/>
          </w:tcPr>
          <w:p w14:paraId="256F59E0" w14:textId="77777777" w:rsidR="00D82F2A" w:rsidRPr="00DB5627" w:rsidRDefault="00D82F2A" w:rsidP="00D82F2A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3BD7B760" w14:textId="77777777" w:rsidR="00D82F2A" w:rsidRPr="00DB5627" w:rsidRDefault="00D82F2A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0" w:type="dxa"/>
          </w:tcPr>
          <w:p w14:paraId="5DA29EE9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42B743F6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0BB6FCC0" w14:textId="77777777" w:rsidR="00D82F2A" w:rsidRPr="00DB5627" w:rsidRDefault="00D82F2A" w:rsidP="00D82F2A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60B1710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728074F6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4513EB64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283A3611" w14:textId="77777777" w:rsidR="00D82F2A" w:rsidRPr="00DB5627" w:rsidRDefault="00D82F2A" w:rsidP="00D82F2A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5C3902BD" w14:textId="77777777" w:rsidR="00D82F2A" w:rsidRPr="00DB5627" w:rsidRDefault="00D82F2A" w:rsidP="00D82F2A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122B0154" w14:textId="77777777" w:rsidR="00D82F2A" w:rsidRPr="00DB5627" w:rsidRDefault="00D82F2A" w:rsidP="00D82F2A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16DE9FE0" w14:textId="77777777" w:rsidR="00D82F2A" w:rsidRPr="00DB5627" w:rsidRDefault="00D82F2A" w:rsidP="00D82F2A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75A81C3A" w14:textId="77777777" w:rsidR="00D82F2A" w:rsidRPr="00DB5627" w:rsidRDefault="00D82F2A" w:rsidP="00D82F2A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4D4FE4B1" w14:textId="77777777" w:rsidR="00D82F2A" w:rsidRPr="00DB5627" w:rsidRDefault="00D82F2A" w:rsidP="00D82F2A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7923F218" w14:textId="77777777" w:rsidTr="00C16EFC">
        <w:trPr>
          <w:trHeight w:val="144"/>
        </w:trPr>
        <w:tc>
          <w:tcPr>
            <w:tcW w:w="1566" w:type="dxa"/>
          </w:tcPr>
          <w:p w14:paraId="1A60A9C1" w14:textId="77777777" w:rsidR="00D82F2A" w:rsidRPr="00DB5627" w:rsidRDefault="00D82F2A" w:rsidP="00D82F2A">
            <w:pPr>
              <w:ind w:left="47" w:firstLine="72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จากบริษัทที่เกี่ยวข้องกัน</w:t>
            </w:r>
          </w:p>
        </w:tc>
        <w:tc>
          <w:tcPr>
            <w:tcW w:w="955" w:type="dxa"/>
          </w:tcPr>
          <w:p w14:paraId="095D15D4" w14:textId="484A0C5D" w:rsidR="00D82F2A" w:rsidRPr="00DB5627" w:rsidRDefault="00DB5627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479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685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</w:p>
        </w:tc>
        <w:tc>
          <w:tcPr>
            <w:tcW w:w="140" w:type="dxa"/>
          </w:tcPr>
          <w:p w14:paraId="531B08C8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4F2CC549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03995931" w14:textId="77777777" w:rsidR="00D82F2A" w:rsidRPr="00DB5627" w:rsidRDefault="00D82F2A" w:rsidP="00D82F2A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CFF4DD8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95A3547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4BACE84" w14:textId="4D25AEC6" w:rsidR="00D82F2A" w:rsidRPr="00DB5627" w:rsidRDefault="002F5BC4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319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806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D91831B" w14:textId="77777777" w:rsidR="00D82F2A" w:rsidRPr="00DB5627" w:rsidRDefault="00D82F2A" w:rsidP="00D82F2A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25F850B" w14:textId="77777777" w:rsidR="00D82F2A" w:rsidRPr="00DB5627" w:rsidRDefault="00D82F2A" w:rsidP="00D82F2A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57FAF7D" w14:textId="77777777" w:rsidR="00D82F2A" w:rsidRPr="00DB5627" w:rsidRDefault="00D82F2A" w:rsidP="00D82F2A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</w:tcPr>
          <w:p w14:paraId="3E7C4CF7" w14:textId="77777777" w:rsidR="00D82F2A" w:rsidRPr="00DB5627" w:rsidRDefault="00D82F2A" w:rsidP="00D82F2A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1A171A1" w14:textId="77777777" w:rsidR="00D82F2A" w:rsidRPr="00DB5627" w:rsidRDefault="00D82F2A" w:rsidP="00D82F2A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990F56B" w14:textId="6BCB6AAC" w:rsidR="00D82F2A" w:rsidRPr="00DB5627" w:rsidRDefault="00DB5627" w:rsidP="00D82F2A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365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</w:tr>
      <w:tr w:rsidR="009E69E6" w:rsidRPr="00DB5627" w14:paraId="0E913D48" w14:textId="77777777" w:rsidTr="00C16EFC">
        <w:trPr>
          <w:trHeight w:val="144"/>
        </w:trPr>
        <w:tc>
          <w:tcPr>
            <w:tcW w:w="1566" w:type="dxa"/>
          </w:tcPr>
          <w:p w14:paraId="730B75F5" w14:textId="77777777" w:rsidR="00D82F2A" w:rsidRPr="00DB5627" w:rsidRDefault="00D82F2A" w:rsidP="00D82F2A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</w:tcPr>
          <w:p w14:paraId="19B91FEF" w14:textId="7EF06B89" w:rsidR="00D82F2A" w:rsidRPr="00DB5627" w:rsidRDefault="00DB5627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323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606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</w:p>
        </w:tc>
        <w:tc>
          <w:tcPr>
            <w:tcW w:w="140" w:type="dxa"/>
          </w:tcPr>
          <w:p w14:paraId="6E0AC4E6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E30AAC9" w14:textId="125CA58A" w:rsidR="00D82F2A" w:rsidRPr="00DB5627" w:rsidRDefault="002F5BC4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vAlign w:val="center"/>
          </w:tcPr>
          <w:p w14:paraId="1C14A4FB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5F0A015B" w14:textId="082D8914" w:rsidR="00D82F2A" w:rsidRPr="00DB5627" w:rsidRDefault="00D82F2A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DE2E789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4D946B1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E79B890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5EAA31FF" w14:textId="3808B024" w:rsidR="00D82F2A" w:rsidRPr="00DB5627" w:rsidRDefault="00DB5627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670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616</w:t>
            </w:r>
          </w:p>
        </w:tc>
        <w:tc>
          <w:tcPr>
            <w:tcW w:w="136" w:type="dxa"/>
            <w:vAlign w:val="center"/>
          </w:tcPr>
          <w:p w14:paraId="424CDAA1" w14:textId="77777777" w:rsidR="00D82F2A" w:rsidRPr="00DB5627" w:rsidRDefault="00D82F2A" w:rsidP="00D82F2A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196C27E9" w14:textId="440D8159" w:rsidR="00D82F2A" w:rsidRPr="00DB5627" w:rsidRDefault="00D82F2A" w:rsidP="00D82F2A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543CBD1" w14:textId="77777777" w:rsidR="00D82F2A" w:rsidRPr="00DB5627" w:rsidRDefault="00D82F2A" w:rsidP="00D82F2A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74EEF746" w14:textId="5764F372" w:rsidR="00D82F2A" w:rsidRPr="00DB5627" w:rsidRDefault="002F5BC4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243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</w:tr>
      <w:tr w:rsidR="009E69E6" w:rsidRPr="00DB5627" w14:paraId="6800BDF7" w14:textId="77777777" w:rsidTr="00C16EFC">
        <w:trPr>
          <w:trHeight w:val="144"/>
        </w:trPr>
        <w:tc>
          <w:tcPr>
            <w:tcW w:w="1566" w:type="dxa"/>
          </w:tcPr>
          <w:p w14:paraId="74E8A894" w14:textId="77777777" w:rsidR="00D82F2A" w:rsidRPr="00DB5627" w:rsidRDefault="00D82F2A" w:rsidP="00D82F2A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</w:tcPr>
          <w:p w14:paraId="1C98232A" w14:textId="2931EB1D" w:rsidR="00D82F2A" w:rsidRPr="00DB5627" w:rsidRDefault="00DB5627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949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799</w:t>
            </w:r>
          </w:p>
        </w:tc>
        <w:tc>
          <w:tcPr>
            <w:tcW w:w="140" w:type="dxa"/>
          </w:tcPr>
          <w:p w14:paraId="1389BD3B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262D320A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2EE5668D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19BFC8D" w14:textId="05968021" w:rsidR="00D82F2A" w:rsidRPr="00DB5627" w:rsidRDefault="00D82F2A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48347215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1F0966B3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6B5970D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3F70A623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FA27371" w14:textId="77777777" w:rsidR="00D82F2A" w:rsidRPr="00DB5627" w:rsidRDefault="00D82F2A" w:rsidP="00D82F2A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6339103" w14:textId="0D966494" w:rsidR="00D82F2A" w:rsidRPr="00DB5627" w:rsidRDefault="00DB5627" w:rsidP="00D82F2A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006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696</w:t>
            </w:r>
          </w:p>
        </w:tc>
        <w:tc>
          <w:tcPr>
            <w:tcW w:w="136" w:type="dxa"/>
            <w:vAlign w:val="center"/>
          </w:tcPr>
          <w:p w14:paraId="334F0D90" w14:textId="77777777" w:rsidR="00D82F2A" w:rsidRPr="00DB5627" w:rsidRDefault="00D82F2A" w:rsidP="00D82F2A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7AC80F52" w14:textId="69E382C2" w:rsidR="00D82F2A" w:rsidRPr="00DB5627" w:rsidRDefault="00DB5627" w:rsidP="00D82F2A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644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</w:p>
        </w:tc>
      </w:tr>
      <w:tr w:rsidR="009E69E6" w:rsidRPr="00DB5627" w14:paraId="13F1F7AB" w14:textId="77777777" w:rsidTr="00C16EFC">
        <w:trPr>
          <w:trHeight w:val="75"/>
        </w:trPr>
        <w:tc>
          <w:tcPr>
            <w:tcW w:w="1566" w:type="dxa"/>
          </w:tcPr>
          <w:p w14:paraId="7F848C43" w14:textId="77777777" w:rsidR="00D82F2A" w:rsidRPr="00DB5627" w:rsidRDefault="00D82F2A" w:rsidP="00D82F2A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</w:tcPr>
          <w:p w14:paraId="1B05D6E2" w14:textId="76073B0D" w:rsidR="00D82F2A" w:rsidRPr="00DB5627" w:rsidRDefault="00DB5627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541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287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849</w:t>
            </w:r>
          </w:p>
        </w:tc>
        <w:tc>
          <w:tcPr>
            <w:tcW w:w="140" w:type="dxa"/>
          </w:tcPr>
          <w:p w14:paraId="4A116F59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19E97B9B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2D37ADB8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4C103F77" w14:textId="06B4DD8C" w:rsidR="00D82F2A" w:rsidRPr="00DB5627" w:rsidRDefault="00D82F2A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65F86FB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39CA215A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A6E4F31" w14:textId="77777777" w:rsidR="00D82F2A" w:rsidRPr="00DB5627" w:rsidRDefault="00D82F2A" w:rsidP="00D82F2A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14E0C7F2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E634AC9" w14:textId="77777777" w:rsidR="00D82F2A" w:rsidRPr="00DB5627" w:rsidRDefault="00D82F2A" w:rsidP="00D82F2A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1238B985" w14:textId="2CA46B6B" w:rsidR="00D82F2A" w:rsidRPr="00DB5627" w:rsidRDefault="00DB5627" w:rsidP="00D82F2A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247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523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  <w:vAlign w:val="center"/>
          </w:tcPr>
          <w:p w14:paraId="2531D525" w14:textId="77777777" w:rsidR="00D82F2A" w:rsidRPr="00DB5627" w:rsidRDefault="00D82F2A" w:rsidP="00D82F2A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3CABE44" w14:textId="61856370" w:rsidR="00D82F2A" w:rsidRPr="00DB5627" w:rsidRDefault="00DB5627" w:rsidP="00D82F2A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288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155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372</w:t>
            </w:r>
          </w:p>
        </w:tc>
      </w:tr>
      <w:tr w:rsidR="009E69E6" w:rsidRPr="00DB5627" w14:paraId="02096ED4" w14:textId="77777777" w:rsidTr="00D82F2A">
        <w:trPr>
          <w:trHeight w:val="144"/>
        </w:trPr>
        <w:tc>
          <w:tcPr>
            <w:tcW w:w="1566" w:type="dxa"/>
          </w:tcPr>
          <w:p w14:paraId="44B7211B" w14:textId="77777777" w:rsidR="00D82F2A" w:rsidRPr="00DB5627" w:rsidRDefault="00D82F2A" w:rsidP="00D82F2A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407DD550" w14:textId="00DF3099" w:rsidR="00D82F2A" w:rsidRPr="00DB5627" w:rsidRDefault="00DB5627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434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569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332</w:t>
            </w:r>
          </w:p>
        </w:tc>
        <w:tc>
          <w:tcPr>
            <w:tcW w:w="140" w:type="dxa"/>
          </w:tcPr>
          <w:p w14:paraId="366D22FF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46EAD" w14:textId="217AC415" w:rsidR="00D82F2A" w:rsidRPr="00DB5627" w:rsidRDefault="00DB5627" w:rsidP="00D82F2A">
            <w:pPr>
              <w:tabs>
                <w:tab w:val="decimal" w:pos="778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vAlign w:val="center"/>
          </w:tcPr>
          <w:p w14:paraId="3D7694C0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35628B" w14:textId="070ED891" w:rsidR="00D82F2A" w:rsidRPr="00DB5627" w:rsidRDefault="00D82F2A" w:rsidP="00D82F2A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0122B56" w14:textId="77777777" w:rsidR="00D82F2A" w:rsidRPr="00DB5627" w:rsidRDefault="00D82F2A" w:rsidP="00D82F2A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56EF7" w14:textId="3920FDC3" w:rsidR="00D82F2A" w:rsidRPr="00DB5627" w:rsidRDefault="00D82F2A" w:rsidP="00D82F2A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319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806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54EC2B6" w14:textId="77777777" w:rsidR="00D82F2A" w:rsidRPr="00DB5627" w:rsidRDefault="00D82F2A" w:rsidP="00D82F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096D0" w14:textId="69ABD795" w:rsidR="00D82F2A" w:rsidRPr="00DB5627" w:rsidRDefault="00DB5627" w:rsidP="00D82F2A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781</w:t>
            </w:r>
            <w:r w:rsidR="00D82F2A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232</w:t>
            </w:r>
          </w:p>
        </w:tc>
        <w:tc>
          <w:tcPr>
            <w:tcW w:w="136" w:type="dxa"/>
            <w:vAlign w:val="center"/>
          </w:tcPr>
          <w:p w14:paraId="2AF6631C" w14:textId="77777777" w:rsidR="00D82F2A" w:rsidRPr="00DB5627" w:rsidRDefault="00D82F2A" w:rsidP="00D82F2A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44EFD4" w14:textId="58F98E3D" w:rsidR="00D82F2A" w:rsidRPr="00DB5627" w:rsidRDefault="00D82F2A" w:rsidP="00D82F2A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077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556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74B17CDE" w14:textId="77777777" w:rsidR="00D82F2A" w:rsidRPr="00DB5627" w:rsidRDefault="00D82F2A" w:rsidP="00D82F2A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103D38" w14:textId="4BFBEFA3" w:rsidR="00D82F2A" w:rsidRPr="00DB5627" w:rsidRDefault="00DB5627" w:rsidP="00D82F2A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774</w:t>
            </w:r>
          </w:p>
        </w:tc>
      </w:tr>
    </w:tbl>
    <w:p w14:paraId="3EED7A8E" w14:textId="77777777" w:rsidR="00E1093B" w:rsidRPr="00DB5627" w:rsidRDefault="00E1093B" w:rsidP="00DB020B">
      <w:pPr>
        <w:tabs>
          <w:tab w:val="decimal" w:pos="984"/>
        </w:tabs>
        <w:jc w:val="both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</w:p>
    <w:p w14:paraId="378374A1" w14:textId="2F0D87EE" w:rsidR="00E77B60" w:rsidRPr="00DB5627" w:rsidRDefault="00E77B60" w:rsidP="00E77B60">
      <w:pPr>
        <w:overflowPunct/>
        <w:autoSpaceDE/>
        <w:autoSpaceDN/>
        <w:adjustRightInd/>
        <w:spacing w:before="120"/>
        <w:ind w:firstLine="720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การเปลี่ยนแปลงเกิดจากการขยายระยะเวลาครบก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ำ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หนดช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ำ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ระคืนของหุ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้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นกู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 xml:space="preserve">้ 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(ดูหมายเหตุข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้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 xml:space="preserve">อ </w:t>
      </w:r>
      <w:r w:rsidR="00DB5627"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>19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>4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>)</w:t>
      </w:r>
    </w:p>
    <w:p w14:paraId="3FC047D5" w14:textId="77777777" w:rsidR="00AE3975" w:rsidRPr="00DB5627" w:rsidRDefault="00AE3975" w:rsidP="00AE3975">
      <w:pPr>
        <w:overflowPunct/>
        <w:autoSpaceDE/>
        <w:autoSpaceDN/>
        <w:adjustRightInd/>
        <w:ind w:firstLine="720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** 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DB5627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, </w:t>
      </w:r>
      <w:r w:rsidRPr="00DB5627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491E0334" w14:textId="54ACBD35" w:rsidR="00FE0B9D" w:rsidRPr="00DB5627" w:rsidRDefault="00DB5627" w:rsidP="00DB020B">
      <w:pPr>
        <w:tabs>
          <w:tab w:val="left" w:pos="540"/>
        </w:tabs>
        <w:spacing w:before="360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5</w:t>
      </w:r>
      <w:r w:rsidR="00FE0B9D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FE0B9D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FE0B9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เงินสดและรายการเทียบเท่าเงินสด</w:t>
      </w:r>
    </w:p>
    <w:p w14:paraId="1F6DBD01" w14:textId="77777777" w:rsidR="00FE0B9D" w:rsidRPr="00DB5627" w:rsidRDefault="00FE0B9D" w:rsidP="00DB020B">
      <w:pPr>
        <w:ind w:left="540" w:hanging="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เงินสดและรายการเทียบเท่าเงินสด ประกอบด้วย</w:t>
      </w:r>
    </w:p>
    <w:p w14:paraId="4FF8A468" w14:textId="77777777" w:rsidR="00FE0B9D" w:rsidRPr="00DB5627" w:rsidRDefault="00FE0B9D" w:rsidP="00DB020B">
      <w:pPr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7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1"/>
        <w:gridCol w:w="1099"/>
        <w:gridCol w:w="146"/>
        <w:gridCol w:w="1098"/>
        <w:gridCol w:w="146"/>
        <w:gridCol w:w="1109"/>
        <w:gridCol w:w="146"/>
        <w:gridCol w:w="1091"/>
      </w:tblGrid>
      <w:tr w:rsidR="009E69E6" w:rsidRPr="00DB5627" w14:paraId="1E9A1023" w14:textId="77777777" w:rsidTr="00AA6D27">
        <w:tc>
          <w:tcPr>
            <w:tcW w:w="3881" w:type="dxa"/>
          </w:tcPr>
          <w:p w14:paraId="10C809D8" w14:textId="77777777" w:rsidR="00D20173" w:rsidRPr="00DB5627" w:rsidRDefault="00D20173" w:rsidP="00FA4F18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</w:tcPr>
          <w:p w14:paraId="652E51B3" w14:textId="77777777" w:rsidR="00D20173" w:rsidRPr="00DB5627" w:rsidRDefault="00D20173" w:rsidP="00FA4F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3D011CA4" w14:textId="77777777" w:rsidR="00D20173" w:rsidRPr="00DB5627" w:rsidRDefault="00D20173" w:rsidP="00FA4F18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6" w:type="dxa"/>
            <w:gridSpan w:val="3"/>
          </w:tcPr>
          <w:p w14:paraId="6EB48688" w14:textId="77777777" w:rsidR="00D20173" w:rsidRPr="00DB5627" w:rsidRDefault="00D20173" w:rsidP="00FA4F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B5627" w14:paraId="610CF6C5" w14:textId="77777777" w:rsidTr="00D20173">
        <w:tc>
          <w:tcPr>
            <w:tcW w:w="3881" w:type="dxa"/>
          </w:tcPr>
          <w:p w14:paraId="1769C497" w14:textId="77777777" w:rsidR="00D20173" w:rsidRPr="00DB5627" w:rsidRDefault="00D20173" w:rsidP="00D20173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4FA79F55" w14:textId="77777777" w:rsidR="00D20173" w:rsidRPr="00DB5627" w:rsidRDefault="00D20173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6C986ED8" w14:textId="77777777" w:rsidR="00D20173" w:rsidRPr="00DB5627" w:rsidRDefault="00D20173" w:rsidP="00D2017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EE1550C" w14:textId="77777777" w:rsidR="00D20173" w:rsidRPr="00DB5627" w:rsidRDefault="00D20173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15887B83" w14:textId="77777777" w:rsidR="00D20173" w:rsidRPr="00DB5627" w:rsidRDefault="00D20173" w:rsidP="00D20173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FF71560" w14:textId="77777777" w:rsidR="00D20173" w:rsidRPr="00DB5627" w:rsidRDefault="00D20173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34FBD3F9" w14:textId="77777777" w:rsidR="00D20173" w:rsidRPr="00DB5627" w:rsidRDefault="00D20173" w:rsidP="00D2017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3BFFD7F7" w14:textId="77777777" w:rsidR="00D20173" w:rsidRPr="00DB5627" w:rsidRDefault="00D20173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DB5627" w14:paraId="5A8AEAB2" w14:textId="77777777" w:rsidTr="00D20173">
        <w:tc>
          <w:tcPr>
            <w:tcW w:w="3881" w:type="dxa"/>
          </w:tcPr>
          <w:p w14:paraId="4963CDD1" w14:textId="77777777" w:rsidR="00D20173" w:rsidRPr="00DB5627" w:rsidRDefault="00D20173" w:rsidP="00D20173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14DB9422" w14:textId="61AF29BE" w:rsidR="00D20173" w:rsidRPr="00DB5627" w:rsidRDefault="00DB5627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46CEA196" w14:textId="77777777" w:rsidR="00D20173" w:rsidRPr="00DB5627" w:rsidRDefault="00D20173" w:rsidP="00D2017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019CB0B" w14:textId="37457E28" w:rsidR="00D20173" w:rsidRPr="00DB5627" w:rsidRDefault="00DB5627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20173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6" w:type="dxa"/>
          </w:tcPr>
          <w:p w14:paraId="788F0669" w14:textId="77777777" w:rsidR="00D20173" w:rsidRPr="00DB5627" w:rsidRDefault="00D20173" w:rsidP="00D20173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1F5EACD" w14:textId="6EE1FEFD" w:rsidR="00D20173" w:rsidRPr="00DB5627" w:rsidRDefault="00DB5627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723D76F0" w14:textId="77777777" w:rsidR="00D20173" w:rsidRPr="00DB5627" w:rsidRDefault="00D20173" w:rsidP="00D2017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3B08C56E" w14:textId="72A4E646" w:rsidR="00D20173" w:rsidRPr="00DB5627" w:rsidRDefault="00DB5627" w:rsidP="00D2017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20173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B5627" w14:paraId="4F2F477F" w14:textId="77777777" w:rsidTr="00D20173">
        <w:tc>
          <w:tcPr>
            <w:tcW w:w="3881" w:type="dxa"/>
          </w:tcPr>
          <w:p w14:paraId="1E5A916C" w14:textId="77777777" w:rsidR="00D82F2A" w:rsidRPr="00DB5627" w:rsidRDefault="00D82F2A" w:rsidP="00D82F2A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13899F26" w14:textId="1AEC8ACD" w:rsidR="00D82F2A" w:rsidRPr="00DB5627" w:rsidRDefault="00DB5627" w:rsidP="00D82F2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6" w:type="dxa"/>
          </w:tcPr>
          <w:p w14:paraId="21AB3026" w14:textId="77777777" w:rsidR="00D82F2A" w:rsidRPr="00DB5627" w:rsidRDefault="00D82F2A" w:rsidP="00D82F2A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F62F640" w14:textId="2AEBACFD" w:rsidR="00D82F2A" w:rsidRPr="00DB5627" w:rsidRDefault="00DB5627" w:rsidP="00D82F2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6" w:type="dxa"/>
          </w:tcPr>
          <w:p w14:paraId="528DC3ED" w14:textId="77777777" w:rsidR="00D82F2A" w:rsidRPr="00DB5627" w:rsidRDefault="00D82F2A" w:rsidP="00D82F2A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3A22A4D" w14:textId="63F3E543" w:rsidR="00D82F2A" w:rsidRPr="00DB5627" w:rsidRDefault="00DB5627" w:rsidP="00D82F2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6" w:type="dxa"/>
          </w:tcPr>
          <w:p w14:paraId="1F3D7F3A" w14:textId="77777777" w:rsidR="00D82F2A" w:rsidRPr="00DB5627" w:rsidRDefault="00D82F2A" w:rsidP="00D82F2A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154690D7" w14:textId="3ED4CB7C" w:rsidR="00D82F2A" w:rsidRPr="00DB5627" w:rsidRDefault="00DB5627" w:rsidP="00D82F2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227B92C3" w14:textId="77777777" w:rsidTr="00C16EFC">
        <w:tc>
          <w:tcPr>
            <w:tcW w:w="3881" w:type="dxa"/>
          </w:tcPr>
          <w:p w14:paraId="63D6A03C" w14:textId="77777777" w:rsidR="00D82F2A" w:rsidRPr="00DB5627" w:rsidRDefault="00D82F2A" w:rsidP="00D82F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เงินสด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1A7A" w14:textId="54868692" w:rsidR="00D82F2A" w:rsidRPr="00DB5627" w:rsidRDefault="00DB5627" w:rsidP="00D82F2A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250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950</w:t>
            </w:r>
          </w:p>
        </w:tc>
        <w:tc>
          <w:tcPr>
            <w:tcW w:w="146" w:type="dxa"/>
            <w:vAlign w:val="center"/>
          </w:tcPr>
          <w:p w14:paraId="6CDA9DBF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9E2AA04" w14:textId="6BEE54D7" w:rsidR="00D82F2A" w:rsidRPr="00DB5627" w:rsidRDefault="00DB5627" w:rsidP="00D82F2A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234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776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6" w:type="dxa"/>
            <w:vAlign w:val="center"/>
          </w:tcPr>
          <w:p w14:paraId="27A11839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B0218" w14:textId="46293A98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590</w:t>
            </w:r>
          </w:p>
        </w:tc>
        <w:tc>
          <w:tcPr>
            <w:tcW w:w="146" w:type="dxa"/>
            <w:vAlign w:val="center"/>
          </w:tcPr>
          <w:p w14:paraId="0EFC4630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14:paraId="7F1D4F63" w14:textId="0D36A8D4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431</w:t>
            </w:r>
          </w:p>
        </w:tc>
      </w:tr>
      <w:tr w:rsidR="009E69E6" w:rsidRPr="00DB5627" w14:paraId="7ACDBC89" w14:textId="77777777" w:rsidTr="00C16EFC">
        <w:trPr>
          <w:trHeight w:val="360"/>
        </w:trPr>
        <w:tc>
          <w:tcPr>
            <w:tcW w:w="3881" w:type="dxa"/>
            <w:shd w:val="clear" w:color="auto" w:fill="auto"/>
          </w:tcPr>
          <w:p w14:paraId="79B9F7D0" w14:textId="77777777" w:rsidR="00D82F2A" w:rsidRPr="00DB5627" w:rsidRDefault="00D82F2A" w:rsidP="00D82F2A">
            <w:pPr>
              <w:pStyle w:val="Title"/>
              <w:spacing w:line="340" w:lineRule="exact"/>
              <w:jc w:val="lef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D082" w14:textId="3B54BAF3" w:rsidR="00D82F2A" w:rsidRPr="00DB5627" w:rsidRDefault="00DB5627" w:rsidP="00D82F2A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067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919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262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2CA00570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1FD570F" w14:textId="33492132" w:rsidR="00D82F2A" w:rsidRPr="00DB5627" w:rsidRDefault="00DB5627" w:rsidP="00D82F2A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875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561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649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3F0184DC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2BE6B" w14:textId="5429BCFD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542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938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595FE82F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F5B40B2" w14:textId="67AD4AED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314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544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786</w:t>
            </w:r>
          </w:p>
        </w:tc>
      </w:tr>
      <w:tr w:rsidR="009E69E6" w:rsidRPr="00DB5627" w14:paraId="2100B18E" w14:textId="77777777" w:rsidTr="00C16EFC">
        <w:tc>
          <w:tcPr>
            <w:tcW w:w="3881" w:type="dxa"/>
            <w:shd w:val="clear" w:color="auto" w:fill="auto"/>
          </w:tcPr>
          <w:p w14:paraId="41C6C5BC" w14:textId="77777777" w:rsidR="00D82F2A" w:rsidRPr="00DB5627" w:rsidRDefault="00D82F2A" w:rsidP="00D82F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A1C8" w14:textId="6D6FE1C7" w:rsidR="00D82F2A" w:rsidRPr="00DB5627" w:rsidRDefault="00DB5627" w:rsidP="00D82F2A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457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547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70F71905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7CAD4" w14:textId="6E13ACDD" w:rsidR="00D82F2A" w:rsidRPr="00DB5627" w:rsidRDefault="00DB5627" w:rsidP="00D82F2A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990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196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3E7D0FB1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C99F" w14:textId="4F60191A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427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547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6476CE2C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06007" w14:textId="2901BC0C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335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336</w:t>
            </w:r>
          </w:p>
        </w:tc>
      </w:tr>
      <w:tr w:rsidR="009E69E6" w:rsidRPr="00DB5627" w14:paraId="031BDC2E" w14:textId="77777777" w:rsidTr="00D20173">
        <w:tc>
          <w:tcPr>
            <w:tcW w:w="3881" w:type="dxa"/>
          </w:tcPr>
          <w:p w14:paraId="32A8533A" w14:textId="77777777" w:rsidR="00D82F2A" w:rsidRPr="00DB5627" w:rsidRDefault="00D82F2A" w:rsidP="00D82F2A">
            <w:pPr>
              <w:spacing w:line="340" w:lineRule="exact"/>
              <w:ind w:left="540" w:hanging="27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8DAC36" w14:textId="17C021D2" w:rsidR="00D82F2A" w:rsidRPr="00DB5627" w:rsidRDefault="00DB5627" w:rsidP="00BA1631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070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627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759</w:t>
            </w:r>
          </w:p>
        </w:tc>
        <w:tc>
          <w:tcPr>
            <w:tcW w:w="146" w:type="dxa"/>
            <w:vAlign w:val="center"/>
          </w:tcPr>
          <w:p w14:paraId="1C149326" w14:textId="77777777" w:rsidR="00D82F2A" w:rsidRPr="00DB5627" w:rsidRDefault="00D82F2A" w:rsidP="00D82F2A">
            <w:pPr>
              <w:tabs>
                <w:tab w:val="decimal" w:pos="967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DD246" w14:textId="25925B98" w:rsidR="00D82F2A" w:rsidRPr="00DB5627" w:rsidRDefault="00DB5627" w:rsidP="00D82F2A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879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786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621</w:t>
            </w:r>
          </w:p>
        </w:tc>
        <w:tc>
          <w:tcPr>
            <w:tcW w:w="146" w:type="dxa"/>
            <w:vAlign w:val="center"/>
          </w:tcPr>
          <w:p w14:paraId="1658AD7C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0430A8" w14:textId="19CF054C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745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994</w:t>
            </w:r>
            <w:r w:rsidR="00686D6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075</w:t>
            </w:r>
          </w:p>
        </w:tc>
        <w:tc>
          <w:tcPr>
            <w:tcW w:w="146" w:type="dxa"/>
            <w:vAlign w:val="center"/>
          </w:tcPr>
          <w:p w14:paraId="32CB893B" w14:textId="77777777" w:rsidR="00D82F2A" w:rsidRPr="00DB5627" w:rsidRDefault="00D82F2A" w:rsidP="00D82F2A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C5B00" w14:textId="5BC1224D" w:rsidR="00D82F2A" w:rsidRPr="00DB5627" w:rsidRDefault="00DB5627" w:rsidP="00D82F2A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318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907</w:t>
            </w:r>
            <w:r w:rsidR="00D82F2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553</w:t>
            </w:r>
          </w:p>
        </w:tc>
      </w:tr>
    </w:tbl>
    <w:p w14:paraId="5EDA87A2" w14:textId="5150AA85" w:rsidR="00225BED" w:rsidRPr="00DB5627" w:rsidRDefault="001634A2" w:rsidP="00290F84">
      <w:pPr>
        <w:tabs>
          <w:tab w:val="left" w:pos="540"/>
        </w:tabs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6</w:t>
      </w:r>
      <w:r w:rsidR="00225BE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.</w:t>
      </w:r>
      <w:r w:rsidR="00225BE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ab/>
        <w:t>ลูกหนี้การค้าและลูกหนี้อื่น</w:t>
      </w:r>
      <w:r w:rsidR="00225BED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 xml:space="preserve"> </w:t>
      </w:r>
    </w:p>
    <w:p w14:paraId="0092312B" w14:textId="77777777" w:rsidR="00225BED" w:rsidRPr="00DB5627" w:rsidRDefault="00225BED" w:rsidP="00DB020B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ลูกหนี้การค้าและลูกหนี้</w:t>
      </w:r>
      <w:r w:rsidR="00C433C1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อื่น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ประกอบด้วย</w:t>
      </w:r>
    </w:p>
    <w:p w14:paraId="0374E48A" w14:textId="77777777" w:rsidR="00F741A1" w:rsidRPr="00DB5627" w:rsidRDefault="00F741A1" w:rsidP="00F741A1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768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9E69E6" w:rsidRPr="00DB5627" w14:paraId="1C9E774A" w14:textId="77777777" w:rsidTr="00E22E5B">
        <w:trPr>
          <w:trHeight w:val="20"/>
        </w:trPr>
        <w:tc>
          <w:tcPr>
            <w:tcW w:w="3852" w:type="dxa"/>
            <w:tcBorders>
              <w:top w:val="nil"/>
            </w:tcBorders>
          </w:tcPr>
          <w:p w14:paraId="3670322A" w14:textId="77777777" w:rsidR="00F741A1" w:rsidRPr="00DB5627" w:rsidRDefault="00F741A1" w:rsidP="005F66B8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nil"/>
            </w:tcBorders>
          </w:tcPr>
          <w:p w14:paraId="094144CB" w14:textId="77777777" w:rsidR="00F741A1" w:rsidRPr="00DB5627" w:rsidRDefault="00F741A1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nil"/>
            </w:tcBorders>
          </w:tcPr>
          <w:p w14:paraId="27F8D792" w14:textId="77777777" w:rsidR="00F741A1" w:rsidRPr="00DB5627" w:rsidRDefault="00F741A1" w:rsidP="005F66B8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nil"/>
            </w:tcBorders>
          </w:tcPr>
          <w:p w14:paraId="1072BBE2" w14:textId="77777777" w:rsidR="00F741A1" w:rsidRPr="00DB5627" w:rsidRDefault="00F741A1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B5627" w14:paraId="0AA1B1C8" w14:textId="77777777" w:rsidTr="00E22E5B">
        <w:trPr>
          <w:trHeight w:val="20"/>
        </w:trPr>
        <w:tc>
          <w:tcPr>
            <w:tcW w:w="3852" w:type="dxa"/>
          </w:tcPr>
          <w:p w14:paraId="269BCFA1" w14:textId="77777777" w:rsidR="00F741A1" w:rsidRPr="00DB5627" w:rsidRDefault="00F741A1" w:rsidP="005F66B8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42792203" w14:textId="77777777" w:rsidR="00F741A1" w:rsidRPr="00DB5627" w:rsidRDefault="00F741A1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C1AB4B7" w14:textId="77777777" w:rsidR="00F741A1" w:rsidRPr="00DB5627" w:rsidRDefault="00F741A1" w:rsidP="005F66B8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793B256" w14:textId="77777777" w:rsidR="00F741A1" w:rsidRPr="00DB5627" w:rsidRDefault="00F741A1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82D6FA0" w14:textId="77777777" w:rsidR="00F741A1" w:rsidRPr="00DB5627" w:rsidRDefault="00F741A1" w:rsidP="005F66B8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7220138E" w14:textId="77777777" w:rsidR="00F741A1" w:rsidRPr="00DB5627" w:rsidRDefault="00F741A1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539B24E6" w14:textId="77777777" w:rsidR="00F741A1" w:rsidRPr="00DB5627" w:rsidRDefault="00F741A1" w:rsidP="005F66B8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01E35E34" w14:textId="77777777" w:rsidR="00F741A1" w:rsidRPr="00DB5627" w:rsidRDefault="00F741A1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DB5627" w14:paraId="4734C18C" w14:textId="77777777" w:rsidTr="00E22E5B">
        <w:trPr>
          <w:trHeight w:val="20"/>
        </w:trPr>
        <w:tc>
          <w:tcPr>
            <w:tcW w:w="3852" w:type="dxa"/>
          </w:tcPr>
          <w:p w14:paraId="782E04AC" w14:textId="77777777" w:rsidR="00F741A1" w:rsidRPr="00DB5627" w:rsidRDefault="00F741A1" w:rsidP="005F66B8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1876221B" w14:textId="1564B324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66" w:type="dxa"/>
          </w:tcPr>
          <w:p w14:paraId="07071218" w14:textId="77777777" w:rsidR="00F741A1" w:rsidRPr="00DB5627" w:rsidRDefault="00F741A1" w:rsidP="005F66B8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54DE39C" w14:textId="53006ACC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82196B1" w14:textId="77777777" w:rsidR="00F741A1" w:rsidRPr="00DB5627" w:rsidRDefault="00F741A1" w:rsidP="005F66B8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0B9EAE90" w14:textId="7E3A14BE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19B8EDF" w14:textId="77777777" w:rsidR="00F741A1" w:rsidRPr="00DB5627" w:rsidRDefault="00F741A1" w:rsidP="005F66B8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7C4E292" w14:textId="0ADBBBFD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B5627" w14:paraId="037D35C7" w14:textId="77777777" w:rsidTr="00E22E5B">
        <w:trPr>
          <w:trHeight w:val="20"/>
        </w:trPr>
        <w:tc>
          <w:tcPr>
            <w:tcW w:w="3852" w:type="dxa"/>
          </w:tcPr>
          <w:p w14:paraId="4DF1EEC7" w14:textId="77777777" w:rsidR="00F741A1" w:rsidRPr="00DB5627" w:rsidRDefault="00F741A1" w:rsidP="005F66B8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556216BE" w14:textId="7D679F06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6" w:type="dxa"/>
          </w:tcPr>
          <w:p w14:paraId="2F0F57AF" w14:textId="77777777" w:rsidR="00F741A1" w:rsidRPr="00DB5627" w:rsidRDefault="00F741A1" w:rsidP="005F66B8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7AA3942F" w14:textId="16334FFA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8" w:type="dxa"/>
          </w:tcPr>
          <w:p w14:paraId="7078D771" w14:textId="77777777" w:rsidR="00F741A1" w:rsidRPr="00DB5627" w:rsidRDefault="00F741A1" w:rsidP="005F66B8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6EDFA5E" w14:textId="6C5F22BF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" w:type="dxa"/>
          </w:tcPr>
          <w:p w14:paraId="52AACCC7" w14:textId="77777777" w:rsidR="00F741A1" w:rsidRPr="00DB5627" w:rsidRDefault="00F741A1" w:rsidP="005F66B8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7D7EC5F5" w14:textId="54E7A75C" w:rsidR="00F741A1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59CF2CD3" w14:textId="77777777" w:rsidTr="00E22E5B">
        <w:trPr>
          <w:trHeight w:val="20"/>
        </w:trPr>
        <w:tc>
          <w:tcPr>
            <w:tcW w:w="3852" w:type="dxa"/>
          </w:tcPr>
          <w:p w14:paraId="7584CAD0" w14:textId="77777777" w:rsidR="00B4531A" w:rsidRPr="00DB5627" w:rsidRDefault="00B4531A" w:rsidP="00B45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</w:p>
        </w:tc>
        <w:tc>
          <w:tcPr>
            <w:tcW w:w="1188" w:type="dxa"/>
            <w:shd w:val="clear" w:color="auto" w:fill="auto"/>
          </w:tcPr>
          <w:p w14:paraId="02657E42" w14:textId="77777777" w:rsidR="00B4531A" w:rsidRPr="00DB5627" w:rsidRDefault="00B4531A" w:rsidP="00B4531A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0AA964A6" w14:textId="77777777" w:rsidR="00B4531A" w:rsidRPr="00DB5627" w:rsidRDefault="00B4531A" w:rsidP="00B4531A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F86F067" w14:textId="77777777" w:rsidR="00B4531A" w:rsidRPr="00DB5627" w:rsidRDefault="00B4531A" w:rsidP="00B4531A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6C15D74" w14:textId="77777777" w:rsidR="00B4531A" w:rsidRPr="00DB5627" w:rsidRDefault="00B4531A" w:rsidP="00B4531A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32ADEA8" w14:textId="77777777" w:rsidR="00B4531A" w:rsidRPr="00DB5627" w:rsidRDefault="00B4531A" w:rsidP="00B4531A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EAC9501" w14:textId="77777777" w:rsidR="00B4531A" w:rsidRPr="00DB5627" w:rsidRDefault="00B4531A" w:rsidP="00B4531A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DDD31DF" w14:textId="77777777" w:rsidR="00B4531A" w:rsidRPr="00DB5627" w:rsidRDefault="00B4531A" w:rsidP="00B4531A">
            <w:pPr>
              <w:tabs>
                <w:tab w:val="decimal" w:pos="971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284F6D61" w14:textId="77777777" w:rsidTr="00E22E5B">
        <w:trPr>
          <w:trHeight w:val="20"/>
        </w:trPr>
        <w:tc>
          <w:tcPr>
            <w:tcW w:w="3852" w:type="dxa"/>
          </w:tcPr>
          <w:p w14:paraId="7BF77B62" w14:textId="77777777" w:rsidR="00B4531A" w:rsidRPr="00DB5627" w:rsidRDefault="00B4531A" w:rsidP="00B45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บุคคลที่เกี่ยวข้องกัน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0454B8C" w14:textId="77777777" w:rsidR="00B4531A" w:rsidRPr="00DB5627" w:rsidRDefault="00B4531A" w:rsidP="00B4531A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5D7017E5" w14:textId="77777777" w:rsidR="00B4531A" w:rsidRPr="00DB5627" w:rsidRDefault="00B4531A" w:rsidP="00B4531A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0518475" w14:textId="77777777" w:rsidR="00B4531A" w:rsidRPr="00DB5627" w:rsidRDefault="00B4531A" w:rsidP="00B4531A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253554B" w14:textId="77777777" w:rsidR="00B4531A" w:rsidRPr="00DB5627" w:rsidRDefault="00B4531A" w:rsidP="00B4531A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1FC0174" w14:textId="77777777" w:rsidR="00B4531A" w:rsidRPr="00DB5627" w:rsidRDefault="00B4531A" w:rsidP="00B4531A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BD08580" w14:textId="77777777" w:rsidR="00B4531A" w:rsidRPr="00DB5627" w:rsidRDefault="00B4531A" w:rsidP="00B4531A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99E487B" w14:textId="77777777" w:rsidR="00B4531A" w:rsidRPr="00DB5627" w:rsidRDefault="00B4531A" w:rsidP="00B4531A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35EA4A24" w14:textId="77777777" w:rsidTr="00034F2F">
        <w:trPr>
          <w:trHeight w:val="20"/>
        </w:trPr>
        <w:tc>
          <w:tcPr>
            <w:tcW w:w="3852" w:type="dxa"/>
          </w:tcPr>
          <w:p w14:paraId="0A23DBC9" w14:textId="1197194E" w:rsidR="00686D6B" w:rsidRPr="00DB5627" w:rsidRDefault="00686D6B" w:rsidP="00686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1CB374AE" w14:textId="173BC4F1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66" w:type="dxa"/>
            <w:tcBorders>
              <w:bottom w:val="nil"/>
            </w:tcBorders>
          </w:tcPr>
          <w:p w14:paraId="2B8FF5B4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4CD1C099" w14:textId="570B9136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167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98" w:type="dxa"/>
            <w:tcBorders>
              <w:bottom w:val="nil"/>
            </w:tcBorders>
          </w:tcPr>
          <w:p w14:paraId="25D68EFE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  <w:vAlign w:val="bottom"/>
          </w:tcPr>
          <w:p w14:paraId="33385ED8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tcBorders>
              <w:bottom w:val="nil"/>
            </w:tcBorders>
          </w:tcPr>
          <w:p w14:paraId="149B63A1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bottom"/>
          </w:tcPr>
          <w:p w14:paraId="2849E531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66F0E2C4" w14:textId="77777777" w:rsidTr="006B068E">
        <w:trPr>
          <w:trHeight w:val="20"/>
        </w:trPr>
        <w:tc>
          <w:tcPr>
            <w:tcW w:w="3852" w:type="dxa"/>
          </w:tcPr>
          <w:p w14:paraId="782B0989" w14:textId="77777777" w:rsidR="00686D6B" w:rsidRPr="00DB5627" w:rsidRDefault="00686D6B" w:rsidP="00686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ลูกหนี้การค้า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อื่นๆ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19D165" w14:textId="155AE167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580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524</w:t>
            </w:r>
          </w:p>
        </w:tc>
        <w:tc>
          <w:tcPr>
            <w:tcW w:w="66" w:type="dxa"/>
            <w:tcBorders>
              <w:top w:val="nil"/>
              <w:bottom w:val="nil"/>
            </w:tcBorders>
          </w:tcPr>
          <w:p w14:paraId="4782D6A6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</w:tcPr>
          <w:p w14:paraId="017178AC" w14:textId="1F093B86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978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657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792F1434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7182A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CD6B948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</w:tcPr>
          <w:p w14:paraId="348ED793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3ACCD44E" w14:textId="77777777" w:rsidTr="006B068E">
        <w:trPr>
          <w:trHeight w:val="20"/>
        </w:trPr>
        <w:tc>
          <w:tcPr>
            <w:tcW w:w="3852" w:type="dxa"/>
          </w:tcPr>
          <w:p w14:paraId="4238542B" w14:textId="77777777" w:rsidR="00686D6B" w:rsidRPr="00DB5627" w:rsidRDefault="00686D6B" w:rsidP="00686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รวมลูกหนี้การค้า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1BCBB" w14:textId="5236679B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187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</w:p>
        </w:tc>
        <w:tc>
          <w:tcPr>
            <w:tcW w:w="66" w:type="dxa"/>
            <w:tcBorders>
              <w:top w:val="nil"/>
              <w:bottom w:val="nil"/>
            </w:tcBorders>
          </w:tcPr>
          <w:p w14:paraId="0BB213E0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9B125DB" w14:textId="0831C2EE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146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C062637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4D5CA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05BA56A4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89A8428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2F2FE1CC" w14:textId="77777777" w:rsidTr="006B068E">
        <w:trPr>
          <w:trHeight w:val="20"/>
        </w:trPr>
        <w:tc>
          <w:tcPr>
            <w:tcW w:w="3852" w:type="dxa"/>
          </w:tcPr>
          <w:p w14:paraId="5EF98076" w14:textId="77777777" w:rsidR="00686D6B" w:rsidRPr="00DB5627" w:rsidRDefault="00686D6B" w:rsidP="00686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4C21DB0" w14:textId="77777777" w:rsidR="00686D6B" w:rsidRPr="00DB5627" w:rsidRDefault="00686D6B" w:rsidP="00686D6B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6" w:type="dxa"/>
            <w:tcBorders>
              <w:top w:val="nil"/>
              <w:bottom w:val="nil"/>
            </w:tcBorders>
          </w:tcPr>
          <w:p w14:paraId="45F9B537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7A9D560" w14:textId="77777777" w:rsidR="00686D6B" w:rsidRPr="00DB5627" w:rsidRDefault="00686D6B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96B87E8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D49CCC9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3421E5F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A941D2B" w14:textId="77777777" w:rsidR="00686D6B" w:rsidRPr="00DB5627" w:rsidRDefault="00686D6B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4D054EEA" w14:textId="77777777" w:rsidTr="00E22E5B">
        <w:trPr>
          <w:trHeight w:val="20"/>
        </w:trPr>
        <w:tc>
          <w:tcPr>
            <w:tcW w:w="3852" w:type="dxa"/>
          </w:tcPr>
          <w:p w14:paraId="5AF62D85" w14:textId="77777777" w:rsidR="00686D6B" w:rsidRPr="00DB5627" w:rsidRDefault="00686D6B" w:rsidP="00686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313D1C10" w14:textId="77777777" w:rsidR="00686D6B" w:rsidRPr="00DB5627" w:rsidRDefault="00686D6B" w:rsidP="00686D6B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6" w:type="dxa"/>
            <w:tcBorders>
              <w:top w:val="nil"/>
            </w:tcBorders>
          </w:tcPr>
          <w:p w14:paraId="106A5600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5" w:type="dxa"/>
          </w:tcPr>
          <w:p w14:paraId="5A71FCB7" w14:textId="77777777" w:rsidR="00686D6B" w:rsidRPr="00DB5627" w:rsidRDefault="00686D6B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61F8D397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1DA4344" w14:textId="77777777" w:rsidR="00686D6B" w:rsidRPr="00DB5627" w:rsidRDefault="00686D6B" w:rsidP="00686D6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4D534166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5" w:type="dxa"/>
          </w:tcPr>
          <w:p w14:paraId="0E00BAA7" w14:textId="77777777" w:rsidR="00686D6B" w:rsidRPr="00DB5627" w:rsidRDefault="00686D6B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3C060855" w14:textId="77777777" w:rsidTr="00E22E5B">
        <w:trPr>
          <w:trHeight w:val="20"/>
        </w:trPr>
        <w:tc>
          <w:tcPr>
            <w:tcW w:w="3852" w:type="dxa"/>
          </w:tcPr>
          <w:p w14:paraId="5FB15454" w14:textId="77777777" w:rsidR="00686D6B" w:rsidRPr="00DB5627" w:rsidRDefault="00686D6B" w:rsidP="00686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0FCF4E1" w14:textId="7C8EBE36" w:rsidR="00686D6B" w:rsidRPr="00DB5627" w:rsidRDefault="00DB5627" w:rsidP="00686D6B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415</w:t>
            </w:r>
          </w:p>
        </w:tc>
        <w:tc>
          <w:tcPr>
            <w:tcW w:w="66" w:type="dxa"/>
            <w:vAlign w:val="center"/>
          </w:tcPr>
          <w:p w14:paraId="734B37D3" w14:textId="77777777" w:rsidR="00686D6B" w:rsidRPr="00DB5627" w:rsidRDefault="00686D6B" w:rsidP="00686D6B">
            <w:pPr>
              <w:tabs>
                <w:tab w:val="decimal" w:pos="961"/>
              </w:tabs>
              <w:ind w:left="270"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7A97C8F" w14:textId="13829C5D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981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351</w:t>
            </w:r>
          </w:p>
        </w:tc>
        <w:tc>
          <w:tcPr>
            <w:tcW w:w="98" w:type="dxa"/>
            <w:vAlign w:val="center"/>
          </w:tcPr>
          <w:p w14:paraId="2C1C4ACC" w14:textId="77777777" w:rsidR="00686D6B" w:rsidRPr="00DB5627" w:rsidRDefault="00686D6B" w:rsidP="00686D6B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46E4D93" w14:textId="3E37982E" w:rsidR="00686D6B" w:rsidRPr="00DB5627" w:rsidRDefault="00DB5627" w:rsidP="00686D6B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350</w:t>
            </w:r>
          </w:p>
        </w:tc>
        <w:tc>
          <w:tcPr>
            <w:tcW w:w="99" w:type="dxa"/>
            <w:vAlign w:val="center"/>
          </w:tcPr>
          <w:p w14:paraId="26A2D599" w14:textId="77777777" w:rsidR="00686D6B" w:rsidRPr="00DB5627" w:rsidRDefault="00686D6B" w:rsidP="00686D6B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FE91636" w14:textId="2E37BBB0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254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826</w:t>
            </w:r>
          </w:p>
        </w:tc>
      </w:tr>
      <w:tr w:rsidR="009E69E6" w:rsidRPr="00DB5627" w14:paraId="7305E6B7" w14:textId="77777777" w:rsidTr="00E22E5B">
        <w:trPr>
          <w:trHeight w:val="20"/>
        </w:trPr>
        <w:tc>
          <w:tcPr>
            <w:tcW w:w="3852" w:type="dxa"/>
          </w:tcPr>
          <w:p w14:paraId="4E7A823D" w14:textId="77777777" w:rsidR="00686D6B" w:rsidRPr="00DB5627" w:rsidRDefault="00686D6B" w:rsidP="00686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CE34470" w14:textId="42E646C4" w:rsidR="00686D6B" w:rsidRPr="00DB5627" w:rsidRDefault="00DB5627" w:rsidP="00686D6B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943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946</w:t>
            </w:r>
          </w:p>
        </w:tc>
        <w:tc>
          <w:tcPr>
            <w:tcW w:w="66" w:type="dxa"/>
            <w:vAlign w:val="center"/>
          </w:tcPr>
          <w:p w14:paraId="45C55434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3E3C2EB9" w14:textId="5A1A7186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795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984</w:t>
            </w:r>
          </w:p>
        </w:tc>
        <w:tc>
          <w:tcPr>
            <w:tcW w:w="98" w:type="dxa"/>
            <w:vAlign w:val="center"/>
          </w:tcPr>
          <w:p w14:paraId="25D95543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DA8ADF4" w14:textId="6E80B921" w:rsidR="00686D6B" w:rsidRPr="00DB5627" w:rsidRDefault="00DB5627" w:rsidP="00686D6B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769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357</w:t>
            </w:r>
          </w:p>
        </w:tc>
        <w:tc>
          <w:tcPr>
            <w:tcW w:w="99" w:type="dxa"/>
            <w:vAlign w:val="center"/>
          </w:tcPr>
          <w:p w14:paraId="6B262F79" w14:textId="77777777" w:rsidR="00686D6B" w:rsidRPr="00DB5627" w:rsidRDefault="00686D6B" w:rsidP="00686D6B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32F819E3" w14:textId="6C36FF9D" w:rsidR="00686D6B" w:rsidRPr="00DB5627" w:rsidRDefault="00DB5627" w:rsidP="00686D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498</w:t>
            </w:r>
            <w:r w:rsidR="00686D6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843</w:t>
            </w:r>
          </w:p>
        </w:tc>
      </w:tr>
      <w:tr w:rsidR="009E69E6" w:rsidRPr="00DB5627" w14:paraId="3B379BBD" w14:textId="77777777" w:rsidTr="00E22E5B">
        <w:trPr>
          <w:trHeight w:val="20"/>
        </w:trPr>
        <w:tc>
          <w:tcPr>
            <w:tcW w:w="3852" w:type="dxa"/>
          </w:tcPr>
          <w:p w14:paraId="4470DEBC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91DADA3" w14:textId="37B8C756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405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66" w:type="dxa"/>
            <w:vAlign w:val="center"/>
          </w:tcPr>
          <w:p w14:paraId="429B09CD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0D3D12B" w14:textId="06DF84D8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993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671</w:t>
            </w:r>
          </w:p>
        </w:tc>
        <w:tc>
          <w:tcPr>
            <w:tcW w:w="98" w:type="dxa"/>
            <w:vAlign w:val="center"/>
          </w:tcPr>
          <w:p w14:paraId="690C3456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440BFA8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13053F8A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634AC1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54D963EA" w14:textId="77777777" w:rsidTr="00E22E5B">
        <w:trPr>
          <w:trHeight w:val="20"/>
        </w:trPr>
        <w:tc>
          <w:tcPr>
            <w:tcW w:w="3852" w:type="dxa"/>
          </w:tcPr>
          <w:p w14:paraId="5F5E8264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7BD2346" w14:textId="10E94803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475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394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882</w:t>
            </w:r>
          </w:p>
        </w:tc>
        <w:tc>
          <w:tcPr>
            <w:tcW w:w="66" w:type="dxa"/>
            <w:vAlign w:val="center"/>
          </w:tcPr>
          <w:p w14:paraId="3DFF1251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D6E77C0" w14:textId="70945654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080</w:t>
            </w:r>
          </w:p>
        </w:tc>
        <w:tc>
          <w:tcPr>
            <w:tcW w:w="98" w:type="dxa"/>
            <w:vAlign w:val="center"/>
          </w:tcPr>
          <w:p w14:paraId="11F50826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04655FA" w14:textId="51DE4651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174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631</w:t>
            </w:r>
          </w:p>
        </w:tc>
        <w:tc>
          <w:tcPr>
            <w:tcW w:w="99" w:type="dxa"/>
            <w:vAlign w:val="center"/>
          </w:tcPr>
          <w:p w14:paraId="255D05D4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CB55DB8" w14:textId="1CD8F719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</w:tr>
      <w:tr w:rsidR="009E69E6" w:rsidRPr="00DB5627" w14:paraId="09952454" w14:textId="77777777" w:rsidTr="00E22E5B">
        <w:trPr>
          <w:trHeight w:val="20"/>
        </w:trPr>
        <w:tc>
          <w:tcPr>
            <w:tcW w:w="3852" w:type="dxa"/>
          </w:tcPr>
          <w:p w14:paraId="32DADC74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11481CD2" w14:textId="77777777" w:rsidR="006D22D4" w:rsidRPr="00DB5627" w:rsidRDefault="006D22D4" w:rsidP="006D22D4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16864D21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39499E3D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8486D4A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6D9595A2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1E9A5B52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2AE08D2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E69E6" w:rsidRPr="00DB5627" w14:paraId="24D3C051" w14:textId="77777777" w:rsidTr="00E22E5B">
        <w:trPr>
          <w:trHeight w:val="20"/>
        </w:trPr>
        <w:tc>
          <w:tcPr>
            <w:tcW w:w="3852" w:type="dxa"/>
          </w:tcPr>
          <w:p w14:paraId="399F5B4B" w14:textId="026E4E14" w:rsidR="006D22D4" w:rsidRPr="00DB5627" w:rsidRDefault="006D22D4" w:rsidP="008D77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17E2F9A" w14:textId="2470E432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023</w:t>
            </w:r>
          </w:p>
        </w:tc>
        <w:tc>
          <w:tcPr>
            <w:tcW w:w="66" w:type="dxa"/>
          </w:tcPr>
          <w:p w14:paraId="50F4FB3D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61573A43" w14:textId="4C71EA1B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930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364</w:t>
            </w:r>
          </w:p>
        </w:tc>
        <w:tc>
          <w:tcPr>
            <w:tcW w:w="98" w:type="dxa"/>
          </w:tcPr>
          <w:p w14:paraId="6A62F3C7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12F1885" w14:textId="797E6056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882</w:t>
            </w:r>
          </w:p>
        </w:tc>
        <w:tc>
          <w:tcPr>
            <w:tcW w:w="99" w:type="dxa"/>
          </w:tcPr>
          <w:p w14:paraId="36CC907E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0CFF415" w14:textId="27A79AE9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185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701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984</w:t>
            </w:r>
          </w:p>
        </w:tc>
      </w:tr>
      <w:tr w:rsidR="009E69E6" w:rsidRPr="00DB5627" w14:paraId="183AE94E" w14:textId="77777777" w:rsidTr="00E22E5B">
        <w:trPr>
          <w:trHeight w:val="20"/>
        </w:trPr>
        <w:tc>
          <w:tcPr>
            <w:tcW w:w="3852" w:type="dxa"/>
          </w:tcPr>
          <w:p w14:paraId="6A85B279" w14:textId="5BB685C6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ลูกหนี้อื่น</w:t>
            </w:r>
            <w:r w:rsidR="00020CD8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บริษัทอื่น</w:t>
            </w:r>
          </w:p>
        </w:tc>
        <w:tc>
          <w:tcPr>
            <w:tcW w:w="1188" w:type="dxa"/>
            <w:shd w:val="clear" w:color="auto" w:fill="auto"/>
          </w:tcPr>
          <w:p w14:paraId="261CBE00" w14:textId="2F1E8030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C8243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325</w:t>
            </w:r>
            <w:r w:rsidR="00C8243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994</w:t>
            </w:r>
          </w:p>
        </w:tc>
        <w:tc>
          <w:tcPr>
            <w:tcW w:w="66" w:type="dxa"/>
          </w:tcPr>
          <w:p w14:paraId="37B1CB03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AC5F0BB" w14:textId="776FD820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98" w:type="dxa"/>
          </w:tcPr>
          <w:p w14:paraId="56B10A14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60DC7A6E" w14:textId="6E40424B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049</w:t>
            </w:r>
          </w:p>
        </w:tc>
        <w:tc>
          <w:tcPr>
            <w:tcW w:w="99" w:type="dxa"/>
          </w:tcPr>
          <w:p w14:paraId="0551ADA6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297F6B0F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5F4BC1BA" w14:textId="77777777" w:rsidTr="00E22E5B">
        <w:trPr>
          <w:trHeight w:val="20"/>
        </w:trPr>
        <w:tc>
          <w:tcPr>
            <w:tcW w:w="3852" w:type="dxa"/>
          </w:tcPr>
          <w:p w14:paraId="27151A6C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รายได้ค่าเช่าค้างรับ</w:t>
            </w:r>
          </w:p>
        </w:tc>
        <w:tc>
          <w:tcPr>
            <w:tcW w:w="1188" w:type="dxa"/>
            <w:shd w:val="clear" w:color="auto" w:fill="auto"/>
          </w:tcPr>
          <w:p w14:paraId="6FA366D7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6AAD3C7D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2F68751" w14:textId="4725D6C5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98" w:type="dxa"/>
          </w:tcPr>
          <w:p w14:paraId="16B1E43A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418D4895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42648DB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2BC5D366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0700D1AD" w14:textId="77777777" w:rsidTr="00E22E5B">
        <w:trPr>
          <w:trHeight w:val="20"/>
        </w:trPr>
        <w:tc>
          <w:tcPr>
            <w:tcW w:w="3852" w:type="dxa"/>
          </w:tcPr>
          <w:p w14:paraId="7853D5F5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43440C98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24A3EEF9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013926F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9E58D35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0666FEC7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848C793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5B1D1D7B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472C3619" w14:textId="77777777" w:rsidTr="00E22E5B">
        <w:trPr>
          <w:trHeight w:val="20"/>
        </w:trPr>
        <w:tc>
          <w:tcPr>
            <w:tcW w:w="3852" w:type="dxa"/>
          </w:tcPr>
          <w:p w14:paraId="45789318" w14:textId="3796243E" w:rsidR="006D22D4" w:rsidRPr="00DB5627" w:rsidRDefault="006D22D4" w:rsidP="008D77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DAFD0DE" w14:textId="2EBE7282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165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66" w:type="dxa"/>
          </w:tcPr>
          <w:p w14:paraId="1CECA3A0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3D4DF5D6" w14:textId="2C8DC150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98" w:type="dxa"/>
          </w:tcPr>
          <w:p w14:paraId="72DCDBDF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DEBDEA5" w14:textId="11A41F9C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210</w:t>
            </w:r>
            <w:r w:rsidR="00FC494D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504</w:t>
            </w:r>
            <w:r w:rsidR="00FC494D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649</w:t>
            </w:r>
          </w:p>
        </w:tc>
        <w:tc>
          <w:tcPr>
            <w:tcW w:w="99" w:type="dxa"/>
          </w:tcPr>
          <w:p w14:paraId="7CC91151" w14:textId="77777777" w:rsidR="006D22D4" w:rsidRPr="00DB5627" w:rsidRDefault="006D22D4" w:rsidP="006D22D4">
            <w:pPr>
              <w:tabs>
                <w:tab w:val="decimal" w:pos="1080"/>
              </w:tabs>
              <w:ind w:left="-94"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8AA452A" w14:textId="7BCA9199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458</w:t>
            </w:r>
          </w:p>
        </w:tc>
      </w:tr>
      <w:tr w:rsidR="009E69E6" w:rsidRPr="00DB5627" w14:paraId="25A696E3" w14:textId="77777777" w:rsidTr="00E22E5B">
        <w:trPr>
          <w:trHeight w:val="20"/>
        </w:trPr>
        <w:tc>
          <w:tcPr>
            <w:tcW w:w="3852" w:type="dxa"/>
          </w:tcPr>
          <w:p w14:paraId="06242EC2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5227B81" w14:textId="24363BB9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66" w:type="dxa"/>
          </w:tcPr>
          <w:p w14:paraId="06E8D218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2CD0881C" w14:textId="76BC71D6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951</w:t>
            </w:r>
          </w:p>
        </w:tc>
        <w:tc>
          <w:tcPr>
            <w:tcW w:w="98" w:type="dxa"/>
          </w:tcPr>
          <w:p w14:paraId="57026626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215A0B1" w14:textId="6CE374AE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  <w:tc>
          <w:tcPr>
            <w:tcW w:w="99" w:type="dxa"/>
          </w:tcPr>
          <w:p w14:paraId="62C25474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542EE225" w14:textId="0E861D1B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601</w:t>
            </w:r>
          </w:p>
        </w:tc>
      </w:tr>
      <w:tr w:rsidR="009E69E6" w:rsidRPr="00DB5627" w14:paraId="5ACCE83B" w14:textId="77777777" w:rsidTr="00E22E5B">
        <w:trPr>
          <w:trHeight w:val="20"/>
        </w:trPr>
        <w:tc>
          <w:tcPr>
            <w:tcW w:w="3852" w:type="dxa"/>
          </w:tcPr>
          <w:p w14:paraId="02F73618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0E2EFF6" w14:textId="136ACA81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149</w:t>
            </w:r>
          </w:p>
        </w:tc>
        <w:tc>
          <w:tcPr>
            <w:tcW w:w="66" w:type="dxa"/>
          </w:tcPr>
          <w:p w14:paraId="7D1CA7E0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F6148B7" w14:textId="045FEC57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964</w:t>
            </w:r>
          </w:p>
        </w:tc>
        <w:tc>
          <w:tcPr>
            <w:tcW w:w="98" w:type="dxa"/>
          </w:tcPr>
          <w:p w14:paraId="622F768F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1E4433C" w14:textId="198868DC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  <w:tc>
          <w:tcPr>
            <w:tcW w:w="99" w:type="dxa"/>
          </w:tcPr>
          <w:p w14:paraId="3CF4353B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7FAAE981" w14:textId="3BC2562F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845</w:t>
            </w:r>
          </w:p>
        </w:tc>
      </w:tr>
      <w:tr w:rsidR="009E69E6" w:rsidRPr="00DB5627" w14:paraId="5016F9F2" w14:textId="77777777" w:rsidTr="00E22E5B">
        <w:trPr>
          <w:trHeight w:val="20"/>
        </w:trPr>
        <w:tc>
          <w:tcPr>
            <w:tcW w:w="3852" w:type="dxa"/>
          </w:tcPr>
          <w:p w14:paraId="01F60EB5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79EDF1D" w14:textId="1AD46348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394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356</w:t>
            </w:r>
          </w:p>
        </w:tc>
        <w:tc>
          <w:tcPr>
            <w:tcW w:w="66" w:type="dxa"/>
            <w:vAlign w:val="bottom"/>
          </w:tcPr>
          <w:p w14:paraId="04E23F92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6AD7AF5" w14:textId="6BDD8F8E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379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365</w:t>
            </w:r>
          </w:p>
        </w:tc>
        <w:tc>
          <w:tcPr>
            <w:tcW w:w="98" w:type="dxa"/>
          </w:tcPr>
          <w:p w14:paraId="78530EAC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2566DE7D" w14:textId="69E0A29F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035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334</w:t>
            </w:r>
          </w:p>
        </w:tc>
        <w:tc>
          <w:tcPr>
            <w:tcW w:w="99" w:type="dxa"/>
          </w:tcPr>
          <w:p w14:paraId="76721A94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2729050" w14:textId="5A46BAA7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</w:tr>
      <w:tr w:rsidR="009E69E6" w:rsidRPr="00DB5627" w14:paraId="33D1A81D" w14:textId="77777777" w:rsidTr="00E22E5B">
        <w:trPr>
          <w:trHeight w:val="20"/>
        </w:trPr>
        <w:tc>
          <w:tcPr>
            <w:tcW w:w="3852" w:type="dxa"/>
          </w:tcPr>
          <w:p w14:paraId="1C7F8B30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40B74D8" w14:textId="749A3993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843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66" w:type="dxa"/>
          </w:tcPr>
          <w:p w14:paraId="268E7C74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3493CE4" w14:textId="51888A58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747</w:t>
            </w:r>
          </w:p>
        </w:tc>
        <w:tc>
          <w:tcPr>
            <w:tcW w:w="98" w:type="dxa"/>
          </w:tcPr>
          <w:p w14:paraId="6BB1CCFE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F122822" w14:textId="16AF3F1D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843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99" w:type="dxa"/>
          </w:tcPr>
          <w:p w14:paraId="169A5D92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3B046CE0" w14:textId="5E43A03C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747</w:t>
            </w:r>
          </w:p>
        </w:tc>
      </w:tr>
      <w:tr w:rsidR="009E69E6" w:rsidRPr="00DB5627" w14:paraId="7CB0383C" w14:textId="77777777" w:rsidTr="00E22E5B">
        <w:trPr>
          <w:trHeight w:val="20"/>
        </w:trPr>
        <w:tc>
          <w:tcPr>
            <w:tcW w:w="3852" w:type="dxa"/>
          </w:tcPr>
          <w:p w14:paraId="0D2B391B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3A68BF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1D13A1C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2AF0C07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06D49CD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BB50E79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BF8F8FF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59751B96" w14:textId="77777777" w:rsidR="006D22D4" w:rsidRPr="00DB5627" w:rsidRDefault="006D22D4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7CB53325" w14:textId="77777777" w:rsidTr="006D22D4">
        <w:trPr>
          <w:trHeight w:val="20"/>
        </w:trPr>
        <w:tc>
          <w:tcPr>
            <w:tcW w:w="3852" w:type="dxa"/>
          </w:tcPr>
          <w:p w14:paraId="0F6A4179" w14:textId="795DEFF8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center"/>
          </w:tcPr>
          <w:p w14:paraId="7A5E732E" w14:textId="7C6E5712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14759CB5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center"/>
          </w:tcPr>
          <w:p w14:paraId="7F097BEE" w14:textId="5811CDBB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250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29E451CC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</w:tcPr>
          <w:p w14:paraId="3722CE29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D4BC692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6F0DBA69" w14:textId="77777777" w:rsidR="006D22D4" w:rsidRPr="00DB5627" w:rsidRDefault="006D22D4" w:rsidP="006D22D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348F87AA" w14:textId="77777777" w:rsidTr="006D22D4">
        <w:trPr>
          <w:trHeight w:val="324"/>
        </w:trPr>
        <w:tc>
          <w:tcPr>
            <w:tcW w:w="3852" w:type="dxa"/>
          </w:tcPr>
          <w:p w14:paraId="4E780CF3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อื่น ๆ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959F84" w14:textId="61C45552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C8243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559</w:t>
            </w:r>
            <w:r w:rsidR="00C8243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442</w:t>
            </w:r>
          </w:p>
        </w:tc>
        <w:tc>
          <w:tcPr>
            <w:tcW w:w="66" w:type="dxa"/>
          </w:tcPr>
          <w:p w14:paraId="7D15719A" w14:textId="77777777" w:rsidR="006D22D4" w:rsidRPr="00DB5627" w:rsidRDefault="006D22D4" w:rsidP="006D22D4">
            <w:pPr>
              <w:tabs>
                <w:tab w:val="decimal" w:pos="961"/>
                <w:tab w:val="decimal" w:pos="1170"/>
              </w:tabs>
              <w:ind w:left="27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vAlign w:val="center"/>
          </w:tcPr>
          <w:p w14:paraId="3AB41B74" w14:textId="14E66E6E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615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421</w:t>
            </w:r>
          </w:p>
        </w:tc>
        <w:tc>
          <w:tcPr>
            <w:tcW w:w="98" w:type="dxa"/>
          </w:tcPr>
          <w:p w14:paraId="2A8E0A62" w14:textId="77777777" w:rsidR="006D22D4" w:rsidRPr="00DB5627" w:rsidRDefault="006D22D4" w:rsidP="006D22D4">
            <w:pPr>
              <w:tabs>
                <w:tab w:val="decimal" w:pos="961"/>
              </w:tabs>
              <w:ind w:left="270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3111E4" w14:textId="29174E20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484</w:t>
            </w:r>
          </w:p>
        </w:tc>
        <w:tc>
          <w:tcPr>
            <w:tcW w:w="99" w:type="dxa"/>
          </w:tcPr>
          <w:p w14:paraId="43882BD3" w14:textId="77777777" w:rsidR="006D22D4" w:rsidRPr="00DB5627" w:rsidRDefault="006D22D4" w:rsidP="006D22D4">
            <w:pPr>
              <w:tabs>
                <w:tab w:val="decimal" w:pos="961"/>
              </w:tabs>
              <w:ind w:left="270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</w:tcPr>
          <w:p w14:paraId="5A0608E1" w14:textId="5179EDFA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374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292</w:t>
            </w:r>
          </w:p>
        </w:tc>
      </w:tr>
      <w:tr w:rsidR="006D22D4" w:rsidRPr="00DB5627" w14:paraId="651FC14C" w14:textId="77777777" w:rsidTr="006D22D4">
        <w:trPr>
          <w:trHeight w:val="20"/>
        </w:trPr>
        <w:tc>
          <w:tcPr>
            <w:tcW w:w="3852" w:type="dxa"/>
            <w:tcBorders>
              <w:bottom w:val="nil"/>
            </w:tcBorders>
          </w:tcPr>
          <w:p w14:paraId="01545C21" w14:textId="77777777" w:rsidR="006D22D4" w:rsidRPr="00DB5627" w:rsidRDefault="006D22D4" w:rsidP="006D2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3" w:right="-10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5F0986" w14:textId="38553C80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413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286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170</w:t>
            </w:r>
          </w:p>
        </w:tc>
        <w:tc>
          <w:tcPr>
            <w:tcW w:w="66" w:type="dxa"/>
            <w:tcBorders>
              <w:bottom w:val="nil"/>
            </w:tcBorders>
          </w:tcPr>
          <w:p w14:paraId="04FD219E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FF5165" w14:textId="20170275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316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487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757</w:t>
            </w:r>
          </w:p>
        </w:tc>
        <w:tc>
          <w:tcPr>
            <w:tcW w:w="98" w:type="dxa"/>
            <w:tcBorders>
              <w:bottom w:val="nil"/>
            </w:tcBorders>
          </w:tcPr>
          <w:p w14:paraId="46E29194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F7C2FD" w14:textId="436EB0A9" w:rsidR="006D22D4" w:rsidRPr="00DB5627" w:rsidRDefault="00DB5627" w:rsidP="006D22D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639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045</w:t>
            </w:r>
            <w:r w:rsidR="00D6627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232</w:t>
            </w:r>
          </w:p>
        </w:tc>
        <w:tc>
          <w:tcPr>
            <w:tcW w:w="99" w:type="dxa"/>
            <w:tcBorders>
              <w:bottom w:val="nil"/>
            </w:tcBorders>
          </w:tcPr>
          <w:p w14:paraId="48005726" w14:textId="77777777" w:rsidR="006D22D4" w:rsidRPr="00DB5627" w:rsidRDefault="006D22D4" w:rsidP="006D22D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01C34BB" w14:textId="1FAB2226" w:rsidR="006D22D4" w:rsidRPr="00DB5627" w:rsidRDefault="00DB5627" w:rsidP="006D22D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453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018</w:t>
            </w:r>
            <w:r w:rsidR="006D22D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417</w:t>
            </w:r>
          </w:p>
        </w:tc>
      </w:tr>
    </w:tbl>
    <w:p w14:paraId="07487494" w14:textId="77777777" w:rsidR="00975EFA" w:rsidRPr="00DB5627" w:rsidRDefault="00975EFA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5B015544" w14:textId="063D2E93" w:rsidR="00842CBC" w:rsidRPr="00DB5627" w:rsidRDefault="00144D98" w:rsidP="00144D98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>ลูกหนี้การค้าและลูกหนี้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ไม่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หมุนเวียนอื่น ประกอบด้วย</w:t>
      </w:r>
    </w:p>
    <w:p w14:paraId="3A1054B2" w14:textId="28AB9F0C" w:rsidR="00B12213" w:rsidRPr="00DB5627" w:rsidRDefault="00B12213" w:rsidP="00B12213">
      <w:pPr>
        <w:spacing w:line="320" w:lineRule="exact"/>
        <w:ind w:left="7200" w:right="-52" w:firstLine="72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9E69E6" w:rsidRPr="00DB5627" w14:paraId="4094E4F0" w14:textId="77777777" w:rsidTr="005F66B8">
        <w:trPr>
          <w:trHeight w:val="20"/>
        </w:trPr>
        <w:tc>
          <w:tcPr>
            <w:tcW w:w="4050" w:type="dxa"/>
          </w:tcPr>
          <w:p w14:paraId="1F8E008A" w14:textId="77777777" w:rsidR="00B12213" w:rsidRPr="00DB5627" w:rsidRDefault="00B12213" w:rsidP="005F66B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25B779BD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AC605B4" w14:textId="77777777" w:rsidR="00B12213" w:rsidRPr="00DB5627" w:rsidRDefault="00B12213" w:rsidP="005F66B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9D58D26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5ECED50D" w14:textId="77777777" w:rsidTr="005F66B8">
        <w:trPr>
          <w:trHeight w:val="20"/>
        </w:trPr>
        <w:tc>
          <w:tcPr>
            <w:tcW w:w="4050" w:type="dxa"/>
          </w:tcPr>
          <w:p w14:paraId="2B1FA7E0" w14:textId="77777777" w:rsidR="00B12213" w:rsidRPr="00DB5627" w:rsidRDefault="00B12213" w:rsidP="005F66B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780A4C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0300237" w14:textId="77777777" w:rsidR="00B12213" w:rsidRPr="00DB5627" w:rsidRDefault="00B12213" w:rsidP="005F66B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CD1D484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D2B24E" w14:textId="77777777" w:rsidR="00B12213" w:rsidRPr="00DB5627" w:rsidRDefault="00B12213" w:rsidP="005F66B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0F38D3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3103AC01" w14:textId="77777777" w:rsidR="00B12213" w:rsidRPr="00DB5627" w:rsidRDefault="00B12213" w:rsidP="005F66B8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4EA626D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5352A985" w14:textId="77777777" w:rsidTr="005F66B8">
        <w:trPr>
          <w:trHeight w:val="20"/>
        </w:trPr>
        <w:tc>
          <w:tcPr>
            <w:tcW w:w="4050" w:type="dxa"/>
          </w:tcPr>
          <w:p w14:paraId="3FD02B77" w14:textId="77777777" w:rsidR="00B12213" w:rsidRPr="00DB5627" w:rsidRDefault="00B12213" w:rsidP="005F66B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20429B" w14:textId="342CE1FA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A80DFF" w14:textId="77777777" w:rsidR="00B12213" w:rsidRPr="00DB5627" w:rsidRDefault="00B12213" w:rsidP="005F66B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2A2DD9BD" w14:textId="6C31035E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3C06E2EE" w14:textId="77777777" w:rsidR="00B12213" w:rsidRPr="00DB5627" w:rsidRDefault="00B12213" w:rsidP="005F66B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F3C91EF" w14:textId="5469AF96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01B776FD" w14:textId="77777777" w:rsidR="00B12213" w:rsidRPr="00DB5627" w:rsidRDefault="00B12213" w:rsidP="005F66B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65C7072" w14:textId="15DBFF4D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2DF77639" w14:textId="77777777" w:rsidTr="005F66B8">
        <w:trPr>
          <w:trHeight w:val="20"/>
        </w:trPr>
        <w:tc>
          <w:tcPr>
            <w:tcW w:w="4050" w:type="dxa"/>
          </w:tcPr>
          <w:p w14:paraId="253E37A6" w14:textId="77777777" w:rsidR="00B12213" w:rsidRPr="00DB5627" w:rsidRDefault="00B12213" w:rsidP="005F66B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E99719" w14:textId="436E1B05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425671F9" w14:textId="77777777" w:rsidR="00B12213" w:rsidRPr="00DB5627" w:rsidRDefault="00B12213" w:rsidP="005F66B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095F39C6" w14:textId="5414E7DE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8" w:type="dxa"/>
          </w:tcPr>
          <w:p w14:paraId="25380C04" w14:textId="77777777" w:rsidR="00B12213" w:rsidRPr="00DB5627" w:rsidRDefault="00B12213" w:rsidP="005F66B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231B9EF" w14:textId="085F2E96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" w:type="dxa"/>
          </w:tcPr>
          <w:p w14:paraId="78B706C6" w14:textId="77777777" w:rsidR="00B12213" w:rsidRPr="00DB5627" w:rsidRDefault="00B12213" w:rsidP="005F66B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08BCB00" w14:textId="5758C9C9" w:rsidR="00B12213" w:rsidRPr="00DB5627" w:rsidRDefault="00DB562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14FAC050" w14:textId="77777777" w:rsidTr="005F66B8">
        <w:trPr>
          <w:trHeight w:val="20"/>
        </w:trPr>
        <w:tc>
          <w:tcPr>
            <w:tcW w:w="4050" w:type="dxa"/>
          </w:tcPr>
          <w:p w14:paraId="097F3D88" w14:textId="77777777" w:rsidR="00B12213" w:rsidRPr="00DB5627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14:paraId="71682F31" w14:textId="77777777" w:rsidR="00B12213" w:rsidRPr="00DB5627" w:rsidRDefault="00B12213" w:rsidP="005F66B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4E7721F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7E11EAE5" w14:textId="77777777" w:rsidR="00B12213" w:rsidRPr="00DB5627" w:rsidRDefault="00B12213" w:rsidP="005F66B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06D5904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DFCB1D0" w14:textId="77777777" w:rsidR="00B12213" w:rsidRPr="00DB5627" w:rsidRDefault="00B12213" w:rsidP="005F66B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23E5DB7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D9E178F" w14:textId="77777777" w:rsidR="00B12213" w:rsidRPr="00DB5627" w:rsidRDefault="00B12213" w:rsidP="005F66B8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47B21816" w14:textId="77777777" w:rsidTr="005F66B8">
        <w:trPr>
          <w:trHeight w:val="20"/>
        </w:trPr>
        <w:tc>
          <w:tcPr>
            <w:tcW w:w="4050" w:type="dxa"/>
          </w:tcPr>
          <w:p w14:paraId="72B07E19" w14:textId="77777777" w:rsidR="00B12213" w:rsidRPr="00DB5627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บุคคลที่เกี่ยวข้องกัน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E27865" w14:textId="77777777" w:rsidR="00B12213" w:rsidRPr="00DB5627" w:rsidRDefault="00B12213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631A983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A40D2F0" w14:textId="77777777" w:rsidR="00B12213" w:rsidRPr="00DB5627" w:rsidRDefault="00B12213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3E944EA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7058512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9CEE8FE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1CD2FDD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1491F18D" w14:textId="77777777" w:rsidTr="005F66B8">
        <w:trPr>
          <w:trHeight w:val="20"/>
        </w:trPr>
        <w:tc>
          <w:tcPr>
            <w:tcW w:w="4050" w:type="dxa"/>
          </w:tcPr>
          <w:p w14:paraId="1652E5ED" w14:textId="1F295990" w:rsidR="00B12213" w:rsidRPr="00DB5627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B7816" w14:textId="74238E3B" w:rsidR="00B12213" w:rsidRPr="00DB5627" w:rsidRDefault="00DB5627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529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832</w:t>
            </w:r>
          </w:p>
        </w:tc>
        <w:tc>
          <w:tcPr>
            <w:tcW w:w="90" w:type="dxa"/>
          </w:tcPr>
          <w:p w14:paraId="3B4AA64E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39DACEA9" w14:textId="0436CD77" w:rsidR="00B12213" w:rsidRPr="00DB5627" w:rsidRDefault="00DB5627" w:rsidP="005F66B8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85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136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714</w:t>
            </w:r>
          </w:p>
        </w:tc>
        <w:tc>
          <w:tcPr>
            <w:tcW w:w="98" w:type="dxa"/>
          </w:tcPr>
          <w:p w14:paraId="1A36F872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9E5F917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691D2BB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34E0E92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1003E367" w14:textId="77777777" w:rsidTr="005F66B8">
        <w:trPr>
          <w:trHeight w:val="20"/>
        </w:trPr>
        <w:tc>
          <w:tcPr>
            <w:tcW w:w="4050" w:type="dxa"/>
          </w:tcPr>
          <w:p w14:paraId="3DEC6119" w14:textId="77777777" w:rsidR="00B12213" w:rsidRPr="00DB5627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5E2BC" w14:textId="0FFB8C58" w:rsidR="00B12213" w:rsidRPr="00DB5627" w:rsidRDefault="00DB5627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191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  <w:tc>
          <w:tcPr>
            <w:tcW w:w="90" w:type="dxa"/>
          </w:tcPr>
          <w:p w14:paraId="69E81A4A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08457A7A" w14:textId="2CBF8FAB" w:rsidR="00B12213" w:rsidRPr="00DB5627" w:rsidRDefault="00DB5627" w:rsidP="005F66B8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98" w:type="dxa"/>
          </w:tcPr>
          <w:p w14:paraId="6C785BE1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069C477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4A301A4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C82C673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0004A270" w14:textId="77777777" w:rsidTr="005F66B8">
        <w:trPr>
          <w:trHeight w:val="20"/>
        </w:trPr>
        <w:tc>
          <w:tcPr>
            <w:tcW w:w="4050" w:type="dxa"/>
          </w:tcPr>
          <w:p w14:paraId="00378DAF" w14:textId="77777777" w:rsidR="00B12213" w:rsidRPr="00DB5627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รวมลูกหนี้การค้า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32CF1" w14:textId="6D318315" w:rsidR="00B12213" w:rsidRPr="00DB5627" w:rsidRDefault="00DB5627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  <w:tc>
          <w:tcPr>
            <w:tcW w:w="90" w:type="dxa"/>
          </w:tcPr>
          <w:p w14:paraId="22200680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41A62269" w14:textId="161DCF57" w:rsidR="00B12213" w:rsidRPr="00DB5627" w:rsidRDefault="00DB5627" w:rsidP="005F66B8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791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776</w:t>
            </w:r>
          </w:p>
        </w:tc>
        <w:tc>
          <w:tcPr>
            <w:tcW w:w="98" w:type="dxa"/>
          </w:tcPr>
          <w:p w14:paraId="1D82DBAE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6B44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949ED5C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3E492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39F56F16" w14:textId="77777777" w:rsidTr="005F66B8">
        <w:trPr>
          <w:trHeight w:val="20"/>
        </w:trPr>
        <w:tc>
          <w:tcPr>
            <w:tcW w:w="4050" w:type="dxa"/>
          </w:tcPr>
          <w:p w14:paraId="4CD85DA8" w14:textId="77777777" w:rsidR="00B12213" w:rsidRPr="00DB5627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8DCE00" w14:textId="77777777" w:rsidR="00B12213" w:rsidRPr="00DB5627" w:rsidRDefault="00B12213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224A0C8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2238D6C6" w14:textId="77777777" w:rsidR="00B12213" w:rsidRPr="00DB5627" w:rsidRDefault="00B12213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99433A8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58EAA0B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D1E4523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D4EFAB9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4080D33E" w14:textId="77777777" w:rsidTr="005F66B8">
        <w:trPr>
          <w:trHeight w:val="20"/>
        </w:trPr>
        <w:tc>
          <w:tcPr>
            <w:tcW w:w="4050" w:type="dxa"/>
          </w:tcPr>
          <w:p w14:paraId="17B37DB4" w14:textId="3FBAF681" w:rsidR="00B12213" w:rsidRPr="00DB5627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จากการขายสินทรัพย์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ดูหมายเหตุข้อ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10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A2CA5" w14:textId="35846647" w:rsidR="00B12213" w:rsidRPr="00DB5627" w:rsidRDefault="00DB5627" w:rsidP="00F60EFA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785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</w:tcPr>
          <w:p w14:paraId="41BF9001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6D045CF0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5B6E5693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2FC3B1E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174AF17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46DB9E1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2BF2C154" w14:textId="77777777" w:rsidTr="005F66B8">
        <w:trPr>
          <w:trHeight w:val="314"/>
        </w:trPr>
        <w:tc>
          <w:tcPr>
            <w:tcW w:w="4050" w:type="dxa"/>
          </w:tcPr>
          <w:p w14:paraId="2934B795" w14:textId="77777777" w:rsidR="00B12213" w:rsidRPr="00764846" w:rsidRDefault="00B12213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764846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รวมลูกหนี้การค้าและลูกหนี้</w:t>
            </w:r>
            <w:r w:rsidRPr="00764846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</w:t>
            </w:r>
            <w:r w:rsidRPr="00764846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3A299" w14:textId="083A6FBF" w:rsidR="00B12213" w:rsidRPr="00DB5627" w:rsidRDefault="00DB5627" w:rsidP="005F66B8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506</w:t>
            </w:r>
            <w:r w:rsidR="00F60EF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90" w:type="dxa"/>
          </w:tcPr>
          <w:p w14:paraId="7D31AEC1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760A26E2" w14:textId="02E3387A" w:rsidR="00B12213" w:rsidRPr="00DB5627" w:rsidRDefault="00DB5627" w:rsidP="005F66B8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791</w:t>
            </w:r>
            <w:r w:rsidR="00B1221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776</w:t>
            </w:r>
          </w:p>
        </w:tc>
        <w:tc>
          <w:tcPr>
            <w:tcW w:w="98" w:type="dxa"/>
          </w:tcPr>
          <w:p w14:paraId="7E82A735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586E0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242B7E" w14:textId="77777777" w:rsidR="00B12213" w:rsidRPr="00DB5627" w:rsidRDefault="00B12213" w:rsidP="005F66B8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5852D" w14:textId="77777777" w:rsidR="00B12213" w:rsidRPr="00DB5627" w:rsidRDefault="00B12213" w:rsidP="005F66B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AEF6CEA" w14:textId="4EC268E9" w:rsidR="00A31F2B" w:rsidRPr="00DB5627" w:rsidRDefault="00E22E5B" w:rsidP="001C39E9">
      <w:pPr>
        <w:spacing w:before="240" w:after="24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ลูกหนี้การค้าประกอบด้วยลูกหนี้ค่าขายอาคารชุดและลูกหนี้จากการขายส่งวัสดุอุปกรณ์เครื่องตกแต่งที่ใช้ในงานก่อสร้าง โดย ณ 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DB5627" w:rsidRPr="00DB5627">
        <w:rPr>
          <w:rFonts w:ascii="Angsana New" w:hAnsi="Angsana New" w:cs="Angsana New" w:hint="cs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และ</w:t>
      </w:r>
      <w:r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-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2568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ลูกหนี้การค้า ณ 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มีดังนี้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9E69E6" w:rsidRPr="00DB5627" w14:paraId="44688842" w14:textId="77777777" w:rsidTr="005F66B8">
        <w:trPr>
          <w:trHeight w:val="144"/>
        </w:trPr>
        <w:tc>
          <w:tcPr>
            <w:tcW w:w="3204" w:type="dxa"/>
          </w:tcPr>
          <w:p w14:paraId="6E3205BA" w14:textId="77777777" w:rsidR="00886BD7" w:rsidRPr="00DB5627" w:rsidRDefault="00886BD7" w:rsidP="005F66B8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0129DAB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5376E95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A9A0C38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72D37BC2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63FC341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7325F2B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279C431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(หน่วย : บาท)</w:t>
            </w:r>
          </w:p>
        </w:tc>
      </w:tr>
      <w:tr w:rsidR="009E69E6" w:rsidRPr="00DB5627" w14:paraId="13CA7F60" w14:textId="77777777" w:rsidTr="005F66B8">
        <w:trPr>
          <w:trHeight w:val="144"/>
        </w:trPr>
        <w:tc>
          <w:tcPr>
            <w:tcW w:w="3204" w:type="dxa"/>
          </w:tcPr>
          <w:p w14:paraId="79401A93" w14:textId="77777777" w:rsidR="00886BD7" w:rsidRPr="00DB5627" w:rsidRDefault="00886BD7" w:rsidP="005F66B8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B486800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B5627" w14:paraId="7E2F7415" w14:textId="77777777" w:rsidTr="005F66B8">
        <w:trPr>
          <w:trHeight w:val="144"/>
        </w:trPr>
        <w:tc>
          <w:tcPr>
            <w:tcW w:w="3204" w:type="dxa"/>
          </w:tcPr>
          <w:p w14:paraId="5A854244" w14:textId="77777777" w:rsidR="00886BD7" w:rsidRPr="00DB5627" w:rsidRDefault="00886BD7" w:rsidP="005F66B8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454C13FA" w14:textId="5353CA13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6" w:type="dxa"/>
          </w:tcPr>
          <w:p w14:paraId="12A73F88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353CF27D" w14:textId="4206BC46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563A2413" w14:textId="77777777" w:rsidTr="005F66B8">
        <w:trPr>
          <w:trHeight w:val="144"/>
        </w:trPr>
        <w:tc>
          <w:tcPr>
            <w:tcW w:w="3204" w:type="dxa"/>
          </w:tcPr>
          <w:p w14:paraId="7D853F30" w14:textId="77777777" w:rsidR="00886BD7" w:rsidRPr="00DB5627" w:rsidRDefault="00886BD7" w:rsidP="005F66B8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7BD6147D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EDCE995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5BF9E1CD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1C586C29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73A2FF3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E4E2297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691E63A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9E69E6" w:rsidRPr="00DB5627" w14:paraId="47F7D948" w14:textId="77777777" w:rsidTr="005F66B8">
        <w:trPr>
          <w:trHeight w:val="144"/>
        </w:trPr>
        <w:tc>
          <w:tcPr>
            <w:tcW w:w="3204" w:type="dxa"/>
          </w:tcPr>
          <w:p w14:paraId="0F86C10D" w14:textId="77777777" w:rsidR="00886BD7" w:rsidRPr="00DB5627" w:rsidRDefault="00886BD7" w:rsidP="005F66B8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FA8C286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483B6E5D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B05BDE7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165311C6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BDD9E04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5003C510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BABC6D6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9E69E6" w:rsidRPr="00DB5627" w14:paraId="28AA38AD" w14:textId="77777777" w:rsidTr="005F66B8">
        <w:trPr>
          <w:trHeight w:val="144"/>
        </w:trPr>
        <w:tc>
          <w:tcPr>
            <w:tcW w:w="3204" w:type="dxa"/>
          </w:tcPr>
          <w:p w14:paraId="0A577B52" w14:textId="77777777" w:rsidR="00886BD7" w:rsidRPr="00DB5627" w:rsidRDefault="00886BD7" w:rsidP="005F66B8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922BC4C" w14:textId="18BC8E9C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ภายใน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249EA2B4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4D486DD" w14:textId="66D8F086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846C453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DE65753" w14:textId="564DFF30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ภายใน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38B10DAE" w14:textId="77777777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B668FDE" w14:textId="08E2B908" w:rsidR="00886BD7" w:rsidRPr="00DB5627" w:rsidRDefault="00886BD7" w:rsidP="005F66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9E69E6" w:rsidRPr="00DB5627" w14:paraId="1B01590B" w14:textId="77777777" w:rsidTr="005F66B8">
        <w:trPr>
          <w:trHeight w:val="144"/>
        </w:trPr>
        <w:tc>
          <w:tcPr>
            <w:tcW w:w="3204" w:type="dxa"/>
          </w:tcPr>
          <w:p w14:paraId="254D1699" w14:textId="77777777" w:rsidR="00886BD7" w:rsidRPr="00DB5627" w:rsidRDefault="00886BD7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hanging="180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ลูกหนี้การค้าที่มีการผ่อนผัน</w:t>
            </w:r>
            <w:r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และ</w:t>
            </w:r>
          </w:p>
        </w:tc>
        <w:tc>
          <w:tcPr>
            <w:tcW w:w="1244" w:type="dxa"/>
          </w:tcPr>
          <w:p w14:paraId="1968A594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EA4E8DE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7867F23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DC85088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8C66420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DFBD6B3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16857EA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E69E6" w:rsidRPr="00DB5627" w14:paraId="3B353E76" w14:textId="77777777" w:rsidTr="005F66B8">
        <w:trPr>
          <w:trHeight w:val="144"/>
        </w:trPr>
        <w:tc>
          <w:tcPr>
            <w:tcW w:w="3204" w:type="dxa"/>
          </w:tcPr>
          <w:p w14:paraId="1DC1B4D8" w14:textId="77777777" w:rsidR="00886BD7" w:rsidRPr="00DB5627" w:rsidRDefault="00886BD7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firstLine="9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B438A24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91743BB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C8E4B6A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9F00803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8702125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0B48247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7F69EC2" w14:textId="77777777" w:rsidR="00886BD7" w:rsidRPr="00DB5627" w:rsidRDefault="00886BD7" w:rsidP="005F66B8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E69E6" w:rsidRPr="00DB5627" w14:paraId="2C39ABCC" w14:textId="77777777" w:rsidTr="003E0CC6">
        <w:trPr>
          <w:trHeight w:val="144"/>
        </w:trPr>
        <w:tc>
          <w:tcPr>
            <w:tcW w:w="3204" w:type="dxa"/>
          </w:tcPr>
          <w:p w14:paraId="04AA0CE0" w14:textId="77777777" w:rsidR="002326C0" w:rsidRPr="00DB5627" w:rsidRDefault="002326C0" w:rsidP="002326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ลูกหนี้การค้า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C9AA3" w14:textId="0DC288DE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0085079B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1751E" w14:textId="59346464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2376AF08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1B258E8D" w14:textId="585F14FE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0ADA81BE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7BB00EEE" w14:textId="6918AEBB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1371C97C" w14:textId="77777777" w:rsidTr="002326C0">
        <w:trPr>
          <w:trHeight w:val="144"/>
        </w:trPr>
        <w:tc>
          <w:tcPr>
            <w:tcW w:w="3204" w:type="dxa"/>
          </w:tcPr>
          <w:p w14:paraId="3B807F8F" w14:textId="77777777" w:rsidR="002326C0" w:rsidRPr="00DB5627" w:rsidRDefault="002326C0" w:rsidP="002326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ลูกหนี้การค้า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AA719B" w14:textId="7EABD22A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463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517</w:t>
            </w:r>
          </w:p>
        </w:tc>
        <w:tc>
          <w:tcPr>
            <w:tcW w:w="166" w:type="dxa"/>
          </w:tcPr>
          <w:p w14:paraId="64D52D49" w14:textId="77777777" w:rsidR="002326C0" w:rsidRPr="00DB5627" w:rsidRDefault="002326C0" w:rsidP="002326C0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72B86" w14:textId="1DB9C7A4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  <w:tc>
          <w:tcPr>
            <w:tcW w:w="166" w:type="dxa"/>
          </w:tcPr>
          <w:p w14:paraId="1C8DA400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00D95232" w14:textId="79DA5E83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279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433</w:t>
            </w:r>
          </w:p>
        </w:tc>
        <w:tc>
          <w:tcPr>
            <w:tcW w:w="166" w:type="dxa"/>
          </w:tcPr>
          <w:p w14:paraId="2C32F280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398DE408" w14:textId="3FCA1645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</w:tr>
      <w:tr w:rsidR="009E69E6" w:rsidRPr="00DB5627" w14:paraId="44FFB4FC" w14:textId="77777777" w:rsidTr="002326C0">
        <w:trPr>
          <w:trHeight w:val="144"/>
        </w:trPr>
        <w:tc>
          <w:tcPr>
            <w:tcW w:w="3204" w:type="dxa"/>
          </w:tcPr>
          <w:p w14:paraId="0F4B4941" w14:textId="77777777" w:rsidR="002326C0" w:rsidRPr="00DB5627" w:rsidRDefault="002326C0" w:rsidP="002326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606B9" w14:textId="50FCA891" w:rsidR="002326C0" w:rsidRPr="00DB5627" w:rsidRDefault="002326C0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577CC551" w14:textId="77777777" w:rsidR="002326C0" w:rsidRPr="00DB5627" w:rsidRDefault="002326C0" w:rsidP="002326C0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A93A8" w14:textId="786BBA68" w:rsidR="002326C0" w:rsidRPr="00DB5627" w:rsidRDefault="002326C0" w:rsidP="002326C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72EF8F10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B503C64" w14:textId="0BE4D3F4" w:rsidR="002326C0" w:rsidRPr="00DB5627" w:rsidRDefault="002326C0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0029B19B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A8F42BA" w14:textId="7779C537" w:rsidR="002326C0" w:rsidRPr="00DB5627" w:rsidRDefault="002326C0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0D7945FC" w14:textId="77777777" w:rsidTr="002326C0">
        <w:trPr>
          <w:trHeight w:val="233"/>
        </w:trPr>
        <w:tc>
          <w:tcPr>
            <w:tcW w:w="3204" w:type="dxa"/>
          </w:tcPr>
          <w:p w14:paraId="20CF007D" w14:textId="77777777" w:rsidR="002326C0" w:rsidRPr="00DB5627" w:rsidRDefault="002326C0" w:rsidP="002326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7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528630" w14:textId="7AAA968C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070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400</w:t>
            </w:r>
          </w:p>
        </w:tc>
        <w:tc>
          <w:tcPr>
            <w:tcW w:w="166" w:type="dxa"/>
          </w:tcPr>
          <w:p w14:paraId="38F2C3EB" w14:textId="77777777" w:rsidR="002326C0" w:rsidRPr="00DB5627" w:rsidDel="001A0B95" w:rsidRDefault="002326C0" w:rsidP="002326C0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52D81A" w14:textId="6289AB3C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  <w:tc>
          <w:tcPr>
            <w:tcW w:w="166" w:type="dxa"/>
          </w:tcPr>
          <w:p w14:paraId="09392D19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183CEC7" w14:textId="18067DE9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447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367</w:t>
            </w:r>
          </w:p>
        </w:tc>
        <w:tc>
          <w:tcPr>
            <w:tcW w:w="166" w:type="dxa"/>
          </w:tcPr>
          <w:p w14:paraId="68A0990F" w14:textId="77777777" w:rsidR="002326C0" w:rsidRPr="00DB5627" w:rsidRDefault="002326C0" w:rsidP="002326C0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41CBC86" w14:textId="00A00684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776</w:t>
            </w:r>
          </w:p>
        </w:tc>
      </w:tr>
      <w:tr w:rsidR="009E69E6" w:rsidRPr="00DB5627" w14:paraId="15E3C6D0" w14:textId="77777777" w:rsidTr="003E0CC6">
        <w:trPr>
          <w:trHeight w:val="360"/>
        </w:trPr>
        <w:tc>
          <w:tcPr>
            <w:tcW w:w="3204" w:type="dxa"/>
          </w:tcPr>
          <w:p w14:paraId="007E9E35" w14:textId="77777777" w:rsidR="002326C0" w:rsidRPr="00DB5627" w:rsidRDefault="002326C0" w:rsidP="002326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7F993" w14:textId="17C57551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3F7E3739" w14:textId="77777777" w:rsidR="002326C0" w:rsidRPr="00DB5627" w:rsidDel="0032410F" w:rsidRDefault="002326C0" w:rsidP="002326C0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95B3C" w14:textId="77777777" w:rsidR="002326C0" w:rsidRPr="00DB5627" w:rsidRDefault="002326C0" w:rsidP="002326C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2FCE06EE" w14:textId="77777777" w:rsidR="002326C0" w:rsidRPr="00DB5627" w:rsidRDefault="002326C0" w:rsidP="002326C0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DECB527" w14:textId="3B0976CE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699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224</w:t>
            </w:r>
          </w:p>
        </w:tc>
        <w:tc>
          <w:tcPr>
            <w:tcW w:w="166" w:type="dxa"/>
          </w:tcPr>
          <w:p w14:paraId="4CEE40BB" w14:textId="77777777" w:rsidR="002326C0" w:rsidRPr="00DB5627" w:rsidRDefault="002326C0" w:rsidP="002326C0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B361C2C" w14:textId="77777777" w:rsidR="002326C0" w:rsidRPr="00DB5627" w:rsidRDefault="002326C0" w:rsidP="002326C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326C0" w:rsidRPr="00DB5627" w14:paraId="74AB404B" w14:textId="77777777" w:rsidTr="002326C0">
        <w:trPr>
          <w:trHeight w:val="144"/>
        </w:trPr>
        <w:tc>
          <w:tcPr>
            <w:tcW w:w="3204" w:type="dxa"/>
          </w:tcPr>
          <w:p w14:paraId="5E4ED2BB" w14:textId="77777777" w:rsidR="002326C0" w:rsidRPr="00DB5627" w:rsidRDefault="002326C0" w:rsidP="002326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0F7407B" w14:textId="47122695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187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</w:p>
        </w:tc>
        <w:tc>
          <w:tcPr>
            <w:tcW w:w="166" w:type="dxa"/>
          </w:tcPr>
          <w:p w14:paraId="78715B6A" w14:textId="77777777" w:rsidR="002326C0" w:rsidRPr="00DB5627" w:rsidRDefault="002326C0" w:rsidP="002326C0">
            <w:pPr>
              <w:tabs>
                <w:tab w:val="decimal" w:pos="1045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FCCDC35" w14:textId="5B31451F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  <w:tc>
          <w:tcPr>
            <w:tcW w:w="166" w:type="dxa"/>
          </w:tcPr>
          <w:p w14:paraId="6128A9E7" w14:textId="77777777" w:rsidR="002326C0" w:rsidRPr="00DB5627" w:rsidRDefault="002326C0" w:rsidP="002326C0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00AFC26" w14:textId="56CA8931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146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591</w:t>
            </w:r>
          </w:p>
        </w:tc>
        <w:tc>
          <w:tcPr>
            <w:tcW w:w="166" w:type="dxa"/>
          </w:tcPr>
          <w:p w14:paraId="707839F5" w14:textId="77777777" w:rsidR="002326C0" w:rsidRPr="00DB5627" w:rsidRDefault="002326C0" w:rsidP="002326C0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F546B75" w14:textId="1DB1E256" w:rsidR="002326C0" w:rsidRPr="00DB5627" w:rsidRDefault="00DB5627" w:rsidP="002326C0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791</w:t>
            </w:r>
            <w:r w:rsidR="002326C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776</w:t>
            </w:r>
          </w:p>
        </w:tc>
      </w:tr>
    </w:tbl>
    <w:p w14:paraId="527EB0C2" w14:textId="77777777" w:rsidR="00975EFA" w:rsidRPr="00DB5627" w:rsidRDefault="00975EFA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br w:type="page"/>
      </w:r>
    </w:p>
    <w:p w14:paraId="35EDDF7B" w14:textId="0486BA23" w:rsidR="00A31F2B" w:rsidRPr="00DB5627" w:rsidRDefault="00C44CB3" w:rsidP="00A31F2B">
      <w:pPr>
        <w:spacing w:before="240" w:after="24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lastRenderedPageBreak/>
        <w:t>สำหรับลูกหนี้การค้า กลุ่มบริษัทได้ใช้วิธีการอย่างง่ายตาม TFRS</w:t>
      </w:r>
      <w:r w:rsidR="002D0B53"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9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เพื่อวัดมูลค่าผลขาดทุนด้านเครดิตที่คาดว่าจะเกิดขึ้นตลอดอายุ กลุ่มบริษัทพิจารณาผลขาดทุนด้านเครดิตที่คาดว่าจะเกิดขึ้นจากรายการ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เหล่านี้โดยใช้ตารางการตั้งสำรองซึ่งประมาณการจากประสบการณ์การขาดทุนด้านเครดิตในอดีต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ดังนั้นข้อมูลความเสี่ยงด้านเครดิตของสินทรัพย์เหล่านี้จึงถูกนำเสนอโดยพิจารณาจากสถานะที่เกินกำหนดชำระในรูปแบบตารางการ</w:t>
      </w:r>
      <w:r w:rsidR="00B17052" w:rsidRPr="00DB5627">
        <w:rPr>
          <w:rFonts w:ascii="Angsana New" w:hAnsi="Angsana New" w:cs="Angsana New"/>
          <w:color w:val="000000" w:themeColor="text1"/>
          <w:cs/>
        </w:rPr>
        <w:t xml:space="preserve">           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ตั้งสำรอง </w:t>
      </w:r>
    </w:p>
    <w:p w14:paraId="01A34861" w14:textId="20C8E219" w:rsidR="00C44CB3" w:rsidRPr="00DB5627" w:rsidRDefault="00C44CB3" w:rsidP="0072492F">
      <w:pPr>
        <w:spacing w:before="240" w:after="12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ลูกหนี้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การค้า ณ 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ธันวาคม</w:t>
      </w:r>
      <w:r w:rsidR="005511DB"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="00BB30DC"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="005511DB" w:rsidRPr="00DB5627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="00BB30DC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สามารถวิเคราะห์ตามอายุหนี้ที่ค้างชำระได้ดังนี้</w:t>
      </w:r>
    </w:p>
    <w:p w14:paraId="701C6AC8" w14:textId="77777777" w:rsidR="008403FE" w:rsidRPr="00DB5627" w:rsidRDefault="008403FE" w:rsidP="00DB020B">
      <w:pPr>
        <w:tabs>
          <w:tab w:val="left" w:pos="9090"/>
        </w:tabs>
        <w:ind w:left="547"/>
        <w:jc w:val="right"/>
        <w:rPr>
          <w:rFonts w:ascii="Angsana New" w:hAnsi="Angsana New" w:cs="Angsana New"/>
          <w:color w:val="000000" w:themeColor="text1"/>
          <w:sz w:val="26"/>
          <w:szCs w:val="26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6"/>
          <w:szCs w:val="26"/>
          <w:cs/>
        </w:rPr>
        <w:t>(หน่วย : บาท)</w:t>
      </w:r>
    </w:p>
    <w:tbl>
      <w:tblPr>
        <w:tblW w:w="822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56"/>
        <w:gridCol w:w="98"/>
        <w:gridCol w:w="1155"/>
        <w:gridCol w:w="98"/>
        <w:gridCol w:w="1155"/>
        <w:gridCol w:w="99"/>
        <w:gridCol w:w="1155"/>
      </w:tblGrid>
      <w:tr w:rsidR="009E69E6" w:rsidRPr="00DB5627" w14:paraId="548D5146" w14:textId="77777777" w:rsidTr="00F872B8">
        <w:trPr>
          <w:trHeight w:val="20"/>
          <w:tblHeader/>
        </w:trPr>
        <w:tc>
          <w:tcPr>
            <w:tcW w:w="3312" w:type="dxa"/>
          </w:tcPr>
          <w:p w14:paraId="0D3967AE" w14:textId="77777777" w:rsidR="00A31F2B" w:rsidRPr="00DB5627" w:rsidRDefault="00A31F2B" w:rsidP="00F872B8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6E4B4850" w14:textId="77777777" w:rsidR="00A31F2B" w:rsidRPr="00DB5627" w:rsidRDefault="00A31F2B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922178D" w14:textId="77777777" w:rsidR="00A31F2B" w:rsidRPr="00DB5627" w:rsidRDefault="00A31F2B" w:rsidP="00F872B8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0BEE6B0C" w14:textId="77777777" w:rsidR="00A31F2B" w:rsidRPr="00DB5627" w:rsidRDefault="00A31F2B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9E6" w:rsidRPr="00DB5627" w14:paraId="66BF211E" w14:textId="77777777" w:rsidTr="00F872B8">
        <w:trPr>
          <w:trHeight w:val="20"/>
          <w:tblHeader/>
        </w:trPr>
        <w:tc>
          <w:tcPr>
            <w:tcW w:w="3312" w:type="dxa"/>
          </w:tcPr>
          <w:p w14:paraId="4C73C0D2" w14:textId="77777777" w:rsidR="00A31F2B" w:rsidRPr="00DB5627" w:rsidRDefault="00A31F2B" w:rsidP="00F872B8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0FB922B1" w14:textId="77777777" w:rsidR="00A31F2B" w:rsidRPr="00DB5627" w:rsidRDefault="00A31F2B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C749114" w14:textId="77777777" w:rsidR="00A31F2B" w:rsidRPr="00DB5627" w:rsidRDefault="00A31F2B" w:rsidP="00F872B8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EEE8F9F" w14:textId="77777777" w:rsidR="00A31F2B" w:rsidRPr="00DB5627" w:rsidRDefault="00A31F2B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089B0F" w14:textId="77777777" w:rsidR="00A31F2B" w:rsidRPr="00DB5627" w:rsidRDefault="00A31F2B" w:rsidP="00F872B8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12314F31" w14:textId="77777777" w:rsidR="00A31F2B" w:rsidRPr="00DB5627" w:rsidRDefault="00A31F2B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B7BBE2" w14:textId="77777777" w:rsidR="00A31F2B" w:rsidRPr="00DB5627" w:rsidRDefault="00A31F2B" w:rsidP="00F872B8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BAF7F9B" w14:textId="77777777" w:rsidR="00A31F2B" w:rsidRPr="00DB5627" w:rsidRDefault="00A31F2B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9E69E6" w:rsidRPr="00DB5627" w14:paraId="75BC9B46" w14:textId="77777777" w:rsidTr="00F872B8">
        <w:trPr>
          <w:trHeight w:val="20"/>
          <w:tblHeader/>
        </w:trPr>
        <w:tc>
          <w:tcPr>
            <w:tcW w:w="3312" w:type="dxa"/>
          </w:tcPr>
          <w:p w14:paraId="4D66647F" w14:textId="77777777" w:rsidR="00A31F2B" w:rsidRPr="00DB5627" w:rsidRDefault="00A31F2B" w:rsidP="00F872B8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6C2A4BDA" w14:textId="2195D16E" w:rsidR="00A31F2B" w:rsidRPr="00DB5627" w:rsidRDefault="00DB5627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ACE3BB" w14:textId="77777777" w:rsidR="00A31F2B" w:rsidRPr="00DB5627" w:rsidRDefault="00A31F2B" w:rsidP="00F872B8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CA94863" w14:textId="32AE25B7" w:rsidR="00A31F2B" w:rsidRPr="00DB5627" w:rsidRDefault="00DB5627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654AD46E" w14:textId="77777777" w:rsidR="00A31F2B" w:rsidRPr="00DB5627" w:rsidRDefault="00A31F2B" w:rsidP="00F872B8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2C47155" w14:textId="6702DACD" w:rsidR="00A31F2B" w:rsidRPr="00DB5627" w:rsidRDefault="00DB5627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453C7689" w14:textId="77777777" w:rsidR="00A31F2B" w:rsidRPr="00DB5627" w:rsidRDefault="00A31F2B" w:rsidP="00F872B8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B9C4981" w14:textId="14C7D73A" w:rsidR="00A31F2B" w:rsidRPr="00DB5627" w:rsidRDefault="00DB5627" w:rsidP="00F872B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E69E6" w:rsidRPr="00DB5627" w14:paraId="1FCA9096" w14:textId="77777777" w:rsidTr="00F872B8">
        <w:trPr>
          <w:trHeight w:val="20"/>
          <w:tblHeader/>
        </w:trPr>
        <w:tc>
          <w:tcPr>
            <w:tcW w:w="3312" w:type="dxa"/>
          </w:tcPr>
          <w:p w14:paraId="5F9DBC39" w14:textId="77777777" w:rsidR="00007151" w:rsidRPr="00DB5627" w:rsidRDefault="00007151" w:rsidP="00007151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414AB0D9" w14:textId="11FC884C" w:rsidR="00007151" w:rsidRPr="00DB5627" w:rsidRDefault="00DB5627" w:rsidP="0000715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8" w:type="dxa"/>
          </w:tcPr>
          <w:p w14:paraId="696F3C03" w14:textId="77777777" w:rsidR="00007151" w:rsidRPr="00DB5627" w:rsidRDefault="00007151" w:rsidP="00007151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B5E2E5B" w14:textId="0C4B534A" w:rsidR="00007151" w:rsidRPr="00DB5627" w:rsidRDefault="00DB5627" w:rsidP="0000715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8" w:type="dxa"/>
          </w:tcPr>
          <w:p w14:paraId="17254F26" w14:textId="77777777" w:rsidR="00007151" w:rsidRPr="00DB5627" w:rsidRDefault="00007151" w:rsidP="00007151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D5A2279" w14:textId="493521D8" w:rsidR="00007151" w:rsidRPr="00DB5627" w:rsidRDefault="00DB5627" w:rsidP="0000715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" w:type="dxa"/>
          </w:tcPr>
          <w:p w14:paraId="55E9423D" w14:textId="77777777" w:rsidR="00007151" w:rsidRPr="00DB5627" w:rsidRDefault="00007151" w:rsidP="00007151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09F0688" w14:textId="04CA1F4A" w:rsidR="00007151" w:rsidRPr="00DB5627" w:rsidRDefault="00DB5627" w:rsidP="0000715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</w:tr>
      <w:tr w:rsidR="009E69E6" w:rsidRPr="00DB5627" w14:paraId="44B549CF" w14:textId="77777777" w:rsidTr="00F872B8">
        <w:trPr>
          <w:trHeight w:val="20"/>
        </w:trPr>
        <w:tc>
          <w:tcPr>
            <w:tcW w:w="3312" w:type="dxa"/>
          </w:tcPr>
          <w:p w14:paraId="391983AA" w14:textId="77777777" w:rsidR="00A31F2B" w:rsidRPr="00DB5627" w:rsidRDefault="00A31F2B" w:rsidP="00F872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22DCDAF0" w14:textId="77777777" w:rsidR="00A31F2B" w:rsidRPr="00DB5627" w:rsidRDefault="00A31F2B" w:rsidP="00F872B8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0DC7FC49" w14:textId="77777777" w:rsidR="00A31F2B" w:rsidRPr="00DB5627" w:rsidRDefault="00A31F2B" w:rsidP="00F872B8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4C2640DB" w14:textId="77777777" w:rsidR="00A31F2B" w:rsidRPr="00DB5627" w:rsidRDefault="00A31F2B" w:rsidP="00F872B8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7292DE35" w14:textId="77777777" w:rsidR="00A31F2B" w:rsidRPr="00DB5627" w:rsidRDefault="00A31F2B" w:rsidP="00F872B8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763907E" w14:textId="77777777" w:rsidR="00A31F2B" w:rsidRPr="00DB5627" w:rsidRDefault="00A31F2B" w:rsidP="00F872B8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11AAE15B" w14:textId="77777777" w:rsidR="00A31F2B" w:rsidRPr="00DB5627" w:rsidRDefault="00A31F2B" w:rsidP="00F872B8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39420A5" w14:textId="77777777" w:rsidR="00A31F2B" w:rsidRPr="00DB5627" w:rsidRDefault="00A31F2B" w:rsidP="00F872B8">
            <w:pPr>
              <w:tabs>
                <w:tab w:val="decimal" w:pos="97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E69E6" w:rsidRPr="00DB5627" w14:paraId="1270F143" w14:textId="77777777" w:rsidTr="00F872B8">
        <w:trPr>
          <w:trHeight w:val="20"/>
        </w:trPr>
        <w:tc>
          <w:tcPr>
            <w:tcW w:w="3312" w:type="dxa"/>
          </w:tcPr>
          <w:p w14:paraId="79DD6B4E" w14:textId="77777777" w:rsidR="00B55A5E" w:rsidRPr="00DB5627" w:rsidRDefault="00B55A5E" w:rsidP="00B55A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56" w:type="dxa"/>
            <w:shd w:val="clear" w:color="auto" w:fill="auto"/>
          </w:tcPr>
          <w:p w14:paraId="3E6A78C3" w14:textId="71480042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92</w:t>
            </w:r>
            <w:r w:rsidR="00CB4A99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038</w:t>
            </w:r>
            <w:r w:rsidR="00CB4A99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090</w:t>
            </w:r>
          </w:p>
        </w:tc>
        <w:tc>
          <w:tcPr>
            <w:tcW w:w="98" w:type="dxa"/>
          </w:tcPr>
          <w:p w14:paraId="15A79A33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59D34355" w14:textId="70EA1F59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131</w:t>
            </w:r>
            <w:r w:rsidR="00BA01AF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835</w:t>
            </w:r>
            <w:r w:rsidR="00BA01AF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615</w:t>
            </w:r>
          </w:p>
        </w:tc>
        <w:tc>
          <w:tcPr>
            <w:tcW w:w="98" w:type="dxa"/>
          </w:tcPr>
          <w:p w14:paraId="18CB058C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FA09464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0E699394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34F40AD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E69E6" w:rsidRPr="00DB5627" w14:paraId="057B4AF3" w14:textId="77777777" w:rsidTr="00F872B8">
        <w:trPr>
          <w:trHeight w:val="20"/>
        </w:trPr>
        <w:tc>
          <w:tcPr>
            <w:tcW w:w="3312" w:type="dxa"/>
          </w:tcPr>
          <w:p w14:paraId="11E4449A" w14:textId="77777777" w:rsidR="00B55A5E" w:rsidRPr="00DB5627" w:rsidRDefault="00B55A5E" w:rsidP="00B55A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56" w:type="dxa"/>
            <w:shd w:val="clear" w:color="auto" w:fill="auto"/>
          </w:tcPr>
          <w:p w14:paraId="7D288755" w14:textId="77777777" w:rsidR="00B55A5E" w:rsidRPr="00DB5627" w:rsidRDefault="00B55A5E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16DCBB59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D0BF55D" w14:textId="77777777" w:rsidR="00B55A5E" w:rsidRPr="00DB5627" w:rsidRDefault="00B55A5E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3ED0B4D2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7B5B36E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40B16651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0AF05B8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E69E6" w:rsidRPr="00DB5627" w14:paraId="33AB9B25" w14:textId="77777777" w:rsidTr="00F872B8">
        <w:trPr>
          <w:trHeight w:val="20"/>
        </w:trPr>
        <w:tc>
          <w:tcPr>
            <w:tcW w:w="3312" w:type="dxa"/>
          </w:tcPr>
          <w:p w14:paraId="65F6FD5A" w14:textId="4E4772F9" w:rsidR="00B55A5E" w:rsidRPr="00DB5627" w:rsidRDefault="00B55A5E" w:rsidP="00B55A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DB5627"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3</w:t>
            </w: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lang w:val="en-GB" w:bidi="ar-SA"/>
              </w:rPr>
              <w:t xml:space="preserve"> </w:t>
            </w: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4F6264EC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0CC69BE9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A57FBE2" w14:textId="729957D0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16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570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392</w:t>
            </w:r>
          </w:p>
        </w:tc>
        <w:tc>
          <w:tcPr>
            <w:tcW w:w="98" w:type="dxa"/>
          </w:tcPr>
          <w:p w14:paraId="5C66D674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703E19AC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196BCD27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7AA19C6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E69E6" w:rsidRPr="00DB5627" w14:paraId="1752BD31" w14:textId="77777777" w:rsidTr="00F872B8">
        <w:trPr>
          <w:trHeight w:val="20"/>
        </w:trPr>
        <w:tc>
          <w:tcPr>
            <w:tcW w:w="3312" w:type="dxa"/>
          </w:tcPr>
          <w:p w14:paraId="596BA897" w14:textId="0D8E9DE4" w:rsidR="00B55A5E" w:rsidRPr="00DB5627" w:rsidRDefault="00B55A5E" w:rsidP="00B55A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DB5627"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3</w:t>
            </w: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DB5627"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6</w:t>
            </w: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56" w:type="dxa"/>
            <w:shd w:val="clear" w:color="auto" w:fill="auto"/>
          </w:tcPr>
          <w:p w14:paraId="122F9402" w14:textId="687232E9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597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933</w:t>
            </w:r>
          </w:p>
        </w:tc>
        <w:tc>
          <w:tcPr>
            <w:tcW w:w="98" w:type="dxa"/>
          </w:tcPr>
          <w:p w14:paraId="464DBA76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EF72160" w14:textId="3546AD21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191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545</w:t>
            </w:r>
          </w:p>
        </w:tc>
        <w:tc>
          <w:tcPr>
            <w:tcW w:w="98" w:type="dxa"/>
          </w:tcPr>
          <w:p w14:paraId="59C837EA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7115F641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72950B2E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ADACF62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E69E6" w:rsidRPr="00DB5627" w14:paraId="2E9E2C59" w14:textId="77777777" w:rsidTr="00F872B8">
        <w:trPr>
          <w:trHeight w:val="20"/>
        </w:trPr>
        <w:tc>
          <w:tcPr>
            <w:tcW w:w="3312" w:type="dxa"/>
          </w:tcPr>
          <w:p w14:paraId="5C30CB6E" w14:textId="045C9156" w:rsidR="00B55A5E" w:rsidRPr="00DB5627" w:rsidRDefault="00B55A5E" w:rsidP="00B55A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DB5627"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6</w:t>
            </w: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DB5627"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56" w:type="dxa"/>
            <w:shd w:val="clear" w:color="auto" w:fill="auto"/>
          </w:tcPr>
          <w:p w14:paraId="56F91181" w14:textId="14040337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14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893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914</w:t>
            </w:r>
          </w:p>
        </w:tc>
        <w:tc>
          <w:tcPr>
            <w:tcW w:w="98" w:type="dxa"/>
          </w:tcPr>
          <w:p w14:paraId="2C2153D6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59A07A5" w14:textId="7BF952D7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2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383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090</w:t>
            </w:r>
          </w:p>
        </w:tc>
        <w:tc>
          <w:tcPr>
            <w:tcW w:w="98" w:type="dxa"/>
          </w:tcPr>
          <w:p w14:paraId="512402AE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D87C0D3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0BFD42E9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DFC999F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E69E6" w:rsidRPr="00DB5627" w14:paraId="690E10AC" w14:textId="77777777" w:rsidTr="00F872B8">
        <w:trPr>
          <w:trHeight w:val="20"/>
        </w:trPr>
        <w:tc>
          <w:tcPr>
            <w:tcW w:w="3312" w:type="dxa"/>
          </w:tcPr>
          <w:p w14:paraId="05182608" w14:textId="7CBDED3A" w:rsidR="00B55A5E" w:rsidRPr="00DB5627" w:rsidRDefault="00B55A5E" w:rsidP="00B55A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B5627">
              <w:rPr>
                <w:rFonts w:ascii="Angsana New" w:eastAsia="Arial Unicode MS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เกิน </w:t>
            </w:r>
            <w:r w:rsidR="00DB5627"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DB5627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B5627">
              <w:rPr>
                <w:rFonts w:ascii="Angsana New" w:eastAsia="Arial Unicode MS" w:hAnsi="Angsana New" w:cs="Angsana New" w:hint="cs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0A77B044" w14:textId="7BC06561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15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378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847</w:t>
            </w:r>
          </w:p>
        </w:tc>
        <w:tc>
          <w:tcPr>
            <w:tcW w:w="98" w:type="dxa"/>
          </w:tcPr>
          <w:p w14:paraId="2CB1CC63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BFAC7D5" w14:textId="453E782C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957</w:t>
            </w:r>
            <w:r w:rsidR="00B55A5E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725</w:t>
            </w:r>
          </w:p>
        </w:tc>
        <w:tc>
          <w:tcPr>
            <w:tcW w:w="98" w:type="dxa"/>
          </w:tcPr>
          <w:p w14:paraId="1ED1165D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5653BB69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65498BE0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187FD52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E69E6" w:rsidRPr="00DB5627" w14:paraId="3E8238F6" w14:textId="77777777" w:rsidTr="00F872B8">
        <w:trPr>
          <w:trHeight w:val="20"/>
        </w:trPr>
        <w:tc>
          <w:tcPr>
            <w:tcW w:w="3312" w:type="dxa"/>
          </w:tcPr>
          <w:p w14:paraId="5BA2872D" w14:textId="77777777" w:rsidR="00B55A5E" w:rsidRPr="00DB5627" w:rsidRDefault="00B55A5E" w:rsidP="00B55A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firstLine="183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8AA62" w14:textId="59E5C6F8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127</w:t>
            </w:r>
            <w:r w:rsidR="00BA01AF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908</w:t>
            </w:r>
            <w:r w:rsidR="00BA01AF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784</w:t>
            </w:r>
          </w:p>
        </w:tc>
        <w:tc>
          <w:tcPr>
            <w:tcW w:w="98" w:type="dxa"/>
          </w:tcPr>
          <w:p w14:paraId="041D2DB3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ED310" w14:textId="5BC30B3A" w:rsidR="00B55A5E" w:rsidRPr="00DB5627" w:rsidRDefault="00DB5627" w:rsidP="00B55A5E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157</w:t>
            </w:r>
            <w:r w:rsidR="00651049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938</w:t>
            </w:r>
            <w:r w:rsidR="00651049"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367</w:t>
            </w:r>
          </w:p>
        </w:tc>
        <w:tc>
          <w:tcPr>
            <w:tcW w:w="98" w:type="dxa"/>
          </w:tcPr>
          <w:p w14:paraId="2CA3FF01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A9C4F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3CCB5F76" w14:textId="77777777" w:rsidR="00B55A5E" w:rsidRPr="00DB5627" w:rsidRDefault="00B55A5E" w:rsidP="00B55A5E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11A06C2" w14:textId="77777777" w:rsidR="00B55A5E" w:rsidRPr="00DB5627" w:rsidRDefault="00B55A5E" w:rsidP="00B55A5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24D01235" w14:textId="7F0F2F26" w:rsidR="008177BD" w:rsidRPr="00DB5627" w:rsidRDefault="00DB5627" w:rsidP="00975EFA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7</w:t>
      </w:r>
      <w:r w:rsidR="008177BD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8177BD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F80056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ต้นทุนของ</w:t>
      </w:r>
      <w:r w:rsidR="008177B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สัญญา</w:t>
      </w:r>
    </w:p>
    <w:p w14:paraId="5D5730C0" w14:textId="77777777" w:rsidR="008177BD" w:rsidRPr="00DB5627" w:rsidRDefault="00F80056" w:rsidP="00DB020B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ต้นทุนของสัญญา</w:t>
      </w:r>
      <w:r w:rsidR="008177BD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ประกอบด้วย</w:t>
      </w:r>
    </w:p>
    <w:p w14:paraId="74F62A1C" w14:textId="77777777" w:rsidR="008177BD" w:rsidRPr="00DB5627" w:rsidRDefault="008177BD" w:rsidP="00EE7A63">
      <w:pPr>
        <w:ind w:left="547" w:right="15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79"/>
        <w:gridCol w:w="99"/>
        <w:gridCol w:w="1098"/>
      </w:tblGrid>
      <w:tr w:rsidR="009E69E6" w:rsidRPr="00DB5627" w14:paraId="58256954" w14:textId="77777777" w:rsidTr="00EE7A63">
        <w:tc>
          <w:tcPr>
            <w:tcW w:w="6300" w:type="dxa"/>
          </w:tcPr>
          <w:p w14:paraId="22BA77C0" w14:textId="77777777" w:rsidR="002C0C79" w:rsidRPr="00DB5627" w:rsidRDefault="002C0C79" w:rsidP="005B11B3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6690B2BA" w14:textId="77777777" w:rsidR="002C0C79" w:rsidRPr="00DB5627" w:rsidRDefault="002C0C79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9E69E6" w:rsidRPr="00DB5627" w14:paraId="7EE6BED1" w14:textId="77777777" w:rsidTr="00EE7A63">
        <w:tc>
          <w:tcPr>
            <w:tcW w:w="6300" w:type="dxa"/>
          </w:tcPr>
          <w:p w14:paraId="2E469A9A" w14:textId="77777777" w:rsidR="002C0C79" w:rsidRPr="00DB5627" w:rsidRDefault="002C0C79" w:rsidP="005B11B3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65A5CCAD" w14:textId="77777777" w:rsidR="002C0C79" w:rsidRPr="00DB5627" w:rsidRDefault="002C0C79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24A9F4AC" w14:textId="77777777" w:rsidR="002C0C79" w:rsidRPr="00DB5627" w:rsidRDefault="002C0C79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71C2C93" w14:textId="77777777" w:rsidR="002C0C79" w:rsidRPr="00DB5627" w:rsidRDefault="002C0C79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1DCC9D48" w14:textId="77777777" w:rsidTr="00EE7A63">
        <w:tc>
          <w:tcPr>
            <w:tcW w:w="6300" w:type="dxa"/>
          </w:tcPr>
          <w:p w14:paraId="753359B3" w14:textId="77777777" w:rsidR="002C0C79" w:rsidRPr="00DB5627" w:rsidRDefault="002C0C79" w:rsidP="005B11B3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4E0518F2" w14:textId="0F3F2ADB" w:rsidR="002C0C79" w:rsidRPr="00DB5627" w:rsidRDefault="00DB5627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C0C7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C0C7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99" w:type="dxa"/>
          </w:tcPr>
          <w:p w14:paraId="349ACB90" w14:textId="77777777" w:rsidR="002C0C79" w:rsidRPr="00DB5627" w:rsidRDefault="002C0C79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1803060" w14:textId="2B5D080C" w:rsidR="002C0C79" w:rsidRPr="00DB5627" w:rsidRDefault="00DB5627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C0C7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C0C7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5BC667B2" w14:textId="77777777" w:rsidTr="00EE7A63">
        <w:tc>
          <w:tcPr>
            <w:tcW w:w="6300" w:type="dxa"/>
          </w:tcPr>
          <w:p w14:paraId="4DBA94CB" w14:textId="77777777" w:rsidR="002C0C79" w:rsidRPr="00DB5627" w:rsidRDefault="002C0C79" w:rsidP="005B11B3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09EB0E16" w14:textId="6644267E" w:rsidR="002C0C79" w:rsidRPr="00DB5627" w:rsidRDefault="00DB5627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" w:type="dxa"/>
          </w:tcPr>
          <w:p w14:paraId="19880968" w14:textId="77777777" w:rsidR="002C0C79" w:rsidRPr="00DB5627" w:rsidRDefault="002C0C79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DDA317" w14:textId="25866976" w:rsidR="002C0C79" w:rsidRPr="00DB5627" w:rsidRDefault="00DB5627" w:rsidP="005B11B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2FDE37A2" w14:textId="77777777" w:rsidTr="00EE7A63">
        <w:tc>
          <w:tcPr>
            <w:tcW w:w="6300" w:type="dxa"/>
          </w:tcPr>
          <w:p w14:paraId="6584F64C" w14:textId="112187F0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</w:t>
            </w:r>
            <w:r w:rsidR="00274579" w:rsidRPr="00DB5627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>คงเหลือ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ต้นปี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Cs w:val="28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มกราคม</w:t>
            </w:r>
          </w:p>
        </w:tc>
        <w:tc>
          <w:tcPr>
            <w:tcW w:w="1179" w:type="dxa"/>
            <w:vAlign w:val="center"/>
          </w:tcPr>
          <w:p w14:paraId="38E9AB42" w14:textId="674E03F5" w:rsidR="00007151" w:rsidRPr="00DB5627" w:rsidRDefault="00DB5627" w:rsidP="00007151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120</w:t>
            </w:r>
            <w:r w:rsidR="00A1793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553</w:t>
            </w:r>
            <w:r w:rsidR="00A1793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972</w:t>
            </w:r>
          </w:p>
        </w:tc>
        <w:tc>
          <w:tcPr>
            <w:tcW w:w="99" w:type="dxa"/>
          </w:tcPr>
          <w:p w14:paraId="775BE129" w14:textId="77777777" w:rsidR="00007151" w:rsidRPr="00DB5627" w:rsidRDefault="00007151" w:rsidP="00007151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AD9C819" w14:textId="682539B2" w:rsidR="00007151" w:rsidRPr="00DB5627" w:rsidRDefault="00DB5627" w:rsidP="00007151">
            <w:pPr>
              <w:tabs>
                <w:tab w:val="decimal" w:pos="988"/>
              </w:tabs>
              <w:ind w:right="-1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206</w:t>
            </w:r>
            <w:r w:rsidR="0000715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011</w:t>
            </w:r>
            <w:r w:rsidR="0000715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</w:tr>
      <w:tr w:rsidR="009E69E6" w:rsidRPr="00DB5627" w14:paraId="4EF160FB" w14:textId="77777777" w:rsidTr="00EE7A63">
        <w:tc>
          <w:tcPr>
            <w:tcW w:w="6300" w:type="dxa"/>
          </w:tcPr>
          <w:p w14:paraId="7B08FF70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9" w:type="dxa"/>
            <w:vAlign w:val="center"/>
          </w:tcPr>
          <w:p w14:paraId="233C77BB" w14:textId="4C7E132E" w:rsidR="00007151" w:rsidRPr="00DB5627" w:rsidRDefault="00DB5627" w:rsidP="00007151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194</w:t>
            </w:r>
            <w:r w:rsidR="00A1793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767</w:t>
            </w:r>
            <w:r w:rsidR="00A1793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99" w:type="dxa"/>
          </w:tcPr>
          <w:p w14:paraId="61CA0724" w14:textId="77777777" w:rsidR="00007151" w:rsidRPr="00DB5627" w:rsidRDefault="00007151" w:rsidP="00007151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E80D17D" w14:textId="2E58117A" w:rsidR="00007151" w:rsidRPr="00DB5627" w:rsidRDefault="00DB5627" w:rsidP="00007151">
            <w:pPr>
              <w:tabs>
                <w:tab w:val="decimal" w:pos="988"/>
              </w:tabs>
              <w:ind w:right="-1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334</w:t>
            </w:r>
            <w:r w:rsidR="0000715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178</w:t>
            </w:r>
            <w:r w:rsidR="0000715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</w:tr>
      <w:tr w:rsidR="009E69E6" w:rsidRPr="00DB5627" w14:paraId="04BC7FCD" w14:textId="77777777" w:rsidTr="00EE7A63">
        <w:tc>
          <w:tcPr>
            <w:tcW w:w="6300" w:type="dxa"/>
          </w:tcPr>
          <w:p w14:paraId="1D225C58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ลดลงระหว่างปี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A3D69AB" w14:textId="658BA951" w:rsidR="00007151" w:rsidRPr="00DB5627" w:rsidRDefault="00A17932" w:rsidP="00007151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310BACD3" w14:textId="77777777" w:rsidR="00007151" w:rsidRPr="00DB5627" w:rsidRDefault="00007151" w:rsidP="00007151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27F1DD1E" w14:textId="26EABA11" w:rsidR="00007151" w:rsidRPr="00DB5627" w:rsidRDefault="00007151" w:rsidP="00007151">
            <w:pPr>
              <w:tabs>
                <w:tab w:val="decimal" w:pos="988"/>
                <w:tab w:val="decimal" w:pos="1073"/>
              </w:tabs>
              <w:ind w:right="-1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635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E69E6" w:rsidRPr="00DB5627" w14:paraId="1546185D" w14:textId="77777777" w:rsidTr="00EE7A63">
        <w:tc>
          <w:tcPr>
            <w:tcW w:w="6300" w:type="dxa"/>
          </w:tcPr>
          <w:p w14:paraId="4E7F7BEB" w14:textId="20B26476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ยอดคงเหลือ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ปลายปี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Cs w:val="28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1B2CD" w14:textId="16539A4F" w:rsidR="00007151" w:rsidRPr="00DB5627" w:rsidRDefault="00DB5627" w:rsidP="00007151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A1793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806</w:t>
            </w:r>
            <w:r w:rsidR="00A1793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  <w:tc>
          <w:tcPr>
            <w:tcW w:w="99" w:type="dxa"/>
          </w:tcPr>
          <w:p w14:paraId="20F52071" w14:textId="77777777" w:rsidR="00007151" w:rsidRPr="00DB5627" w:rsidRDefault="00007151" w:rsidP="00007151">
            <w:pPr>
              <w:tabs>
                <w:tab w:val="decimal" w:pos="1170"/>
              </w:tabs>
              <w:ind w:left="-9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A4AD7" w14:textId="5437535D" w:rsidR="00007151" w:rsidRPr="00DB5627" w:rsidRDefault="00DB5627" w:rsidP="00007151">
            <w:pPr>
              <w:tabs>
                <w:tab w:val="decimal" w:pos="988"/>
              </w:tabs>
              <w:ind w:right="-14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120</w:t>
            </w:r>
            <w:r w:rsidR="0000715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553</w:t>
            </w:r>
            <w:r w:rsidR="0000715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972</w:t>
            </w:r>
          </w:p>
        </w:tc>
      </w:tr>
    </w:tbl>
    <w:p w14:paraId="3D215DCF" w14:textId="3F5C4A2C" w:rsidR="00FE0B9D" w:rsidRPr="00DB5627" w:rsidRDefault="001C39E9" w:rsidP="00D20173">
      <w:pPr>
        <w:spacing w:before="360"/>
        <w:ind w:left="547" w:hanging="547"/>
        <w:rPr>
          <w:rFonts w:ascii="Angsana New" w:hAnsi="Angsana New" w:cs="Angsana New"/>
          <w:color w:val="000000" w:themeColor="text1"/>
          <w:spacing w:val="-8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 w:hint="cs"/>
          <w:b/>
          <w:bCs/>
          <w:snapToGrid w:val="0"/>
          <w:color w:val="000000" w:themeColor="text1"/>
          <w:lang w:val="en-US"/>
        </w:rPr>
        <w:lastRenderedPageBreak/>
        <w:t>8</w:t>
      </w:r>
      <w:r w:rsidR="00FE0B9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 xml:space="preserve">. </w:t>
      </w:r>
      <w:r w:rsidR="00FE0B9D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bookmarkStart w:id="3" w:name="_Hlk65231518"/>
      <w:r w:rsidR="00FE0B9D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ที่ดินและต้นทุนโครงการระหว่างก่อสร้างและสาธารณูปโภค</w:t>
      </w:r>
      <w:bookmarkEnd w:id="3"/>
    </w:p>
    <w:p w14:paraId="4418A69D" w14:textId="77777777" w:rsidR="00FE0B9D" w:rsidRPr="00DB5627" w:rsidRDefault="00FE0B9D" w:rsidP="00DB020B">
      <w:pPr>
        <w:tabs>
          <w:tab w:val="left" w:pos="1170"/>
        </w:tabs>
        <w:ind w:left="54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00BCBBC4" w14:textId="77777777" w:rsidR="00FE0B9D" w:rsidRPr="00DB5627" w:rsidRDefault="00FE0B9D" w:rsidP="00DB020B">
      <w:pPr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4"/>
        <w:gridCol w:w="1232"/>
        <w:gridCol w:w="90"/>
        <w:gridCol w:w="1286"/>
        <w:gridCol w:w="90"/>
        <w:gridCol w:w="1169"/>
        <w:gridCol w:w="90"/>
        <w:gridCol w:w="1203"/>
      </w:tblGrid>
      <w:tr w:rsidR="009E69E6" w:rsidRPr="00DB5627" w14:paraId="6580978F" w14:textId="77777777" w:rsidTr="004C4FF4">
        <w:tc>
          <w:tcPr>
            <w:tcW w:w="3604" w:type="dxa"/>
          </w:tcPr>
          <w:p w14:paraId="637C02CD" w14:textId="77777777" w:rsidR="00FE0B9D" w:rsidRPr="00DB5627" w:rsidRDefault="00FE0B9D" w:rsidP="00DB020B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</w:tcPr>
          <w:p w14:paraId="27845FF2" w14:textId="77777777" w:rsidR="00FE0B9D" w:rsidRPr="00DB5627" w:rsidRDefault="00FE0B9D" w:rsidP="00DB020B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C619451" w14:textId="77777777" w:rsidR="00FE0B9D" w:rsidRPr="00DB5627" w:rsidRDefault="00FE0B9D" w:rsidP="00DB020B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2" w:type="dxa"/>
            <w:gridSpan w:val="3"/>
          </w:tcPr>
          <w:p w14:paraId="6683B340" w14:textId="77777777" w:rsidR="00FE0B9D" w:rsidRPr="00DB5627" w:rsidRDefault="00FE0B9D" w:rsidP="00DB020B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21458179" w14:textId="77777777" w:rsidTr="004C4FF4">
        <w:tc>
          <w:tcPr>
            <w:tcW w:w="3604" w:type="dxa"/>
          </w:tcPr>
          <w:p w14:paraId="114325B7" w14:textId="77777777" w:rsidR="00FE0B9D" w:rsidRPr="00DB5627" w:rsidRDefault="00FE0B9D" w:rsidP="00DB020B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580A8C03" w14:textId="77777777" w:rsidR="00FE0B9D" w:rsidRPr="00DB5627" w:rsidRDefault="00FE0B9D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7AA2137" w14:textId="77777777" w:rsidR="00FE0B9D" w:rsidRPr="00DB5627" w:rsidRDefault="00FE0B9D" w:rsidP="00DB020B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44C8F174" w14:textId="77777777" w:rsidR="00FE0B9D" w:rsidRPr="00DB5627" w:rsidRDefault="00FE0B9D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BE3CB00" w14:textId="77777777" w:rsidR="00FE0B9D" w:rsidRPr="00DB5627" w:rsidRDefault="00FE0B9D" w:rsidP="00DB020B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CEFB35E" w14:textId="77777777" w:rsidR="00FE0B9D" w:rsidRPr="00DB5627" w:rsidRDefault="00FE0B9D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2C0D412" w14:textId="77777777" w:rsidR="00FE0B9D" w:rsidRPr="00DB5627" w:rsidRDefault="00FE0B9D" w:rsidP="00DB020B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2A9495D9" w14:textId="77777777" w:rsidR="00FE0B9D" w:rsidRPr="00DB5627" w:rsidRDefault="00FE0B9D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697D3358" w14:textId="77777777" w:rsidTr="004C4FF4">
        <w:tc>
          <w:tcPr>
            <w:tcW w:w="3604" w:type="dxa"/>
          </w:tcPr>
          <w:p w14:paraId="0284B80E" w14:textId="77777777" w:rsidR="00FE0B9D" w:rsidRPr="00DB5627" w:rsidRDefault="00FE0B9D" w:rsidP="00DB020B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3895B44C" w14:textId="170E571F" w:rsidR="00FE0B9D" w:rsidRPr="00DB5627" w:rsidRDefault="00DB5627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2329ED4" w14:textId="77777777" w:rsidR="00FE0B9D" w:rsidRPr="00DB5627" w:rsidRDefault="00FE0B9D" w:rsidP="00DB020B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4B0405FA" w14:textId="1DB88330" w:rsidR="00FE0B9D" w:rsidRPr="00DB5627" w:rsidRDefault="00DB5627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466354A" w14:textId="77777777" w:rsidR="00FE0B9D" w:rsidRPr="00DB5627" w:rsidRDefault="00FE0B9D" w:rsidP="00DB020B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0174030" w14:textId="321C6311" w:rsidR="00FE0B9D" w:rsidRPr="00DB5627" w:rsidRDefault="00DB5627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7061EEB" w14:textId="77777777" w:rsidR="00FE0B9D" w:rsidRPr="00DB5627" w:rsidRDefault="00FE0B9D" w:rsidP="00DB020B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70DD0106" w14:textId="624CDE15" w:rsidR="00FE0B9D" w:rsidRPr="00DB5627" w:rsidRDefault="00DB5627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42485F9B" w14:textId="77777777" w:rsidTr="004C4FF4">
        <w:tc>
          <w:tcPr>
            <w:tcW w:w="3604" w:type="dxa"/>
          </w:tcPr>
          <w:p w14:paraId="0327B407" w14:textId="77777777" w:rsidR="00007151" w:rsidRPr="00DB5627" w:rsidRDefault="00007151" w:rsidP="00007151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25322A17" w14:textId="5A5A25C2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0857B05" w14:textId="77777777" w:rsidR="00007151" w:rsidRPr="00DB5627" w:rsidRDefault="00007151" w:rsidP="00007151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6BCD1DF2" w14:textId="5019C88E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3702B06B" w14:textId="77777777" w:rsidR="00007151" w:rsidRPr="00DB5627" w:rsidRDefault="00007151" w:rsidP="00007151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7D36DB19" w14:textId="5C030842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C80534E" w14:textId="77777777" w:rsidR="00007151" w:rsidRPr="00DB5627" w:rsidRDefault="00007151" w:rsidP="00007151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2208AFAE" w14:textId="48107A37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6363095F" w14:textId="77777777" w:rsidTr="004C4FF4">
        <w:trPr>
          <w:trHeight w:val="270"/>
        </w:trPr>
        <w:tc>
          <w:tcPr>
            <w:tcW w:w="3604" w:type="dxa"/>
          </w:tcPr>
          <w:p w14:paraId="6D889C64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ที่ดิน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CE4956D" w14:textId="1CED9502" w:rsidR="00007151" w:rsidRPr="00DB5627" w:rsidRDefault="00DB5627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58453C0E" w14:textId="77777777" w:rsidR="00007151" w:rsidRPr="00DB5627" w:rsidRDefault="00007151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31DCD88" w14:textId="728530A8" w:rsidR="00007151" w:rsidRPr="00DB5627" w:rsidRDefault="00DB5627" w:rsidP="00007151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5962E28D" w14:textId="77777777" w:rsidR="00007151" w:rsidRPr="00DB5627" w:rsidRDefault="00007151" w:rsidP="00007151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9A16B6" w14:textId="6BB1F297" w:rsidR="00007151" w:rsidRPr="00DB5627" w:rsidRDefault="00DB5627" w:rsidP="00007151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4F6615A3" w14:textId="77777777" w:rsidR="00007151" w:rsidRPr="00DB5627" w:rsidRDefault="00007151" w:rsidP="00007151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1A590009" w14:textId="2D3A5A6D" w:rsidR="00007151" w:rsidRPr="00DB5627" w:rsidRDefault="00DB5627" w:rsidP="00007151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</w:tr>
      <w:tr w:rsidR="009E69E6" w:rsidRPr="00DB5627" w14:paraId="59DF048B" w14:textId="77777777" w:rsidTr="004C4FF4">
        <w:tc>
          <w:tcPr>
            <w:tcW w:w="3604" w:type="dxa"/>
          </w:tcPr>
          <w:p w14:paraId="696B72E0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ค่าก่อสร้างและอื่นๆ</w:t>
            </w:r>
          </w:p>
        </w:tc>
        <w:tc>
          <w:tcPr>
            <w:tcW w:w="1232" w:type="dxa"/>
            <w:shd w:val="clear" w:color="auto" w:fill="auto"/>
          </w:tcPr>
          <w:p w14:paraId="5A22F4C2" w14:textId="58B469C9" w:rsidR="00007151" w:rsidRPr="00DB5627" w:rsidRDefault="00DB5627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FB4226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454</w:t>
            </w:r>
            <w:r w:rsidR="00FB4226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136</w:t>
            </w:r>
            <w:r w:rsidR="00FB4226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</w:tcPr>
          <w:p w14:paraId="0A149A36" w14:textId="77777777" w:rsidR="00007151" w:rsidRPr="00DB5627" w:rsidRDefault="00007151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</w:tcPr>
          <w:p w14:paraId="536CB407" w14:textId="4B66CD6B" w:rsidR="00007151" w:rsidRPr="00DB5627" w:rsidRDefault="00DB5627" w:rsidP="00007151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929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945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14:paraId="0C43430B" w14:textId="77777777" w:rsidR="00007151" w:rsidRPr="00DB5627" w:rsidRDefault="00007151" w:rsidP="00007151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B6FAFF3" w14:textId="6D0C0C75" w:rsidR="00007151" w:rsidRPr="00DB5627" w:rsidRDefault="00DB5627" w:rsidP="00007151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101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718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370</w:t>
            </w:r>
          </w:p>
        </w:tc>
        <w:tc>
          <w:tcPr>
            <w:tcW w:w="90" w:type="dxa"/>
          </w:tcPr>
          <w:p w14:paraId="56BDC488" w14:textId="77777777" w:rsidR="00007151" w:rsidRPr="00DB5627" w:rsidRDefault="00007151" w:rsidP="00007151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49298BA5" w14:textId="7454F874" w:rsidR="00007151" w:rsidRPr="00DB5627" w:rsidRDefault="00DB5627" w:rsidP="00007151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480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322</w:t>
            </w:r>
          </w:p>
        </w:tc>
      </w:tr>
      <w:tr w:rsidR="009E69E6" w:rsidRPr="00DB5627" w14:paraId="52AD3DBF" w14:textId="77777777" w:rsidTr="004C4FF4">
        <w:tc>
          <w:tcPr>
            <w:tcW w:w="3604" w:type="dxa"/>
          </w:tcPr>
          <w:p w14:paraId="5BBE2CE6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ต้นทุนการกู้ยืม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5CAE" w14:textId="13E175E7" w:rsidR="00007151" w:rsidRPr="00DB5627" w:rsidRDefault="00DB5627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437</w:t>
            </w:r>
            <w:r w:rsidR="00836AF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063</w:t>
            </w:r>
            <w:r w:rsidR="00836AF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135</w:t>
            </w:r>
          </w:p>
        </w:tc>
        <w:tc>
          <w:tcPr>
            <w:tcW w:w="90" w:type="dxa"/>
          </w:tcPr>
          <w:p w14:paraId="466952FB" w14:textId="77777777" w:rsidR="00007151" w:rsidRPr="00DB5627" w:rsidRDefault="00007151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1A143DE" w14:textId="47F4E14D" w:rsidR="00007151" w:rsidRPr="00DB5627" w:rsidRDefault="00DB5627" w:rsidP="00007151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776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179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684</w:t>
            </w:r>
          </w:p>
        </w:tc>
        <w:tc>
          <w:tcPr>
            <w:tcW w:w="90" w:type="dxa"/>
          </w:tcPr>
          <w:p w14:paraId="32B58FF0" w14:textId="77777777" w:rsidR="00007151" w:rsidRPr="00DB5627" w:rsidRDefault="00007151" w:rsidP="00007151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A5FC06D" w14:textId="4BE23418" w:rsidR="00007151" w:rsidRPr="00DB5627" w:rsidRDefault="00DB5627" w:rsidP="00007151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  <w:tc>
          <w:tcPr>
            <w:tcW w:w="90" w:type="dxa"/>
          </w:tcPr>
          <w:p w14:paraId="4666186C" w14:textId="77777777" w:rsidR="00007151" w:rsidRPr="00DB5627" w:rsidRDefault="00007151" w:rsidP="00007151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5C3C6C4" w14:textId="437C2CCF" w:rsidR="00007151" w:rsidRPr="00DB5627" w:rsidRDefault="00DB5627" w:rsidP="00007151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  <w:tr w:rsidR="009E69E6" w:rsidRPr="00DB5627" w14:paraId="7E1F3400" w14:textId="77777777" w:rsidTr="004C4FF4">
        <w:tc>
          <w:tcPr>
            <w:tcW w:w="3604" w:type="dxa"/>
          </w:tcPr>
          <w:p w14:paraId="5B269B7B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18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327A861" w14:textId="77777777" w:rsidR="00007151" w:rsidRPr="00DB5627" w:rsidRDefault="00007151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3738441" w14:textId="77777777" w:rsidR="00007151" w:rsidRPr="00DB5627" w:rsidRDefault="00007151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11A58490" w14:textId="77777777" w:rsidR="00007151" w:rsidRPr="00DB5627" w:rsidRDefault="00007151" w:rsidP="00007151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DB3EB7" w14:textId="77777777" w:rsidR="00007151" w:rsidRPr="00DB5627" w:rsidRDefault="00007151" w:rsidP="00007151">
            <w:pPr>
              <w:tabs>
                <w:tab w:val="decimal" w:pos="961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1A104" w14:textId="77777777" w:rsidR="00007151" w:rsidRPr="00DB5627" w:rsidRDefault="00007151" w:rsidP="00007151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48AC236" w14:textId="77777777" w:rsidR="00007151" w:rsidRPr="00DB5627" w:rsidRDefault="00007151" w:rsidP="00007151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4A496E74" w14:textId="77777777" w:rsidR="00007151" w:rsidRPr="00DB5627" w:rsidRDefault="00007151" w:rsidP="00007151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67EED95C" w14:textId="77777777" w:rsidTr="004C4FF4">
        <w:tc>
          <w:tcPr>
            <w:tcW w:w="3604" w:type="dxa"/>
          </w:tcPr>
          <w:p w14:paraId="0E1AD85E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9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14:paraId="36EB4512" w14:textId="6601F0AD" w:rsidR="00007151" w:rsidRPr="00DB5627" w:rsidRDefault="00DB5627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FB4226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444</w:t>
            </w:r>
            <w:r w:rsidR="00FB4226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970</w:t>
            </w:r>
            <w:r w:rsidR="00FB4226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90" w:type="dxa"/>
          </w:tcPr>
          <w:p w14:paraId="7AC5A2D8" w14:textId="77777777" w:rsidR="00007151" w:rsidRPr="00DB5627" w:rsidRDefault="00007151" w:rsidP="00007151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B053A79" w14:textId="6431BF49" w:rsidR="00007151" w:rsidRPr="00DB5627" w:rsidRDefault="00DB5627" w:rsidP="00007151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259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896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  <w:tc>
          <w:tcPr>
            <w:tcW w:w="90" w:type="dxa"/>
          </w:tcPr>
          <w:p w14:paraId="62A0ED20" w14:textId="77777777" w:rsidR="00007151" w:rsidRPr="00DB5627" w:rsidRDefault="00007151" w:rsidP="00007151">
            <w:pPr>
              <w:tabs>
                <w:tab w:val="decimal" w:pos="961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B5D52B" w14:textId="272E154E" w:rsidR="00007151" w:rsidRPr="00DB5627" w:rsidRDefault="00DB5627" w:rsidP="00007151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572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90" w:type="dxa"/>
          </w:tcPr>
          <w:p w14:paraId="24BFA5B8" w14:textId="77777777" w:rsidR="00007151" w:rsidRPr="00DB5627" w:rsidRDefault="00007151" w:rsidP="00007151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6745482D" w14:textId="62EF1B85" w:rsidR="00007151" w:rsidRPr="00DB5627" w:rsidRDefault="00DB5627" w:rsidP="00007151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622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334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</w:tr>
    </w:tbl>
    <w:p w14:paraId="511597A8" w14:textId="77777777" w:rsidR="002970B5" w:rsidRPr="00DB5627" w:rsidRDefault="002970B5" w:rsidP="0072492F">
      <w:pPr>
        <w:spacing w:before="240"/>
        <w:ind w:left="547" w:right="-58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60"/>
        <w:gridCol w:w="90"/>
        <w:gridCol w:w="1145"/>
        <w:gridCol w:w="115"/>
        <w:gridCol w:w="1260"/>
      </w:tblGrid>
      <w:tr w:rsidR="009E69E6" w:rsidRPr="00DB5627" w14:paraId="727700D4" w14:textId="77777777" w:rsidTr="0060245B">
        <w:trPr>
          <w:trHeight w:val="144"/>
        </w:trPr>
        <w:tc>
          <w:tcPr>
            <w:tcW w:w="3600" w:type="dxa"/>
          </w:tcPr>
          <w:p w14:paraId="4467DDD3" w14:textId="77777777" w:rsidR="0072492F" w:rsidRPr="00DB5627" w:rsidRDefault="0072492F" w:rsidP="0072492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FB5C0AA" w14:textId="77777777" w:rsidR="0072492F" w:rsidRPr="00DB5627" w:rsidRDefault="0072492F" w:rsidP="0072492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AD31DE" w14:textId="77777777" w:rsidR="0072492F" w:rsidRPr="00DB5627" w:rsidRDefault="0072492F" w:rsidP="0072492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15EF202" w14:textId="77777777" w:rsidR="0072492F" w:rsidRPr="00DB5627" w:rsidRDefault="0072492F" w:rsidP="0072492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565B0BDA" w14:textId="77777777" w:rsidTr="0060245B">
        <w:trPr>
          <w:trHeight w:val="144"/>
        </w:trPr>
        <w:tc>
          <w:tcPr>
            <w:tcW w:w="3600" w:type="dxa"/>
          </w:tcPr>
          <w:p w14:paraId="5A67B781" w14:textId="77777777" w:rsidR="0072492F" w:rsidRPr="00DB5627" w:rsidRDefault="0072492F" w:rsidP="0072492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7F7BEAE" w14:textId="786194F3" w:rsidR="0072492F" w:rsidRPr="00DB5627" w:rsidRDefault="0072492F" w:rsidP="0072492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สำหรับปีสิ้นสุดวัน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E69E6" w:rsidRPr="00DB5627" w14:paraId="1EBD5E4B" w14:textId="77777777" w:rsidTr="0072492F">
        <w:trPr>
          <w:trHeight w:val="144"/>
        </w:trPr>
        <w:tc>
          <w:tcPr>
            <w:tcW w:w="3600" w:type="dxa"/>
          </w:tcPr>
          <w:p w14:paraId="7DE28096" w14:textId="77777777" w:rsidR="00007151" w:rsidRPr="00DB5627" w:rsidRDefault="00007151" w:rsidP="00007151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BE4E3" w14:textId="4F940A5C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4738D5F8" w14:textId="77777777" w:rsidR="00007151" w:rsidRPr="00DB5627" w:rsidRDefault="00007151" w:rsidP="0000715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756E85" w14:textId="26B054B3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361DE5F1" w14:textId="77777777" w:rsidR="00007151" w:rsidRPr="00DB5627" w:rsidRDefault="00007151" w:rsidP="0000715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340B3188" w14:textId="70BB0AD9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5" w:type="dxa"/>
          </w:tcPr>
          <w:p w14:paraId="2C780639" w14:textId="77777777" w:rsidR="00007151" w:rsidRPr="00DB5627" w:rsidRDefault="00007151" w:rsidP="0000715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938E0E" w14:textId="46DB0C55" w:rsidR="00007151" w:rsidRPr="00DB5627" w:rsidRDefault="00DB5627" w:rsidP="0000715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5F5C6E0A" w14:textId="77777777" w:rsidTr="0072492F">
        <w:trPr>
          <w:trHeight w:val="144"/>
        </w:trPr>
        <w:tc>
          <w:tcPr>
            <w:tcW w:w="3600" w:type="dxa"/>
          </w:tcPr>
          <w:p w14:paraId="61D7275B" w14:textId="77777777" w:rsidR="0072492F" w:rsidRPr="00DB5627" w:rsidRDefault="0072492F" w:rsidP="00724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311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60DAC2C" w14:textId="77777777" w:rsidR="0072492F" w:rsidRPr="00DB5627" w:rsidRDefault="0072492F" w:rsidP="0072492F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592CCDB" w14:textId="77777777" w:rsidR="0072492F" w:rsidRPr="00DB5627" w:rsidRDefault="0072492F" w:rsidP="0072492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C9C23B" w14:textId="77777777" w:rsidR="0072492F" w:rsidRPr="00DB5627" w:rsidRDefault="0072492F" w:rsidP="0072492F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62D0EA6" w14:textId="77777777" w:rsidR="0072492F" w:rsidRPr="00DB5627" w:rsidRDefault="0072492F" w:rsidP="0072492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997DF82" w14:textId="77777777" w:rsidR="0072492F" w:rsidRPr="00DB5627" w:rsidRDefault="0072492F" w:rsidP="0072492F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72663299" w14:textId="77777777" w:rsidR="0072492F" w:rsidRPr="00DB5627" w:rsidRDefault="0072492F" w:rsidP="0072492F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5B01682" w14:textId="77777777" w:rsidR="0072492F" w:rsidRPr="00DB5627" w:rsidRDefault="0072492F" w:rsidP="0072492F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10BF0160" w14:textId="77777777" w:rsidTr="0072492F">
        <w:trPr>
          <w:trHeight w:val="144"/>
        </w:trPr>
        <w:tc>
          <w:tcPr>
            <w:tcW w:w="3600" w:type="dxa"/>
          </w:tcPr>
          <w:p w14:paraId="77F6564A" w14:textId="77777777" w:rsidR="0072492F" w:rsidRPr="00DB5627" w:rsidRDefault="0072492F" w:rsidP="00724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81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60" w:type="dxa"/>
            <w:shd w:val="clear" w:color="auto" w:fill="auto"/>
          </w:tcPr>
          <w:p w14:paraId="40593ADC" w14:textId="77777777" w:rsidR="0072492F" w:rsidRPr="00DB5627" w:rsidRDefault="0072492F" w:rsidP="0072492F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A33EC01" w14:textId="77777777" w:rsidR="0072492F" w:rsidRPr="00DB5627" w:rsidRDefault="0072492F" w:rsidP="0072492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4F1B348" w14:textId="77777777" w:rsidR="0072492F" w:rsidRPr="00DB5627" w:rsidRDefault="0072492F" w:rsidP="0072492F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777D7F3" w14:textId="77777777" w:rsidR="0072492F" w:rsidRPr="00DB5627" w:rsidRDefault="0072492F" w:rsidP="0072492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BA47CCA" w14:textId="77777777" w:rsidR="0072492F" w:rsidRPr="00DB5627" w:rsidRDefault="0072492F" w:rsidP="0072492F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00542070" w14:textId="77777777" w:rsidR="0072492F" w:rsidRPr="00DB5627" w:rsidRDefault="0072492F" w:rsidP="0072492F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6D0E01" w14:textId="77777777" w:rsidR="0072492F" w:rsidRPr="00DB5627" w:rsidRDefault="0072492F" w:rsidP="0072492F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54D35929" w14:textId="77777777" w:rsidTr="0072492F">
        <w:trPr>
          <w:trHeight w:val="144"/>
        </w:trPr>
        <w:tc>
          <w:tcPr>
            <w:tcW w:w="3600" w:type="dxa"/>
          </w:tcPr>
          <w:p w14:paraId="0AA48CE8" w14:textId="77777777" w:rsidR="0072492F" w:rsidRPr="00DB5627" w:rsidRDefault="0072492F" w:rsidP="00724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81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60" w:type="dxa"/>
            <w:shd w:val="clear" w:color="auto" w:fill="auto"/>
          </w:tcPr>
          <w:p w14:paraId="65BE4944" w14:textId="77777777" w:rsidR="0072492F" w:rsidRPr="00DB5627" w:rsidRDefault="0072492F" w:rsidP="0072492F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00D9D41" w14:textId="77777777" w:rsidR="0072492F" w:rsidRPr="00DB5627" w:rsidRDefault="0072492F" w:rsidP="0072492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556A181" w14:textId="77777777" w:rsidR="0072492F" w:rsidRPr="00DB5627" w:rsidRDefault="0072492F" w:rsidP="0072492F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77E9200" w14:textId="77777777" w:rsidR="0072492F" w:rsidRPr="00DB5627" w:rsidRDefault="0072492F" w:rsidP="0072492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DB3F66C" w14:textId="77777777" w:rsidR="0072492F" w:rsidRPr="00DB5627" w:rsidRDefault="0072492F" w:rsidP="0072492F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6C0160B4" w14:textId="77777777" w:rsidR="0072492F" w:rsidRPr="00DB5627" w:rsidRDefault="0072492F" w:rsidP="0072492F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E7C092" w14:textId="77777777" w:rsidR="0072492F" w:rsidRPr="00DB5627" w:rsidRDefault="0072492F" w:rsidP="0072492F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2B647E9B" w14:textId="77777777" w:rsidTr="00C16EFC">
        <w:trPr>
          <w:trHeight w:val="144"/>
        </w:trPr>
        <w:tc>
          <w:tcPr>
            <w:tcW w:w="3600" w:type="dxa"/>
          </w:tcPr>
          <w:p w14:paraId="4B10559B" w14:textId="77777777" w:rsidR="004059FB" w:rsidRPr="00DB5627" w:rsidRDefault="004059FB" w:rsidP="004059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9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ต้นทุนขายอาคารชุด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B101BC" w14:textId="30A984ED" w:rsidR="004059FB" w:rsidRPr="00DB5627" w:rsidRDefault="00DB5627" w:rsidP="004059FB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304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202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  <w:vAlign w:val="center"/>
          </w:tcPr>
          <w:p w14:paraId="3D9C6EC0" w14:textId="77777777" w:rsidR="004059FB" w:rsidRPr="00DB5627" w:rsidRDefault="004059FB" w:rsidP="004059FB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5519358" w14:textId="7C772B66" w:rsidR="004059FB" w:rsidRPr="00DB5627" w:rsidRDefault="00DB5627" w:rsidP="004059FB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371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968</w:t>
            </w:r>
            <w:r w:rsidR="004059F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081</w:t>
            </w:r>
          </w:p>
        </w:tc>
        <w:tc>
          <w:tcPr>
            <w:tcW w:w="90" w:type="dxa"/>
          </w:tcPr>
          <w:p w14:paraId="158E5769" w14:textId="77777777" w:rsidR="004059FB" w:rsidRPr="00DB5627" w:rsidRDefault="004059FB" w:rsidP="004059F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BC12B7" w14:textId="77777777" w:rsidR="004059FB" w:rsidRPr="00DB5627" w:rsidRDefault="004059FB" w:rsidP="004059FB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5" w:type="dxa"/>
            <w:vAlign w:val="center"/>
          </w:tcPr>
          <w:p w14:paraId="1A26B978" w14:textId="77777777" w:rsidR="004059FB" w:rsidRPr="00DB5627" w:rsidRDefault="004059FB" w:rsidP="004059FB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AA5F2E7" w14:textId="77777777" w:rsidR="004059FB" w:rsidRPr="00DB5627" w:rsidRDefault="004059FB" w:rsidP="004059FB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959CF5C" w14:textId="6D69A16A" w:rsidR="00A631A2" w:rsidRPr="00DB5627" w:rsidRDefault="00A631A2" w:rsidP="00975EFA">
      <w:pPr>
        <w:spacing w:before="240" w:after="240"/>
        <w:ind w:left="547" w:right="-29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กลุ่มบริษัทและบริษัทได้นำที่ดินและสิ่งปลูกสร้างในโครงการไปจดจำนองเพื่อเป็นหลักประกันวงเงินสินเชื่อและการออกหุ้นกู้</w:t>
      </w:r>
      <w:r w:rsidR="00AA55AF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ระยะยาว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(ดูหมายเหตุข้อ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17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และข้อ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4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)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โดยมีมูลค่าตามบัญชีสุทธิดังนี้</w:t>
      </w:r>
    </w:p>
    <w:p w14:paraId="1574C81A" w14:textId="77777777" w:rsidR="00650B15" w:rsidRPr="00DB5627" w:rsidRDefault="00650B15" w:rsidP="00DB020B">
      <w:pPr>
        <w:tabs>
          <w:tab w:val="left" w:pos="1080"/>
        </w:tabs>
        <w:ind w:left="547"/>
        <w:jc w:val="right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92"/>
        <w:gridCol w:w="92"/>
        <w:gridCol w:w="1195"/>
        <w:gridCol w:w="92"/>
        <w:gridCol w:w="1199"/>
        <w:gridCol w:w="92"/>
        <w:gridCol w:w="1195"/>
      </w:tblGrid>
      <w:tr w:rsidR="009E69E6" w:rsidRPr="00DB5627" w14:paraId="38EA1FB7" w14:textId="77777777" w:rsidTr="00601216">
        <w:tc>
          <w:tcPr>
            <w:tcW w:w="3600" w:type="dxa"/>
          </w:tcPr>
          <w:p w14:paraId="3C2D5274" w14:textId="77777777" w:rsidR="00CC1B83" w:rsidRPr="00DB5627" w:rsidRDefault="00CC1B83" w:rsidP="00326EEB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</w:tcPr>
          <w:p w14:paraId="31C11125" w14:textId="77777777" w:rsidR="00CC1B83" w:rsidRPr="00DB5627" w:rsidRDefault="00CC1B83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6BB8C96" w14:textId="77777777" w:rsidR="00CC1B83" w:rsidRPr="00DB5627" w:rsidRDefault="00CC1B83" w:rsidP="00326EEB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3"/>
          </w:tcPr>
          <w:p w14:paraId="740D2FA7" w14:textId="77777777" w:rsidR="00CC1B83" w:rsidRPr="00DB5627" w:rsidRDefault="00CC1B83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27F39172" w14:textId="77777777" w:rsidTr="00601216">
        <w:tc>
          <w:tcPr>
            <w:tcW w:w="3600" w:type="dxa"/>
          </w:tcPr>
          <w:p w14:paraId="08CF87AD" w14:textId="77777777" w:rsidR="00CC1B83" w:rsidRPr="00DB5627" w:rsidRDefault="00CC1B83" w:rsidP="00326EEB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1C94A34F" w14:textId="77777777" w:rsidR="00CC1B83" w:rsidRPr="00DB5627" w:rsidRDefault="00CC1B83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0D49CEAA" w14:textId="77777777" w:rsidR="00CC1B83" w:rsidRPr="00DB5627" w:rsidRDefault="00CC1B83" w:rsidP="00326EEB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38A15BD" w14:textId="77777777" w:rsidR="00CC1B83" w:rsidRPr="00DB5627" w:rsidRDefault="00CC1B83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4370E686" w14:textId="77777777" w:rsidR="00CC1B83" w:rsidRPr="00DB5627" w:rsidRDefault="00CC1B83" w:rsidP="00326EEB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5D488DFA" w14:textId="77777777" w:rsidR="00CC1B83" w:rsidRPr="00DB5627" w:rsidRDefault="00CC1B83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437B8DDB" w14:textId="77777777" w:rsidR="00CC1B83" w:rsidRPr="00DB5627" w:rsidRDefault="00CC1B83" w:rsidP="00326EEB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5FDE2D2" w14:textId="77777777" w:rsidR="00CC1B83" w:rsidRPr="00DB5627" w:rsidRDefault="00CC1B83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29496358" w14:textId="77777777" w:rsidTr="00601216">
        <w:tc>
          <w:tcPr>
            <w:tcW w:w="3600" w:type="dxa"/>
          </w:tcPr>
          <w:p w14:paraId="461F7F55" w14:textId="77777777" w:rsidR="00CC1B83" w:rsidRPr="00DB5627" w:rsidRDefault="00CC1B83" w:rsidP="00326EEB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4164AD35" w14:textId="483C5B22" w:rsidR="00CC1B83" w:rsidRPr="00DB5627" w:rsidRDefault="00DB5627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4E558F1D" w14:textId="77777777" w:rsidR="00CC1B83" w:rsidRPr="00DB5627" w:rsidRDefault="00CC1B83" w:rsidP="00326EEB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360229A" w14:textId="45B00B21" w:rsidR="00CC1B83" w:rsidRPr="00DB5627" w:rsidRDefault="00DB5627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5A1C4A55" w14:textId="77777777" w:rsidR="00CC1B83" w:rsidRPr="00DB5627" w:rsidRDefault="00CC1B83" w:rsidP="00326EEB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0A5C774C" w14:textId="78484241" w:rsidR="00CC1B83" w:rsidRPr="00DB5627" w:rsidRDefault="00DB5627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18595EFA" w14:textId="77777777" w:rsidR="00CC1B83" w:rsidRPr="00DB5627" w:rsidRDefault="00CC1B83" w:rsidP="00326EEB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379D516C" w14:textId="5996A2CF" w:rsidR="00CC1B83" w:rsidRPr="00DB5627" w:rsidRDefault="00DB5627" w:rsidP="00326E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4AE4A575" w14:textId="77777777" w:rsidTr="00601216">
        <w:tc>
          <w:tcPr>
            <w:tcW w:w="3600" w:type="dxa"/>
          </w:tcPr>
          <w:p w14:paraId="7F74E8E7" w14:textId="77777777" w:rsidR="00007151" w:rsidRPr="00DB5627" w:rsidRDefault="00007151" w:rsidP="00007151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4317E020" w14:textId="1BA83499" w:rsidR="00007151" w:rsidRPr="00DB5627" w:rsidRDefault="00DB5627" w:rsidP="0000715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05FE0F5C" w14:textId="77777777" w:rsidR="00007151" w:rsidRPr="00DB5627" w:rsidRDefault="00007151" w:rsidP="0000715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E9FE6D4" w14:textId="74720A10" w:rsidR="00007151" w:rsidRPr="00DB5627" w:rsidRDefault="00DB5627" w:rsidP="0000715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2" w:type="dxa"/>
          </w:tcPr>
          <w:p w14:paraId="57674BE0" w14:textId="77777777" w:rsidR="00007151" w:rsidRPr="00DB5627" w:rsidRDefault="00007151" w:rsidP="00007151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30D6A9C4" w14:textId="59112E61" w:rsidR="00007151" w:rsidRPr="00DB5627" w:rsidRDefault="00DB5627" w:rsidP="0000715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363B926E" w14:textId="77777777" w:rsidR="00007151" w:rsidRPr="00DB5627" w:rsidRDefault="00007151" w:rsidP="0000715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66D51B7" w14:textId="75C01392" w:rsidR="00007151" w:rsidRPr="00DB5627" w:rsidRDefault="00DB5627" w:rsidP="0000715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007151" w:rsidRPr="00DB5627" w14:paraId="1471CFC4" w14:textId="77777777" w:rsidTr="00601216">
        <w:trPr>
          <w:trHeight w:val="270"/>
        </w:trPr>
        <w:tc>
          <w:tcPr>
            <w:tcW w:w="3600" w:type="dxa"/>
          </w:tcPr>
          <w:p w14:paraId="40AC5A63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F145C7C" w14:textId="1187F054" w:rsidR="00007151" w:rsidRPr="00DB5627" w:rsidRDefault="00DB5627" w:rsidP="0063067D">
            <w:pPr>
              <w:tabs>
                <w:tab w:val="decimal" w:pos="1161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7F0B5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433</w:t>
            </w:r>
          </w:p>
        </w:tc>
        <w:tc>
          <w:tcPr>
            <w:tcW w:w="92" w:type="dxa"/>
          </w:tcPr>
          <w:p w14:paraId="3B2CD6B1" w14:textId="77777777" w:rsidR="00007151" w:rsidRPr="00DB5627" w:rsidRDefault="00007151" w:rsidP="00007151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42350F61" w14:textId="74D9FC52" w:rsidR="00007151" w:rsidRPr="00DB5627" w:rsidRDefault="00DB5627" w:rsidP="00007151">
            <w:pPr>
              <w:tabs>
                <w:tab w:val="decimal" w:pos="1108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248</w:t>
            </w:r>
          </w:p>
        </w:tc>
        <w:tc>
          <w:tcPr>
            <w:tcW w:w="92" w:type="dxa"/>
          </w:tcPr>
          <w:p w14:paraId="089BD63B" w14:textId="77777777" w:rsidR="00007151" w:rsidRPr="00DB5627" w:rsidRDefault="00007151" w:rsidP="00007151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D764EAD" w14:textId="1176ECCA" w:rsidR="00007151" w:rsidRPr="00DB5627" w:rsidRDefault="00DB5627" w:rsidP="00007151">
            <w:pPr>
              <w:tabs>
                <w:tab w:val="decimal" w:pos="1161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644</w:t>
            </w:r>
          </w:p>
        </w:tc>
        <w:tc>
          <w:tcPr>
            <w:tcW w:w="92" w:type="dxa"/>
          </w:tcPr>
          <w:p w14:paraId="1EB53A5C" w14:textId="77777777" w:rsidR="00007151" w:rsidRPr="00DB5627" w:rsidRDefault="00007151" w:rsidP="00007151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98CAA66" w14:textId="7348F5AA" w:rsidR="00007151" w:rsidRPr="00DB5627" w:rsidRDefault="00DB5627" w:rsidP="00007151">
            <w:pPr>
              <w:tabs>
                <w:tab w:val="decimal" w:pos="1030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610</w:t>
            </w:r>
          </w:p>
        </w:tc>
      </w:tr>
    </w:tbl>
    <w:p w14:paraId="3F88B082" w14:textId="3FF35DE5" w:rsidR="005C6B19" w:rsidRPr="00DB5627" w:rsidRDefault="001C39E9" w:rsidP="00B1221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9</w:t>
      </w:r>
      <w:r w:rsidR="005C6B19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5C6B19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ab/>
      </w:r>
      <w:bookmarkStart w:id="4" w:name="_Hlk65231554"/>
      <w:r w:rsidR="00E213F4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สินทรัพย์ทางการเงินไม่หมุนเวียนอื่น</w:t>
      </w:r>
      <w:bookmarkEnd w:id="4"/>
    </w:p>
    <w:p w14:paraId="79E842F7" w14:textId="77777777" w:rsidR="005C6B19" w:rsidRPr="00DB5627" w:rsidRDefault="00E213F4" w:rsidP="00773660">
      <w:pPr>
        <w:spacing w:after="120"/>
        <w:ind w:left="54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สินทรัพย์ทางการเงินไม่หมุนเวียนอื่น</w:t>
      </w:r>
      <w:r w:rsidR="00276070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5C6B19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ประกอบด้วย</w:t>
      </w:r>
    </w:p>
    <w:p w14:paraId="5E5DF278" w14:textId="77777777" w:rsidR="00276070" w:rsidRPr="00DB5627" w:rsidRDefault="00276070" w:rsidP="00DB020B">
      <w:pPr>
        <w:spacing w:before="120"/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79"/>
        <w:gridCol w:w="147"/>
        <w:gridCol w:w="1179"/>
      </w:tblGrid>
      <w:tr w:rsidR="009E69E6" w:rsidRPr="00DB5627" w14:paraId="0053CE08" w14:textId="77777777" w:rsidTr="005671D9">
        <w:trPr>
          <w:cantSplit/>
        </w:trPr>
        <w:tc>
          <w:tcPr>
            <w:tcW w:w="6171" w:type="dxa"/>
          </w:tcPr>
          <w:p w14:paraId="552BBF6F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0A5BD700" w14:textId="77777777" w:rsidR="009026C4" w:rsidRPr="00DB5627" w:rsidRDefault="009026C4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B5627" w14:paraId="23E3C128" w14:textId="77777777" w:rsidTr="005671D9">
        <w:trPr>
          <w:cantSplit/>
        </w:trPr>
        <w:tc>
          <w:tcPr>
            <w:tcW w:w="6171" w:type="dxa"/>
          </w:tcPr>
          <w:p w14:paraId="2A13B0C5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0714152" w14:textId="77777777" w:rsidR="009026C4" w:rsidRPr="00DB5627" w:rsidRDefault="009026C4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9E69E6" w:rsidRPr="00DB5627" w14:paraId="21E55A67" w14:textId="77777777" w:rsidTr="005671D9">
        <w:trPr>
          <w:cantSplit/>
        </w:trPr>
        <w:tc>
          <w:tcPr>
            <w:tcW w:w="6171" w:type="dxa"/>
          </w:tcPr>
          <w:p w14:paraId="7375D141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09E98D86" w14:textId="77777777" w:rsidR="009026C4" w:rsidRPr="00DB5627" w:rsidRDefault="009026C4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7" w:type="dxa"/>
          </w:tcPr>
          <w:p w14:paraId="5FE6F82A" w14:textId="77777777" w:rsidR="009026C4" w:rsidRPr="00DB5627" w:rsidRDefault="009026C4" w:rsidP="00773660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ACB3CB9" w14:textId="77777777" w:rsidR="009026C4" w:rsidRPr="00DB5627" w:rsidRDefault="009026C4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9E69E6" w:rsidRPr="00DB5627" w14:paraId="3C2BF8CE" w14:textId="77777777" w:rsidTr="005671D9">
        <w:trPr>
          <w:cantSplit/>
        </w:trPr>
        <w:tc>
          <w:tcPr>
            <w:tcW w:w="6171" w:type="dxa"/>
          </w:tcPr>
          <w:p w14:paraId="76C9E90C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3AFE6413" w14:textId="05E475BF" w:rsidR="009026C4" w:rsidRPr="00DB5627" w:rsidRDefault="00DB5627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026C4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026C4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7" w:type="dxa"/>
          </w:tcPr>
          <w:p w14:paraId="4C520A56" w14:textId="77777777" w:rsidR="009026C4" w:rsidRPr="00DB5627" w:rsidRDefault="009026C4" w:rsidP="00773660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263727E" w14:textId="32B2E4B9" w:rsidR="009026C4" w:rsidRPr="00DB5627" w:rsidRDefault="00DB5627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026C4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026C4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1DC0CB55" w14:textId="77777777" w:rsidTr="005671D9">
        <w:trPr>
          <w:cantSplit/>
        </w:trPr>
        <w:tc>
          <w:tcPr>
            <w:tcW w:w="6171" w:type="dxa"/>
          </w:tcPr>
          <w:p w14:paraId="7DF4D70B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34EABA88" w14:textId="333E2227" w:rsidR="009026C4" w:rsidRPr="00DB5627" w:rsidRDefault="00DB5627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7" w:type="dxa"/>
          </w:tcPr>
          <w:p w14:paraId="2C02BEDC" w14:textId="77777777" w:rsidR="009026C4" w:rsidRPr="00DB5627" w:rsidRDefault="009026C4" w:rsidP="00773660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060D465" w14:textId="2BC56CD6" w:rsidR="009026C4" w:rsidRPr="00DB5627" w:rsidRDefault="00DB5627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5FF5F576" w14:textId="77777777" w:rsidTr="005671D9">
        <w:trPr>
          <w:cantSplit/>
        </w:trPr>
        <w:tc>
          <w:tcPr>
            <w:tcW w:w="6171" w:type="dxa"/>
          </w:tcPr>
          <w:p w14:paraId="08454EE8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5F0BFAB" w14:textId="77777777" w:rsidR="009026C4" w:rsidRPr="00DB5627" w:rsidRDefault="009026C4" w:rsidP="00773660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E69E6" w:rsidRPr="00DB5627" w14:paraId="59ACEEC6" w14:textId="77777777" w:rsidTr="005671D9">
        <w:trPr>
          <w:cantSplit/>
        </w:trPr>
        <w:tc>
          <w:tcPr>
            <w:tcW w:w="6171" w:type="dxa"/>
          </w:tcPr>
          <w:p w14:paraId="79D690BF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Cs w:val="3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  <w:p w14:paraId="377BEA45" w14:textId="77777777" w:rsidR="009026C4" w:rsidRPr="00DB5627" w:rsidRDefault="009026C4" w:rsidP="00773660">
            <w:pPr>
              <w:pStyle w:val="Header"/>
              <w:tabs>
                <w:tab w:val="clear" w:pos="4153"/>
                <w:tab w:val="clear" w:pos="8306"/>
              </w:tabs>
              <w:ind w:left="16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9" w:type="dxa"/>
            <w:vAlign w:val="center"/>
          </w:tcPr>
          <w:p w14:paraId="27D72EB6" w14:textId="77777777" w:rsidR="009026C4" w:rsidRPr="00DB5627" w:rsidRDefault="009026C4" w:rsidP="00773660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" w:type="dxa"/>
          </w:tcPr>
          <w:p w14:paraId="0527C733" w14:textId="77777777" w:rsidR="009026C4" w:rsidRPr="00DB5627" w:rsidRDefault="009026C4" w:rsidP="00773660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211A327" w14:textId="77777777" w:rsidR="009026C4" w:rsidRPr="00DB5627" w:rsidRDefault="009026C4" w:rsidP="00773660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05AE2387" w14:textId="77777777" w:rsidTr="005671D9">
        <w:trPr>
          <w:cantSplit/>
        </w:trPr>
        <w:tc>
          <w:tcPr>
            <w:tcW w:w="6171" w:type="dxa"/>
          </w:tcPr>
          <w:p w14:paraId="5A511970" w14:textId="77777777" w:rsidR="009026C4" w:rsidRPr="00DB5627" w:rsidRDefault="009026C4" w:rsidP="007736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64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9" w:type="dxa"/>
          </w:tcPr>
          <w:p w14:paraId="7449D306" w14:textId="77777777" w:rsidR="009026C4" w:rsidRPr="00DB5627" w:rsidRDefault="009026C4" w:rsidP="00773660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" w:type="dxa"/>
          </w:tcPr>
          <w:p w14:paraId="4F317840" w14:textId="77777777" w:rsidR="009026C4" w:rsidRPr="00DB5627" w:rsidRDefault="009026C4" w:rsidP="00773660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37DF1ED2" w14:textId="77777777" w:rsidR="009026C4" w:rsidRPr="00DB5627" w:rsidRDefault="009026C4" w:rsidP="00773660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52752827" w14:textId="77777777" w:rsidTr="005A3D3E">
        <w:trPr>
          <w:cantSplit/>
        </w:trPr>
        <w:tc>
          <w:tcPr>
            <w:tcW w:w="6171" w:type="dxa"/>
          </w:tcPr>
          <w:p w14:paraId="04959F3B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หุ้นสามัญ</w:t>
            </w:r>
          </w:p>
        </w:tc>
        <w:tc>
          <w:tcPr>
            <w:tcW w:w="1179" w:type="dxa"/>
          </w:tcPr>
          <w:p w14:paraId="7B0A3BD9" w14:textId="763E6F5C" w:rsidR="00007151" w:rsidRPr="00DB5627" w:rsidRDefault="00DB5627" w:rsidP="00007151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107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143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7" w:type="dxa"/>
          </w:tcPr>
          <w:p w14:paraId="52A6F47C" w14:textId="77777777" w:rsidR="00007151" w:rsidRPr="00DB5627" w:rsidRDefault="00007151" w:rsidP="00007151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69FE0E3D" w14:textId="02A79D59" w:rsidR="00007151" w:rsidRPr="00DB5627" w:rsidRDefault="00DB5627" w:rsidP="00007151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102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551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406</w:t>
            </w:r>
          </w:p>
        </w:tc>
      </w:tr>
      <w:tr w:rsidR="009E69E6" w:rsidRPr="00DB5627" w14:paraId="36709A9F" w14:textId="77777777" w:rsidTr="005671D9">
        <w:trPr>
          <w:cantSplit/>
        </w:trPr>
        <w:tc>
          <w:tcPr>
            <w:tcW w:w="6171" w:type="dxa"/>
          </w:tcPr>
          <w:p w14:paraId="739252E1" w14:textId="77777777" w:rsidR="00007151" w:rsidRPr="00DB5627" w:rsidRDefault="00007151" w:rsidP="000071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หน่วยทรัสต์</w:t>
            </w:r>
          </w:p>
        </w:tc>
        <w:tc>
          <w:tcPr>
            <w:tcW w:w="1179" w:type="dxa"/>
            <w:vAlign w:val="center"/>
          </w:tcPr>
          <w:p w14:paraId="4F828576" w14:textId="2DEA5515" w:rsidR="00007151" w:rsidRPr="00DB5627" w:rsidRDefault="00DB5627" w:rsidP="00007151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400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7" w:type="dxa"/>
          </w:tcPr>
          <w:p w14:paraId="5D46E64B" w14:textId="77777777" w:rsidR="00007151" w:rsidRPr="00DB5627" w:rsidRDefault="00007151" w:rsidP="00007151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3FDB0B4" w14:textId="46FC5EFC" w:rsidR="00007151" w:rsidRPr="00DB5627" w:rsidRDefault="00DB5627" w:rsidP="00007151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77B85F55" w14:textId="77777777" w:rsidTr="005671D9">
        <w:trPr>
          <w:cantSplit/>
        </w:trPr>
        <w:tc>
          <w:tcPr>
            <w:tcW w:w="6171" w:type="dxa"/>
          </w:tcPr>
          <w:p w14:paraId="18E88634" w14:textId="77777777" w:rsidR="00007151" w:rsidRPr="00DB5627" w:rsidRDefault="00007151" w:rsidP="00007151">
            <w:pPr>
              <w:ind w:left="522" w:firstLine="18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13476" w14:textId="49495790" w:rsidR="00007151" w:rsidRPr="00DB5627" w:rsidRDefault="00DB5627" w:rsidP="00007151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124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7" w:type="dxa"/>
          </w:tcPr>
          <w:p w14:paraId="30F655DB" w14:textId="77777777" w:rsidR="00007151" w:rsidRPr="00DB5627" w:rsidRDefault="00007151" w:rsidP="00007151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874DE" w14:textId="2AE43869" w:rsidR="00007151" w:rsidRPr="00DB5627" w:rsidRDefault="00DB5627" w:rsidP="00007151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130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001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406</w:t>
            </w:r>
          </w:p>
        </w:tc>
      </w:tr>
    </w:tbl>
    <w:p w14:paraId="772E354A" w14:textId="62909E9E" w:rsidR="003211F4" w:rsidRPr="00DB5627" w:rsidRDefault="00C433C1" w:rsidP="001C39E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รายการเคลื่อนไหวของ</w:t>
      </w:r>
      <w:r w:rsidR="00CC5034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สินทรัพย์ทางการเงินไม่หมุนเวียนอื่น</w:t>
      </w:r>
      <w:r w:rsidR="00841C38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ที่เกิดขึ้นในระหว่าง</w:t>
      </w:r>
      <w:r w:rsidR="00D05EFC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ปี</w:t>
      </w:r>
      <w:r w:rsidR="003211F4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สิ้นสุดวันที่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3211F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D05EFC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ธันวาคม</w:t>
      </w:r>
      <w:r w:rsidR="00B21BE1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3211F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มีดังนี้</w:t>
      </w:r>
    </w:p>
    <w:p w14:paraId="42BF4A00" w14:textId="77777777" w:rsidR="00612B59" w:rsidRPr="00DB5627" w:rsidRDefault="00612B59" w:rsidP="00DB020B">
      <w:pPr>
        <w:pStyle w:val="Header"/>
        <w:tabs>
          <w:tab w:val="clear" w:pos="4153"/>
          <w:tab w:val="clear" w:pos="8306"/>
        </w:tabs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9E69E6" w:rsidRPr="00DB5627" w14:paraId="4518A7CD" w14:textId="77777777" w:rsidTr="007E5329">
        <w:trPr>
          <w:cantSplit/>
        </w:trPr>
        <w:tc>
          <w:tcPr>
            <w:tcW w:w="6174" w:type="dxa"/>
          </w:tcPr>
          <w:p w14:paraId="3F86AE0D" w14:textId="77777777" w:rsidR="007E5329" w:rsidRPr="00DB5627" w:rsidRDefault="007E5329" w:rsidP="00A631A2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CD01093" w14:textId="77777777" w:rsidR="007E5329" w:rsidRPr="00DB5627" w:rsidRDefault="007E5329" w:rsidP="00A631A2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B5627" w14:paraId="58ABA843" w14:textId="77777777" w:rsidTr="007E5329">
        <w:trPr>
          <w:cantSplit/>
        </w:trPr>
        <w:tc>
          <w:tcPr>
            <w:tcW w:w="6174" w:type="dxa"/>
          </w:tcPr>
          <w:p w14:paraId="5DEA397D" w14:textId="77777777" w:rsidR="007E5329" w:rsidRPr="00DB5627" w:rsidRDefault="007E5329" w:rsidP="00A631A2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7DAC5E54" w14:textId="77777777" w:rsidR="007E5329" w:rsidRPr="00DB5627" w:rsidRDefault="007E5329" w:rsidP="00A631A2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9E69E6" w:rsidRPr="00DB5627" w14:paraId="683520A0" w14:textId="77777777" w:rsidTr="007E5329">
        <w:trPr>
          <w:cantSplit/>
        </w:trPr>
        <w:tc>
          <w:tcPr>
            <w:tcW w:w="6174" w:type="dxa"/>
          </w:tcPr>
          <w:p w14:paraId="4C62F3F9" w14:textId="77777777" w:rsidR="007E5329" w:rsidRPr="00DB5627" w:rsidRDefault="007E5329" w:rsidP="00A631A2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88" w:type="dxa"/>
          </w:tcPr>
          <w:p w14:paraId="0B3664F0" w14:textId="0EECBB09" w:rsidR="007E5329" w:rsidRPr="00DB5627" w:rsidRDefault="00DB5627" w:rsidP="00A631A2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" w:type="dxa"/>
          </w:tcPr>
          <w:p w14:paraId="40CAF79F" w14:textId="77777777" w:rsidR="007E5329" w:rsidRPr="00DB5627" w:rsidRDefault="007E5329" w:rsidP="00A631A2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458A5D96" w14:textId="0B40FA4D" w:rsidR="007E5329" w:rsidRPr="00DB5627" w:rsidRDefault="00DB5627" w:rsidP="00A631A2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4E6C0894" w14:textId="77777777" w:rsidTr="007E5329">
        <w:trPr>
          <w:cantSplit/>
        </w:trPr>
        <w:tc>
          <w:tcPr>
            <w:tcW w:w="6174" w:type="dxa"/>
          </w:tcPr>
          <w:p w14:paraId="593191DC" w14:textId="4DDF1A6A" w:rsidR="00007151" w:rsidRPr="00DB5627" w:rsidRDefault="00007151" w:rsidP="0000715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5DB588CD" w14:textId="5E62D989" w:rsidR="00007151" w:rsidRPr="00DB5627" w:rsidRDefault="00DB5627" w:rsidP="00007151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130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001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406</w:t>
            </w:r>
          </w:p>
        </w:tc>
        <w:tc>
          <w:tcPr>
            <w:tcW w:w="146" w:type="dxa"/>
          </w:tcPr>
          <w:p w14:paraId="184DFF2F" w14:textId="77777777" w:rsidR="00007151" w:rsidRPr="00DB5627" w:rsidRDefault="00007151" w:rsidP="00007151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03437855" w14:textId="3FDF8D9F" w:rsidR="00007151" w:rsidRPr="00DB5627" w:rsidRDefault="00DB5627" w:rsidP="00007151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243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110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958</w:t>
            </w:r>
          </w:p>
        </w:tc>
      </w:tr>
      <w:tr w:rsidR="009E69E6" w:rsidRPr="00DB5627" w14:paraId="64193C09" w14:textId="77777777" w:rsidTr="007E5329">
        <w:trPr>
          <w:cantSplit/>
        </w:trPr>
        <w:tc>
          <w:tcPr>
            <w:tcW w:w="6174" w:type="dxa"/>
          </w:tcPr>
          <w:p w14:paraId="2191FC59" w14:textId="77777777" w:rsidR="00007151" w:rsidRPr="00DB5627" w:rsidRDefault="00007151" w:rsidP="0000715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8A9FFF" w14:textId="6B7A216C" w:rsidR="00007151" w:rsidRPr="00DB5627" w:rsidRDefault="009E5BA9" w:rsidP="00007151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7928E648" w14:textId="77777777" w:rsidR="00007151" w:rsidRPr="00DB5627" w:rsidRDefault="00007151" w:rsidP="00007151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311740AF" w14:textId="4ECBE7B8" w:rsidR="00007151" w:rsidRPr="00DB5627" w:rsidRDefault="00007151" w:rsidP="00007151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017A7B55" w14:textId="77777777" w:rsidTr="007E5329">
        <w:trPr>
          <w:cantSplit/>
        </w:trPr>
        <w:tc>
          <w:tcPr>
            <w:tcW w:w="6174" w:type="dxa"/>
          </w:tcPr>
          <w:p w14:paraId="37210388" w14:textId="3AE50115" w:rsidR="00007151" w:rsidRPr="00DB5627" w:rsidRDefault="00007151" w:rsidP="00007151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913F38" w14:textId="201102B2" w:rsidR="00007151" w:rsidRPr="00DB5627" w:rsidRDefault="00DB5627" w:rsidP="00007151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124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6" w:type="dxa"/>
          </w:tcPr>
          <w:p w14:paraId="4732ED68" w14:textId="77777777" w:rsidR="00007151" w:rsidRPr="00DB5627" w:rsidRDefault="00007151" w:rsidP="00007151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CA931D" w14:textId="0F964DA7" w:rsidR="00007151" w:rsidRPr="00DB5627" w:rsidRDefault="00DB5627" w:rsidP="00007151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130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001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406</w:t>
            </w:r>
          </w:p>
        </w:tc>
      </w:tr>
    </w:tbl>
    <w:p w14:paraId="52DA1D68" w14:textId="3A229F01" w:rsidR="00F347AC" w:rsidRPr="00DB5627" w:rsidRDefault="00F347AC" w:rsidP="00F347AC">
      <w:pPr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3226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="00B3226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บริษัทได้จำนำเงินลงทุนในหุ้นสามัญบางส่วนและเงินลงทุนในหน่วยทรัสต์</w:t>
      </w:r>
      <w:r w:rsidR="00B3226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มี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มูลค่าตามบัญชี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ทั้งหมดจำนวน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62</w:t>
      </w:r>
      <w:r w:rsidR="009E5BA9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90</w:t>
      </w:r>
      <w:r w:rsidR="009E5BA9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B32262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71</w:t>
      </w:r>
      <w:r w:rsidR="00007151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00</w:t>
      </w:r>
      <w:r w:rsidR="00007151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B32262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ล้านบาท ตามลำดับ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เพื่อเป็นหลักทรัพย์ค้ำประกันการออกหุ้นกู้ระยะยาว และได้จำนำเงินลงทุน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ในหุ้นสามัญบางส่วน</w:t>
      </w:r>
      <w:r w:rsidR="00B3226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มี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มูลค่าตามบัญชี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56</w:t>
      </w:r>
      <w:r w:rsidR="009E5BA9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00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3226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53</w:t>
      </w:r>
      <w:r w:rsidR="00007151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60</w:t>
      </w:r>
      <w:r w:rsidR="00007151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3226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ตามลำดับ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เป็นหลักทรัพย์ค้ำประกันเงินกู้ยืมระยะสั้น</w:t>
      </w:r>
    </w:p>
    <w:p w14:paraId="14A6FB19" w14:textId="1447339D" w:rsidR="003211F4" w:rsidRPr="00DB5627" w:rsidRDefault="009E5BA9" w:rsidP="00D20173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10</w:t>
      </w:r>
      <w:r w:rsidR="003211F4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340ADE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3211F4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อสังหาริมทรัพย์เพื่อการลงทุน</w:t>
      </w:r>
    </w:p>
    <w:p w14:paraId="64FBA4A1" w14:textId="323CF51E" w:rsidR="006C6311" w:rsidRPr="00DB5627" w:rsidRDefault="00DB5627" w:rsidP="006C6311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10</w:t>
      </w:r>
      <w:r w:rsidR="000F67EB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0F67EB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กรกฎาคม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2559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 ซีจียูเค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ซึ่งเป็นบริษัทย่อยของบริษัท ได้เข้าซื้อ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10"/>
          <w:cs/>
          <w:lang w:val="en-US"/>
        </w:rPr>
        <w:t>อสังหาริมทรัพย์ซึ่งตั้งอยู่ที่เมืองไบรตัน ประเทศอังกฤษ ประกอบด้วย ที่ดิน อาคารและสิ่ง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ปลูกสร้าง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โดยสัญญาเช่าจะครบกำหนดในปี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2575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ทั้งนี้ บริษัท ซีจียูเค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ได้มีการทำข้อตกลงยกเลิกสัญญาเช่าดังกล่าวกับผู้เช่ารายดังกล่าวไปเมื่อวันที่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6C631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มีนาคม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2564</w:t>
      </w:r>
    </w:p>
    <w:p w14:paraId="24E79752" w14:textId="3D1BE92F" w:rsidR="006C6311" w:rsidRPr="00DB5627" w:rsidRDefault="006C6311" w:rsidP="006C6311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พฤษภาคม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 ซีจียูเค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ได้ทำสัญญาเช่าระยะยาวฉบับใหม่กับผู้เช่า (“</w:t>
      </w:r>
      <w:r w:rsidRPr="00DB5627">
        <w:rPr>
          <w:rFonts w:ascii="Angsana New" w:hAnsi="Angsana New"/>
          <w:snapToGrid w:val="0"/>
          <w:color w:val="000000" w:themeColor="text1"/>
          <w:spacing w:val="-4"/>
          <w:lang w:val="en-US"/>
        </w:rPr>
        <w:t xml:space="preserve">Oxford International School Limited”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ภายใต้กลุ่ม </w:t>
      </w:r>
      <w:r w:rsidRPr="00DB5627">
        <w:rPr>
          <w:rFonts w:ascii="Angsana New" w:hAnsi="Angsana New"/>
          <w:snapToGrid w:val="0"/>
          <w:color w:val="000000" w:themeColor="text1"/>
          <w:spacing w:val="-4"/>
          <w:lang w:val="en-US"/>
        </w:rPr>
        <w:t xml:space="preserve">Nord Anglia Education Limited)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ที่ประกอบกิจการด้านการศึกษาเป็นระยะเวลาเช่า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32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ปี โดยอสังหาริมทรัพย์เพื่อการลงทุนดังกล่าวได้มีการประเมินราคาใหม่โดยผู้ประเมินราคาอิสระ 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ซึ่งราคาประเมินมูลค่าอสังหาริมทรัพย์เพื่อการลงทุนใหม่มีจำนวน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18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ล้านปอนด์สเตอร์ลิง หรือเทียบเท่ากับ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766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94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โดยในระหว่างปี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 ซีจียูเค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มีการปรับปรุงอสังหาริมทรัพย์เพื่อการลงทุนตามเงื่อนไขสัญญาเช่าระยะยาวดังกล่าว</w:t>
      </w:r>
    </w:p>
    <w:p w14:paraId="63A4EEAB" w14:textId="50A9B944" w:rsidR="006C6311" w:rsidRPr="00DB5627" w:rsidRDefault="006C6311" w:rsidP="006C6311">
      <w:pPr>
        <w:spacing w:after="200"/>
        <w:ind w:left="117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สิงหาคม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ที่ประชุมคณะกรรม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>การของ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บริษัทได้มีมติเห็นชอบให้ขายโครงการโอวิงค์ดีน ฮอลล์ ของบริษัท ซีจียูเค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จำกัด ซึ่งเป็นบริษัทย่อยทางอ้อมที่บริษัทถือหุ้นทางอ้อมผ่านบริษัท ลีดดิ้ง สคูล พาร์ทเนอร์ชิพ จำกัด ในอัตราร้อยละ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96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45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ของหุ้นทั้งหมด</w:t>
      </w:r>
    </w:p>
    <w:p w14:paraId="4964F3B5" w14:textId="6602C1C7" w:rsidR="006C6311" w:rsidRPr="00DB5627" w:rsidRDefault="006C6311" w:rsidP="006C6311">
      <w:pPr>
        <w:spacing w:after="200"/>
        <w:ind w:left="117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ณ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ที่ดินและอาคารดังกล่าวเป็นหลักทรัพย์ค้ำประกันเงินกู้ยืมระยะสั้นจากสถาบันการเงินในต่างประเทศสองแห่ง (ดูหมายเหตุข้อ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15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)</w:t>
      </w:r>
    </w:p>
    <w:p w14:paraId="40E63B93" w14:textId="0B48E157" w:rsidR="006C6311" w:rsidRPr="00DB5627" w:rsidRDefault="006C6311" w:rsidP="006C6311">
      <w:pPr>
        <w:spacing w:after="200"/>
        <w:ind w:left="1170"/>
        <w:jc w:val="thaiDistribute"/>
        <w:rPr>
          <w:rFonts w:ascii="Angsana New" w:hAnsi="Angsana New"/>
          <w:color w:val="000000" w:themeColor="text1"/>
          <w:szCs w:val="30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ต่อมาเมื่อวันที่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19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มิถุนายน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บริษัท ซีจียูเค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จำกัด ได้ทำสัญญา </w:t>
      </w:r>
      <w:r w:rsidRPr="00DB5627">
        <w:rPr>
          <w:rFonts w:ascii="Angsana New" w:hAnsi="Angsana New"/>
          <w:color w:val="000000" w:themeColor="text1"/>
          <w:szCs w:val="30"/>
          <w:lang w:val="en-US"/>
        </w:rPr>
        <w:t xml:space="preserve">Conditional Assignment Agreement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ในราคาขายเท่ากับ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28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13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ล้านปอนด์สเตอร์ลิง โดยจะได้รับชำระเมื่อการขายเสร็จสมบูรณ์จำนวน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26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73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ล้านปอนด์สเตอร์ลิง ส่วนที่เหลือ</w:t>
      </w:r>
      <w:r w:rsidR="00787A49" w:rsidRPr="00DB5627">
        <w:rPr>
          <w:rFonts w:ascii="Angsana New" w:hAnsi="Angsana New" w:cs="Angsana New" w:hint="cs"/>
          <w:color w:val="000000" w:themeColor="text1"/>
          <w:cs/>
          <w:lang w:val="en-US"/>
        </w:rPr>
        <w:t>อีก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ล้านปอนด์สเตอร์ลิง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จะทยอยได้รับชำระตามเงื่อนไขในสัญญาภายในวันที่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สิงหาคม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2568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ทั้งนี้ รายการขายดังกล่าวได้เสร็จสมบูรณ์แล้วในวันที่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14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กรกฎาคม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</w:p>
    <w:p w14:paraId="5B88418E" w14:textId="4E3D8FC4" w:rsidR="00743730" w:rsidRPr="00DB5627" w:rsidRDefault="006C6311" w:rsidP="006C6311">
      <w:pPr>
        <w:tabs>
          <w:tab w:val="left" w:pos="1170"/>
        </w:tabs>
        <w:spacing w:after="200"/>
        <w:ind w:left="1166" w:firstLine="1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บริษัท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ซีจียูเค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จำกัด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 xml:space="preserve"> มีลูกหนี้จากการขายสินทรัพย์ดังกล่าวคงเหลือ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ล้านปอนด์สเตอร์ลิง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หรือเทียบเท่ากับ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79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</w:t>
      </w:r>
      <w:r w:rsidR="00787A49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</w:t>
      </w:r>
      <w:r w:rsidR="00787A49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(ดูหมายเหตุข้อ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</w:t>
      </w:r>
      <w:r w:rsidR="00787A49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)</w:t>
      </w:r>
    </w:p>
    <w:p w14:paraId="181AFB59" w14:textId="77777777" w:rsidR="00975EFA" w:rsidRPr="00DB5627" w:rsidRDefault="00975EFA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br w:type="page"/>
      </w:r>
    </w:p>
    <w:p w14:paraId="7D7240FB" w14:textId="738141D2" w:rsidR="00CA219A" w:rsidRPr="00DB5627" w:rsidRDefault="00DB5627" w:rsidP="00975EFA">
      <w:pPr>
        <w:tabs>
          <w:tab w:val="left" w:pos="1170"/>
        </w:tabs>
        <w:spacing w:after="12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lastRenderedPageBreak/>
        <w:t>10</w:t>
      </w:r>
      <w:r w:rsidR="000F67EB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0F67EB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CA219A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ในเดือนกันยายน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2564</w:t>
      </w:r>
      <w:r w:rsidR="00CA219A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A219A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="00CA219A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A219A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เป็นการถือครองเพื่อหาประโยชน์จากการเพิ่มขึ้นของมูลค่าของสินทรัพย์ ดังนั้นบริษัทจึงได้โอนเปลี่ยนประเภทที่ดินแปลงดังกล่าวจากที่ดิน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CA219A"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="00CA219A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จำนวน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655</w:t>
      </w:r>
      <w:r w:rsidR="00CA219A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55</w:t>
      </w:r>
      <w:r w:rsidR="00CA219A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CA219A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ล้านบาท</w:t>
      </w:r>
      <w:r w:rsidR="00CA219A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CA219A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เป็นส่วนเกินทุนจากการตีราคาสินทรัพย์ในส่วนของผู้ถือหุ้น</w:t>
      </w:r>
      <w:r w:rsidR="00CA219A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</w:p>
    <w:p w14:paraId="2333D512" w14:textId="51D45BDF" w:rsidR="00CA219A" w:rsidRPr="00DB5627" w:rsidRDefault="00CA219A" w:rsidP="00975EFA">
      <w:pPr>
        <w:spacing w:after="120"/>
        <w:ind w:left="1166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พฤษภาคม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278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52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ล้านบาท</w:t>
      </w:r>
    </w:p>
    <w:p w14:paraId="1681DEFF" w14:textId="533F300D" w:rsidR="00CA219A" w:rsidRPr="00DB5627" w:rsidRDefault="00CA219A" w:rsidP="00975EFA">
      <w:pPr>
        <w:spacing w:after="120"/>
        <w:ind w:left="1166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ต่อมาวันที่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12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พฤษภาคม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358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43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ล้านบาท</w:t>
      </w:r>
    </w:p>
    <w:p w14:paraId="0F548CBE" w14:textId="46465520" w:rsidR="00CA219A" w:rsidRPr="00DB5627" w:rsidRDefault="00CA219A" w:rsidP="00975EFA">
      <w:pPr>
        <w:spacing w:after="120"/>
        <w:ind w:left="1166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บริษัทได้จดจำนอง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ที่ดินซึ่งมีมูลค่าตาม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บัญชี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358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43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และ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278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52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ล้านบาท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ตามลำดับ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การออกหุ้นกู้ระยะยาว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โดยมีวงเงินจำนองจำนวน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000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ล้านบาท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(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ดูหมายเหตุ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19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)</w:t>
      </w:r>
    </w:p>
    <w:p w14:paraId="39A82007" w14:textId="09C542EA" w:rsidR="005C6B19" w:rsidRPr="00DB5627" w:rsidRDefault="005C6B19" w:rsidP="00514E07">
      <w:pPr>
        <w:tabs>
          <w:tab w:val="left" w:pos="1170"/>
        </w:tabs>
        <w:spacing w:before="120"/>
        <w:ind w:left="1170" w:hanging="62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รายการกระทบยอดของอสัง</w:t>
      </w:r>
      <w:r w:rsidR="00F05018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หาริ</w:t>
      </w:r>
      <w:r w:rsidR="00B21BE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มทรัพย์เพื่อการลงทุนสำหรับ</w:t>
      </w:r>
      <w:r w:rsidR="00D05EFC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ปี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สิ้นสุดวันที่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D05EFC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ธันวาคม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มีดังนี้</w:t>
      </w:r>
    </w:p>
    <w:p w14:paraId="01E17F91" w14:textId="77777777" w:rsidR="005C6B19" w:rsidRPr="00DB5627" w:rsidRDefault="005C6B19" w:rsidP="00565460">
      <w:pPr>
        <w:ind w:left="7920"/>
        <w:jc w:val="right"/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DB5627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40"/>
        <w:gridCol w:w="1332"/>
        <w:gridCol w:w="18"/>
        <w:gridCol w:w="252"/>
        <w:gridCol w:w="1170"/>
      </w:tblGrid>
      <w:tr w:rsidR="009E69E6" w:rsidRPr="00DB5627" w14:paraId="3F370011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42E79B0B" w14:textId="77777777" w:rsidR="007962B3" w:rsidRPr="00DB5627" w:rsidRDefault="007962B3" w:rsidP="005654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69" w:type="dxa"/>
            <w:gridSpan w:val="4"/>
            <w:shd w:val="clear" w:color="auto" w:fill="auto"/>
          </w:tcPr>
          <w:p w14:paraId="4A33C5C5" w14:textId="77777777" w:rsidR="007962B3" w:rsidRPr="00DB5627" w:rsidRDefault="007962B3" w:rsidP="00565460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B5627" w14:paraId="25F4649B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3C0A5C6D" w14:textId="77777777" w:rsidR="007962B3" w:rsidRPr="00DB5627" w:rsidRDefault="007962B3" w:rsidP="0056546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32" w:type="dxa"/>
            <w:shd w:val="clear" w:color="auto" w:fill="auto"/>
          </w:tcPr>
          <w:p w14:paraId="748889AD" w14:textId="67739281" w:rsidR="007962B3" w:rsidRPr="00DB5627" w:rsidRDefault="00DB5627" w:rsidP="0056546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16A803" w14:textId="77777777" w:rsidR="007962B3" w:rsidRPr="00DB5627" w:rsidRDefault="007962B3" w:rsidP="00565460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383FCD" w14:textId="3D024034" w:rsidR="007962B3" w:rsidRPr="00DB5627" w:rsidRDefault="00DB5627" w:rsidP="0056546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021F07EF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2BC44C93" w14:textId="796EAAA1" w:rsidR="009E5BA9" w:rsidRPr="00DB5627" w:rsidRDefault="009E5BA9" w:rsidP="009E5BA9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4BA7B12" w14:textId="695C9E89" w:rsidR="009E5BA9" w:rsidRPr="00DB5627" w:rsidRDefault="00DB5627" w:rsidP="004E59C7">
            <w:pPr>
              <w:tabs>
                <w:tab w:val="decimal" w:pos="1039"/>
              </w:tabs>
              <w:ind w:left="-64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045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461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580</w:t>
            </w:r>
          </w:p>
        </w:tc>
        <w:tc>
          <w:tcPr>
            <w:tcW w:w="252" w:type="dxa"/>
            <w:shd w:val="clear" w:color="auto" w:fill="auto"/>
          </w:tcPr>
          <w:p w14:paraId="211028F3" w14:textId="77777777" w:rsidR="009E5BA9" w:rsidRPr="00DB5627" w:rsidRDefault="009E5BA9" w:rsidP="009E5BA9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FA9BA" w14:textId="1283E5FA" w:rsidR="009E5BA9" w:rsidRPr="00DB5627" w:rsidRDefault="00DB5627" w:rsidP="009E5BA9">
            <w:pPr>
              <w:tabs>
                <w:tab w:val="decimal" w:pos="992"/>
              </w:tabs>
              <w:ind w:left="-64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847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982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228</w:t>
            </w:r>
          </w:p>
        </w:tc>
      </w:tr>
      <w:tr w:rsidR="009E69E6" w:rsidRPr="00DB5627" w14:paraId="697BAC95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7B801A9C" w14:textId="77777777" w:rsidR="009E5BA9" w:rsidRPr="00DB5627" w:rsidRDefault="009E5BA9" w:rsidP="009E5BA9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ab/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เงินสดจ่ายเพื่อพัฒนาอสังหาริมทรัพย์เพื่อการลงทุน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89DB1E" w14:textId="1332D618" w:rsidR="009E5BA9" w:rsidRPr="00DB5627" w:rsidRDefault="00DB5627" w:rsidP="004E59C7">
            <w:pPr>
              <w:tabs>
                <w:tab w:val="decimal" w:pos="1039"/>
              </w:tabs>
              <w:ind w:left="-64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207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088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</w:p>
        </w:tc>
        <w:tc>
          <w:tcPr>
            <w:tcW w:w="252" w:type="dxa"/>
            <w:shd w:val="clear" w:color="auto" w:fill="auto"/>
          </w:tcPr>
          <w:p w14:paraId="4FA7F5D3" w14:textId="77777777" w:rsidR="009E5BA9" w:rsidRPr="00DB5627" w:rsidRDefault="009E5BA9" w:rsidP="009E5BA9">
            <w:pPr>
              <w:ind w:left="36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8E7717" w14:textId="711F1AFB" w:rsidR="009E5BA9" w:rsidRPr="00DB5627" w:rsidRDefault="00DB5627" w:rsidP="009E5BA9">
            <w:pPr>
              <w:ind w:left="-99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568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775</w:t>
            </w:r>
          </w:p>
        </w:tc>
      </w:tr>
      <w:tr w:rsidR="009E69E6" w:rsidRPr="00DB5627" w14:paraId="7E92EF58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4898BA74" w14:textId="77777777" w:rsidR="009E5BA9" w:rsidRPr="00DB5627" w:rsidRDefault="009E5BA9" w:rsidP="009E5BA9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635C451" w14:textId="2AB559F5" w:rsidR="009E5BA9" w:rsidRPr="00DB5627" w:rsidRDefault="00DB5627" w:rsidP="004E59C7">
            <w:pPr>
              <w:tabs>
                <w:tab w:val="decimal" w:pos="1039"/>
              </w:tabs>
              <w:ind w:left="-64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122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734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  <w:tc>
          <w:tcPr>
            <w:tcW w:w="252" w:type="dxa"/>
            <w:shd w:val="clear" w:color="auto" w:fill="auto"/>
          </w:tcPr>
          <w:p w14:paraId="77B91889" w14:textId="77777777" w:rsidR="009E5BA9" w:rsidRPr="00DB5627" w:rsidRDefault="009E5BA9" w:rsidP="009E5BA9">
            <w:pPr>
              <w:ind w:left="36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EF3A0E" w14:textId="25483373" w:rsidR="009E5BA9" w:rsidRPr="00DB5627" w:rsidRDefault="00DB5627" w:rsidP="009E5BA9">
            <w:pPr>
              <w:ind w:left="-99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182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123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741</w:t>
            </w:r>
          </w:p>
        </w:tc>
      </w:tr>
      <w:tr w:rsidR="009E69E6" w:rsidRPr="00DB5627" w14:paraId="1CB8F745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65F4EF03" w14:textId="1861DC38" w:rsidR="009E5BA9" w:rsidRPr="00DB5627" w:rsidRDefault="009E5BA9" w:rsidP="009E5BA9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ab/>
            </w: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จำหน่าย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0824399" w14:textId="31D6840F" w:rsidR="009E5BA9" w:rsidRPr="00DB5627" w:rsidRDefault="004E59C7" w:rsidP="009E5BA9">
            <w:pPr>
              <w:tabs>
                <w:tab w:val="decimal" w:pos="1039"/>
              </w:tabs>
              <w:ind w:left="-64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9E5BA9"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094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095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689</w:t>
            </w:r>
            <w:r w:rsidR="009E5BA9"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0680193" w14:textId="77777777" w:rsidR="009E5BA9" w:rsidRPr="00DB5627" w:rsidRDefault="009E5BA9" w:rsidP="009E5BA9">
            <w:pPr>
              <w:ind w:left="3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1138B2" w14:textId="77777777" w:rsidR="009E5BA9" w:rsidRPr="00DB5627" w:rsidRDefault="009E5BA9" w:rsidP="009E5BA9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17920D38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7EF2D1C0" w14:textId="77777777" w:rsidR="009E5BA9" w:rsidRPr="00DB5627" w:rsidRDefault="009E5BA9" w:rsidP="009E5BA9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lang w:val="en-US"/>
              </w:rPr>
              <w:t xml:space="preserve"> (</w:t>
            </w:r>
            <w:r w:rsidRPr="00DB562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lang w:val="en-US"/>
              </w:rPr>
              <w:t>)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ผลต่าง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ของ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465C216" w14:textId="790FB35D" w:rsidR="009E5BA9" w:rsidRPr="00DB5627" w:rsidRDefault="00DB5627" w:rsidP="004E59C7">
            <w:pPr>
              <w:tabs>
                <w:tab w:val="decimal" w:pos="1039"/>
              </w:tabs>
              <w:ind w:left="-64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237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</w:p>
        </w:tc>
        <w:tc>
          <w:tcPr>
            <w:tcW w:w="252" w:type="dxa"/>
            <w:shd w:val="clear" w:color="auto" w:fill="auto"/>
          </w:tcPr>
          <w:p w14:paraId="0ED3B244" w14:textId="77777777" w:rsidR="009E5BA9" w:rsidRPr="00DB5627" w:rsidRDefault="009E5BA9" w:rsidP="009E5BA9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6AA03C" w14:textId="57DA75BC" w:rsidR="009E5BA9" w:rsidRPr="00DB5627" w:rsidRDefault="00982F96" w:rsidP="00982F96">
            <w:pPr>
              <w:tabs>
                <w:tab w:val="decimal" w:pos="947"/>
              </w:tabs>
              <w:ind w:left="-64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43645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63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213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164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D31B5" w:rsidRPr="00DB5627" w14:paraId="082F2FF7" w14:textId="77777777" w:rsidTr="002C38DF">
        <w:trPr>
          <w:cantSplit/>
        </w:trPr>
        <w:tc>
          <w:tcPr>
            <w:tcW w:w="5940" w:type="dxa"/>
            <w:shd w:val="clear" w:color="auto" w:fill="auto"/>
          </w:tcPr>
          <w:p w14:paraId="5911D4A4" w14:textId="5E7BFAE7" w:rsidR="009E5BA9" w:rsidRPr="00DB5627" w:rsidRDefault="009E5BA9" w:rsidP="009E5BA9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 (แสดงด้วยมูลค่ายุติธรรม)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735E" w14:textId="2606ED0A" w:rsidR="009E5BA9" w:rsidRPr="00DB5627" w:rsidRDefault="00DB5627" w:rsidP="004E59C7">
            <w:pPr>
              <w:tabs>
                <w:tab w:val="decimal" w:pos="1039"/>
              </w:tabs>
              <w:ind w:left="-64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358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427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252" w:type="dxa"/>
            <w:shd w:val="clear" w:color="auto" w:fill="auto"/>
          </w:tcPr>
          <w:p w14:paraId="4AB1A42E" w14:textId="77777777" w:rsidR="009E5BA9" w:rsidRPr="00DB5627" w:rsidRDefault="009E5BA9" w:rsidP="009E5BA9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45A0C" w14:textId="59791A35" w:rsidR="009E5BA9" w:rsidRPr="00DB5627" w:rsidRDefault="00DB5627" w:rsidP="002C38DF">
            <w:pPr>
              <w:tabs>
                <w:tab w:val="decimal" w:pos="992"/>
              </w:tabs>
              <w:ind w:left="-64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045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461</w:t>
            </w:r>
            <w:r w:rsidR="009E5BA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580</w:t>
            </w:r>
          </w:p>
        </w:tc>
      </w:tr>
    </w:tbl>
    <w:p w14:paraId="26F68FB6" w14:textId="77777777" w:rsidR="00B15684" w:rsidRPr="00DB5627" w:rsidRDefault="006751CA" w:rsidP="00975EFA">
      <w:pPr>
        <w:rPr>
          <w:rFonts w:asciiTheme="majorBidi" w:hAnsiTheme="majorBidi" w:cstheme="majorBidi"/>
          <w:color w:val="000000" w:themeColor="text1"/>
          <w:cs/>
        </w:rPr>
      </w:pPr>
      <w:r w:rsidRPr="00DB5627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5BF4102F" w14:textId="77777777" w:rsidR="00B15684" w:rsidRPr="00DB5627" w:rsidRDefault="00B15684" w:rsidP="00773660">
      <w:pPr>
        <w:spacing w:line="40" w:lineRule="exact"/>
        <w:rPr>
          <w:rFonts w:cs="Symbol"/>
          <w:color w:val="000000" w:themeColor="text1"/>
          <w:cs/>
        </w:rPr>
      </w:pP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179"/>
        <w:gridCol w:w="261"/>
        <w:gridCol w:w="1278"/>
      </w:tblGrid>
      <w:tr w:rsidR="009E69E6" w:rsidRPr="00DB5627" w14:paraId="5CFBC26E" w14:textId="77777777" w:rsidTr="00773660">
        <w:trPr>
          <w:cantSplit/>
        </w:trPr>
        <w:tc>
          <w:tcPr>
            <w:tcW w:w="6030" w:type="dxa"/>
            <w:shd w:val="clear" w:color="auto" w:fill="auto"/>
          </w:tcPr>
          <w:p w14:paraId="3D1DB776" w14:textId="77777777" w:rsidR="00CE7A26" w:rsidRPr="00DB5627" w:rsidRDefault="00CE7A26" w:rsidP="00CE7A26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38140249" w14:textId="77777777" w:rsidR="00CE7A26" w:rsidRPr="00DB5627" w:rsidRDefault="00CE7A26" w:rsidP="00CE7A2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2A86AE1" w14:textId="77777777" w:rsidR="00CE7A26" w:rsidRPr="00DB5627" w:rsidRDefault="00CE7A26" w:rsidP="00CE7A26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42193B11" w14:textId="77777777" w:rsidR="00CE7A26" w:rsidRPr="00DB5627" w:rsidRDefault="00CE7A26" w:rsidP="00CE7A2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proofErr w:type="gramStart"/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หน่วย 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:</w:t>
            </w:r>
            <w:proofErr w:type="gramEnd"/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บาท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75E1D264" w14:textId="77777777" w:rsidTr="00773660">
        <w:trPr>
          <w:cantSplit/>
        </w:trPr>
        <w:tc>
          <w:tcPr>
            <w:tcW w:w="6030" w:type="dxa"/>
            <w:shd w:val="clear" w:color="auto" w:fill="auto"/>
          </w:tcPr>
          <w:p w14:paraId="415EEC33" w14:textId="77777777" w:rsidR="00CE7A26" w:rsidRPr="00DB5627" w:rsidRDefault="00CE7A26" w:rsidP="00CE7A26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71982C21" w14:textId="77777777" w:rsidR="00CE7A26" w:rsidRPr="00DB5627" w:rsidRDefault="00CE7A26" w:rsidP="00CE7A2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B5627" w14:paraId="461F3852" w14:textId="77777777" w:rsidTr="00773660">
        <w:trPr>
          <w:cantSplit/>
        </w:trPr>
        <w:tc>
          <w:tcPr>
            <w:tcW w:w="6030" w:type="dxa"/>
            <w:shd w:val="clear" w:color="auto" w:fill="auto"/>
          </w:tcPr>
          <w:p w14:paraId="73512F73" w14:textId="77777777" w:rsidR="00CE7A26" w:rsidRPr="00DB5627" w:rsidRDefault="00CE7A26" w:rsidP="00CE7A26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0C9648FD" w14:textId="1FC49EB6" w:rsidR="00CE7A26" w:rsidRPr="00DB5627" w:rsidRDefault="00DB5627" w:rsidP="00CE7A2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1" w:type="dxa"/>
            <w:shd w:val="clear" w:color="auto" w:fill="auto"/>
          </w:tcPr>
          <w:p w14:paraId="7C7ACF46" w14:textId="77777777" w:rsidR="00CE7A26" w:rsidRPr="00DB5627" w:rsidRDefault="00CE7A26" w:rsidP="00CE7A26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0E6EA792" w14:textId="653789C8" w:rsidR="00CE7A26" w:rsidRPr="00DB5627" w:rsidRDefault="00DB5627" w:rsidP="00CE7A2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444D9B44" w14:textId="77777777" w:rsidTr="00773660">
        <w:trPr>
          <w:cantSplit/>
        </w:trPr>
        <w:tc>
          <w:tcPr>
            <w:tcW w:w="6030" w:type="dxa"/>
            <w:shd w:val="clear" w:color="auto" w:fill="auto"/>
          </w:tcPr>
          <w:p w14:paraId="36C0890B" w14:textId="176EADFB" w:rsidR="00B15684" w:rsidRPr="00DB5627" w:rsidRDefault="00B15684" w:rsidP="00B15684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179" w:type="dxa"/>
            <w:shd w:val="clear" w:color="auto" w:fill="auto"/>
          </w:tcPr>
          <w:p w14:paraId="13562A04" w14:textId="1A3AA306" w:rsidR="00B15684" w:rsidRPr="00A54639" w:rsidRDefault="00DB5627" w:rsidP="00A54639">
            <w:pPr>
              <w:tabs>
                <w:tab w:val="decimal" w:pos="1112"/>
              </w:tabs>
              <w:ind w:right="-37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9E5BA9"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278</w:t>
            </w:r>
            <w:r w:rsidR="009E5BA9"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520</w:t>
            </w:r>
            <w:r w:rsidR="009E5BA9"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6B9685B6" w14:textId="77777777" w:rsidR="00B15684" w:rsidRPr="00DB5627" w:rsidRDefault="00B15684" w:rsidP="00B15684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0894820B" w14:textId="77D958E7" w:rsidR="00B15684" w:rsidRPr="00DB5627" w:rsidRDefault="00DB5627" w:rsidP="00B15684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B1568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022</w:t>
            </w:r>
            <w:r w:rsidR="00B1568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816</w:t>
            </w:r>
            <w:r w:rsidR="00B15684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4A52DC" w:rsidRPr="00DB5627" w14:paraId="5E8CD00E" w14:textId="77777777" w:rsidTr="009A0794">
        <w:trPr>
          <w:cantSplit/>
        </w:trPr>
        <w:tc>
          <w:tcPr>
            <w:tcW w:w="6030" w:type="dxa"/>
            <w:shd w:val="clear" w:color="auto" w:fill="auto"/>
          </w:tcPr>
          <w:p w14:paraId="704A4D2D" w14:textId="08B325B4" w:rsidR="004A52DC" w:rsidRPr="00DB5627" w:rsidRDefault="004A52DC" w:rsidP="009E5BA9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DB562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D7FB081" w14:textId="23573222" w:rsidR="004A52DC" w:rsidRPr="00A54639" w:rsidRDefault="00DB5627" w:rsidP="00A54639">
            <w:pPr>
              <w:tabs>
                <w:tab w:val="decimal" w:pos="1112"/>
              </w:tabs>
              <w:ind w:right="-37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</w:t>
            </w:r>
            <w:r w:rsidR="004A52D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907</w:t>
            </w:r>
            <w:r w:rsidR="004A52D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261" w:type="dxa"/>
            <w:shd w:val="clear" w:color="auto" w:fill="auto"/>
          </w:tcPr>
          <w:p w14:paraId="56A33A20" w14:textId="77777777" w:rsidR="004A52DC" w:rsidRPr="00DB5627" w:rsidRDefault="004A52DC" w:rsidP="009E5BA9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EF9C1CE" w14:textId="03C973D0" w:rsidR="004A52DC" w:rsidRPr="00DB5627" w:rsidRDefault="004A52DC" w:rsidP="009E5BA9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704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4A52DC" w:rsidRPr="00DB5627" w14:paraId="4549382F" w14:textId="77777777" w:rsidTr="009A0794">
        <w:trPr>
          <w:cantSplit/>
        </w:trPr>
        <w:tc>
          <w:tcPr>
            <w:tcW w:w="6030" w:type="dxa"/>
            <w:shd w:val="clear" w:color="auto" w:fill="auto"/>
          </w:tcPr>
          <w:p w14:paraId="5B168938" w14:textId="0915771A" w:rsidR="004A52DC" w:rsidRPr="00DB5627" w:rsidRDefault="004A52DC" w:rsidP="009E5BA9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 (แสดงด้วยมูลค่ายุติธรรม)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B04E9" w14:textId="406AE34F" w:rsidR="004A52DC" w:rsidRPr="00DB5627" w:rsidRDefault="00DB5627" w:rsidP="00A54639">
            <w:pPr>
              <w:tabs>
                <w:tab w:val="decimal" w:pos="1112"/>
              </w:tabs>
              <w:ind w:right="-37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A52DC"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4A52DC"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4A52DC"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463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261" w:type="dxa"/>
            <w:shd w:val="clear" w:color="auto" w:fill="auto"/>
          </w:tcPr>
          <w:p w14:paraId="781810C5" w14:textId="77777777" w:rsidR="004A52DC" w:rsidRPr="00DB5627" w:rsidRDefault="004A52DC" w:rsidP="009E5BA9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84343" w14:textId="7597A381" w:rsidR="004A52DC" w:rsidRPr="00DB5627" w:rsidRDefault="00DB5627" w:rsidP="009E5BA9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4A52D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278</w:t>
            </w:r>
            <w:r w:rsidR="004A52D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520</w:t>
            </w:r>
            <w:r w:rsidR="004A52D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</w:tbl>
    <w:p w14:paraId="1BB729B6" w14:textId="655D0756" w:rsidR="00666703" w:rsidRPr="00DB5627" w:rsidRDefault="00666703" w:rsidP="0086758C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ธันวาคม มีดังนี้</w:t>
      </w:r>
    </w:p>
    <w:p w14:paraId="5CC7F4FF" w14:textId="77777777" w:rsidR="00216BEA" w:rsidRPr="00DB5627" w:rsidRDefault="00216BEA" w:rsidP="00216BEA">
      <w:pPr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5"/>
        <w:gridCol w:w="1350"/>
        <w:gridCol w:w="180"/>
        <w:gridCol w:w="1260"/>
      </w:tblGrid>
      <w:tr w:rsidR="009E69E6" w:rsidRPr="00DB5627" w14:paraId="3D650132" w14:textId="77777777" w:rsidTr="00773660">
        <w:trPr>
          <w:trHeight w:val="296"/>
        </w:trPr>
        <w:tc>
          <w:tcPr>
            <w:tcW w:w="5845" w:type="dxa"/>
          </w:tcPr>
          <w:p w14:paraId="7E0EB838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5BE3787" w14:textId="77777777" w:rsidR="00773660" w:rsidRPr="00DB5627" w:rsidRDefault="00773660" w:rsidP="00D20173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9E69E6" w:rsidRPr="00DB5627" w14:paraId="2667B346" w14:textId="77777777" w:rsidTr="00773660">
        <w:trPr>
          <w:trHeight w:val="296"/>
        </w:trPr>
        <w:tc>
          <w:tcPr>
            <w:tcW w:w="5845" w:type="dxa"/>
          </w:tcPr>
          <w:p w14:paraId="66EBBC1F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7C9CCCBF" w14:textId="77777777" w:rsidR="00773660" w:rsidRPr="00DB5627" w:rsidRDefault="00773660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</w:t>
            </w:r>
          </w:p>
        </w:tc>
      </w:tr>
      <w:tr w:rsidR="009E69E6" w:rsidRPr="00DB5627" w14:paraId="64201731" w14:textId="77777777" w:rsidTr="00773660">
        <w:trPr>
          <w:trHeight w:val="296"/>
        </w:trPr>
        <w:tc>
          <w:tcPr>
            <w:tcW w:w="5845" w:type="dxa"/>
          </w:tcPr>
          <w:p w14:paraId="73554FE1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2AE66792" w14:textId="46C0905B" w:rsidR="00773660" w:rsidRPr="00DB5627" w:rsidRDefault="00773660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1C9308A5" w14:textId="77777777" w:rsidTr="00773660">
        <w:trPr>
          <w:trHeight w:val="296"/>
        </w:trPr>
        <w:tc>
          <w:tcPr>
            <w:tcW w:w="5845" w:type="dxa"/>
          </w:tcPr>
          <w:p w14:paraId="3E2693C2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8FF54F6" w14:textId="68CD3DD9" w:rsidR="00773660" w:rsidRPr="00DB5627" w:rsidRDefault="00DB5627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66B5941" w14:textId="77777777" w:rsidR="00773660" w:rsidRPr="00DB5627" w:rsidRDefault="00773660" w:rsidP="00D20173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4BDE10" w14:textId="0CC8B4DC" w:rsidR="00773660" w:rsidRPr="00DB5627" w:rsidRDefault="00DB5627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5053D087" w14:textId="77777777" w:rsidTr="00BD2D7F">
        <w:trPr>
          <w:trHeight w:val="287"/>
        </w:trPr>
        <w:tc>
          <w:tcPr>
            <w:tcW w:w="5845" w:type="dxa"/>
          </w:tcPr>
          <w:p w14:paraId="4FBF6D18" w14:textId="77777777" w:rsidR="00A5220A" w:rsidRPr="00DB5627" w:rsidRDefault="00A5220A" w:rsidP="00A5220A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>รายได้ค่าเช่าจาก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912AC" w14:textId="77777777" w:rsidR="00A5220A" w:rsidRPr="00DB5627" w:rsidRDefault="00A5220A" w:rsidP="00A5220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5DE5256" w14:textId="77777777" w:rsidR="00A5220A" w:rsidRPr="00DB5627" w:rsidRDefault="00A5220A" w:rsidP="00A5220A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097ED6" w14:textId="23FAFAB8" w:rsidR="00A5220A" w:rsidRPr="00DB5627" w:rsidRDefault="00DB5627" w:rsidP="00A5220A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867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165</w:t>
            </w:r>
          </w:p>
        </w:tc>
      </w:tr>
      <w:tr w:rsidR="009E69E6" w:rsidRPr="00DB5627" w14:paraId="0680C6B2" w14:textId="77777777" w:rsidTr="00BD2D7F">
        <w:trPr>
          <w:trHeight w:val="287"/>
        </w:trPr>
        <w:tc>
          <w:tcPr>
            <w:tcW w:w="5845" w:type="dxa"/>
          </w:tcPr>
          <w:p w14:paraId="3A739D64" w14:textId="77777777" w:rsidR="00A5220A" w:rsidRPr="00DB5627" w:rsidRDefault="00A5220A" w:rsidP="00A5220A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9D0B6" w14:textId="77777777" w:rsidR="00A5220A" w:rsidRPr="00DB5627" w:rsidRDefault="00A5220A" w:rsidP="00A5220A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6787F40" w14:textId="77777777" w:rsidR="00A5220A" w:rsidRPr="00DB5627" w:rsidRDefault="00A5220A" w:rsidP="00A5220A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B6AFBE" w14:textId="77777777" w:rsidR="00A5220A" w:rsidRPr="00DB5627" w:rsidRDefault="00A5220A" w:rsidP="00A5220A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3E885586" w14:textId="77777777" w:rsidTr="00BD2D7F">
        <w:trPr>
          <w:trHeight w:val="287"/>
        </w:trPr>
        <w:tc>
          <w:tcPr>
            <w:tcW w:w="5845" w:type="dxa"/>
          </w:tcPr>
          <w:p w14:paraId="155356C2" w14:textId="77777777" w:rsidR="00A5220A" w:rsidRPr="00DB5627" w:rsidRDefault="00A5220A" w:rsidP="00A5220A">
            <w:pPr>
              <w:spacing w:line="360" w:lineRule="exact"/>
              <w:ind w:left="720" w:hanging="450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เพื่อการลงทุนซึ่งก่อให้เกิด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341DE1" w14:textId="77777777" w:rsidR="00A5220A" w:rsidRPr="00DB5627" w:rsidRDefault="00A5220A" w:rsidP="00A5220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F6B0C91" w14:textId="77777777" w:rsidR="00A5220A" w:rsidRPr="00DB5627" w:rsidRDefault="00A5220A" w:rsidP="00A5220A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8CDE99F" w14:textId="42A78BB6" w:rsidR="00A5220A" w:rsidRPr="00DB5627" w:rsidRDefault="00DB5627" w:rsidP="00A5220A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663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599</w:t>
            </w:r>
          </w:p>
        </w:tc>
      </w:tr>
      <w:tr w:rsidR="009E69E6" w:rsidRPr="00DB5627" w14:paraId="2479B6EE" w14:textId="77777777" w:rsidTr="00BD2D7F">
        <w:trPr>
          <w:trHeight w:val="287"/>
        </w:trPr>
        <w:tc>
          <w:tcPr>
            <w:tcW w:w="5845" w:type="dxa"/>
          </w:tcPr>
          <w:p w14:paraId="0F45CA94" w14:textId="6ECC42D2" w:rsidR="00A5220A" w:rsidRPr="00DB5627" w:rsidRDefault="009B7DB5" w:rsidP="00A5220A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    </w:t>
            </w:r>
            <w:r w:rsidR="00A5220A" w:rsidRPr="00DB5627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รายได้ค่าเช่าสำหรับงวด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793B87" w14:textId="27060BA6" w:rsidR="00A5220A" w:rsidRPr="00DB5627" w:rsidRDefault="008379D1" w:rsidP="00A5220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291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</w:tcPr>
          <w:p w14:paraId="5CED6084" w14:textId="77777777" w:rsidR="00A5220A" w:rsidRPr="00DB5627" w:rsidRDefault="00A5220A" w:rsidP="00A5220A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9C83D1" w14:textId="77777777" w:rsidR="00A5220A" w:rsidRPr="00DB5627" w:rsidRDefault="00A5220A" w:rsidP="00A5220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71813300" w14:textId="77777777" w:rsidTr="00BD2D7F">
        <w:trPr>
          <w:trHeight w:val="287"/>
        </w:trPr>
        <w:tc>
          <w:tcPr>
            <w:tcW w:w="5845" w:type="dxa"/>
          </w:tcPr>
          <w:p w14:paraId="6C6B7F4E" w14:textId="77777777" w:rsidR="00A5220A" w:rsidRPr="00DB5627" w:rsidRDefault="00A5220A" w:rsidP="00A5220A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 xml:space="preserve">  </w:t>
            </w:r>
            <w:r w:rsidRPr="00DB5627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FD209" w14:textId="77777777" w:rsidR="00A5220A" w:rsidRPr="00DB5627" w:rsidRDefault="00A5220A" w:rsidP="00A5220A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5B29A977" w14:textId="77777777" w:rsidR="00A5220A" w:rsidRPr="00DB5627" w:rsidRDefault="00A5220A" w:rsidP="00A5220A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857205B" w14:textId="77777777" w:rsidR="00A5220A" w:rsidRPr="00DB5627" w:rsidRDefault="00A5220A" w:rsidP="00A5220A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E69E6" w:rsidRPr="00DB5627" w14:paraId="3E94078A" w14:textId="77777777" w:rsidTr="00BD2D7F">
        <w:trPr>
          <w:trHeight w:val="287"/>
        </w:trPr>
        <w:tc>
          <w:tcPr>
            <w:tcW w:w="5845" w:type="dxa"/>
          </w:tcPr>
          <w:p w14:paraId="048E6F14" w14:textId="77777777" w:rsidR="00A5220A" w:rsidRPr="00DB5627" w:rsidRDefault="00A5220A" w:rsidP="00A5220A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    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เพื่อการลงทุ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481147" w14:textId="06C9D06B" w:rsidR="00A5220A" w:rsidRPr="00DB5627" w:rsidRDefault="00DB5627" w:rsidP="00CE5895">
            <w:pPr>
              <w:spacing w:line="36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122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734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  <w:tc>
          <w:tcPr>
            <w:tcW w:w="180" w:type="dxa"/>
          </w:tcPr>
          <w:p w14:paraId="52CBC7C7" w14:textId="77777777" w:rsidR="00A5220A" w:rsidRPr="00DB5627" w:rsidRDefault="00A5220A" w:rsidP="00A5220A">
            <w:pPr>
              <w:spacing w:line="360" w:lineRule="exact"/>
              <w:ind w:left="-648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EBC0837" w14:textId="3AC48C06" w:rsidR="00A5220A" w:rsidRPr="00DB5627" w:rsidRDefault="008379D1" w:rsidP="00A5220A">
            <w:pPr>
              <w:spacing w:line="36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182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123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741</w:t>
            </w:r>
          </w:p>
        </w:tc>
      </w:tr>
      <w:tr w:rsidR="009E69E6" w:rsidRPr="00DB5627" w14:paraId="5D609C85" w14:textId="77777777" w:rsidTr="00BD2D7F">
        <w:trPr>
          <w:trHeight w:val="287"/>
        </w:trPr>
        <w:tc>
          <w:tcPr>
            <w:tcW w:w="5845" w:type="dxa"/>
          </w:tcPr>
          <w:p w14:paraId="4FF1FFCA" w14:textId="77777777" w:rsidR="00A5220A" w:rsidRPr="00DB5627" w:rsidRDefault="00A5220A" w:rsidP="00A5220A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 xml:space="preserve"> 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กลับรายการรายได้ค่าเช่าค้างรับ</w:t>
            </w:r>
            <w:r w:rsidRPr="00DB5627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*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EECD3D" w14:textId="5ACB90F7" w:rsidR="00A5220A" w:rsidRPr="00DB5627" w:rsidRDefault="008379D1" w:rsidP="00CE5895">
            <w:pPr>
              <w:spacing w:line="360" w:lineRule="exact"/>
              <w:ind w:left="-18" w:right="-3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189</w:t>
            </w:r>
            <w:r w:rsidR="00A5220A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278</w:t>
            </w:r>
          </w:p>
        </w:tc>
        <w:tc>
          <w:tcPr>
            <w:tcW w:w="180" w:type="dxa"/>
          </w:tcPr>
          <w:p w14:paraId="1144635F" w14:textId="77777777" w:rsidR="00A5220A" w:rsidRPr="00DB5627" w:rsidRDefault="00A5220A" w:rsidP="00A5220A">
            <w:pPr>
              <w:spacing w:line="360" w:lineRule="exact"/>
              <w:ind w:left="-648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7A4EE8F" w14:textId="77777777" w:rsidR="00A5220A" w:rsidRPr="00DB5627" w:rsidRDefault="00A5220A" w:rsidP="00A5220A">
            <w:pPr>
              <w:spacing w:line="360" w:lineRule="exact"/>
              <w:ind w:left="-18" w:right="-3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E617979" w14:textId="1B8683BB" w:rsidR="00514E07" w:rsidRPr="00DB5627" w:rsidRDefault="00514E07" w:rsidP="00E03D95">
      <w:pPr>
        <w:tabs>
          <w:tab w:val="left" w:pos="828"/>
          <w:tab w:val="right" w:pos="9243"/>
        </w:tabs>
        <w:spacing w:before="240"/>
        <w:ind w:left="666" w:hanging="119"/>
        <w:jc w:val="thaiDistribute"/>
        <w:rPr>
          <w:rFonts w:ascii="Angsana New" w:hAnsi="Angsana New" w:cs="Angsana New"/>
          <w:color w:val="000000" w:themeColor="text1"/>
          <w:sz w:val="27"/>
          <w:szCs w:val="27"/>
          <w:lang w:val="en-US"/>
        </w:rPr>
      </w:pP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*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ab/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รายได้ค่าเช่าจากอสังหาริมทรัพย์เพื่อการลงทุนได้ถูกรับรู้ในปี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ตามข้อกำหนดของมาตรฐานการรายงานทางการเงิน ฉบับที่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15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“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รายได้จากสัญญาที่ทำกับลูกค้า” ต่อมาเมื่อวันที่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19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บริษัท ซีจียูเค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จำกัด ได้ทำสัญญา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Conditional Assignment Agreement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ส่งผลให้สิทธิในรายได้ค่าเช่าดังกล่าวได้หมดไป ดังนั้น รายได้ค่าเช่าค้างรับ</w:t>
      </w:r>
      <w:r w:rsidRPr="00DB5627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ถูกกลับรายการในงบกำไรขาดทุน</w:t>
      </w:r>
      <w:r w:rsidRPr="00DB5627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>และกำไรขาดทุนเบ็ดเสร็จอื่นรวม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สำหรั</w:t>
      </w:r>
      <w:r w:rsidRPr="00DB5627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>บปี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>ธันวาคม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เป็นจำนวน 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42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19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ล้านบาท</w:t>
      </w:r>
    </w:p>
    <w:p w14:paraId="5C7E0B05" w14:textId="77777777" w:rsidR="00216BEA" w:rsidRPr="00DB5627" w:rsidRDefault="00216BEA" w:rsidP="00216BEA">
      <w:pPr>
        <w:spacing w:before="240"/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1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345"/>
        <w:gridCol w:w="221"/>
        <w:gridCol w:w="1219"/>
      </w:tblGrid>
      <w:tr w:rsidR="009E69E6" w:rsidRPr="00DB5627" w14:paraId="133BF68E" w14:textId="77777777" w:rsidTr="00773660">
        <w:trPr>
          <w:trHeight w:val="306"/>
        </w:trPr>
        <w:tc>
          <w:tcPr>
            <w:tcW w:w="5832" w:type="dxa"/>
          </w:tcPr>
          <w:p w14:paraId="6A79A684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57F5FEC7" w14:textId="77777777" w:rsidR="00773660" w:rsidRPr="00DB5627" w:rsidRDefault="00773660" w:rsidP="00D20173">
            <w:pPr>
              <w:pStyle w:val="Heading3"/>
              <w:spacing w:line="360" w:lineRule="exact"/>
              <w:ind w:left="37" w:hanging="37"/>
              <w:rPr>
                <w:rFonts w:ascii="Angsana New" w:hAnsi="Angsana New" w:cs="Angsana New"/>
                <w:color w:val="000000" w:themeColor="text1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9E69E6" w:rsidRPr="00DB5627" w14:paraId="78200239" w14:textId="77777777" w:rsidTr="00773660">
        <w:trPr>
          <w:trHeight w:val="306"/>
        </w:trPr>
        <w:tc>
          <w:tcPr>
            <w:tcW w:w="5832" w:type="dxa"/>
          </w:tcPr>
          <w:p w14:paraId="7E6E6C64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6D412B1E" w14:textId="77777777" w:rsidR="00773660" w:rsidRPr="00DB5627" w:rsidRDefault="00773660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</w:t>
            </w:r>
          </w:p>
        </w:tc>
      </w:tr>
      <w:tr w:rsidR="009E69E6" w:rsidRPr="00DB5627" w14:paraId="7124E083" w14:textId="77777777" w:rsidTr="00773660">
        <w:trPr>
          <w:trHeight w:val="306"/>
        </w:trPr>
        <w:tc>
          <w:tcPr>
            <w:tcW w:w="5832" w:type="dxa"/>
          </w:tcPr>
          <w:p w14:paraId="7F024D4C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165C61E9" w14:textId="791088AC" w:rsidR="00773660" w:rsidRPr="00DB5627" w:rsidRDefault="00773660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5ED8C61D" w14:textId="77777777" w:rsidTr="00773660">
        <w:trPr>
          <w:trHeight w:val="306"/>
        </w:trPr>
        <w:tc>
          <w:tcPr>
            <w:tcW w:w="5832" w:type="dxa"/>
          </w:tcPr>
          <w:p w14:paraId="2EC5FCA0" w14:textId="77777777" w:rsidR="00773660" w:rsidRPr="00DB5627" w:rsidRDefault="00773660" w:rsidP="00D20173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79437D" w14:textId="407C4AF5" w:rsidR="00773660" w:rsidRPr="00DB5627" w:rsidRDefault="00DB5627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1" w:type="dxa"/>
          </w:tcPr>
          <w:p w14:paraId="531F098C" w14:textId="77777777" w:rsidR="00773660" w:rsidRPr="00DB5627" w:rsidRDefault="00773660" w:rsidP="00D20173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68BE1281" w14:textId="712B611F" w:rsidR="00773660" w:rsidRPr="00DB5627" w:rsidRDefault="00DB5627" w:rsidP="00D2017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317BEC0D" w14:textId="77777777" w:rsidTr="00C16EFC">
        <w:trPr>
          <w:trHeight w:val="296"/>
        </w:trPr>
        <w:tc>
          <w:tcPr>
            <w:tcW w:w="5832" w:type="dxa"/>
          </w:tcPr>
          <w:p w14:paraId="3D352BEA" w14:textId="77777777" w:rsidR="00007151" w:rsidRPr="00DB5627" w:rsidRDefault="00007151" w:rsidP="00007151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BE280A2" w14:textId="610C84B1" w:rsidR="00007151" w:rsidRPr="00DB5627" w:rsidRDefault="009E5BA9" w:rsidP="009E5BA9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907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221" w:type="dxa"/>
          </w:tcPr>
          <w:p w14:paraId="7B6D8B68" w14:textId="77777777" w:rsidR="00007151" w:rsidRPr="00DB5627" w:rsidRDefault="00007151" w:rsidP="00007151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348A1CB4" w14:textId="01082963" w:rsidR="00007151" w:rsidRPr="00DB5627" w:rsidRDefault="00DB5627" w:rsidP="00007151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255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704</w:t>
            </w:r>
            <w:r w:rsidR="00007151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</w:tbl>
    <w:p w14:paraId="7A1B6D36" w14:textId="5C5DE925" w:rsidR="002069BB" w:rsidRPr="00DB5627" w:rsidRDefault="00A61A25" w:rsidP="00326EEB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11</w:t>
      </w:r>
      <w:r w:rsidR="002069BB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2069BB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bookmarkStart w:id="5" w:name="_Hlk65231605"/>
      <w:r w:rsidR="002069BB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 xml:space="preserve">ที่ดิน </w:t>
      </w:r>
      <w:r w:rsidR="0034749D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อาคาร</w:t>
      </w:r>
      <w:r w:rsidR="002069BB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และอุปกรณ์</w:t>
      </w:r>
      <w:bookmarkEnd w:id="5"/>
    </w:p>
    <w:p w14:paraId="09399D31" w14:textId="77777777" w:rsidR="002069BB" w:rsidRPr="00DB5627" w:rsidRDefault="002069BB" w:rsidP="00DB020B">
      <w:pPr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ที่ดิน อาคารและอุปกรณ์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p w14:paraId="02501BEC" w14:textId="1E6533EB" w:rsidR="000319FD" w:rsidRPr="00DB5627" w:rsidRDefault="000319FD" w:rsidP="00DB020B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2566</w:t>
      </w:r>
    </w:p>
    <w:p w14:paraId="564BEC46" w14:textId="77777777" w:rsidR="000319FD" w:rsidRPr="00DB5627" w:rsidRDefault="000319FD" w:rsidP="00DB020B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951"/>
        <w:gridCol w:w="87"/>
        <w:gridCol w:w="977"/>
        <w:gridCol w:w="87"/>
        <w:gridCol w:w="985"/>
        <w:gridCol w:w="87"/>
        <w:gridCol w:w="1004"/>
        <w:gridCol w:w="57"/>
        <w:gridCol w:w="967"/>
      </w:tblGrid>
      <w:tr w:rsidR="009E69E6" w:rsidRPr="00DB5627" w14:paraId="37C5B599" w14:textId="77777777" w:rsidTr="003B4477">
        <w:trPr>
          <w:trHeight w:val="162"/>
        </w:trPr>
        <w:tc>
          <w:tcPr>
            <w:tcW w:w="3663" w:type="dxa"/>
            <w:vAlign w:val="center"/>
          </w:tcPr>
          <w:p w14:paraId="39B41478" w14:textId="77777777" w:rsidR="000319FD" w:rsidRPr="00DB5627" w:rsidRDefault="000319FD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02" w:type="dxa"/>
            <w:gridSpan w:val="9"/>
          </w:tcPr>
          <w:p w14:paraId="4C8224AC" w14:textId="77777777" w:rsidR="000319FD" w:rsidRPr="00DB5627" w:rsidRDefault="000319FD" w:rsidP="00804933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B5627" w14:paraId="7E9782BD" w14:textId="77777777" w:rsidTr="003B4477">
        <w:trPr>
          <w:trHeight w:val="162"/>
        </w:trPr>
        <w:tc>
          <w:tcPr>
            <w:tcW w:w="3663" w:type="dxa"/>
            <w:vAlign w:val="center"/>
          </w:tcPr>
          <w:p w14:paraId="36D483A0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51" w:type="dxa"/>
          </w:tcPr>
          <w:p w14:paraId="11CA7130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1E64ECAC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0D838BC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</w:tcPr>
          <w:p w14:paraId="22054B42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024D6FA" w14:textId="77777777" w:rsidR="003B4477" w:rsidRPr="00DB5627" w:rsidRDefault="003B4477" w:rsidP="00804933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  <w:shd w:val="clear" w:color="auto" w:fill="auto"/>
          </w:tcPr>
          <w:p w14:paraId="605810E8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2D8D7730" w14:textId="77777777" w:rsidR="003B4477" w:rsidRPr="00DB5627" w:rsidRDefault="003B4477" w:rsidP="00804933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โอนเข้า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ออก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27223D49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6795F2FB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B5627" w14:paraId="2FC5335C" w14:textId="77777777" w:rsidTr="003B4477">
        <w:tc>
          <w:tcPr>
            <w:tcW w:w="3663" w:type="dxa"/>
            <w:vAlign w:val="center"/>
          </w:tcPr>
          <w:p w14:paraId="157F7AA8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56914B62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1F05CBF7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3C6E82A5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696CB74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2082757" w14:textId="77777777" w:rsidR="003B4477" w:rsidRPr="00DB5627" w:rsidRDefault="003B4477" w:rsidP="00804933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5DD9F45E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D80AA18" w14:textId="77777777" w:rsidR="003B4477" w:rsidRPr="00DB5627" w:rsidRDefault="003B4477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1C0A1C6F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AF18D43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347B9AE9" w14:textId="77777777" w:rsidTr="003B4477">
        <w:tc>
          <w:tcPr>
            <w:tcW w:w="3663" w:type="dxa"/>
            <w:vAlign w:val="center"/>
          </w:tcPr>
          <w:p w14:paraId="3B50191A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0ADFDBA2" w14:textId="59D78BA5" w:rsidR="003B4477" w:rsidRPr="00DB5627" w:rsidRDefault="00DB562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B447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48F97984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5B7A87A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1C71CE6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EAC6F76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83CB56B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2C08A283" w14:textId="77777777" w:rsidR="003B4477" w:rsidRPr="00DB5627" w:rsidRDefault="003B4477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624F50DB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17DDD686" w14:textId="7007CB96" w:rsidR="003B4477" w:rsidRPr="00DB5627" w:rsidRDefault="00DB562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B447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74CC02D3" w14:textId="77777777" w:rsidTr="003B4477">
        <w:tc>
          <w:tcPr>
            <w:tcW w:w="3663" w:type="dxa"/>
            <w:vAlign w:val="center"/>
          </w:tcPr>
          <w:p w14:paraId="04F2BA62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6EE4FDFE" w14:textId="3CA37E84" w:rsidR="003B4477" w:rsidRPr="00DB5627" w:rsidRDefault="00DB562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</w:tcPr>
          <w:p w14:paraId="61F0E28C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12FF6A3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815CCFD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5765F6D3" w14:textId="77777777" w:rsidR="003B4477" w:rsidRPr="00DB5627" w:rsidRDefault="003B447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DBAF296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7F960F4" w14:textId="77777777" w:rsidR="003B4477" w:rsidRPr="00DB5627" w:rsidRDefault="003B4477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050918E2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90C37F8" w14:textId="043E7625" w:rsidR="003B4477" w:rsidRPr="00DB5627" w:rsidRDefault="00DB562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B5627" w14:paraId="73D03F2B" w14:textId="77777777" w:rsidTr="003B4477">
        <w:tc>
          <w:tcPr>
            <w:tcW w:w="3663" w:type="dxa"/>
          </w:tcPr>
          <w:p w14:paraId="519561C5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1" w:type="dxa"/>
          </w:tcPr>
          <w:p w14:paraId="6AD4ABFD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BD6F88D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010A2BF1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E44739F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23148803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65B293A9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ED7998F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002AAA4A" w14:textId="77777777" w:rsidR="003B4477" w:rsidRPr="00DB5627" w:rsidRDefault="003B4477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7FD39A37" w14:textId="77777777" w:rsidR="003B4477" w:rsidRPr="00DB5627" w:rsidRDefault="003B4477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2AE188FF" w14:textId="77777777" w:rsidTr="004C5D31">
        <w:tc>
          <w:tcPr>
            <w:tcW w:w="3663" w:type="dxa"/>
          </w:tcPr>
          <w:p w14:paraId="17144158" w14:textId="77777777" w:rsidR="00123088" w:rsidRPr="00DB5627" w:rsidRDefault="00123088" w:rsidP="00123088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B9605" w14:textId="3ED62482" w:rsidR="00123088" w:rsidRPr="00DB5627" w:rsidRDefault="00DB5627" w:rsidP="0012308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741D7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5B10C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5C7F7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527D2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57C00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30E9B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F480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A212" w14:textId="0A53E32F" w:rsidR="00123088" w:rsidRPr="00DB5627" w:rsidRDefault="00DB5627" w:rsidP="0012308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9E69E6" w:rsidRPr="00DB5627" w14:paraId="4A30DA51" w14:textId="77777777" w:rsidTr="004C5D31">
        <w:tc>
          <w:tcPr>
            <w:tcW w:w="3663" w:type="dxa"/>
          </w:tcPr>
          <w:p w14:paraId="29516D2A" w14:textId="77777777" w:rsidR="00123088" w:rsidRPr="00DB5627" w:rsidRDefault="00123088" w:rsidP="00123088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5A585" w14:textId="508EAE66" w:rsidR="00123088" w:rsidRPr="00DB5627" w:rsidRDefault="00DB5627" w:rsidP="0012308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BC12D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E975D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1B794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C9F14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F94EA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095E5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35791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34CA9" w14:textId="418DC7C7" w:rsidR="00123088" w:rsidRPr="00DB5627" w:rsidRDefault="00DB5627" w:rsidP="0012308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9E69E6" w:rsidRPr="00DB5627" w14:paraId="26962582" w14:textId="77777777" w:rsidTr="004C5D31">
        <w:tc>
          <w:tcPr>
            <w:tcW w:w="3663" w:type="dxa"/>
          </w:tcPr>
          <w:p w14:paraId="4F3436FB" w14:textId="77777777" w:rsidR="00123088" w:rsidRPr="00DB5627" w:rsidRDefault="00123088" w:rsidP="00123088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E280E" w14:textId="46103E3E" w:rsidR="00123088" w:rsidRPr="00DB5627" w:rsidRDefault="00DB5627" w:rsidP="0012308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37802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F8CD1" w14:textId="7B9D5F21" w:rsidR="00123088" w:rsidRPr="00DB5627" w:rsidRDefault="00DB5627" w:rsidP="0012308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9E839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EA954" w14:textId="39152C1A" w:rsidR="00123088" w:rsidRPr="00DB5627" w:rsidRDefault="00731949" w:rsidP="00C9602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2AE18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D997F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6819E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75434" w14:textId="30867504" w:rsidR="00123088" w:rsidRPr="00DB5627" w:rsidRDefault="00DB5627" w:rsidP="0012308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C9602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C9602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9E69E6" w:rsidRPr="00DB5627" w14:paraId="41C4D41D" w14:textId="77777777" w:rsidTr="004C5D31">
        <w:tc>
          <w:tcPr>
            <w:tcW w:w="3663" w:type="dxa"/>
          </w:tcPr>
          <w:p w14:paraId="6929C52A" w14:textId="77777777" w:rsidR="0026303B" w:rsidRPr="00DB5627" w:rsidRDefault="0026303B" w:rsidP="0026303B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DCD67" w14:textId="4DC91873" w:rsidR="0026303B" w:rsidRPr="00DB5627" w:rsidRDefault="00DB5627" w:rsidP="0026303B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26303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377</w:t>
            </w:r>
            <w:r w:rsidR="0026303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DA689" w14:textId="77777777" w:rsidR="0026303B" w:rsidRPr="00DB5627" w:rsidRDefault="0026303B" w:rsidP="0026303B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A9F80" w14:textId="146BDEB5" w:rsidR="0026303B" w:rsidRPr="00DB5627" w:rsidRDefault="00DB5627" w:rsidP="0026303B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30AF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  <w:r w:rsidR="00030AF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5D826" w14:textId="77777777" w:rsidR="0026303B" w:rsidRPr="00DB5627" w:rsidRDefault="0026303B" w:rsidP="0026303B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244F" w14:textId="77777777" w:rsidR="0026303B" w:rsidRPr="00DB5627" w:rsidRDefault="0026303B" w:rsidP="0026303B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7EA3A" w14:textId="77777777" w:rsidR="0026303B" w:rsidRPr="00DB5627" w:rsidRDefault="0026303B" w:rsidP="0026303B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192E7" w14:textId="77777777" w:rsidR="0026303B" w:rsidRPr="00DB5627" w:rsidRDefault="0026303B" w:rsidP="0026303B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D8DF9" w14:textId="77777777" w:rsidR="0026303B" w:rsidRPr="00DB5627" w:rsidRDefault="0026303B" w:rsidP="0026303B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C4C38" w14:textId="6A09B0DD" w:rsidR="0026303B" w:rsidRPr="00DB5627" w:rsidRDefault="00DB5627" w:rsidP="0026303B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26303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323</w:t>
            </w:r>
            <w:r w:rsidR="0026303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</w:p>
        </w:tc>
      </w:tr>
      <w:tr w:rsidR="009E69E6" w:rsidRPr="00DB5627" w14:paraId="5C0FEE72" w14:textId="77777777" w:rsidTr="004C5D31">
        <w:tc>
          <w:tcPr>
            <w:tcW w:w="3663" w:type="dxa"/>
          </w:tcPr>
          <w:p w14:paraId="370A3939" w14:textId="77777777" w:rsidR="00731949" w:rsidRPr="00DB5627" w:rsidRDefault="00731949" w:rsidP="00731949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0DA3" w14:textId="07232FFA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582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1D618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F332E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B4B1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CBA53" w14:textId="1ED7C125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4DD7D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1EE5C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2131E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43B9D" w14:textId="152DCF48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471C8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="00471C8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</w:tr>
      <w:tr w:rsidR="009E69E6" w:rsidRPr="00DB5627" w14:paraId="58C37256" w14:textId="77777777" w:rsidTr="004C5D31">
        <w:tc>
          <w:tcPr>
            <w:tcW w:w="3663" w:type="dxa"/>
          </w:tcPr>
          <w:p w14:paraId="6A3B615B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2C704" w14:textId="32B8389A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9879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3B355" w14:textId="4A344F7E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37793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F2155" w14:textId="7FCC37F1" w:rsidR="00731949" w:rsidRPr="00DB5627" w:rsidRDefault="00C96020" w:rsidP="00C9602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EBF66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A045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E466B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03810" w14:textId="281A11C7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C9602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9E69E6" w:rsidRPr="00DB5627" w14:paraId="73A0037C" w14:textId="77777777" w:rsidTr="004C5D31">
        <w:tc>
          <w:tcPr>
            <w:tcW w:w="3663" w:type="dxa"/>
          </w:tcPr>
          <w:p w14:paraId="5D0633BE" w14:textId="77777777" w:rsidR="00731949" w:rsidRPr="00DB5627" w:rsidRDefault="00731949" w:rsidP="00731949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BEC72" w14:textId="37E56D1F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875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A4E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45947" w14:textId="1CA2B03E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1D734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9BAA3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9C367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A0522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3C477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4DE47" w14:textId="1F23E32A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</w:p>
        </w:tc>
      </w:tr>
      <w:tr w:rsidR="009E69E6" w:rsidRPr="00DB5627" w14:paraId="70B37F4C" w14:textId="77777777" w:rsidTr="004C5D31">
        <w:tc>
          <w:tcPr>
            <w:tcW w:w="3663" w:type="dxa"/>
          </w:tcPr>
          <w:p w14:paraId="5CB2A701" w14:textId="77777777" w:rsidR="00731949" w:rsidRPr="00DB5627" w:rsidRDefault="00731949" w:rsidP="00731949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DAE0D" w14:textId="7F83CD60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AF6A6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5148C" w14:textId="7E571DBD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21B53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EF82C" w14:textId="25FC5C9B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39298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B8631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7EFC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58386" w14:textId="40624816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568</w:t>
            </w:r>
          </w:p>
        </w:tc>
      </w:tr>
      <w:tr w:rsidR="009E69E6" w:rsidRPr="00DB5627" w14:paraId="615B28AD" w14:textId="77777777" w:rsidTr="007E29A1">
        <w:tc>
          <w:tcPr>
            <w:tcW w:w="3663" w:type="dxa"/>
          </w:tcPr>
          <w:p w14:paraId="31277BB9" w14:textId="77777777" w:rsidR="00731949" w:rsidRPr="00DB5627" w:rsidRDefault="00731949" w:rsidP="00731949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C23E73" w14:textId="3AEB8D1C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29E3E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D698C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6DC1B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D6B84A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89AC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05B23A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30E35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94C520" w14:textId="5253F551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0928FE69" w14:textId="77777777" w:rsidTr="007E29A1">
        <w:tc>
          <w:tcPr>
            <w:tcW w:w="3663" w:type="dxa"/>
          </w:tcPr>
          <w:p w14:paraId="01345CB4" w14:textId="77777777" w:rsidR="00731949" w:rsidRPr="00DB5627" w:rsidRDefault="00731949" w:rsidP="00731949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50F6D" w14:textId="6FEB2AC7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048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D9E9F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AE66B" w14:textId="3452911B" w:rsidR="00731949" w:rsidRPr="00DB5627" w:rsidRDefault="003531B6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682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67A9A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A36B7" w14:textId="3B8C184E" w:rsidR="00731949" w:rsidRPr="00DB5627" w:rsidRDefault="00C96020" w:rsidP="00C9602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E664CA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557</w:t>
            </w:r>
            <w:r w:rsidR="003D304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20357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6F9EB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E99FF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67526" w14:textId="4B90D27F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3D304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3D304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694</w:t>
            </w:r>
          </w:p>
        </w:tc>
      </w:tr>
      <w:tr w:rsidR="009E69E6" w:rsidRPr="00DB5627" w14:paraId="69D7BBEA" w14:textId="77777777" w:rsidTr="007E29A1">
        <w:tc>
          <w:tcPr>
            <w:tcW w:w="3663" w:type="dxa"/>
          </w:tcPr>
          <w:p w14:paraId="04B4C030" w14:textId="77777777" w:rsidR="00731949" w:rsidRPr="00DB5627" w:rsidRDefault="00731949" w:rsidP="00731949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DB433" w14:textId="1F2844C7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731949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667</w:t>
            </w:r>
            <w:r w:rsidR="00731949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230</w:t>
            </w:r>
            <w:r w:rsidR="00731949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6DC4C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E2C4C" w14:textId="3A61FBBE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117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62D8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DB704" w14:textId="0BE7C07D" w:rsidR="00731949" w:rsidRPr="00DB5627" w:rsidRDefault="00C96020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  <w:r w:rsidR="003D304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941</w:t>
            </w:r>
            <w:r w:rsidR="003D304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2CA8D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1629C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0B6EA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60A58" w14:textId="52D71E4C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C9602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C9602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405</w:t>
            </w:r>
            <w:r w:rsidR="00C96020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</w:p>
        </w:tc>
      </w:tr>
      <w:tr w:rsidR="009E69E6" w:rsidRPr="00DB5627" w14:paraId="251B817F" w14:textId="77777777" w:rsidTr="007E29A1">
        <w:tc>
          <w:tcPr>
            <w:tcW w:w="3663" w:type="dxa"/>
          </w:tcPr>
          <w:p w14:paraId="1450FA38" w14:textId="77777777" w:rsidR="00731949" w:rsidRPr="00DB5627" w:rsidRDefault="00731949" w:rsidP="00731949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BF3A4" w14:textId="77777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E7E05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55C70" w14:textId="77777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7F2BA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7B2B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2A83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A0E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EC7E7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7E5E5" w14:textId="77777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6406644C" w14:textId="77777777" w:rsidTr="004C5D31">
        <w:tc>
          <w:tcPr>
            <w:tcW w:w="3663" w:type="dxa"/>
          </w:tcPr>
          <w:p w14:paraId="2B43AFFE" w14:textId="77777777" w:rsidR="00731949" w:rsidRPr="00DB5627" w:rsidRDefault="00731949" w:rsidP="00731949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3685B" w14:textId="77777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7570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29DEE" w14:textId="77777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18D00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B152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7AFC5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EE54B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F4815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D45AB" w14:textId="77777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0D4D6903" w14:textId="77777777" w:rsidTr="004C5D31">
        <w:tc>
          <w:tcPr>
            <w:tcW w:w="3663" w:type="dxa"/>
          </w:tcPr>
          <w:p w14:paraId="644293C5" w14:textId="77777777" w:rsidR="00731949" w:rsidRPr="00DB5627" w:rsidRDefault="00731949" w:rsidP="00731949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BD670" w14:textId="2B7B0995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E79C7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2A121" w14:textId="4CDE03BB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C6706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92AB8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8B10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B5D3D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B9E4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C134D" w14:textId="5BB915E0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6B7E82ED" w14:textId="77777777" w:rsidTr="004C5D31">
        <w:tc>
          <w:tcPr>
            <w:tcW w:w="3663" w:type="dxa"/>
          </w:tcPr>
          <w:p w14:paraId="6DC24B43" w14:textId="77777777" w:rsidR="00731949" w:rsidRPr="00DB5627" w:rsidRDefault="00731949" w:rsidP="00731949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E4BDD" w14:textId="325BAF04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1474E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97C5D" w14:textId="088E0826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4CD87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DBAC4" w14:textId="398C39AC" w:rsidR="00731949" w:rsidRPr="00DB5627" w:rsidRDefault="00DB5627" w:rsidP="00C9602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2BB76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E5191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C0E4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BA0A3" w14:textId="067B20E0" w:rsidR="00731949" w:rsidRPr="00DB5627" w:rsidRDefault="00C96020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747E967C" w14:textId="77777777" w:rsidTr="004C5D31">
        <w:tc>
          <w:tcPr>
            <w:tcW w:w="3663" w:type="dxa"/>
          </w:tcPr>
          <w:p w14:paraId="6F71A5B9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F8C23" w14:textId="6CC7C896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00425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BA270" w14:textId="56F64316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34F7E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D9D6F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D8204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1B35C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ABD7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27CE8" w14:textId="6CE9000D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00B267A2" w14:textId="77777777" w:rsidTr="004C5D31">
        <w:tc>
          <w:tcPr>
            <w:tcW w:w="3663" w:type="dxa"/>
          </w:tcPr>
          <w:p w14:paraId="37601AD1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1A2DB" w14:textId="4DD71EB8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1B114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3407B" w14:textId="33E6EDCC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D7DF6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60095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1598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369A1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80F1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6E740" w14:textId="2F1C6430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4F23299A" w14:textId="77777777" w:rsidTr="004C5D31">
        <w:tc>
          <w:tcPr>
            <w:tcW w:w="3663" w:type="dxa"/>
          </w:tcPr>
          <w:p w14:paraId="573E5C1C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08919" w14:textId="79879F51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84ABE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81984" w14:textId="5985D52F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7A32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B3D4D" w14:textId="6BE12DC9" w:rsidR="00731949" w:rsidRPr="00DB5627" w:rsidRDefault="00DB5627" w:rsidP="00C9602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B91E8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95071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FCCC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EC974" w14:textId="62961486" w:rsidR="00731949" w:rsidRPr="00DB5627" w:rsidRDefault="00C96020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2778F084" w14:textId="77777777" w:rsidTr="004C5D31">
        <w:tc>
          <w:tcPr>
            <w:tcW w:w="3663" w:type="dxa"/>
          </w:tcPr>
          <w:p w14:paraId="12FFD736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FEA10" w14:textId="7EADD451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3518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BDA00" w14:textId="4D948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F4B0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5D0BD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5C378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8A025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48535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70CF5" w14:textId="01FF7BE1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61CB234A" w14:textId="77777777" w:rsidTr="004C5D31">
        <w:tc>
          <w:tcPr>
            <w:tcW w:w="3663" w:type="dxa"/>
          </w:tcPr>
          <w:p w14:paraId="65AFC5CD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43F1D" w14:textId="6A4D7A11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5F5C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CC20" w14:textId="4F35A22A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0A763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270E9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25C5B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DF45C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4747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3F92D" w14:textId="23112459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51ADBFE2" w14:textId="77777777" w:rsidTr="00C96020">
        <w:tc>
          <w:tcPr>
            <w:tcW w:w="3663" w:type="dxa"/>
          </w:tcPr>
          <w:p w14:paraId="4915B5F5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F25D4E" w14:textId="1FADAEE8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695A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C090BE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D83D8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37BF80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BA56A8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9B5DF9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70E55B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1BD457" w14:textId="7207E762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38686B20" w14:textId="77777777" w:rsidTr="00C96020">
        <w:trPr>
          <w:trHeight w:val="206"/>
        </w:trPr>
        <w:tc>
          <w:tcPr>
            <w:tcW w:w="3663" w:type="dxa"/>
          </w:tcPr>
          <w:p w14:paraId="11A71660" w14:textId="77777777" w:rsidR="00731949" w:rsidRPr="00DB5627" w:rsidRDefault="00731949" w:rsidP="00731949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2091C" w14:textId="722A7D61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F465C5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0EDF0" w14:textId="4BACF251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E4F2F2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8F0FA" w14:textId="615CC7FC" w:rsidR="00731949" w:rsidRPr="00DB5627" w:rsidRDefault="00DB5627" w:rsidP="00C9602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81467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557</w:t>
            </w:r>
            <w:r w:rsidR="0081467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1701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661A5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1CECBA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28A18" w14:textId="32B95BE5" w:rsidR="00731949" w:rsidRPr="00DB5627" w:rsidRDefault="00C96020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1467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81467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0B27F085" w14:textId="77777777" w:rsidTr="00C96020">
        <w:trPr>
          <w:trHeight w:val="206"/>
        </w:trPr>
        <w:tc>
          <w:tcPr>
            <w:tcW w:w="3663" w:type="dxa"/>
          </w:tcPr>
          <w:p w14:paraId="18E26B24" w14:textId="77777777" w:rsidR="00731949" w:rsidRPr="00DB5627" w:rsidRDefault="00731949" w:rsidP="00731949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5069D" w14:textId="07C96A71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755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308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B9A44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9E564" w14:textId="41B5FC73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1FA2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5A4CB" w14:textId="49E569C5" w:rsidR="00731949" w:rsidRPr="00DB5627" w:rsidRDefault="00DB5627" w:rsidP="00C9602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  <w:r w:rsidR="0081467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881</w:t>
            </w:r>
            <w:r w:rsidR="0081467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F3A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37428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C1398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8B22C" w14:textId="7C737024" w:rsidR="00731949" w:rsidRPr="00DB5627" w:rsidRDefault="00C96020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183</w:t>
            </w:r>
            <w:r w:rsidR="0081467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  <w:r w:rsidR="00BE1712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530E43F6" w14:textId="77777777" w:rsidTr="00C96020">
        <w:trPr>
          <w:trHeight w:val="161"/>
        </w:trPr>
        <w:tc>
          <w:tcPr>
            <w:tcW w:w="3663" w:type="dxa"/>
          </w:tcPr>
          <w:p w14:paraId="1642CA14" w14:textId="77777777" w:rsidR="00731949" w:rsidRPr="00DB5627" w:rsidRDefault="00731949" w:rsidP="00731949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F17BE" w14:textId="348D690A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167</w:t>
            </w:r>
            <w:r w:rsidR="00731949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376</w:t>
            </w:r>
            <w:r w:rsidR="00731949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E8986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EA7AF" w14:textId="2D19FCCE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39B6C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E5694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C2529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A74FC" w14:textId="77777777" w:rsidR="00731949" w:rsidRPr="00DB5627" w:rsidRDefault="00731949" w:rsidP="0073194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687EB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907D4" w14:textId="481035DB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</w:tr>
      <w:tr w:rsidR="009E69E6" w:rsidRPr="00DB5627" w14:paraId="44CF6F1A" w14:textId="77777777" w:rsidTr="00C96020">
        <w:tc>
          <w:tcPr>
            <w:tcW w:w="3663" w:type="dxa"/>
          </w:tcPr>
          <w:p w14:paraId="65521D31" w14:textId="77777777" w:rsidR="00731949" w:rsidRPr="00DB5627" w:rsidRDefault="00731949" w:rsidP="00731949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36BF10" w14:textId="6F922B34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623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851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148</w:t>
            </w:r>
          </w:p>
        </w:tc>
        <w:tc>
          <w:tcPr>
            <w:tcW w:w="87" w:type="dxa"/>
          </w:tcPr>
          <w:p w14:paraId="414C8F9F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12E9331" w14:textId="77777777" w:rsidR="00731949" w:rsidRPr="00DB5627" w:rsidRDefault="00731949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62D17CC4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19AC4D5D" w14:textId="77777777" w:rsidR="00731949" w:rsidRPr="00DB5627" w:rsidRDefault="00731949" w:rsidP="00731949">
            <w:pPr>
              <w:tabs>
                <w:tab w:val="decimal" w:pos="909"/>
                <w:tab w:val="decimal" w:pos="1008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02209A51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37CCCB60" w14:textId="77777777" w:rsidR="00731949" w:rsidRPr="00DB5627" w:rsidRDefault="00731949" w:rsidP="00731949">
            <w:pPr>
              <w:tabs>
                <w:tab w:val="decimal" w:pos="909"/>
                <w:tab w:val="decimal" w:pos="1080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46A2F353" w14:textId="77777777" w:rsidR="00731949" w:rsidRPr="00DB5627" w:rsidRDefault="00731949" w:rsidP="00731949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D92A3" w14:textId="1E0F85D1" w:rsidR="00731949" w:rsidRPr="00DB5627" w:rsidRDefault="00DB5627" w:rsidP="0073194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550</w:t>
            </w:r>
            <w:r w:rsidR="0073194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</w:p>
        </w:tc>
      </w:tr>
    </w:tbl>
    <w:p w14:paraId="64E603E5" w14:textId="4D0EA22A" w:rsidR="002069BB" w:rsidRPr="00DB5627" w:rsidRDefault="00A61A25" w:rsidP="00054BCB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br w:type="page"/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 xml:space="preserve">ณ 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2565</w:t>
      </w:r>
    </w:p>
    <w:p w14:paraId="67306505" w14:textId="77777777" w:rsidR="00A175FE" w:rsidRPr="00DB5627" w:rsidRDefault="00D14469" w:rsidP="00DB020B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951"/>
        <w:gridCol w:w="87"/>
        <w:gridCol w:w="977"/>
        <w:gridCol w:w="87"/>
        <w:gridCol w:w="985"/>
        <w:gridCol w:w="87"/>
        <w:gridCol w:w="1004"/>
        <w:gridCol w:w="57"/>
        <w:gridCol w:w="967"/>
      </w:tblGrid>
      <w:tr w:rsidR="009E69E6" w:rsidRPr="00DB5627" w14:paraId="5E831472" w14:textId="77777777" w:rsidTr="00C16EFC">
        <w:trPr>
          <w:trHeight w:val="162"/>
        </w:trPr>
        <w:tc>
          <w:tcPr>
            <w:tcW w:w="3663" w:type="dxa"/>
            <w:vAlign w:val="center"/>
          </w:tcPr>
          <w:p w14:paraId="46A0622F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02" w:type="dxa"/>
            <w:gridSpan w:val="9"/>
          </w:tcPr>
          <w:p w14:paraId="11E37819" w14:textId="77777777" w:rsidR="00804933" w:rsidRPr="00DB5627" w:rsidRDefault="00804933" w:rsidP="00804933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B5627" w14:paraId="644AE49A" w14:textId="77777777" w:rsidTr="00C16EFC">
        <w:trPr>
          <w:trHeight w:val="162"/>
        </w:trPr>
        <w:tc>
          <w:tcPr>
            <w:tcW w:w="3663" w:type="dxa"/>
            <w:vAlign w:val="center"/>
          </w:tcPr>
          <w:p w14:paraId="65B4508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51" w:type="dxa"/>
          </w:tcPr>
          <w:p w14:paraId="518303B8" w14:textId="77777777" w:rsidR="00804933" w:rsidRPr="00DB5627" w:rsidRDefault="00804933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2A328329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EDE8326" w14:textId="77777777" w:rsidR="00804933" w:rsidRPr="00DB5627" w:rsidRDefault="00804933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</w:tcPr>
          <w:p w14:paraId="695A3F0A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63154C0" w14:textId="77777777" w:rsidR="00804933" w:rsidRPr="00DB5627" w:rsidRDefault="00804933" w:rsidP="00804933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  <w:shd w:val="clear" w:color="auto" w:fill="auto"/>
          </w:tcPr>
          <w:p w14:paraId="6D8D15BA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58876174" w14:textId="77777777" w:rsidR="00804933" w:rsidRPr="00DB5627" w:rsidRDefault="00804933" w:rsidP="00804933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โอนเข้า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ออก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5CB273B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50ECFE9" w14:textId="77777777" w:rsidR="00804933" w:rsidRPr="00DB5627" w:rsidRDefault="00804933" w:rsidP="00804933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B5627" w14:paraId="7066F006" w14:textId="77777777" w:rsidTr="00C16EFC">
        <w:tc>
          <w:tcPr>
            <w:tcW w:w="3663" w:type="dxa"/>
            <w:vAlign w:val="center"/>
          </w:tcPr>
          <w:p w14:paraId="2830C25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719B2CC9" w14:textId="77777777" w:rsidR="00804933" w:rsidRPr="00DB5627" w:rsidRDefault="00804933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6911FDEC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2473DF1" w14:textId="77777777" w:rsidR="00804933" w:rsidRPr="00DB5627" w:rsidRDefault="00804933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2204661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B38CC96" w14:textId="77777777" w:rsidR="00804933" w:rsidRPr="00DB5627" w:rsidRDefault="00804933" w:rsidP="00804933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6D0D45B2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3137A823" w14:textId="77777777" w:rsidR="00804933" w:rsidRPr="00DB5627" w:rsidRDefault="00804933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3F3A24E6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34A671C2" w14:textId="77777777" w:rsidR="00804933" w:rsidRPr="00DB5627" w:rsidRDefault="00804933" w:rsidP="00804933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600004AA" w14:textId="77777777" w:rsidTr="00C16EFC">
        <w:tc>
          <w:tcPr>
            <w:tcW w:w="3663" w:type="dxa"/>
            <w:vAlign w:val="center"/>
          </w:tcPr>
          <w:p w14:paraId="3812FA2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4B12D02E" w14:textId="47B94790" w:rsidR="00804933" w:rsidRPr="00DB5627" w:rsidRDefault="00DB562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2BC948C8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3F9F2DA" w14:textId="77777777" w:rsidR="00804933" w:rsidRPr="00DB5627" w:rsidRDefault="00804933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6E67901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52BCCCBD" w14:textId="77777777" w:rsidR="00804933" w:rsidRPr="00DB5627" w:rsidRDefault="00804933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0076366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267D19BF" w14:textId="77777777" w:rsidR="00804933" w:rsidRPr="00DB5627" w:rsidRDefault="00804933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2851782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587A1EE4" w14:textId="27396E6B" w:rsidR="00804933" w:rsidRPr="00DB5627" w:rsidRDefault="00DB5627" w:rsidP="00804933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9E69E6" w:rsidRPr="00DB5627" w14:paraId="0FBE085D" w14:textId="77777777" w:rsidTr="00C16EFC">
        <w:tc>
          <w:tcPr>
            <w:tcW w:w="3663" w:type="dxa"/>
            <w:vAlign w:val="center"/>
          </w:tcPr>
          <w:p w14:paraId="7BBFE6EA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0C0A9433" w14:textId="7540EC40" w:rsidR="00804933" w:rsidRPr="00DB5627" w:rsidRDefault="00DB5627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</w:tcPr>
          <w:p w14:paraId="0CE41F4E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6919E59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B7479D9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7E73588A" w14:textId="77777777" w:rsidR="00804933" w:rsidRPr="00DB5627" w:rsidRDefault="00804933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A1896C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C5C1DE4" w14:textId="77777777" w:rsidR="00804933" w:rsidRPr="00DB5627" w:rsidRDefault="00804933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4F37B0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BC2EAFF" w14:textId="5D8DEAEC" w:rsidR="00804933" w:rsidRPr="00DB5627" w:rsidRDefault="00DB5627" w:rsidP="00804933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32D6D7D2" w14:textId="77777777" w:rsidTr="00C16EFC">
        <w:tc>
          <w:tcPr>
            <w:tcW w:w="3663" w:type="dxa"/>
          </w:tcPr>
          <w:p w14:paraId="08539574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1" w:type="dxa"/>
          </w:tcPr>
          <w:p w14:paraId="0999496D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58A29C9C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15EE77B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60E35F94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0DD6A16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DFA06A9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7BDE8E55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24074658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622745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49222C0A" w14:textId="77777777" w:rsidTr="00C16EFC">
        <w:tc>
          <w:tcPr>
            <w:tcW w:w="3663" w:type="dxa"/>
          </w:tcPr>
          <w:p w14:paraId="77226A6D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9E150" w14:textId="574F097A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5B4D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89DC4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91801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ADA38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279ED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C3BF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41A91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BDEE1" w14:textId="35601C31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9E69E6" w:rsidRPr="00DB5627" w14:paraId="3E530440" w14:textId="77777777" w:rsidTr="00C16EFC">
        <w:tc>
          <w:tcPr>
            <w:tcW w:w="3663" w:type="dxa"/>
          </w:tcPr>
          <w:p w14:paraId="3F004E5B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AC0EB" w14:textId="318FD200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7B244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EABB4" w14:textId="1D9C19ED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DD96D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B1DE9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7627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93B81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CC09F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657CD" w14:textId="569AA4C0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9E69E6" w:rsidRPr="00DB5627" w14:paraId="00A3A818" w14:textId="77777777" w:rsidTr="00C16EFC">
        <w:tc>
          <w:tcPr>
            <w:tcW w:w="3663" w:type="dxa"/>
          </w:tcPr>
          <w:p w14:paraId="11D6EE9C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C8499" w14:textId="4A8A616B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7EF0D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76CE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C6F56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8206B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06B1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9DA88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14049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C2928" w14:textId="4B81314B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</w:tr>
      <w:tr w:rsidR="009E69E6" w:rsidRPr="00DB5627" w14:paraId="428AC423" w14:textId="77777777" w:rsidTr="00C16EFC">
        <w:tc>
          <w:tcPr>
            <w:tcW w:w="3663" w:type="dxa"/>
          </w:tcPr>
          <w:p w14:paraId="21745BEA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6E685" w14:textId="3CFF86E0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63860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719B" w14:textId="308E279B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527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857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C4EB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5A1D3" w14:textId="7A688AAF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811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DC41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969AB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7BCD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50197" w14:textId="424088F8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</w:p>
        </w:tc>
      </w:tr>
      <w:tr w:rsidR="009E69E6" w:rsidRPr="00DB5627" w14:paraId="527EC20D" w14:textId="77777777" w:rsidTr="00C16EFC">
        <w:tc>
          <w:tcPr>
            <w:tcW w:w="3663" w:type="dxa"/>
          </w:tcPr>
          <w:p w14:paraId="60935B17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A5C2C" w14:textId="13618F46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EBD2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71B7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62636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4D05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88013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6522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9DEA9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FB9FB" w14:textId="0ED4D546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</w:tr>
      <w:tr w:rsidR="009E69E6" w:rsidRPr="00DB5627" w14:paraId="0E6EA580" w14:textId="77777777" w:rsidTr="00C16EFC">
        <w:tc>
          <w:tcPr>
            <w:tcW w:w="3663" w:type="dxa"/>
          </w:tcPr>
          <w:p w14:paraId="63E74DD4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1A771" w14:textId="611D7EC6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16355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8015" w14:textId="557C68B7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352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965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A750D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9623E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ABB4A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FECC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AB761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9C31A" w14:textId="0396E5D3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889</w:t>
            </w:r>
          </w:p>
        </w:tc>
      </w:tr>
      <w:tr w:rsidR="009E69E6" w:rsidRPr="00DB5627" w14:paraId="583D6585" w14:textId="77777777" w:rsidTr="00C16EFC">
        <w:tc>
          <w:tcPr>
            <w:tcW w:w="3663" w:type="dxa"/>
          </w:tcPr>
          <w:p w14:paraId="45CFC5F0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68FF" w14:textId="02CD481B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DCC2F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F2733" w14:textId="23B9C574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855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689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FC0BF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2248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DB6F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F2397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531C5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32B35" w14:textId="1C9EF480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</w:tr>
      <w:tr w:rsidR="009E69E6" w:rsidRPr="00DB5627" w14:paraId="2C7DD078" w14:textId="77777777" w:rsidTr="00C16EFC">
        <w:tc>
          <w:tcPr>
            <w:tcW w:w="3663" w:type="dxa"/>
          </w:tcPr>
          <w:p w14:paraId="466C9448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15663" w14:textId="6EFFAB9A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BF1B3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442C8" w14:textId="13717337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64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900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2DBEF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C1B2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1512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3FBDA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1A965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614F" w14:textId="4FF1013D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720</w:t>
            </w:r>
          </w:p>
        </w:tc>
      </w:tr>
      <w:tr w:rsidR="009E69E6" w:rsidRPr="00DB5627" w14:paraId="1CA419CB" w14:textId="77777777" w:rsidTr="00C16EFC">
        <w:tc>
          <w:tcPr>
            <w:tcW w:w="3663" w:type="dxa"/>
          </w:tcPr>
          <w:p w14:paraId="71B34AFB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5072A7" w14:textId="735B256B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20B2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32370F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737F4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A6F12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3E0CC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83FB74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26908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943438" w14:textId="3ABF0911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7E25436B" w14:textId="77777777" w:rsidTr="00C16EFC">
        <w:tc>
          <w:tcPr>
            <w:tcW w:w="3663" w:type="dxa"/>
          </w:tcPr>
          <w:p w14:paraId="5E7E453B" w14:textId="77777777" w:rsidR="00804933" w:rsidRPr="00DB5627" w:rsidRDefault="00804933" w:rsidP="0080493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2C306" w14:textId="6193E580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473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087D0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6E6BD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ED8F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77DB0" w14:textId="1672CC66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425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021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D949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B3669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318CA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AAB2A" w14:textId="6BB25596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899</w:t>
            </w:r>
          </w:p>
        </w:tc>
      </w:tr>
      <w:tr w:rsidR="009E69E6" w:rsidRPr="00DB5627" w14:paraId="727A8C87" w14:textId="77777777" w:rsidTr="00C16EFC">
        <w:tc>
          <w:tcPr>
            <w:tcW w:w="3663" w:type="dxa"/>
          </w:tcPr>
          <w:p w14:paraId="769865EA" w14:textId="77777777" w:rsidR="00804933" w:rsidRPr="00DB5627" w:rsidRDefault="00804933" w:rsidP="00804933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AC090" w14:textId="0391E719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A2636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8AD8D" w14:textId="5C5FDF42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891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024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BC1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A64DE" w14:textId="452713E4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735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832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C806C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79F07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CA9A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665C1" w14:textId="025D43FD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667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230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309</w:t>
            </w:r>
          </w:p>
        </w:tc>
      </w:tr>
      <w:tr w:rsidR="009E69E6" w:rsidRPr="00DB5627" w14:paraId="244AB519" w14:textId="77777777" w:rsidTr="00C16EFC">
        <w:tc>
          <w:tcPr>
            <w:tcW w:w="3663" w:type="dxa"/>
          </w:tcPr>
          <w:p w14:paraId="626E1B11" w14:textId="77777777" w:rsidR="00804933" w:rsidRPr="00DB5627" w:rsidRDefault="00804933" w:rsidP="00804933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1371D" w14:textId="77777777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C2880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AB5F3" w14:textId="77777777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32A6F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FA12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6B4FC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9CA2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D83F3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BE130" w14:textId="77777777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4C6F4964" w14:textId="77777777" w:rsidTr="00C16EFC">
        <w:tc>
          <w:tcPr>
            <w:tcW w:w="3663" w:type="dxa"/>
          </w:tcPr>
          <w:p w14:paraId="61123E92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7539D" w14:textId="77777777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F6915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F0334" w14:textId="77777777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A9AB0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D1FA4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397EA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7D4D5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CCDA4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9D363" w14:textId="77777777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59E62D55" w14:textId="77777777" w:rsidTr="00C16EFC">
        <w:tc>
          <w:tcPr>
            <w:tcW w:w="3663" w:type="dxa"/>
          </w:tcPr>
          <w:p w14:paraId="645F65A8" w14:textId="77777777" w:rsidR="00804933" w:rsidRPr="00DB5627" w:rsidRDefault="00804933" w:rsidP="00804933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BC030" w14:textId="50949D13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8C954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077D4" w14:textId="204906AF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521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264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1D17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D86B7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5F511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77E2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00E2A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C333B" w14:textId="48E0C146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5715CCF2" w14:textId="77777777" w:rsidTr="00C16EFC">
        <w:tc>
          <w:tcPr>
            <w:tcW w:w="3663" w:type="dxa"/>
          </w:tcPr>
          <w:p w14:paraId="6E65F9FB" w14:textId="77777777" w:rsidR="00804933" w:rsidRPr="00DB5627" w:rsidRDefault="00804933" w:rsidP="00804933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405CC" w14:textId="34465714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F4770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75D9" w14:textId="6650FDA1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725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614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9B75C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C20B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09DB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06CE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D819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BB93" w14:textId="10000646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1C038034" w14:textId="77777777" w:rsidTr="00C16EFC">
        <w:tc>
          <w:tcPr>
            <w:tcW w:w="3663" w:type="dxa"/>
          </w:tcPr>
          <w:p w14:paraId="7A6448E3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D18A9" w14:textId="29A9A212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7F053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B6D67" w14:textId="2568D285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446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876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0ECAC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45DAD" w14:textId="17ABEC31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56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880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A6B7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AC31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84F2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B17F8" w14:textId="0FA9A509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09BDBAC5" w14:textId="77777777" w:rsidTr="00C16EFC">
        <w:tc>
          <w:tcPr>
            <w:tcW w:w="3663" w:type="dxa"/>
          </w:tcPr>
          <w:p w14:paraId="4D5A0F26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410DB" w14:textId="66932A22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75231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8D0DC" w14:textId="00EE25C3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141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875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13E19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8051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7620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85BE4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A2042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4310" w14:textId="0024F61E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43EF2969" w14:textId="77777777" w:rsidTr="00C16EFC">
        <w:tc>
          <w:tcPr>
            <w:tcW w:w="3663" w:type="dxa"/>
          </w:tcPr>
          <w:p w14:paraId="4EB2D801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5804C" w14:textId="5B0C2E10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7A698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FDE5" w14:textId="29B66994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245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F0A84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33901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EA70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B160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8095E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C2F4A" w14:textId="6BF88FBD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78D90397" w14:textId="77777777" w:rsidTr="00C16EFC">
        <w:tc>
          <w:tcPr>
            <w:tcW w:w="3663" w:type="dxa"/>
          </w:tcPr>
          <w:p w14:paraId="491480FA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4DCE0" w14:textId="0828D002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3FFC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592BD" w14:textId="6EB07E99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112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541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B67F4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FC8E4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AB716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E7BD1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DCF1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8BF1F" w14:textId="17ECFB1B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595F18B5" w14:textId="77777777" w:rsidTr="00C16EFC">
        <w:tc>
          <w:tcPr>
            <w:tcW w:w="3663" w:type="dxa"/>
          </w:tcPr>
          <w:p w14:paraId="386BB74F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42A7E" w14:textId="72B2F7FD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EE09D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BD3C1" w14:textId="13CB98BE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557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657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78288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77911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C5CF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736C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CB82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247F3" w14:textId="6E01F833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5CA3A148" w14:textId="77777777" w:rsidTr="00C16EFC">
        <w:tc>
          <w:tcPr>
            <w:tcW w:w="3663" w:type="dxa"/>
          </w:tcPr>
          <w:p w14:paraId="3043B318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3A634E" w14:textId="21F2D84C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07B08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CB79F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9D472D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038EE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4C30C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B933B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BF92D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F31CC5" w14:textId="1DFCA196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398068AF" w14:textId="77777777" w:rsidTr="00C16EFC">
        <w:trPr>
          <w:trHeight w:val="206"/>
        </w:trPr>
        <w:tc>
          <w:tcPr>
            <w:tcW w:w="3663" w:type="dxa"/>
          </w:tcPr>
          <w:p w14:paraId="0C6F40C5" w14:textId="77777777" w:rsidR="00804933" w:rsidRPr="00DB5627" w:rsidRDefault="00804933" w:rsidP="0080493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4717A" w14:textId="7FA51CE1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219BA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1EE8F" w14:textId="7E1A93C2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198C55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9956A" w14:textId="5F00E531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893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55C9B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852E3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0AD66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90138" w14:textId="539084AE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7238364D" w14:textId="77777777" w:rsidTr="00C16EFC">
        <w:trPr>
          <w:trHeight w:val="206"/>
        </w:trPr>
        <w:tc>
          <w:tcPr>
            <w:tcW w:w="3663" w:type="dxa"/>
          </w:tcPr>
          <w:p w14:paraId="0E3CC2EA" w14:textId="77777777" w:rsidR="00804933" w:rsidRPr="00DB5627" w:rsidRDefault="00804933" w:rsidP="00804933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0E4D78" w14:textId="555E1323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ED2DA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BE25E" w14:textId="196D33F8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7FC93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177BB" w14:textId="04FC2C04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B2317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E0140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2AA33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837FA" w14:textId="55096A23" w:rsidR="00804933" w:rsidRPr="00DB5627" w:rsidRDefault="00804933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755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308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9E69E6" w:rsidRPr="00DB5627" w14:paraId="7590A8A0" w14:textId="77777777" w:rsidTr="00C16EFC">
        <w:trPr>
          <w:trHeight w:val="161"/>
        </w:trPr>
        <w:tc>
          <w:tcPr>
            <w:tcW w:w="3663" w:type="dxa"/>
          </w:tcPr>
          <w:p w14:paraId="718828EC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6D6CE" w14:textId="4BD1D219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B540F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49845" w14:textId="04614B7B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25A39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BF74E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B2076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92064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C67C8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63A20" w14:textId="1E9900A1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167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376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147</w:t>
            </w:r>
          </w:p>
        </w:tc>
      </w:tr>
      <w:tr w:rsidR="00804933" w:rsidRPr="00DB5627" w14:paraId="520017E2" w14:textId="77777777" w:rsidTr="00C16EFC">
        <w:tc>
          <w:tcPr>
            <w:tcW w:w="3663" w:type="dxa"/>
          </w:tcPr>
          <w:p w14:paraId="49A1FB82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3A8DF4" w14:textId="3DC40BD7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613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  <w:tc>
          <w:tcPr>
            <w:tcW w:w="87" w:type="dxa"/>
          </w:tcPr>
          <w:p w14:paraId="6F64C0C6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074464CB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65DB72C5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2ECEE428" w14:textId="77777777" w:rsidR="00804933" w:rsidRPr="00DB5627" w:rsidRDefault="00804933" w:rsidP="00804933">
            <w:pPr>
              <w:tabs>
                <w:tab w:val="decimal" w:pos="909"/>
                <w:tab w:val="decimal" w:pos="1008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52139E48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55AC227F" w14:textId="77777777" w:rsidR="00804933" w:rsidRPr="00DB5627" w:rsidRDefault="00804933" w:rsidP="00804933">
            <w:pPr>
              <w:tabs>
                <w:tab w:val="decimal" w:pos="909"/>
                <w:tab w:val="decimal" w:pos="1080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47B44305" w14:textId="77777777" w:rsidR="00804933" w:rsidRPr="00DB5627" w:rsidRDefault="00804933" w:rsidP="0080493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7BEB55" w14:textId="64CB609F" w:rsidR="00804933" w:rsidRPr="00DB5627" w:rsidRDefault="00DB5627" w:rsidP="0080493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623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148</w:t>
            </w:r>
          </w:p>
        </w:tc>
      </w:tr>
    </w:tbl>
    <w:p w14:paraId="68A12A8A" w14:textId="77777777" w:rsidR="00D14469" w:rsidRPr="00DB5627" w:rsidRDefault="00D14469" w:rsidP="00DB020B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951"/>
        <w:gridCol w:w="87"/>
        <w:gridCol w:w="1227"/>
        <w:gridCol w:w="87"/>
        <w:gridCol w:w="977"/>
        <w:gridCol w:w="87"/>
        <w:gridCol w:w="902"/>
        <w:gridCol w:w="87"/>
        <w:gridCol w:w="1004"/>
        <w:gridCol w:w="57"/>
        <w:gridCol w:w="960"/>
      </w:tblGrid>
      <w:tr w:rsidR="009E69E6" w:rsidRPr="00DB5627" w14:paraId="540B64DB" w14:textId="77777777" w:rsidTr="00773660">
        <w:tc>
          <w:tcPr>
            <w:tcW w:w="2394" w:type="dxa"/>
          </w:tcPr>
          <w:p w14:paraId="09E9F07D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6EBBA4A7" w14:textId="77777777" w:rsidR="00C14E09" w:rsidRPr="00DB5627" w:rsidRDefault="00C14E09" w:rsidP="00804933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2FA8922E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70FCBDC2" w14:textId="77777777" w:rsidR="00C14E09" w:rsidRPr="00DB5627" w:rsidRDefault="00C14E09" w:rsidP="00804933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B08AD85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06F58C7B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51AF0E6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5987375" w14:textId="77777777" w:rsidR="00C14E09" w:rsidRPr="00DB5627" w:rsidRDefault="00C14E09" w:rsidP="00804933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0492296C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21" w:type="dxa"/>
            <w:gridSpan w:val="3"/>
            <w:shd w:val="clear" w:color="auto" w:fill="auto"/>
          </w:tcPr>
          <w:p w14:paraId="764BC682" w14:textId="0892E89F" w:rsidR="00C14E09" w:rsidRPr="00DB5627" w:rsidRDefault="00C14E09" w:rsidP="00804933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07FB0EE2" w14:textId="77777777" w:rsidTr="00773660">
        <w:tc>
          <w:tcPr>
            <w:tcW w:w="2394" w:type="dxa"/>
          </w:tcPr>
          <w:p w14:paraId="54291AAC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47F10EA7" w14:textId="77777777" w:rsidR="00C14E09" w:rsidRPr="00DB5627" w:rsidRDefault="00C14E09" w:rsidP="00804933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05CBF22A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7C15F265" w14:textId="77777777" w:rsidR="00C14E09" w:rsidRPr="00DB5627" w:rsidRDefault="00C14E09" w:rsidP="00804933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1011548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19A7074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CD8F160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19B0C48C" w14:textId="77777777" w:rsidR="00C14E09" w:rsidRPr="00DB5627" w:rsidRDefault="00C14E09" w:rsidP="00804933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2D70EC14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601D7E1A" w14:textId="7389D4D9" w:rsidR="00C14E09" w:rsidRPr="00DB5627" w:rsidRDefault="00DB5627" w:rsidP="00804933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7" w:type="dxa"/>
            <w:shd w:val="clear" w:color="auto" w:fill="auto"/>
          </w:tcPr>
          <w:p w14:paraId="667B862E" w14:textId="77777777" w:rsidR="00C14E09" w:rsidRPr="00DB5627" w:rsidRDefault="00C14E09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2BD791A4" w14:textId="5D7079B6" w:rsidR="00C14E09" w:rsidRPr="00DB5627" w:rsidRDefault="00DB5627" w:rsidP="00804933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19DE6AE6" w14:textId="77777777" w:rsidTr="00773660">
        <w:tc>
          <w:tcPr>
            <w:tcW w:w="2394" w:type="dxa"/>
          </w:tcPr>
          <w:p w14:paraId="4576A076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51" w:type="dxa"/>
          </w:tcPr>
          <w:p w14:paraId="72F696B8" w14:textId="77777777" w:rsidR="00804933" w:rsidRPr="00DB5627" w:rsidRDefault="00804933" w:rsidP="00804933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79011876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3A145E61" w14:textId="77777777" w:rsidR="00804933" w:rsidRPr="00DB5627" w:rsidRDefault="00804933" w:rsidP="00804933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A757E4A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87AA88F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4A16153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5E1F6BCA" w14:textId="77777777" w:rsidR="00804933" w:rsidRPr="00DB5627" w:rsidRDefault="00804933" w:rsidP="00804933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76771EE3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shd w:val="clear" w:color="auto" w:fill="auto"/>
          </w:tcPr>
          <w:p w14:paraId="52E8E9FE" w14:textId="5556A039" w:rsidR="00804933" w:rsidRPr="00DB5627" w:rsidRDefault="00DB5627" w:rsidP="00804933">
            <w:pPr>
              <w:tabs>
                <w:tab w:val="decimal" w:pos="9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B90591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468</w:t>
            </w:r>
            <w:r w:rsidR="00B90591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527</w:t>
            </w:r>
          </w:p>
        </w:tc>
        <w:tc>
          <w:tcPr>
            <w:tcW w:w="57" w:type="dxa"/>
            <w:shd w:val="clear" w:color="auto" w:fill="auto"/>
          </w:tcPr>
          <w:p w14:paraId="4C65951B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shd w:val="clear" w:color="auto" w:fill="auto"/>
          </w:tcPr>
          <w:p w14:paraId="701612DC" w14:textId="72386F88" w:rsidR="00804933" w:rsidRPr="00DB5627" w:rsidRDefault="00DB5627" w:rsidP="00804933">
            <w:pPr>
              <w:tabs>
                <w:tab w:val="decimal" w:pos="84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882</w:t>
            </w:r>
          </w:p>
        </w:tc>
      </w:tr>
    </w:tbl>
    <w:p w14:paraId="04B7BF77" w14:textId="0A0103FC" w:rsidR="002069BB" w:rsidRPr="00DB5627" w:rsidRDefault="003C1B8E" w:rsidP="00054BCB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br w:type="page"/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 xml:space="preserve">ณ 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2566</w:t>
      </w:r>
    </w:p>
    <w:p w14:paraId="1838FDC4" w14:textId="77777777" w:rsidR="000319FD" w:rsidRPr="00DB5627" w:rsidRDefault="000319FD" w:rsidP="00DB020B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6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908"/>
        <w:gridCol w:w="87"/>
        <w:gridCol w:w="977"/>
        <w:gridCol w:w="87"/>
        <w:gridCol w:w="902"/>
        <w:gridCol w:w="87"/>
        <w:gridCol w:w="898"/>
        <w:gridCol w:w="57"/>
        <w:gridCol w:w="896"/>
      </w:tblGrid>
      <w:tr w:rsidR="009E69E6" w:rsidRPr="00DB5627" w14:paraId="2475BF01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5D6C1142" w14:textId="77777777" w:rsidR="000319FD" w:rsidRPr="00DB5627" w:rsidRDefault="000319FD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99" w:type="dxa"/>
            <w:gridSpan w:val="9"/>
          </w:tcPr>
          <w:p w14:paraId="15DEEEA4" w14:textId="77777777" w:rsidR="000319FD" w:rsidRPr="00DB5627" w:rsidRDefault="000319FD" w:rsidP="00804933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B5627" w14:paraId="2293E9FF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542D5065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08" w:type="dxa"/>
          </w:tcPr>
          <w:p w14:paraId="69721405" w14:textId="77777777" w:rsidR="00256AA0" w:rsidRPr="00DB5627" w:rsidRDefault="00256AA0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58770225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89A28B8" w14:textId="77777777" w:rsidR="00256AA0" w:rsidRPr="00DB5627" w:rsidRDefault="00256AA0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  <w:vAlign w:val="center"/>
          </w:tcPr>
          <w:p w14:paraId="7D190E88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54F62A1" w14:textId="77777777" w:rsidR="00256AA0" w:rsidRPr="00DB5627" w:rsidRDefault="00256AA0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</w:p>
        </w:tc>
        <w:tc>
          <w:tcPr>
            <w:tcW w:w="87" w:type="dxa"/>
            <w:shd w:val="clear" w:color="auto" w:fill="auto"/>
          </w:tcPr>
          <w:p w14:paraId="118791A2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18EAB0D9" w14:textId="5BAB2C58" w:rsidR="00256AA0" w:rsidRPr="00DB5627" w:rsidRDefault="009128E8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="00256AA0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57" w:type="dxa"/>
            <w:shd w:val="clear" w:color="auto" w:fill="auto"/>
          </w:tcPr>
          <w:p w14:paraId="7E8F22C2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543579F1" w14:textId="77777777" w:rsidR="00256AA0" w:rsidRPr="00DB5627" w:rsidRDefault="00256AA0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B5627" w14:paraId="5476FFA6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1F848E24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3B4DBEE4" w14:textId="77777777" w:rsidR="00256AA0" w:rsidRPr="00DB5627" w:rsidRDefault="00256AA0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30A0F311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9999C88" w14:textId="77777777" w:rsidR="00256AA0" w:rsidRPr="00DB5627" w:rsidRDefault="00256AA0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0516E095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59B25911" w14:textId="77777777" w:rsidR="00256AA0" w:rsidRPr="00DB5627" w:rsidRDefault="00256AA0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2A0FD012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3BAE15C9" w14:textId="77777777" w:rsidR="00256AA0" w:rsidRPr="00DB5627" w:rsidRDefault="00256AA0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2086924B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5A70BA7" w14:textId="77777777" w:rsidR="00256AA0" w:rsidRPr="00DB5627" w:rsidRDefault="00256AA0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3E353EA2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743A786A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022A770B" w14:textId="060B0008" w:rsidR="00256AA0" w:rsidRPr="00DB5627" w:rsidRDefault="00DB5627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256AA0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32259047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61CBEDF" w14:textId="77777777" w:rsidR="00256AA0" w:rsidRPr="00DB5627" w:rsidRDefault="00256AA0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77D36200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036396E9" w14:textId="77777777" w:rsidR="00256AA0" w:rsidRPr="00DB5627" w:rsidRDefault="00256AA0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EA11455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495B063" w14:textId="77777777" w:rsidR="00256AA0" w:rsidRPr="00DB5627" w:rsidRDefault="00256AA0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1D9C7F96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17D76B1F" w14:textId="5AB30902" w:rsidR="00256AA0" w:rsidRPr="00DB5627" w:rsidRDefault="00DB5627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256AA0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12810919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1BB09370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6014E735" w14:textId="52E99883" w:rsidR="00256AA0" w:rsidRPr="00DB5627" w:rsidRDefault="00DB5627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</w:tcPr>
          <w:p w14:paraId="1CF6CCF3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32140F2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6DC5665E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8F517EA" w14:textId="77777777" w:rsidR="00256AA0" w:rsidRPr="00DB5627" w:rsidRDefault="00256AA0" w:rsidP="00804933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DA337E8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79A4BF8E" w14:textId="77777777" w:rsidR="00256AA0" w:rsidRPr="00DB5627" w:rsidRDefault="00256AA0" w:rsidP="00804933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055A997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3157DB33" w14:textId="0C02F820" w:rsidR="00256AA0" w:rsidRPr="00DB5627" w:rsidRDefault="00DB5627" w:rsidP="00804933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B5627" w14:paraId="415080DA" w14:textId="77777777" w:rsidTr="00312A6E">
        <w:trPr>
          <w:trHeight w:val="20"/>
        </w:trPr>
        <w:tc>
          <w:tcPr>
            <w:tcW w:w="3870" w:type="dxa"/>
          </w:tcPr>
          <w:p w14:paraId="7B46C830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657ADDE9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35A012E1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9011668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9C5775D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780ED9F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828C780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0F7A5212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62AB2479" w14:textId="77777777" w:rsidR="00256AA0" w:rsidRPr="00DB5627" w:rsidRDefault="00256AA0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5AA32F0A" w14:textId="77777777" w:rsidR="00256AA0" w:rsidRPr="00DB5627" w:rsidRDefault="00256AA0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46573818" w14:textId="77777777" w:rsidTr="002608BC">
        <w:trPr>
          <w:trHeight w:val="20"/>
        </w:trPr>
        <w:tc>
          <w:tcPr>
            <w:tcW w:w="3870" w:type="dxa"/>
          </w:tcPr>
          <w:p w14:paraId="486C0C74" w14:textId="77777777" w:rsidR="00123088" w:rsidRPr="00DB5627" w:rsidRDefault="00123088" w:rsidP="00123088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68F23" w14:textId="4C8206F7" w:rsidR="00123088" w:rsidRPr="00DB5627" w:rsidRDefault="00DB5627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E191F" w14:textId="77777777" w:rsidR="00123088" w:rsidRPr="00DB5627" w:rsidRDefault="00123088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60D9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E5393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91A39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FE528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71176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5C537" w14:textId="77777777" w:rsidR="00123088" w:rsidRPr="00DB5627" w:rsidRDefault="00123088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BB7CD" w14:textId="6E282AFC" w:rsidR="00123088" w:rsidRPr="00DB5627" w:rsidRDefault="00DB5627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9E69E6" w:rsidRPr="00DB5627" w14:paraId="41718216" w14:textId="77777777" w:rsidTr="002608BC">
        <w:trPr>
          <w:trHeight w:val="20"/>
        </w:trPr>
        <w:tc>
          <w:tcPr>
            <w:tcW w:w="3870" w:type="dxa"/>
          </w:tcPr>
          <w:p w14:paraId="1B0FDE0B" w14:textId="77777777" w:rsidR="00123088" w:rsidRPr="00DB5627" w:rsidRDefault="00123088" w:rsidP="00123088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5FFFF" w14:textId="382450D5" w:rsidR="00123088" w:rsidRPr="00DB5627" w:rsidRDefault="00DB5627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AB5BA" w14:textId="77777777" w:rsidR="00123088" w:rsidRPr="00DB5627" w:rsidRDefault="00123088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A5D1D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2F262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97312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0285E" w14:textId="77777777" w:rsidR="00123088" w:rsidRPr="00DB5627" w:rsidRDefault="00123088" w:rsidP="00123088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98C24" w14:textId="77777777" w:rsidR="00123088" w:rsidRPr="00DB5627" w:rsidRDefault="00123088" w:rsidP="0012308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233CB" w14:textId="77777777" w:rsidR="00123088" w:rsidRPr="00DB5627" w:rsidRDefault="00123088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9D01C" w14:textId="181947B9" w:rsidR="00123088" w:rsidRPr="00DB5627" w:rsidRDefault="00DB5627" w:rsidP="0012308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123088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9E69E6" w:rsidRPr="00DB5627" w14:paraId="0F88C0B5" w14:textId="77777777" w:rsidTr="002608BC">
        <w:trPr>
          <w:trHeight w:val="20"/>
        </w:trPr>
        <w:tc>
          <w:tcPr>
            <w:tcW w:w="3870" w:type="dxa"/>
          </w:tcPr>
          <w:p w14:paraId="3A985D82" w14:textId="77777777" w:rsidR="004C4C46" w:rsidRPr="00DB5627" w:rsidRDefault="004C4C46" w:rsidP="004C4C4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82410" w14:textId="7CA7D011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C3981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6CC7B" w14:textId="3317E432" w:rsidR="004C4C46" w:rsidRPr="00DB5627" w:rsidRDefault="00DB5627" w:rsidP="00975EFA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F4128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37764" w14:textId="520D25C1" w:rsidR="004C4C46" w:rsidRPr="00DB5627" w:rsidRDefault="004C4C46" w:rsidP="00975EFA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82BB2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10297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D13CC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D7B1D" w14:textId="668CF3D7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9E69E6" w:rsidRPr="00DB5627" w14:paraId="35188DB6" w14:textId="77777777" w:rsidTr="002608BC">
        <w:trPr>
          <w:trHeight w:val="20"/>
        </w:trPr>
        <w:tc>
          <w:tcPr>
            <w:tcW w:w="3870" w:type="dxa"/>
          </w:tcPr>
          <w:p w14:paraId="0C55A9F0" w14:textId="77777777" w:rsidR="004C4C46" w:rsidRPr="00DB5627" w:rsidRDefault="004C4C46" w:rsidP="004C4C4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508EB" w14:textId="4EB0FC08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969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40A12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32130" w14:textId="7E666E07" w:rsidR="004C4C46" w:rsidRPr="00DB5627" w:rsidRDefault="00DB5627" w:rsidP="00975EFA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883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D27AD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7C76D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A878D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EF5BB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1AE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3F345" w14:textId="7207C9A7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</w:p>
        </w:tc>
      </w:tr>
      <w:tr w:rsidR="009E69E6" w:rsidRPr="00DB5627" w14:paraId="1ABF5C3C" w14:textId="77777777" w:rsidTr="00145918">
        <w:trPr>
          <w:trHeight w:val="20"/>
        </w:trPr>
        <w:tc>
          <w:tcPr>
            <w:tcW w:w="3870" w:type="dxa"/>
          </w:tcPr>
          <w:p w14:paraId="0A014B53" w14:textId="77777777" w:rsidR="004C4C46" w:rsidRPr="00DB5627" w:rsidRDefault="004C4C46" w:rsidP="004C4C4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35836" w14:textId="58A3FB84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BFE22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15B8F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24482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49C" w14:textId="78140DEE" w:rsidR="004C4C46" w:rsidRPr="00DB5627" w:rsidRDefault="004C4C46" w:rsidP="00975EFA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6E628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4C11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B2993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6E0EB" w14:textId="0957E3AE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234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</w:tr>
      <w:tr w:rsidR="009E69E6" w:rsidRPr="00DB5627" w14:paraId="44AEE165" w14:textId="77777777" w:rsidTr="002608BC">
        <w:trPr>
          <w:trHeight w:val="20"/>
        </w:trPr>
        <w:tc>
          <w:tcPr>
            <w:tcW w:w="3870" w:type="dxa"/>
          </w:tcPr>
          <w:p w14:paraId="3A421A80" w14:textId="77777777" w:rsidR="004C4C46" w:rsidRPr="00DB5627" w:rsidRDefault="004C4C46" w:rsidP="004C4C4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F7CE4" w14:textId="3FD4C10F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875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6E8E2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0E678" w14:textId="795186F0" w:rsidR="004C4C46" w:rsidRPr="00DB5627" w:rsidRDefault="00DB5627" w:rsidP="00975EFA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63E32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CCB46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EFE5E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12FFF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B06ED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5A243" w14:textId="5DA45D1D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</w:tr>
      <w:tr w:rsidR="009E69E6" w:rsidRPr="00DB5627" w14:paraId="2EEEFE1F" w14:textId="77777777" w:rsidTr="00145918">
        <w:trPr>
          <w:trHeight w:val="20"/>
        </w:trPr>
        <w:tc>
          <w:tcPr>
            <w:tcW w:w="3870" w:type="dxa"/>
          </w:tcPr>
          <w:p w14:paraId="0409BFAE" w14:textId="51216553" w:rsidR="004C4C46" w:rsidRPr="00DB5627" w:rsidRDefault="009B0EC6" w:rsidP="004C4C4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B1D7A" w14:textId="4053F9D9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  <w:r w:rsidR="009B0EC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68BB1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9CBE2" w14:textId="621BA6CE" w:rsidR="004C4C46" w:rsidRPr="00DB5627" w:rsidRDefault="00DB5627" w:rsidP="009B0EC6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  <w:r w:rsidR="009B0EC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F7AFD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E063E" w14:textId="47E5CF9B" w:rsidR="004C4C46" w:rsidRPr="00DB5627" w:rsidRDefault="004C4C46" w:rsidP="00975EFA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9B0EC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23332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2C142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CCE60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62B11" w14:textId="10C3481A" w:rsidR="004C4C46" w:rsidRPr="00DB5627" w:rsidRDefault="00DB5627" w:rsidP="009B0EC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9B0EC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9B0EC6" w:rsidRPr="00DB5627" w14:paraId="4A3D5FD1" w14:textId="77777777" w:rsidTr="002608BC">
        <w:trPr>
          <w:trHeight w:val="20"/>
        </w:trPr>
        <w:tc>
          <w:tcPr>
            <w:tcW w:w="3870" w:type="dxa"/>
          </w:tcPr>
          <w:p w14:paraId="2197C806" w14:textId="093910F4" w:rsidR="009B0EC6" w:rsidRPr="00DB5627" w:rsidRDefault="009B0EC6" w:rsidP="009B0EC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16313" w14:textId="30F4EEF5" w:rsidR="009B0EC6" w:rsidRPr="00DB5627" w:rsidRDefault="00DB5627" w:rsidP="009B0EC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9B0EC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2A207" w14:textId="77777777" w:rsidR="009B0EC6" w:rsidRPr="00DB5627" w:rsidRDefault="009B0EC6" w:rsidP="009B0EC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E9D04" w14:textId="4EE43D16" w:rsidR="009B0EC6" w:rsidRPr="00DB5627" w:rsidRDefault="009B0EC6" w:rsidP="009B0EC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A7E51" w14:textId="77777777" w:rsidR="009B0EC6" w:rsidRPr="00DB5627" w:rsidRDefault="009B0EC6" w:rsidP="009B0EC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CB76E" w14:textId="28DEF454" w:rsidR="009B0EC6" w:rsidRPr="00DB5627" w:rsidRDefault="009B0EC6" w:rsidP="009B0EC6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5ADD0" w14:textId="77777777" w:rsidR="009B0EC6" w:rsidRPr="00DB5627" w:rsidRDefault="009B0EC6" w:rsidP="009B0EC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9B68B" w14:textId="77777777" w:rsidR="009B0EC6" w:rsidRPr="00DB5627" w:rsidRDefault="009B0EC6" w:rsidP="009B0EC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CABE3" w14:textId="77777777" w:rsidR="009B0EC6" w:rsidRPr="00DB5627" w:rsidRDefault="009B0EC6" w:rsidP="009B0EC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B28EA" w14:textId="112219D2" w:rsidR="009B0EC6" w:rsidRPr="00DB5627" w:rsidRDefault="009B0EC6" w:rsidP="009B0EC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4FF92E0B" w14:textId="77777777" w:rsidTr="002608BC">
        <w:trPr>
          <w:trHeight w:val="20"/>
        </w:trPr>
        <w:tc>
          <w:tcPr>
            <w:tcW w:w="3870" w:type="dxa"/>
          </w:tcPr>
          <w:p w14:paraId="2F91A15B" w14:textId="77777777" w:rsidR="004C4C46" w:rsidRPr="00DB5627" w:rsidRDefault="004C4C46" w:rsidP="004C4C4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E7DE07" w14:textId="644E2BF6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D6E56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BEB123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E4D21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01B46B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35E02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A218E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63294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9F4A7B" w14:textId="695BC1B3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720398CE" w14:textId="77777777" w:rsidTr="002608BC">
        <w:trPr>
          <w:trHeight w:val="20"/>
        </w:trPr>
        <w:tc>
          <w:tcPr>
            <w:tcW w:w="3870" w:type="dxa"/>
          </w:tcPr>
          <w:p w14:paraId="25684246" w14:textId="77777777" w:rsidR="004C4C46" w:rsidRPr="00DB5627" w:rsidRDefault="004C4C46" w:rsidP="004C4C46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34EF3" w14:textId="639B8337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752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879BE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37A71" w14:textId="184C9DDE" w:rsidR="004C4C46" w:rsidRPr="00DB5627" w:rsidRDefault="00DB5627" w:rsidP="00975EFA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682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D03D1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81655" w14:textId="4754013E" w:rsidR="004C4C46" w:rsidRPr="00DB5627" w:rsidRDefault="004C4C46" w:rsidP="00975EFA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D9791" w14:textId="77777777" w:rsidR="004C4C46" w:rsidRPr="00DB5627" w:rsidRDefault="004C4C46" w:rsidP="004C4C46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C6399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5E130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CCAF9" w14:textId="1D01555B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1439B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1439BB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695</w:t>
            </w:r>
          </w:p>
        </w:tc>
      </w:tr>
      <w:tr w:rsidR="009E69E6" w:rsidRPr="00DB5627" w14:paraId="66E8202C" w14:textId="77777777" w:rsidTr="00145918">
        <w:trPr>
          <w:trHeight w:val="20"/>
        </w:trPr>
        <w:tc>
          <w:tcPr>
            <w:tcW w:w="3870" w:type="dxa"/>
          </w:tcPr>
          <w:p w14:paraId="0F0A1BD6" w14:textId="77777777" w:rsidR="004C4C46" w:rsidRPr="00DB5627" w:rsidRDefault="004C4C46" w:rsidP="004C4C46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AA41B" w14:textId="099C7070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4C4C46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506</w:t>
            </w:r>
            <w:r w:rsidR="004C4C46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369</w:t>
            </w:r>
            <w:r w:rsidR="004C4C46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726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5E9A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7F5AA" w14:textId="6DBE0F8F" w:rsidR="004C4C46" w:rsidRPr="00DB5627" w:rsidRDefault="00DB5627" w:rsidP="00975EFA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84BAD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32A6" w14:textId="1692F7EB" w:rsidR="004C4C46" w:rsidRPr="00DB5627" w:rsidRDefault="004C4C46" w:rsidP="00975EFA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FB516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30255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D3B96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3D8FD" w14:textId="3DFC1516" w:rsidR="004C4C46" w:rsidRPr="00DB5627" w:rsidRDefault="00DB5627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</w:tr>
      <w:tr w:rsidR="009E69E6" w:rsidRPr="00DB5627" w14:paraId="3D1AB725" w14:textId="77777777" w:rsidTr="007E29A1">
        <w:trPr>
          <w:trHeight w:val="20"/>
        </w:trPr>
        <w:tc>
          <w:tcPr>
            <w:tcW w:w="3870" w:type="dxa"/>
          </w:tcPr>
          <w:p w14:paraId="72273603" w14:textId="77777777" w:rsidR="004C4C46" w:rsidRPr="00DB5627" w:rsidRDefault="004C4C46" w:rsidP="004C4C46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654FFEDC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48F11BCF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64C49E87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66028213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0944F55D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58597D3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611E457A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615C52A1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2DDAC740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13B13AA1" w14:textId="77777777" w:rsidTr="00312A6E">
        <w:trPr>
          <w:trHeight w:val="20"/>
        </w:trPr>
        <w:tc>
          <w:tcPr>
            <w:tcW w:w="3870" w:type="dxa"/>
          </w:tcPr>
          <w:p w14:paraId="44F0D890" w14:textId="77777777" w:rsidR="004C4C46" w:rsidRPr="00DB5627" w:rsidRDefault="004C4C46" w:rsidP="004C4C4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8" w:type="dxa"/>
            <w:vAlign w:val="center"/>
          </w:tcPr>
          <w:p w14:paraId="66B0E926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BED32AB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45BD981F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1581BA7A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2CDB8C4D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DA21F5D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4F9A383B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6A6C1C9A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09232BC" w14:textId="77777777" w:rsidR="004C4C46" w:rsidRPr="00DB5627" w:rsidRDefault="004C4C46" w:rsidP="00975EFA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2FF52FA4" w14:textId="77777777" w:rsidTr="002608BC">
        <w:trPr>
          <w:trHeight w:val="20"/>
        </w:trPr>
        <w:tc>
          <w:tcPr>
            <w:tcW w:w="3870" w:type="dxa"/>
          </w:tcPr>
          <w:p w14:paraId="1122EE49" w14:textId="77777777" w:rsidR="004C4C46" w:rsidRPr="00DB5627" w:rsidRDefault="004C4C46" w:rsidP="004C4C46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C180D" w14:textId="78D54F0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360AC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077EE" w14:textId="51A5EB07" w:rsidR="004C4C46" w:rsidRPr="00DB5627" w:rsidRDefault="004C4C46" w:rsidP="00975EFA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5D04E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54170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C3E40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D11E9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510BB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9DCA" w14:textId="6C7B4482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2D19C3E8" w14:textId="77777777" w:rsidTr="002608BC">
        <w:trPr>
          <w:trHeight w:val="20"/>
        </w:trPr>
        <w:tc>
          <w:tcPr>
            <w:tcW w:w="3870" w:type="dxa"/>
          </w:tcPr>
          <w:p w14:paraId="6C317793" w14:textId="77777777" w:rsidR="004C4C46" w:rsidRPr="00DB5627" w:rsidRDefault="004C4C46" w:rsidP="004C4C46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529CE" w14:textId="2D2EF9ED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190C9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C5DC3" w14:textId="474EC70B" w:rsidR="004C4C46" w:rsidRPr="00DB5627" w:rsidRDefault="004C4C46" w:rsidP="00975EFA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5ED84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5952D" w14:textId="33193C0C" w:rsidR="004C4C46" w:rsidRPr="00DB5627" w:rsidRDefault="009128E8" w:rsidP="00975EFA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8D057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D7026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433C7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32832" w14:textId="7C6B9F59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3B0A0571" w14:textId="77777777" w:rsidTr="002608BC">
        <w:trPr>
          <w:trHeight w:val="20"/>
        </w:trPr>
        <w:tc>
          <w:tcPr>
            <w:tcW w:w="3870" w:type="dxa"/>
          </w:tcPr>
          <w:p w14:paraId="507D6888" w14:textId="77777777" w:rsidR="004C4C46" w:rsidRPr="00DB5627" w:rsidRDefault="004C4C46" w:rsidP="004C4C4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00DA8" w14:textId="6CC316C5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8E795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91B37" w14:textId="753905F2" w:rsidR="004C4C46" w:rsidRPr="00DB5627" w:rsidRDefault="004C4C46" w:rsidP="00975EFA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5EFE4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0A84F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5DE87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6B63C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A09CB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67D19" w14:textId="2697287F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10B88C60" w14:textId="77777777" w:rsidTr="002608BC">
        <w:trPr>
          <w:trHeight w:val="20"/>
        </w:trPr>
        <w:tc>
          <w:tcPr>
            <w:tcW w:w="3870" w:type="dxa"/>
          </w:tcPr>
          <w:p w14:paraId="0A7FA655" w14:textId="77777777" w:rsidR="004C4C46" w:rsidRPr="00DB5627" w:rsidRDefault="004C4C46" w:rsidP="004C4C4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CBC08" w14:textId="6C4FA56A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65EBE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D5EB6" w14:textId="2FBFA7F9" w:rsidR="004C4C46" w:rsidRPr="00DB5627" w:rsidRDefault="004C4C46" w:rsidP="00975EFA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75517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83F8D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AE926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4A58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3EF42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6FED" w14:textId="1DEAA3BB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34C23336" w14:textId="77777777" w:rsidTr="002608BC">
        <w:trPr>
          <w:trHeight w:val="20"/>
        </w:trPr>
        <w:tc>
          <w:tcPr>
            <w:tcW w:w="3870" w:type="dxa"/>
          </w:tcPr>
          <w:p w14:paraId="12EDF7F9" w14:textId="77777777" w:rsidR="004C4C46" w:rsidRPr="00DB5627" w:rsidRDefault="004C4C46" w:rsidP="004C4C4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ECEAB" w14:textId="011C4FC3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4D57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C692" w14:textId="7577D5A3" w:rsidR="004C4C46" w:rsidRPr="00DB5627" w:rsidRDefault="004C4C46" w:rsidP="00975EFA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878DA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1044E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F1E9F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67E05" w14:textId="77777777" w:rsidR="004C4C46" w:rsidRPr="00DB5627" w:rsidRDefault="004C4C46" w:rsidP="004C4C4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D71DC" w14:textId="77777777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60246" w14:textId="4B1BA976" w:rsidR="004C4C46" w:rsidRPr="00DB5627" w:rsidRDefault="004C4C46" w:rsidP="004C4C4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278F7" w:rsidRPr="00DB5627" w14:paraId="70DC69B0" w14:textId="77777777" w:rsidTr="002608BC">
        <w:trPr>
          <w:trHeight w:val="20"/>
        </w:trPr>
        <w:tc>
          <w:tcPr>
            <w:tcW w:w="3870" w:type="dxa"/>
          </w:tcPr>
          <w:p w14:paraId="3F20C46B" w14:textId="18C6EE96" w:rsidR="007278F7" w:rsidRPr="00DB5627" w:rsidRDefault="007278F7" w:rsidP="007278F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C1AD4" w14:textId="69C60E23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E2EAD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17FC2" w14:textId="5CF28C02" w:rsidR="007278F7" w:rsidRPr="00DB5627" w:rsidRDefault="007278F7" w:rsidP="00331396">
            <w:pPr>
              <w:tabs>
                <w:tab w:val="decimal" w:pos="89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184F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45894" w14:textId="631CBD8D" w:rsidR="007278F7" w:rsidRPr="00DB5627" w:rsidRDefault="00DB5627" w:rsidP="00331396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7035A" w14:textId="77777777" w:rsidR="007278F7" w:rsidRPr="00DB5627" w:rsidRDefault="007278F7" w:rsidP="00331396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6883" w14:textId="58B4AEA6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E5B1C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9FBC5" w14:textId="0714C4C4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278F7" w:rsidRPr="00DB5627" w14:paraId="39C7460C" w14:textId="77777777" w:rsidTr="002608BC">
        <w:trPr>
          <w:trHeight w:val="20"/>
        </w:trPr>
        <w:tc>
          <w:tcPr>
            <w:tcW w:w="3870" w:type="dxa"/>
          </w:tcPr>
          <w:p w14:paraId="19337B28" w14:textId="77777777" w:rsidR="007278F7" w:rsidRPr="00DB5627" w:rsidRDefault="007278F7" w:rsidP="007278F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6D85" w14:textId="4F3DD715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E65CD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4452F" w14:textId="77777777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F0281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FCDF4" w14:textId="77777777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CE13C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97B3C" w14:textId="77777777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98EBB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55EEC" w14:textId="1A810334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278F7" w:rsidRPr="00DB5627" w14:paraId="69D5D4F9" w14:textId="77777777" w:rsidTr="00D0375F">
        <w:trPr>
          <w:trHeight w:val="20"/>
        </w:trPr>
        <w:tc>
          <w:tcPr>
            <w:tcW w:w="3870" w:type="dxa"/>
          </w:tcPr>
          <w:p w14:paraId="2CD70AAF" w14:textId="6740A59C" w:rsidR="007278F7" w:rsidRPr="00DB5627" w:rsidRDefault="007278F7" w:rsidP="007278F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1AA9F" w14:textId="112CFDCF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B87CE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5AED9" w14:textId="418BAED4" w:rsidR="007278F7" w:rsidRPr="00DB5627" w:rsidRDefault="007278F7" w:rsidP="0033139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17978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3DEB1B" w14:textId="26BEC3C6" w:rsidR="007278F7" w:rsidRPr="00DB5627" w:rsidRDefault="007278F7" w:rsidP="0033139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11D9C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89C95A" w14:textId="7F6944B7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E802D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880933" w14:textId="401C6B2B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278F7" w:rsidRPr="00DB5627" w14:paraId="576A8F7E" w14:textId="77777777" w:rsidTr="00D0375F">
        <w:trPr>
          <w:trHeight w:val="20"/>
        </w:trPr>
        <w:tc>
          <w:tcPr>
            <w:tcW w:w="3870" w:type="dxa"/>
          </w:tcPr>
          <w:p w14:paraId="4B58406E" w14:textId="3367423B" w:rsidR="007278F7" w:rsidRPr="00DB5627" w:rsidRDefault="007278F7" w:rsidP="007278F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C8BFD" w14:textId="75103CD9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1C16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95428" w14:textId="10A3FFFD" w:rsidR="007278F7" w:rsidRPr="00DB5627" w:rsidRDefault="007278F7" w:rsidP="00331396">
            <w:pPr>
              <w:tabs>
                <w:tab w:val="decimal" w:pos="89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E460A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1E0BA" w14:textId="4BA87BF2" w:rsidR="007278F7" w:rsidRPr="00DB5627" w:rsidRDefault="00DB5627" w:rsidP="00331396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6F30C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6E509" w14:textId="5D71D7B2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D3D4D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55AD5" w14:textId="4AFEB6C0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278F7" w:rsidRPr="00DB5627" w14:paraId="1DB290F2" w14:textId="77777777" w:rsidTr="00D0375F">
        <w:trPr>
          <w:trHeight w:val="20"/>
        </w:trPr>
        <w:tc>
          <w:tcPr>
            <w:tcW w:w="3870" w:type="dxa"/>
          </w:tcPr>
          <w:p w14:paraId="2E0FC71E" w14:textId="11A0AA0E" w:rsidR="007278F7" w:rsidRPr="00DB5627" w:rsidRDefault="007278F7" w:rsidP="007278F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846B" w14:textId="622208E6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031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747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2D164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7BEF8" w14:textId="7187D46E" w:rsidR="007278F7" w:rsidRPr="00DB5627" w:rsidRDefault="007278F7" w:rsidP="007278F7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62189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15EE9" w14:textId="2A67D606" w:rsidR="007278F7" w:rsidRPr="00DB5627" w:rsidRDefault="00DB5627" w:rsidP="007278F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584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2D7D3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EA8EC" w14:textId="16C632E5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33588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98D67" w14:textId="1448A313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278F7" w:rsidRPr="00DB5627" w14:paraId="5955AF13" w14:textId="77777777" w:rsidTr="002608BC">
        <w:trPr>
          <w:trHeight w:val="20"/>
        </w:trPr>
        <w:tc>
          <w:tcPr>
            <w:tcW w:w="3870" w:type="dxa"/>
          </w:tcPr>
          <w:p w14:paraId="666F564C" w14:textId="26D305FA" w:rsidR="007278F7" w:rsidRPr="00DB5627" w:rsidRDefault="007278F7" w:rsidP="007278F7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E9F43" w14:textId="4CC419A7" w:rsidR="007278F7" w:rsidRPr="00DB5627" w:rsidRDefault="00DB562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167</w:t>
            </w:r>
            <w:r w:rsidR="007278F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376</w:t>
            </w:r>
            <w:r w:rsidR="007278F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0BEA1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E18E7" w14:textId="7FD21010" w:rsidR="007278F7" w:rsidRPr="00DB5627" w:rsidRDefault="00DB5627" w:rsidP="007278F7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218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111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E3DC5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47EF8" w14:textId="14B6BE83" w:rsidR="007278F7" w:rsidRPr="00DB5627" w:rsidRDefault="007278F7" w:rsidP="007278F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79FC0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8504F" w14:textId="341BD69B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DAC16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FF831D" w14:textId="6A01E53C" w:rsidR="007278F7" w:rsidRPr="00DB5627" w:rsidRDefault="00DB562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</w:tr>
      <w:tr w:rsidR="007278F7" w:rsidRPr="00DB5627" w14:paraId="5E7F2011" w14:textId="77777777" w:rsidTr="00D0375F">
        <w:trPr>
          <w:trHeight w:val="20"/>
        </w:trPr>
        <w:tc>
          <w:tcPr>
            <w:tcW w:w="3870" w:type="dxa"/>
          </w:tcPr>
          <w:p w14:paraId="472A46F1" w14:textId="363EB3BA" w:rsidR="007278F7" w:rsidRPr="00DB5627" w:rsidRDefault="007278F7" w:rsidP="007278F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F059A0" w14:textId="7C67C80B" w:rsidR="007278F7" w:rsidRPr="00DB5627" w:rsidRDefault="00DB562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614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B334F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C0B8E" w14:textId="10D1178C" w:rsidR="007278F7" w:rsidRPr="00DB5627" w:rsidRDefault="007278F7" w:rsidP="007278F7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426B9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E3C67" w14:textId="40811D1E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3A45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856D6" w14:textId="3446D7C6" w:rsidR="007278F7" w:rsidRPr="00DB5627" w:rsidRDefault="007278F7" w:rsidP="007278F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82D8E" w14:textId="77777777" w:rsidR="007278F7" w:rsidRPr="00DB5627" w:rsidRDefault="007278F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D863F2" w14:textId="66A7788E" w:rsidR="007278F7" w:rsidRPr="00DB5627" w:rsidRDefault="00DB5627" w:rsidP="007278F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846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206</w:t>
            </w:r>
            <w:r w:rsidR="007278F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</w:p>
        </w:tc>
      </w:tr>
    </w:tbl>
    <w:p w14:paraId="4CE47CDA" w14:textId="29003ACA" w:rsidR="002069BB" w:rsidRPr="00DB5627" w:rsidRDefault="00CB775C" w:rsidP="00A803C4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sz w:val="24"/>
          <w:szCs w:val="24"/>
          <w:lang w:val="en-US"/>
        </w:rPr>
        <w:br w:type="page"/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>ณ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12"/>
          <w:szCs w:val="12"/>
          <w:cs/>
          <w:lang w:val="en-US"/>
        </w:rPr>
        <w:t xml:space="preserve"> 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2565</w:t>
      </w:r>
    </w:p>
    <w:p w14:paraId="74968B0A" w14:textId="77777777" w:rsidR="00A175FE" w:rsidRPr="00DB5627" w:rsidRDefault="006F7865" w:rsidP="00DB020B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6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908"/>
        <w:gridCol w:w="87"/>
        <w:gridCol w:w="977"/>
        <w:gridCol w:w="87"/>
        <w:gridCol w:w="902"/>
        <w:gridCol w:w="87"/>
        <w:gridCol w:w="898"/>
        <w:gridCol w:w="57"/>
        <w:gridCol w:w="896"/>
      </w:tblGrid>
      <w:tr w:rsidR="009E69E6" w:rsidRPr="00DB5627" w14:paraId="2D04C84C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4E60E249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99" w:type="dxa"/>
            <w:gridSpan w:val="9"/>
          </w:tcPr>
          <w:p w14:paraId="75D5FAD6" w14:textId="77777777" w:rsidR="00804933" w:rsidRPr="00DB5627" w:rsidRDefault="00804933" w:rsidP="00975EFA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B5627" w14:paraId="3C26BA94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2B84DC75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08" w:type="dxa"/>
          </w:tcPr>
          <w:p w14:paraId="230A4DF8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5D5DF849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90AF683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  <w:vAlign w:val="center"/>
          </w:tcPr>
          <w:p w14:paraId="349FF24E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771F77C5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  <w:shd w:val="clear" w:color="auto" w:fill="auto"/>
          </w:tcPr>
          <w:p w14:paraId="0D42ADD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212D81B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57" w:type="dxa"/>
            <w:shd w:val="clear" w:color="auto" w:fill="auto"/>
          </w:tcPr>
          <w:p w14:paraId="37F971F4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779577ED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B5627" w14:paraId="4B5480CE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34D0A6CB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439B8A38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41126354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9797750" w14:textId="77777777" w:rsidR="00804933" w:rsidRPr="00DB5627" w:rsidRDefault="00804933" w:rsidP="00975EFA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43E3242F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7BEFFD1B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40CDF37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3800E8A1" w14:textId="77777777" w:rsidR="00804933" w:rsidRPr="00DB5627" w:rsidRDefault="00804933" w:rsidP="00975EFA">
            <w:pPr>
              <w:spacing w:line="28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15E93345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2E609C2F" w14:textId="77777777" w:rsidR="00804933" w:rsidRPr="00DB5627" w:rsidRDefault="00804933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2C1524E2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03DE2E7D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7DAA281B" w14:textId="3EAF430A" w:rsidR="00804933" w:rsidRPr="00DB5627" w:rsidRDefault="00DB5627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3D18494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17D7E37B" w14:textId="77777777" w:rsidR="00804933" w:rsidRPr="00DB5627" w:rsidRDefault="00804933" w:rsidP="00975EFA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503EA49F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0E3E57C8" w14:textId="77777777" w:rsidR="00804933" w:rsidRPr="00DB5627" w:rsidRDefault="00804933" w:rsidP="00975EFA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8BA5C57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7075306C" w14:textId="77777777" w:rsidR="00804933" w:rsidRPr="00DB5627" w:rsidRDefault="00804933" w:rsidP="00975EFA">
            <w:pPr>
              <w:spacing w:line="28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5ACF8FA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7C5D8A5" w14:textId="2AA097FE" w:rsidR="00804933" w:rsidRPr="00DB5627" w:rsidRDefault="00DB5627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4FB9B577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4234BE0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7C6A0646" w14:textId="01A9D146" w:rsidR="00804933" w:rsidRPr="00DB5627" w:rsidRDefault="00DB5627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</w:tcPr>
          <w:p w14:paraId="0A7FAA70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EBA39AA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29432AB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10C98C6A" w14:textId="77777777" w:rsidR="00804933" w:rsidRPr="00DB5627" w:rsidRDefault="00804933" w:rsidP="00975EFA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F1C7642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1F17AD9" w14:textId="77777777" w:rsidR="00804933" w:rsidRPr="00DB5627" w:rsidRDefault="00804933" w:rsidP="00975EFA">
            <w:pPr>
              <w:spacing w:line="28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802AB8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297A3115" w14:textId="7DBA9D58" w:rsidR="00804933" w:rsidRPr="00DB5627" w:rsidRDefault="00DB5627" w:rsidP="00975EFA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5075844B" w14:textId="77777777" w:rsidTr="00C16EFC">
        <w:trPr>
          <w:trHeight w:val="20"/>
        </w:trPr>
        <w:tc>
          <w:tcPr>
            <w:tcW w:w="3870" w:type="dxa"/>
          </w:tcPr>
          <w:p w14:paraId="227370F9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41C1B2A9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3EEFCBB2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10663E63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D7423D2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2B8F108C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A7A9BDC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3CBA07F6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7D03552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199A532C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06F433C4" w14:textId="77777777" w:rsidTr="00C16EFC">
        <w:trPr>
          <w:trHeight w:val="20"/>
        </w:trPr>
        <w:tc>
          <w:tcPr>
            <w:tcW w:w="3870" w:type="dxa"/>
          </w:tcPr>
          <w:p w14:paraId="47610BC2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CFB7F" w14:textId="2F32885E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9382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750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187B9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08E5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05F3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0A34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3E74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B7F02" w14:textId="4673AEA3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9E69E6" w:rsidRPr="00DB5627" w14:paraId="0EE5F547" w14:textId="77777777" w:rsidTr="00C16EFC">
        <w:trPr>
          <w:trHeight w:val="20"/>
        </w:trPr>
        <w:tc>
          <w:tcPr>
            <w:tcW w:w="3870" w:type="dxa"/>
          </w:tcPr>
          <w:p w14:paraId="617296FB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6FE8B" w14:textId="0A3F55D5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FC86E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8E4B4" w14:textId="50A299A1" w:rsidR="00804933" w:rsidRPr="00DB5627" w:rsidRDefault="00DB5627" w:rsidP="00975EFA">
            <w:pPr>
              <w:tabs>
                <w:tab w:val="decimal" w:pos="881"/>
              </w:tabs>
              <w:spacing w:line="28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A7E7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2A5F6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A0C9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637BA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4CC62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1C883" w14:textId="1DCB7367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9E69E6" w:rsidRPr="00DB5627" w14:paraId="1F96245C" w14:textId="77777777" w:rsidTr="00C16EFC">
        <w:trPr>
          <w:trHeight w:val="20"/>
        </w:trPr>
        <w:tc>
          <w:tcPr>
            <w:tcW w:w="3870" w:type="dxa"/>
          </w:tcPr>
          <w:p w14:paraId="26FF544D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1C798" w14:textId="76D8D476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2DFD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4233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28B7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D7ED9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7EED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C903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36D6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9D9D2" w14:textId="1081F2DD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</w:tr>
      <w:tr w:rsidR="009E69E6" w:rsidRPr="00DB5627" w14:paraId="09FBE01C" w14:textId="77777777" w:rsidTr="00C16EFC">
        <w:trPr>
          <w:trHeight w:val="20"/>
        </w:trPr>
        <w:tc>
          <w:tcPr>
            <w:tcW w:w="3870" w:type="dxa"/>
          </w:tcPr>
          <w:p w14:paraId="5DFD9372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E54D4" w14:textId="6676BC8C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92FB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966FC" w14:textId="25C72902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28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711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0BF04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CE4D5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373D4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6B8C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DCA66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AA4AB" w14:textId="24168C9D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070</w:t>
            </w:r>
          </w:p>
        </w:tc>
      </w:tr>
      <w:tr w:rsidR="009E69E6" w:rsidRPr="00DB5627" w14:paraId="1C6F53BD" w14:textId="77777777" w:rsidTr="00C16EFC">
        <w:trPr>
          <w:trHeight w:val="20"/>
        </w:trPr>
        <w:tc>
          <w:tcPr>
            <w:tcW w:w="3870" w:type="dxa"/>
          </w:tcPr>
          <w:p w14:paraId="1ED13730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EFBEF" w14:textId="4BEBF819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3F550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6D0B6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19702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E6BD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2D7A5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BFDD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862D7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4BEFA" w14:textId="44107DC8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</w:tr>
      <w:tr w:rsidR="009E69E6" w:rsidRPr="00DB5627" w14:paraId="0C10FD01" w14:textId="77777777" w:rsidTr="00C16EFC">
        <w:trPr>
          <w:trHeight w:val="20"/>
        </w:trPr>
        <w:tc>
          <w:tcPr>
            <w:tcW w:w="3870" w:type="dxa"/>
          </w:tcPr>
          <w:p w14:paraId="75EC481B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73AD5" w14:textId="28A53437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8BD25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FE06" w14:textId="356B84EE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855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689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9EDE5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8292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EC702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56068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056F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50BC3" w14:textId="7BD60329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</w:tr>
      <w:tr w:rsidR="009E69E6" w:rsidRPr="00DB5627" w14:paraId="750F1F53" w14:textId="77777777" w:rsidTr="00C16EFC">
        <w:trPr>
          <w:trHeight w:val="20"/>
        </w:trPr>
        <w:tc>
          <w:tcPr>
            <w:tcW w:w="3870" w:type="dxa"/>
          </w:tcPr>
          <w:p w14:paraId="02C6B595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0BAAC" w14:textId="1EFFFD2E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60C0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8A4EA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7136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2F40B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91227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A38EF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70FB4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22EED" w14:textId="72635647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</w:p>
        </w:tc>
      </w:tr>
      <w:tr w:rsidR="009E69E6" w:rsidRPr="00DB5627" w14:paraId="000A6638" w14:textId="77777777" w:rsidTr="00C16EFC">
        <w:trPr>
          <w:trHeight w:val="20"/>
        </w:trPr>
        <w:tc>
          <w:tcPr>
            <w:tcW w:w="3870" w:type="dxa"/>
          </w:tcPr>
          <w:p w14:paraId="60319C33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243D7" w14:textId="4015E497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17DD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D982" w14:textId="4F748DD0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352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965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60460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2C0E7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F123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ABFF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252F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5ECCE" w14:textId="25511D22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889</w:t>
            </w:r>
          </w:p>
        </w:tc>
      </w:tr>
      <w:tr w:rsidR="009E69E6" w:rsidRPr="00DB5627" w14:paraId="7DA68853" w14:textId="77777777" w:rsidTr="00C16EFC">
        <w:trPr>
          <w:trHeight w:val="20"/>
        </w:trPr>
        <w:tc>
          <w:tcPr>
            <w:tcW w:w="3870" w:type="dxa"/>
          </w:tcPr>
          <w:p w14:paraId="2A001B7B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2B0CCF" w14:textId="0E29F855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7417B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7F53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5DC53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22243C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4E199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DF6F37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A798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D4329E" w14:textId="5C90E1E7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25097EEB" w14:textId="77777777" w:rsidTr="00C16EFC">
        <w:trPr>
          <w:trHeight w:val="20"/>
        </w:trPr>
        <w:tc>
          <w:tcPr>
            <w:tcW w:w="3870" w:type="dxa"/>
          </w:tcPr>
          <w:p w14:paraId="78C8C971" w14:textId="77777777" w:rsidR="00804933" w:rsidRPr="00DB5627" w:rsidRDefault="00804933" w:rsidP="00975EFA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4E677" w14:textId="4B2E8325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A4B27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214E6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88D9B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D22D1" w14:textId="0B993503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425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021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D658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D797B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A6AC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F4151" w14:textId="28CA7E28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752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</w:p>
        </w:tc>
      </w:tr>
      <w:tr w:rsidR="009E69E6" w:rsidRPr="00DB5627" w14:paraId="6D5ECA51" w14:textId="77777777" w:rsidTr="00C16EFC">
        <w:trPr>
          <w:trHeight w:val="20"/>
        </w:trPr>
        <w:tc>
          <w:tcPr>
            <w:tcW w:w="3870" w:type="dxa"/>
          </w:tcPr>
          <w:p w14:paraId="7856C393" w14:textId="77777777" w:rsidR="00804933" w:rsidRPr="00DB5627" w:rsidRDefault="00804933" w:rsidP="00975EFA">
            <w:pPr>
              <w:spacing w:line="28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9E62C" w14:textId="44B317EF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004EB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98A88" w14:textId="07435573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326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978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4511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86082" w14:textId="1C4E7DC4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425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021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B440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E850E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35E39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29F86" w14:textId="3C2312DF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506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369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726</w:t>
            </w:r>
          </w:p>
        </w:tc>
      </w:tr>
      <w:tr w:rsidR="009E69E6" w:rsidRPr="00DB5627" w14:paraId="0C22AAC6" w14:textId="77777777" w:rsidTr="00804933">
        <w:trPr>
          <w:trHeight w:hRule="exact" w:val="144"/>
        </w:trPr>
        <w:tc>
          <w:tcPr>
            <w:tcW w:w="3870" w:type="dxa"/>
          </w:tcPr>
          <w:p w14:paraId="6884822E" w14:textId="77777777" w:rsidR="00804933" w:rsidRPr="00DB5627" w:rsidRDefault="00804933" w:rsidP="00975EFA">
            <w:pPr>
              <w:spacing w:line="28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3E83092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44042E2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6F6CA04E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54ECB5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2ADCB8E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0AD6082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465C5416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5F12A96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69F8E2D3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2E7FCE40" w14:textId="77777777" w:rsidTr="00C16EFC">
        <w:trPr>
          <w:trHeight w:val="20"/>
        </w:trPr>
        <w:tc>
          <w:tcPr>
            <w:tcW w:w="3870" w:type="dxa"/>
          </w:tcPr>
          <w:p w14:paraId="28FE138C" w14:textId="24A29FF4" w:rsidR="00804933" w:rsidRPr="00DB5627" w:rsidRDefault="00804933" w:rsidP="00975EFA">
            <w:pPr>
              <w:tabs>
                <w:tab w:val="right" w:pos="3870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  <w:r w:rsidR="00975EFA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ab/>
            </w:r>
          </w:p>
        </w:tc>
        <w:tc>
          <w:tcPr>
            <w:tcW w:w="908" w:type="dxa"/>
            <w:vAlign w:val="center"/>
          </w:tcPr>
          <w:p w14:paraId="36409C6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67BC09C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33CF2D1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E02C957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3BF2E89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0D1EED3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40C40C2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3C13764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1AE8060" w14:textId="77777777" w:rsidR="00804933" w:rsidRPr="00DB5627" w:rsidRDefault="00804933" w:rsidP="00975EFA">
            <w:pPr>
              <w:tabs>
                <w:tab w:val="decimal" w:pos="816"/>
                <w:tab w:val="decimal" w:pos="10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5348F8D6" w14:textId="77777777" w:rsidTr="00C16EFC">
        <w:trPr>
          <w:trHeight w:val="20"/>
        </w:trPr>
        <w:tc>
          <w:tcPr>
            <w:tcW w:w="3870" w:type="dxa"/>
          </w:tcPr>
          <w:p w14:paraId="78182BE3" w14:textId="77777777" w:rsidR="00804933" w:rsidRPr="00DB5627" w:rsidRDefault="00804933" w:rsidP="00975EFA">
            <w:pPr>
              <w:spacing w:line="28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89DF9" w14:textId="23125949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32B3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2BD51" w14:textId="1A111641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521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264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5A06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81A76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C08C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2B1D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4C96E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06F42" w14:textId="57E7A320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46990F08" w14:textId="77777777" w:rsidTr="00C16EFC">
        <w:trPr>
          <w:trHeight w:val="20"/>
        </w:trPr>
        <w:tc>
          <w:tcPr>
            <w:tcW w:w="3870" w:type="dxa"/>
          </w:tcPr>
          <w:p w14:paraId="317F1CFC" w14:textId="77777777" w:rsidR="00804933" w:rsidRPr="00DB5627" w:rsidRDefault="00804933" w:rsidP="00975EFA">
            <w:pPr>
              <w:spacing w:line="28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B0F5" w14:textId="610A2855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C96C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1EA3F" w14:textId="7581CD7B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725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615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4606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4B3B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6E62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709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30A9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A5198" w14:textId="3366EA1C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2A7E452F" w14:textId="77777777" w:rsidTr="00C16EFC">
        <w:trPr>
          <w:trHeight w:val="20"/>
        </w:trPr>
        <w:tc>
          <w:tcPr>
            <w:tcW w:w="3870" w:type="dxa"/>
          </w:tcPr>
          <w:p w14:paraId="78E28570" w14:textId="77777777" w:rsidR="00804933" w:rsidRPr="00DB5627" w:rsidRDefault="00804933" w:rsidP="00975EFA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60A3B" w14:textId="18A44718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34CAE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1817B" w14:textId="4CF09433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962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681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13676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2FA1F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26C60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751D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DDC5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B94F5" w14:textId="5888D9A8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19F9EE78" w14:textId="77777777" w:rsidTr="00C16EFC">
        <w:trPr>
          <w:trHeight w:val="20"/>
        </w:trPr>
        <w:tc>
          <w:tcPr>
            <w:tcW w:w="3870" w:type="dxa"/>
          </w:tcPr>
          <w:p w14:paraId="4930EF2B" w14:textId="77777777" w:rsidR="00804933" w:rsidRPr="00DB5627" w:rsidRDefault="00804933" w:rsidP="00975EFA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42F51" w14:textId="6DAB2A5A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667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869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8297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AA700" w14:textId="114AC15C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054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56165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65AF4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C056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143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B522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A638C" w14:textId="320F4A21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5E195346" w14:textId="77777777" w:rsidTr="00C16EFC">
        <w:trPr>
          <w:trHeight w:val="20"/>
        </w:trPr>
        <w:tc>
          <w:tcPr>
            <w:tcW w:w="3870" w:type="dxa"/>
          </w:tcPr>
          <w:p w14:paraId="243E27C5" w14:textId="77777777" w:rsidR="00804933" w:rsidRPr="00DB5627" w:rsidRDefault="00804933" w:rsidP="00975EFA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8708D" w14:textId="2360E390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767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992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2D612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B4C53" w14:textId="05A72E0D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112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542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BF98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1513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49CC5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F059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5308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4060F" w14:textId="3C44955A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7CE6D1CE" w14:textId="77777777" w:rsidTr="00C16EFC">
        <w:trPr>
          <w:trHeight w:val="20"/>
        </w:trPr>
        <w:tc>
          <w:tcPr>
            <w:tcW w:w="3870" w:type="dxa"/>
          </w:tcPr>
          <w:p w14:paraId="0C9C9EDE" w14:textId="77777777" w:rsidR="00804933" w:rsidRPr="00DB5627" w:rsidRDefault="00804933" w:rsidP="00975EFA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567B" w14:textId="2F530914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D907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CE327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31D8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1372F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EF02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0A99D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7DFE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4672C" w14:textId="74675FEE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2EC691AF" w14:textId="77777777" w:rsidTr="00C16EFC">
        <w:trPr>
          <w:trHeight w:val="20"/>
        </w:trPr>
        <w:tc>
          <w:tcPr>
            <w:tcW w:w="3870" w:type="dxa"/>
          </w:tcPr>
          <w:p w14:paraId="3E0BCF56" w14:textId="77777777" w:rsidR="00804933" w:rsidRPr="00DB5627" w:rsidRDefault="00804933" w:rsidP="00975EFA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DE7B0" w14:textId="7C2A4C7C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568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E35C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23A9B" w14:textId="7B5EF3CB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246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F3D4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8984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B5EE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7900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FB2B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8F046" w14:textId="2CA52A71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0E0CF65F" w14:textId="77777777" w:rsidTr="00C16EFC">
        <w:trPr>
          <w:trHeight w:val="20"/>
        </w:trPr>
        <w:tc>
          <w:tcPr>
            <w:tcW w:w="3870" w:type="dxa"/>
          </w:tcPr>
          <w:p w14:paraId="12CFC1C4" w14:textId="77777777" w:rsidR="00804933" w:rsidRPr="00DB5627" w:rsidRDefault="00804933" w:rsidP="00975EFA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4931DA" w14:textId="22B92B1E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A542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A7152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A2FE1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3BA375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A7560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5D4B7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E5F72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509910" w14:textId="39B10C22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372E117B" w14:textId="77777777" w:rsidTr="00C16EFC">
        <w:trPr>
          <w:trHeight w:val="20"/>
        </w:trPr>
        <w:tc>
          <w:tcPr>
            <w:tcW w:w="3870" w:type="dxa"/>
          </w:tcPr>
          <w:p w14:paraId="22546238" w14:textId="77777777" w:rsidR="00804933" w:rsidRPr="00DB5627" w:rsidRDefault="00804933" w:rsidP="00975EFA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8D1AB" w14:textId="52A53B1A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036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334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03FF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40049" w14:textId="62CC23A1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BEB0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444C9" w14:textId="0F74EA36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893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F934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311B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AA4E5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4A6C2" w14:textId="10C109BB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140A903F" w14:textId="77777777" w:rsidTr="00C16EFC">
        <w:trPr>
          <w:trHeight w:val="20"/>
        </w:trPr>
        <w:tc>
          <w:tcPr>
            <w:tcW w:w="3870" w:type="dxa"/>
          </w:tcPr>
          <w:p w14:paraId="7D616D94" w14:textId="77777777" w:rsidR="00804933" w:rsidRPr="00DB5627" w:rsidRDefault="00804933" w:rsidP="00975EFA">
            <w:pPr>
              <w:spacing w:line="28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5B510" w14:textId="6805A322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FE8A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E01BA" w14:textId="0E09A5D0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4FDFB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075F9" w14:textId="3B484F25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371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893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AD1F5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5919F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07714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4E679" w14:textId="07E3961A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59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031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747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9E69E6" w:rsidRPr="00DB5627" w14:paraId="785BFBE8" w14:textId="77777777" w:rsidTr="00C16EFC">
        <w:trPr>
          <w:trHeight w:val="20"/>
        </w:trPr>
        <w:tc>
          <w:tcPr>
            <w:tcW w:w="3870" w:type="dxa"/>
          </w:tcPr>
          <w:p w14:paraId="744C74A9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464F1" w14:textId="0AD3EF47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585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13A9A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229F9" w14:textId="32190D75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790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0EB0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66E1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87878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245F2" w14:textId="77777777" w:rsidR="00804933" w:rsidRPr="00DB5627" w:rsidRDefault="00804933" w:rsidP="00975EFA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23127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46FA6" w14:textId="62F6221A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167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376</w:t>
            </w:r>
            <w:r w:rsidR="00804933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147</w:t>
            </w:r>
          </w:p>
        </w:tc>
      </w:tr>
      <w:tr w:rsidR="009E69E6" w:rsidRPr="00DB5627" w14:paraId="0742CFBB" w14:textId="77777777" w:rsidTr="00C16EFC">
        <w:trPr>
          <w:trHeight w:val="20"/>
        </w:trPr>
        <w:tc>
          <w:tcPr>
            <w:tcW w:w="3870" w:type="dxa"/>
          </w:tcPr>
          <w:p w14:paraId="7BDBF3DB" w14:textId="77777777" w:rsidR="00804933" w:rsidRPr="00DB5627" w:rsidRDefault="00804933" w:rsidP="00975EFA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270D13" w14:textId="6ABF9620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596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D56C3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64DE9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799AC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F0D89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7277F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30E2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3A26D" w14:textId="77777777" w:rsidR="00804933" w:rsidRPr="00DB5627" w:rsidRDefault="00804933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0AED69" w14:textId="378DF86A" w:rsidR="00804933" w:rsidRPr="00DB5627" w:rsidRDefault="00DB5627" w:rsidP="00975EFA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126</w:t>
            </w:r>
          </w:p>
        </w:tc>
      </w:tr>
    </w:tbl>
    <w:p w14:paraId="2927F2B4" w14:textId="77777777" w:rsidR="00C14E09" w:rsidRPr="00DB5627" w:rsidRDefault="00C14E09" w:rsidP="00DB020B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12"/>
          <w:szCs w:val="12"/>
          <w:cs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6"/>
        <w:gridCol w:w="1072"/>
        <w:gridCol w:w="90"/>
        <w:gridCol w:w="1062"/>
        <w:gridCol w:w="90"/>
        <w:gridCol w:w="1080"/>
        <w:gridCol w:w="90"/>
        <w:gridCol w:w="1170"/>
        <w:gridCol w:w="90"/>
        <w:gridCol w:w="1110"/>
      </w:tblGrid>
      <w:tr w:rsidR="009E69E6" w:rsidRPr="00DB5627" w14:paraId="1271F40A" w14:textId="77777777" w:rsidTr="00773660">
        <w:tc>
          <w:tcPr>
            <w:tcW w:w="2876" w:type="dxa"/>
          </w:tcPr>
          <w:p w14:paraId="7C96BEF3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3E286F22" w14:textId="77777777" w:rsidR="006F7865" w:rsidRPr="00DB5627" w:rsidRDefault="006F7865" w:rsidP="00804933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03C32C2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10741A4A" w14:textId="77777777" w:rsidR="006F7865" w:rsidRPr="00DB5627" w:rsidRDefault="006F7865" w:rsidP="0080493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1214C3E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76CBAE" w14:textId="77777777" w:rsidR="006F7865" w:rsidRPr="00DB5627" w:rsidRDefault="006F7865" w:rsidP="0080493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9708DEE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70" w:type="dxa"/>
            <w:gridSpan w:val="3"/>
            <w:hideMark/>
          </w:tcPr>
          <w:p w14:paraId="2E01B463" w14:textId="4A567545" w:rsidR="006F7865" w:rsidRPr="00DB5627" w:rsidRDefault="006F7865" w:rsidP="00804933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0A766B9B" w14:textId="77777777" w:rsidTr="00773660">
        <w:tc>
          <w:tcPr>
            <w:tcW w:w="2876" w:type="dxa"/>
          </w:tcPr>
          <w:p w14:paraId="38ABCE58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3217CDFA" w14:textId="77777777" w:rsidR="006F7865" w:rsidRPr="00DB5627" w:rsidRDefault="006F7865" w:rsidP="00804933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645B8A6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4BC9A76C" w14:textId="77777777" w:rsidR="006F7865" w:rsidRPr="00DB5627" w:rsidRDefault="006F7865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228C263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0B615E0" w14:textId="77777777" w:rsidR="006F7865" w:rsidRPr="00DB5627" w:rsidRDefault="006F7865" w:rsidP="0080493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71F7E9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hideMark/>
          </w:tcPr>
          <w:p w14:paraId="43406EB3" w14:textId="709E2D14" w:rsidR="006F7865" w:rsidRPr="00DB5627" w:rsidRDefault="00DB5627" w:rsidP="00804933">
            <w:pPr>
              <w:spacing w:line="320" w:lineRule="exact"/>
              <w:ind w:right="-3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19E3A6B1" w14:textId="77777777" w:rsidR="006F7865" w:rsidRPr="00DB5627" w:rsidRDefault="006F7865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0" w:type="dxa"/>
            <w:hideMark/>
          </w:tcPr>
          <w:p w14:paraId="4D7E89B9" w14:textId="132208B9" w:rsidR="006F7865" w:rsidRPr="00DB5627" w:rsidRDefault="00DB5627" w:rsidP="00804933">
            <w:pPr>
              <w:spacing w:line="320" w:lineRule="exact"/>
              <w:ind w:right="-3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804933" w:rsidRPr="00DB5627" w14:paraId="3ABE24CC" w14:textId="77777777" w:rsidTr="00804933">
        <w:tc>
          <w:tcPr>
            <w:tcW w:w="2876" w:type="dxa"/>
            <w:hideMark/>
          </w:tcPr>
          <w:p w14:paraId="7C0AD446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072" w:type="dxa"/>
          </w:tcPr>
          <w:p w14:paraId="467E7FC2" w14:textId="77777777" w:rsidR="00804933" w:rsidRPr="00DB5627" w:rsidRDefault="00804933" w:rsidP="00804933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DF818E7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31E0578C" w14:textId="77777777" w:rsidR="00804933" w:rsidRPr="00DB5627" w:rsidRDefault="00804933" w:rsidP="0080493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8B52A1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EDA9E1" w14:textId="77777777" w:rsidR="00804933" w:rsidRPr="00DB5627" w:rsidRDefault="00804933" w:rsidP="0080493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9AE9D8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09B36C" w14:textId="2BAF5249" w:rsidR="00804933" w:rsidRPr="00DB5627" w:rsidRDefault="00DB5627" w:rsidP="00804933">
            <w:pPr>
              <w:tabs>
                <w:tab w:val="decimal" w:pos="980"/>
              </w:tabs>
              <w:spacing w:line="320" w:lineRule="exact"/>
              <w:ind w:left="-10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327</w:t>
            </w:r>
            <w:r w:rsidR="004C4C4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</w:p>
        </w:tc>
        <w:tc>
          <w:tcPr>
            <w:tcW w:w="90" w:type="dxa"/>
          </w:tcPr>
          <w:p w14:paraId="1E3519AB" w14:textId="77777777" w:rsidR="00804933" w:rsidRPr="00DB5627" w:rsidRDefault="00804933" w:rsidP="0080493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266A04" w14:textId="3C9D6D7A" w:rsidR="00804933" w:rsidRPr="00DB5627" w:rsidRDefault="00DB5627" w:rsidP="00804933">
            <w:pPr>
              <w:tabs>
                <w:tab w:val="decimal" w:pos="102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  <w:r w:rsidR="0080493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</w:p>
        </w:tc>
      </w:tr>
    </w:tbl>
    <w:p w14:paraId="476CA250" w14:textId="3A7EAEAD" w:rsidR="003A4FA4" w:rsidRPr="00DB5627" w:rsidRDefault="003A4FA4" w:rsidP="006A6F90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บริษัทได้จดจำนองที่ดินซึ่งมีมูลค่าตามบัญชีจำนวน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</w:t>
      </w:r>
      <w:r w:rsidR="00C1247A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432</w:t>
      </w:r>
      <w:r w:rsidR="00C1247A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37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</w:t>
      </w:r>
      <w:r w:rsidR="00D41B29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</w:t>
      </w:r>
      <w:r w:rsidR="00340C3F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(</w:t>
      </w:r>
      <w:r w:rsidR="00397667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ดูหมายเหตุ</w:t>
      </w:r>
      <w:r w:rsidR="00EA0BAA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19</w:t>
      </w:r>
      <w:r w:rsidR="00EA0BAA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)</w:t>
      </w:r>
    </w:p>
    <w:p w14:paraId="479C6E13" w14:textId="7F6B3F28" w:rsidR="00E1093B" w:rsidRPr="00DB5627" w:rsidRDefault="00BF537A" w:rsidP="00DB5627">
      <w:pPr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sz w:val="28"/>
          <w:szCs w:val="28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2566</w:t>
      </w:r>
      <w:r w:rsidR="009648D5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2069B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ราคาทุนของอาคารและอุปกรณ์ซึ่งหักค่าเสื่อมราคาทั้งจำนวนแล้ว แต่ยังคงใช้งานอยู่ในงบการเงิน</w:t>
      </w:r>
      <w:r w:rsidR="009E529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รวมและงบการเงิน</w:t>
      </w:r>
      <w:r w:rsidR="002069B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เฉพาะกิจการ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เป็น</w:t>
      </w:r>
      <w:r w:rsidR="00DB020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158</w:t>
      </w:r>
      <w:r w:rsidR="00270BD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27</w:t>
      </w:r>
      <w:r w:rsidR="00270BD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020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28</w:t>
      </w:r>
      <w:r w:rsidR="00B67648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96</w:t>
      </w:r>
      <w:r w:rsidR="00DB020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ล้านบาท ตามลำดับ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                </w:t>
      </w:r>
      <w:r w:rsidR="002D5B6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ณ วันที่</w:t>
      </w:r>
      <w:r w:rsidR="00340C3F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2D5B6B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2D5B6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2565</w:t>
      </w:r>
      <w:r w:rsidR="002D5B6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ราคาทุนของอาคารและอุปกรณ์ซึ่งหักค่าเสื่อมราคาทั้งจำนวนแล้ว แต่ยังคง</w:t>
      </w:r>
      <w:r w:rsidR="00332408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2D5B6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ใช้งานอยู่ในงบการเงินรวมและงบการเงินเฉพาะกิจการ เป็นจำนวน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151</w:t>
      </w:r>
      <w:r w:rsidR="00FC604E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45</w:t>
      </w:r>
      <w:r w:rsidR="00FC604E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FC604E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22</w:t>
      </w:r>
      <w:r w:rsidR="00FC604E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82</w:t>
      </w:r>
      <w:r w:rsidR="00FC604E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</w:t>
      </w:r>
      <w:r w:rsidR="002D5B6B" w:rsidRPr="00DB5627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ล้านบาท ตามลำดับ</w:t>
      </w:r>
      <w:r w:rsidR="00E1093B" w:rsidRPr="00DB5627">
        <w:rPr>
          <w:rFonts w:ascii="Angsana New" w:hAnsi="Angsana New" w:cs="Angsana New"/>
          <w:snapToGrid w:val="0"/>
          <w:color w:val="000000" w:themeColor="text1"/>
          <w:spacing w:val="-6"/>
          <w:sz w:val="28"/>
          <w:szCs w:val="28"/>
          <w:lang w:val="en-US"/>
        </w:rPr>
        <w:br w:type="page"/>
      </w:r>
    </w:p>
    <w:p w14:paraId="5737A97D" w14:textId="764EC6A3" w:rsidR="002069BB" w:rsidRPr="00DB5627" w:rsidRDefault="00DB5627" w:rsidP="00DB020B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12</w:t>
      </w:r>
      <w:r w:rsidR="0061492A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61492A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7242C5" w:rsidRPr="00DB5627">
        <w:rPr>
          <w:rFonts w:ascii="Angsana New" w:hAnsi="Angsana New" w:cs="Angsana New"/>
          <w:b/>
          <w:bCs/>
          <w:color w:val="000000" w:themeColor="text1"/>
          <w:cs/>
        </w:rPr>
        <w:t>สินทรัพย์ไม่มีตัวตนอื่นนอกจากค่าความนิยม</w:t>
      </w:r>
    </w:p>
    <w:p w14:paraId="0D6E1168" w14:textId="77777777" w:rsidR="002069BB" w:rsidRPr="00DB5627" w:rsidRDefault="007242C5" w:rsidP="00DB020B">
      <w:pPr>
        <w:ind w:left="547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สินทรัพย์ไม่มีตัวตนอื่นนอกจากค่าความนิยม </w:t>
      </w:r>
      <w:r w:rsidR="002069BB" w:rsidRPr="00DB5627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529E72F6" w14:textId="7018C06B" w:rsidR="000319FD" w:rsidRPr="00DB5627" w:rsidRDefault="000319FD" w:rsidP="00DB020B">
      <w:pPr>
        <w:spacing w:before="120"/>
        <w:ind w:left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2566</w:t>
      </w:r>
    </w:p>
    <w:p w14:paraId="23AD1957" w14:textId="77777777" w:rsidR="000319FD" w:rsidRPr="00DB5627" w:rsidRDefault="000319FD" w:rsidP="00DB020B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F9134C" w:rsidRPr="00DB5627" w14:paraId="4AE26458" w14:textId="77777777" w:rsidTr="00D324E3">
        <w:tc>
          <w:tcPr>
            <w:tcW w:w="3240" w:type="dxa"/>
          </w:tcPr>
          <w:p w14:paraId="42B1ED81" w14:textId="77777777" w:rsidR="00F9134C" w:rsidRPr="00DB5627" w:rsidRDefault="00F9134C" w:rsidP="00825D7A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3EF151F8" w14:textId="6DD47E16" w:rsidR="00F9134C" w:rsidRPr="00DB5627" w:rsidRDefault="00F9134C" w:rsidP="00825D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E2D3D" w:rsidRPr="00DB5627" w14:paraId="2C752DF1" w14:textId="77777777" w:rsidTr="00D324E3">
        <w:tc>
          <w:tcPr>
            <w:tcW w:w="3240" w:type="dxa"/>
          </w:tcPr>
          <w:p w14:paraId="6A306838" w14:textId="77777777" w:rsidR="001E2D3D" w:rsidRPr="00DB5627" w:rsidRDefault="001E2D3D" w:rsidP="001E2D3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1B2DE5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53BC8634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27554D5" w14:textId="77777777" w:rsidR="001E2D3D" w:rsidRPr="00DB5627" w:rsidRDefault="001E2D3D" w:rsidP="001E2D3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A441DFB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23F25A3" w14:textId="77777777" w:rsidR="001E2D3D" w:rsidRPr="00DB5627" w:rsidRDefault="001E2D3D" w:rsidP="00027C11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6A6ADD52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0CC1CC2" w14:textId="6777287F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5B93CDEE" w14:textId="19ECE9A5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0501CFE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E2D3D" w:rsidRPr="00DB5627" w14:paraId="71725804" w14:textId="77777777" w:rsidTr="00D324E3">
        <w:tc>
          <w:tcPr>
            <w:tcW w:w="3240" w:type="dxa"/>
          </w:tcPr>
          <w:p w14:paraId="26703F15" w14:textId="77777777" w:rsidR="001E2D3D" w:rsidRPr="00DB5627" w:rsidRDefault="001E2D3D" w:rsidP="001E2D3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30DBE0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5C6FF2A5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DBC8EB7" w14:textId="77777777" w:rsidR="001E2D3D" w:rsidRPr="00DB5627" w:rsidRDefault="001E2D3D" w:rsidP="001E2D3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5BBD619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2117232" w14:textId="77777777" w:rsidR="001E2D3D" w:rsidRPr="00DB5627" w:rsidRDefault="001E2D3D" w:rsidP="00027C11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1A9EBCBD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FEC7DFA" w14:textId="6159840D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1256BE56" w14:textId="31E16BAC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4D09860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1E2D3D" w:rsidRPr="00DB5627" w14:paraId="67EA26C3" w14:textId="77777777" w:rsidTr="00D324E3">
        <w:tc>
          <w:tcPr>
            <w:tcW w:w="3240" w:type="dxa"/>
          </w:tcPr>
          <w:p w14:paraId="4AA773AF" w14:textId="77777777" w:rsidR="001E2D3D" w:rsidRPr="00DB5627" w:rsidRDefault="001E2D3D" w:rsidP="001E2D3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0DDF83" w14:textId="7F82607E" w:rsidR="001E2D3D" w:rsidRPr="00DB5627" w:rsidRDefault="00DB5627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E2D3D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50445D63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9BF6CAA" w14:textId="77777777" w:rsidR="001E2D3D" w:rsidRPr="00DB5627" w:rsidRDefault="001E2D3D" w:rsidP="001E2D3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B89D75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87D7A55" w14:textId="77777777" w:rsidR="001E2D3D" w:rsidRPr="00DB5627" w:rsidRDefault="001E2D3D" w:rsidP="001E2D3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36AEF5B2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C3381F8" w14:textId="43052025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0CAC6DA" w14:textId="234FEC93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E3B66F9" w14:textId="306D19EE" w:rsidR="001E2D3D" w:rsidRPr="00DB5627" w:rsidRDefault="00DB5627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E2D3D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E2D3D" w:rsidRPr="00DB5627" w14:paraId="348D544D" w14:textId="77777777" w:rsidTr="00D324E3">
        <w:tc>
          <w:tcPr>
            <w:tcW w:w="3240" w:type="dxa"/>
          </w:tcPr>
          <w:p w14:paraId="1CDDEB8C" w14:textId="77777777" w:rsidR="001E2D3D" w:rsidRPr="00DB5627" w:rsidRDefault="001E2D3D" w:rsidP="001E2D3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A21222" w14:textId="4C71579D" w:rsidR="001E2D3D" w:rsidRPr="00DB5627" w:rsidRDefault="00DB5627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" w:type="dxa"/>
          </w:tcPr>
          <w:p w14:paraId="4C9E65A3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ADFC66" w14:textId="77777777" w:rsidR="001E2D3D" w:rsidRPr="00DB5627" w:rsidRDefault="001E2D3D" w:rsidP="001E2D3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4B8BB41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DF4A386" w14:textId="77777777" w:rsidR="001E2D3D" w:rsidRPr="00DB5627" w:rsidRDefault="001E2D3D" w:rsidP="001E2D3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AAB7999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4CC45DF" w14:textId="300F6BE8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D322FB5" w14:textId="779FB413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95D1F79" w14:textId="4B351663" w:rsidR="001E2D3D" w:rsidRPr="00DB5627" w:rsidRDefault="00DB5627" w:rsidP="001E2D3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1E2D3D" w:rsidRPr="00DB5627" w14:paraId="1F8D5AE1" w14:textId="77777777" w:rsidTr="00D324E3">
        <w:tc>
          <w:tcPr>
            <w:tcW w:w="3240" w:type="dxa"/>
          </w:tcPr>
          <w:p w14:paraId="2CE7E4AB" w14:textId="77777777" w:rsidR="001E2D3D" w:rsidRPr="00DB5627" w:rsidRDefault="001E2D3D" w:rsidP="001E2D3D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3C2DAA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AB0BFC7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9BA1A26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89EA03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CE3567F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098B2369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3F2BC24" w14:textId="0ED12BD4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87A2511" w14:textId="3764E004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0ED02B4" w14:textId="77777777" w:rsidR="001E2D3D" w:rsidRPr="00DB5627" w:rsidRDefault="001E2D3D" w:rsidP="001E2D3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370C20" w:rsidRPr="00DB5627" w14:paraId="22279A9B" w14:textId="77777777" w:rsidTr="00D324E3">
        <w:tc>
          <w:tcPr>
            <w:tcW w:w="3240" w:type="dxa"/>
          </w:tcPr>
          <w:p w14:paraId="0CE43904" w14:textId="77777777" w:rsidR="00370C20" w:rsidRPr="00DB5627" w:rsidRDefault="00370C20" w:rsidP="00370C20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6C142D" w14:textId="7E12E8AD" w:rsidR="00370C20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  <w:tc>
          <w:tcPr>
            <w:tcW w:w="69" w:type="dxa"/>
          </w:tcPr>
          <w:p w14:paraId="0F4EC9A5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9A7F1E" w14:textId="0471B651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E0B7EA0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057E52" w14:textId="77777777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DFBF24F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521DE9" w14:textId="14A0EA6D" w:rsidR="00370C20" w:rsidRPr="00DB5627" w:rsidRDefault="00DB5627" w:rsidP="00027C11">
            <w:pPr>
              <w:tabs>
                <w:tab w:val="decimal" w:pos="91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0FCBBA20" w14:textId="3EB2256A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5B02928" w14:textId="49056AF5" w:rsidR="00370C20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</w:tr>
      <w:tr w:rsidR="00370C20" w:rsidRPr="00DB5627" w14:paraId="46E89779" w14:textId="77777777" w:rsidTr="00D324E3">
        <w:tc>
          <w:tcPr>
            <w:tcW w:w="3240" w:type="dxa"/>
          </w:tcPr>
          <w:p w14:paraId="6462F330" w14:textId="77777777" w:rsidR="00370C20" w:rsidRPr="00DB5627" w:rsidRDefault="00370C20" w:rsidP="00370C20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87232" w14:textId="3FCEF423" w:rsidR="00370C20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  <w:tc>
          <w:tcPr>
            <w:tcW w:w="69" w:type="dxa"/>
          </w:tcPr>
          <w:p w14:paraId="1BE1C860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D0C70B" w14:textId="196BE971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70C55D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506EDB" w14:textId="77777777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5D41F0E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DCD559" w14:textId="58CF4C4A" w:rsidR="00370C20" w:rsidRPr="00DB5627" w:rsidRDefault="00DB5627" w:rsidP="00027C11">
            <w:pPr>
              <w:tabs>
                <w:tab w:val="decimal" w:pos="91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44B99AE1" w14:textId="0F281C92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82FB" w14:textId="0D7F40F0" w:rsidR="00370C20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370C20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</w:tr>
      <w:tr w:rsidR="001E2D3D" w:rsidRPr="00DB5627" w14:paraId="2749B2BE" w14:textId="77777777" w:rsidTr="00D324E3">
        <w:tc>
          <w:tcPr>
            <w:tcW w:w="3240" w:type="dxa"/>
          </w:tcPr>
          <w:p w14:paraId="6407D0F3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7EBDF" w14:textId="77777777" w:rsidR="001E2D3D" w:rsidRPr="00DB5627" w:rsidRDefault="001E2D3D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E508B93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3075DC6" w14:textId="77777777" w:rsidR="001E2D3D" w:rsidRPr="00DB5627" w:rsidRDefault="001E2D3D" w:rsidP="001E2D3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A52076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DB3D29" w14:textId="77777777" w:rsidR="001E2D3D" w:rsidRPr="00DB5627" w:rsidRDefault="001E2D3D" w:rsidP="001E2D3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16BA42FC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2C8E0A" w14:textId="11A8E087" w:rsidR="001E2D3D" w:rsidRPr="00DB5627" w:rsidRDefault="001E2D3D" w:rsidP="001E2D3D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6C64D1F" w14:textId="128F368E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30898896" w14:textId="77777777" w:rsidR="001E2D3D" w:rsidRPr="00DB5627" w:rsidRDefault="001E2D3D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1E2D3D" w:rsidRPr="00DB5627" w14:paraId="7B728553" w14:textId="77777777" w:rsidTr="00D324E3">
        <w:tc>
          <w:tcPr>
            <w:tcW w:w="3240" w:type="dxa"/>
          </w:tcPr>
          <w:p w14:paraId="515AEB1B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27FA3A9C" w14:textId="77777777" w:rsidR="001E2D3D" w:rsidRPr="00DB5627" w:rsidRDefault="001E2D3D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5A7374E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B0193DD" w14:textId="77777777" w:rsidR="001E2D3D" w:rsidRPr="00DB5627" w:rsidRDefault="001E2D3D" w:rsidP="001E2D3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9247AC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4D468C6" w14:textId="77777777" w:rsidR="001E2D3D" w:rsidRPr="00DB5627" w:rsidRDefault="001E2D3D" w:rsidP="001E2D3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32647475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C8C7897" w14:textId="4CDF6CF9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13C46539" w14:textId="765DEE50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706C07C2" w14:textId="77777777" w:rsidR="001E2D3D" w:rsidRPr="00DB5627" w:rsidRDefault="001E2D3D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370C20" w:rsidRPr="00DB5627" w14:paraId="0981281E" w14:textId="77777777" w:rsidTr="00D324E3">
        <w:tc>
          <w:tcPr>
            <w:tcW w:w="3240" w:type="dxa"/>
          </w:tcPr>
          <w:p w14:paraId="7371B810" w14:textId="77777777" w:rsidR="00370C20" w:rsidRPr="00DB5627" w:rsidRDefault="00370C20" w:rsidP="00370C20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AF21D7" w14:textId="3088AF86" w:rsidR="00370C20" w:rsidRPr="00DB5627" w:rsidRDefault="00370C20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" w:type="dxa"/>
          </w:tcPr>
          <w:p w14:paraId="15B221D4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DC88B11" w14:textId="7BC39695" w:rsidR="00370C20" w:rsidRPr="00DB5627" w:rsidRDefault="00370C20" w:rsidP="00370C20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18C0F33" w14:textId="77777777" w:rsidR="00370C20" w:rsidRPr="00DB5627" w:rsidRDefault="00370C20" w:rsidP="00370C20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2FF377" w14:textId="77777777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DB3677D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1320D2" w14:textId="583463A4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0B9BF134" w14:textId="46BBAE1B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8810A9D" w14:textId="3AC3C4F6" w:rsidR="00370C20" w:rsidRPr="00DB5627" w:rsidRDefault="00370C20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70C20" w:rsidRPr="00DB5627" w14:paraId="3476049C" w14:textId="77777777" w:rsidTr="00D324E3">
        <w:tc>
          <w:tcPr>
            <w:tcW w:w="3240" w:type="dxa"/>
          </w:tcPr>
          <w:p w14:paraId="3AECBCC6" w14:textId="77777777" w:rsidR="00370C20" w:rsidRPr="00DB5627" w:rsidRDefault="00370C20" w:rsidP="00370C20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C269" w14:textId="26C42D3A" w:rsidR="00370C20" w:rsidRPr="00DB5627" w:rsidRDefault="00370C20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" w:type="dxa"/>
          </w:tcPr>
          <w:p w14:paraId="15B8FEC1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E5F6" w14:textId="2E90FCD7" w:rsidR="00370C20" w:rsidRPr="00DB5627" w:rsidRDefault="00370C20" w:rsidP="00370C20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B002E1" w14:textId="77777777" w:rsidR="00370C20" w:rsidRPr="00DB5627" w:rsidRDefault="00370C20" w:rsidP="00370C20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6B5CF6" w14:textId="77777777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680E203" w14:textId="77777777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27B7AE" w14:textId="6CDF7B31" w:rsidR="00370C20" w:rsidRPr="00DB5627" w:rsidRDefault="00370C20" w:rsidP="00370C20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7ADA206E" w14:textId="068A13D6" w:rsidR="00370C20" w:rsidRPr="00DB5627" w:rsidRDefault="00370C20" w:rsidP="00370C20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1EB7" w14:textId="677F8F97" w:rsidR="00370C20" w:rsidRPr="00DB5627" w:rsidRDefault="00370C20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1E2D3D" w:rsidRPr="00DB5627" w14:paraId="201B54C0" w14:textId="77777777" w:rsidTr="00D324E3">
        <w:tc>
          <w:tcPr>
            <w:tcW w:w="3240" w:type="dxa"/>
          </w:tcPr>
          <w:p w14:paraId="2E9B9C01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BCA935" w14:textId="5D25E8B8" w:rsidR="001E2D3D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222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895</w:t>
            </w:r>
          </w:p>
        </w:tc>
        <w:tc>
          <w:tcPr>
            <w:tcW w:w="69" w:type="dxa"/>
          </w:tcPr>
          <w:p w14:paraId="3AB41DBC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AE59A14" w14:textId="14BF1FD1" w:rsidR="001E2D3D" w:rsidRPr="00DB5627" w:rsidRDefault="00DB5627" w:rsidP="001E2D3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153</w:t>
            </w:r>
            <w:r w:rsidR="00676818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</w:p>
        </w:tc>
        <w:tc>
          <w:tcPr>
            <w:tcW w:w="90" w:type="dxa"/>
          </w:tcPr>
          <w:p w14:paraId="4554B081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042A64" w14:textId="34CBD6FE" w:rsidR="001E2D3D" w:rsidRPr="00DB5627" w:rsidRDefault="001E2D3D" w:rsidP="001E2D3D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9E6FA8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14:paraId="32E3551B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6991C4" w14:textId="1A86C344" w:rsidR="001E2D3D" w:rsidRPr="00DB5627" w:rsidRDefault="00370C20" w:rsidP="00027C11">
            <w:pPr>
              <w:tabs>
                <w:tab w:val="decimal" w:pos="91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03DB1CE4" w14:textId="4246279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07F01326" w14:textId="72826F51" w:rsidR="001E2D3D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</w:tr>
      <w:tr w:rsidR="001E2D3D" w:rsidRPr="00DB5627" w14:paraId="69DA958D" w14:textId="77777777" w:rsidTr="00D324E3">
        <w:tc>
          <w:tcPr>
            <w:tcW w:w="3240" w:type="dxa"/>
          </w:tcPr>
          <w:p w14:paraId="538F0937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1570D" w14:textId="355A20F1" w:rsidR="001E2D3D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610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751</w:t>
            </w:r>
          </w:p>
        </w:tc>
        <w:tc>
          <w:tcPr>
            <w:tcW w:w="69" w:type="dxa"/>
          </w:tcPr>
          <w:p w14:paraId="7E555FEA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4D9E2D" w14:textId="77777777" w:rsidR="001E2D3D" w:rsidRPr="00DB5627" w:rsidRDefault="001E2D3D" w:rsidP="001E2D3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8B9FC17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08CCBB" w14:textId="77777777" w:rsidR="001E2D3D" w:rsidRPr="00DB5627" w:rsidRDefault="001E2D3D" w:rsidP="001E2D3D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5DEB4E77" w14:textId="77777777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5F6ADD" w14:textId="3E8A6256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6A2FBA0" w14:textId="561B3224" w:rsidR="001E2D3D" w:rsidRPr="00DB5627" w:rsidRDefault="001E2D3D" w:rsidP="001E2D3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BECDD" w14:textId="26DD4711" w:rsidR="001E2D3D" w:rsidRPr="00DB5627" w:rsidRDefault="00DB5627" w:rsidP="00027C1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357</w:t>
            </w:r>
            <w:r w:rsidR="001E2D3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</w:tbl>
    <w:p w14:paraId="01A83611" w14:textId="004EB4CF" w:rsidR="002069BB" w:rsidRPr="00DB5627" w:rsidRDefault="002069BB" w:rsidP="00DB020B">
      <w:pPr>
        <w:spacing w:before="240"/>
        <w:ind w:left="540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2565</w:t>
      </w:r>
    </w:p>
    <w:p w14:paraId="2D2ED69C" w14:textId="77777777" w:rsidR="002069BB" w:rsidRPr="00DB5627" w:rsidRDefault="002069BB" w:rsidP="00DB020B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DA18A5" w:rsidRPr="00DB5627" w14:paraId="6A6DB126" w14:textId="77777777" w:rsidTr="00D324E3">
        <w:tc>
          <w:tcPr>
            <w:tcW w:w="3240" w:type="dxa"/>
          </w:tcPr>
          <w:p w14:paraId="2025C0D3" w14:textId="77777777" w:rsidR="00DA18A5" w:rsidRPr="00DB5627" w:rsidRDefault="00DA18A5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6363101A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A18A5" w:rsidRPr="00DB5627" w14:paraId="1668D39D" w14:textId="77777777" w:rsidTr="00D324E3">
        <w:tc>
          <w:tcPr>
            <w:tcW w:w="3240" w:type="dxa"/>
          </w:tcPr>
          <w:p w14:paraId="0D31FABD" w14:textId="77777777" w:rsidR="00DA18A5" w:rsidRPr="00DB5627" w:rsidRDefault="00DA18A5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6CE8C5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5A2AABAD" w14:textId="77777777" w:rsidR="00DA18A5" w:rsidRPr="00DB5627" w:rsidRDefault="00DA18A5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08EB15" w14:textId="77777777" w:rsidR="00DA18A5" w:rsidRPr="00DB5627" w:rsidRDefault="00DA18A5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1B2F594D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2819C31" w14:textId="77777777" w:rsidR="00DA18A5" w:rsidRPr="00DB5627" w:rsidRDefault="00DA18A5" w:rsidP="00527D38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4151C6A3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93E35F4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62A8C135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F08F9EC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DA18A5" w:rsidRPr="00DB5627" w14:paraId="1305EAA2" w14:textId="77777777" w:rsidTr="00D324E3">
        <w:tc>
          <w:tcPr>
            <w:tcW w:w="3240" w:type="dxa"/>
          </w:tcPr>
          <w:p w14:paraId="4E8AF1B2" w14:textId="77777777" w:rsidR="00DA18A5" w:rsidRPr="00DB5627" w:rsidRDefault="00DA18A5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671454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6483AC1C" w14:textId="77777777" w:rsidR="00DA18A5" w:rsidRPr="00DB5627" w:rsidRDefault="00DA18A5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A6EA6F5" w14:textId="77777777" w:rsidR="00DA18A5" w:rsidRPr="00DB5627" w:rsidRDefault="00DA18A5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207D759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1DD6313" w14:textId="77777777" w:rsidR="00DA18A5" w:rsidRPr="00DB5627" w:rsidRDefault="00DA18A5" w:rsidP="00527D38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152E9F8E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8ABC149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3022D7ED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3C260BC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A18A5" w:rsidRPr="00DB5627" w14:paraId="7991F855" w14:textId="77777777" w:rsidTr="00D324E3">
        <w:tc>
          <w:tcPr>
            <w:tcW w:w="3240" w:type="dxa"/>
          </w:tcPr>
          <w:p w14:paraId="650716A0" w14:textId="77777777" w:rsidR="00DA18A5" w:rsidRPr="00DB5627" w:rsidRDefault="00DA18A5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FBE6CB" w14:textId="082A46BA" w:rsidR="00DA18A5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A18A5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69D1DE73" w14:textId="77777777" w:rsidR="00DA18A5" w:rsidRPr="00DB5627" w:rsidRDefault="00DA18A5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34FC06A" w14:textId="77777777" w:rsidR="00DA18A5" w:rsidRPr="00DB5627" w:rsidRDefault="00DA18A5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59565CC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F6EFAEF" w14:textId="77777777" w:rsidR="00DA18A5" w:rsidRPr="00DB5627" w:rsidRDefault="00DA18A5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F9D62A9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3DEE44E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8E9685E" w14:textId="77777777" w:rsidR="00DA18A5" w:rsidRPr="00DB5627" w:rsidRDefault="00DA18A5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D55A46F" w14:textId="580CB490" w:rsidR="00DA18A5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A18A5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DA18A5" w:rsidRPr="00DB5627" w14:paraId="34CAB720" w14:textId="77777777" w:rsidTr="00D324E3">
        <w:tc>
          <w:tcPr>
            <w:tcW w:w="3240" w:type="dxa"/>
          </w:tcPr>
          <w:p w14:paraId="6FF0D60D" w14:textId="77777777" w:rsidR="00DA18A5" w:rsidRPr="00DB5627" w:rsidRDefault="00DA18A5" w:rsidP="00DA18A5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50B6A0" w14:textId="197B67E1" w:rsidR="00DA18A5" w:rsidRPr="00DB5627" w:rsidRDefault="00DB5627" w:rsidP="00DA18A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9" w:type="dxa"/>
          </w:tcPr>
          <w:p w14:paraId="047ABC05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8BBF84" w14:textId="77777777" w:rsidR="00DA18A5" w:rsidRPr="00DB5627" w:rsidRDefault="00DA18A5" w:rsidP="00DA18A5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33F1187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5905B82" w14:textId="77777777" w:rsidR="00DA18A5" w:rsidRPr="00DB5627" w:rsidRDefault="00DA18A5" w:rsidP="00DA18A5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E13608A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86B97ED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2B03A6F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DBE9E46" w14:textId="590FBC1F" w:rsidR="00DA18A5" w:rsidRPr="00DB5627" w:rsidRDefault="00DB5627" w:rsidP="00DA18A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DA18A5" w:rsidRPr="00DB5627" w14:paraId="1D82341D" w14:textId="77777777" w:rsidTr="00D324E3">
        <w:tc>
          <w:tcPr>
            <w:tcW w:w="3240" w:type="dxa"/>
          </w:tcPr>
          <w:p w14:paraId="5FE01C57" w14:textId="77777777" w:rsidR="00DA18A5" w:rsidRPr="00DB5627" w:rsidRDefault="00DA18A5" w:rsidP="00DA18A5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33AC2E04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F6E2552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F9A9AC5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306BA2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19DE743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1BDE522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D0C237D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5BA5FF4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A00030F" w14:textId="77777777" w:rsidR="00DA18A5" w:rsidRPr="00DB5627" w:rsidRDefault="00DA18A5" w:rsidP="00DA18A5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A18A5" w:rsidRPr="00DB5627" w14:paraId="59777F19" w14:textId="77777777" w:rsidTr="00D324E3">
        <w:tc>
          <w:tcPr>
            <w:tcW w:w="3240" w:type="dxa"/>
          </w:tcPr>
          <w:p w14:paraId="2715F1F6" w14:textId="77777777" w:rsidR="00DA18A5" w:rsidRPr="00DB5627" w:rsidRDefault="00DA18A5" w:rsidP="00DA18A5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F03167" w14:textId="3087B642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  <w:tc>
          <w:tcPr>
            <w:tcW w:w="69" w:type="dxa"/>
          </w:tcPr>
          <w:p w14:paraId="0CA3F764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5668EF" w14:textId="2D66B311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0455BD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5A2759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65A46C8D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E55AA6" w14:textId="58616F78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4CD3950E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C0A1293" w14:textId="66FBA305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</w:tr>
      <w:tr w:rsidR="00DA18A5" w:rsidRPr="00DB5627" w14:paraId="4B0A3912" w14:textId="77777777" w:rsidTr="00D324E3">
        <w:tc>
          <w:tcPr>
            <w:tcW w:w="3240" w:type="dxa"/>
          </w:tcPr>
          <w:p w14:paraId="5853B8EC" w14:textId="77777777" w:rsidR="00DA18A5" w:rsidRPr="00DB5627" w:rsidRDefault="00DA18A5" w:rsidP="00DA18A5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2395" w14:textId="375704EF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  <w:tc>
          <w:tcPr>
            <w:tcW w:w="69" w:type="dxa"/>
          </w:tcPr>
          <w:p w14:paraId="1763C98C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A37BF19" w14:textId="3AE6E2E8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AB079B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4FCA3A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4B0E1C43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5F26A8" w14:textId="51CAA685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85ADF96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4E56" w14:textId="5E42C060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</w:tr>
      <w:tr w:rsidR="00DA18A5" w:rsidRPr="00DB5627" w14:paraId="20FF6C88" w14:textId="77777777" w:rsidTr="00D324E3">
        <w:tc>
          <w:tcPr>
            <w:tcW w:w="3240" w:type="dxa"/>
          </w:tcPr>
          <w:p w14:paraId="623C3CE1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BF87FAC" w14:textId="77777777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746AD98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D7E7E53" w14:textId="77777777" w:rsidR="00DA18A5" w:rsidRPr="00DB5627" w:rsidRDefault="00DA18A5" w:rsidP="00DA18A5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C13BBF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1E097F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235F1166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2B3BBE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429F98A7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7FB01415" w14:textId="77777777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DA18A5" w:rsidRPr="00DB5627" w14:paraId="70EA85B2" w14:textId="77777777" w:rsidTr="00D324E3">
        <w:tc>
          <w:tcPr>
            <w:tcW w:w="3240" w:type="dxa"/>
          </w:tcPr>
          <w:p w14:paraId="01F35D79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7055AA0B" w14:textId="77777777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216965F5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3791915" w14:textId="77777777" w:rsidR="00DA18A5" w:rsidRPr="00DB5627" w:rsidRDefault="00DA18A5" w:rsidP="00DA18A5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C4137F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82CB2F2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65D9D683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</w:tcPr>
          <w:p w14:paraId="71074F4E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407A5CDF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3149A277" w14:textId="77777777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DA18A5" w:rsidRPr="00DB5627" w14:paraId="47683C3A" w14:textId="77777777" w:rsidTr="00D324E3">
        <w:tc>
          <w:tcPr>
            <w:tcW w:w="3240" w:type="dxa"/>
          </w:tcPr>
          <w:p w14:paraId="7017EF07" w14:textId="77777777" w:rsidR="00DA18A5" w:rsidRPr="00DB5627" w:rsidRDefault="00DA18A5" w:rsidP="00DA18A5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39D900" w14:textId="7076A81B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9" w:type="dxa"/>
          </w:tcPr>
          <w:p w14:paraId="0346BFC7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C37E28D" w14:textId="3AEE4C78" w:rsidR="00DA18A5" w:rsidRPr="00DB5627" w:rsidRDefault="00DA18A5" w:rsidP="00DA18A5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6FB09FA" w14:textId="77777777" w:rsidR="00DA18A5" w:rsidRPr="00DB5627" w:rsidRDefault="00DA18A5" w:rsidP="00DA18A5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BA82A1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093226EB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0BC356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32519C66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FE9CCF1" w14:textId="6F7808C1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A18A5" w:rsidRPr="00DB5627" w14:paraId="62A2780B" w14:textId="77777777" w:rsidTr="00D324E3">
        <w:tc>
          <w:tcPr>
            <w:tcW w:w="3240" w:type="dxa"/>
          </w:tcPr>
          <w:p w14:paraId="04DB4E85" w14:textId="77777777" w:rsidR="00DA18A5" w:rsidRPr="00DB5627" w:rsidRDefault="00DA18A5" w:rsidP="00DA18A5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008CC" w14:textId="1C08F990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9" w:type="dxa"/>
          </w:tcPr>
          <w:p w14:paraId="3B3E7B10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3DF84" w14:textId="2F6E1825" w:rsidR="00DA18A5" w:rsidRPr="00DB5627" w:rsidRDefault="00DA18A5" w:rsidP="00DA18A5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AA2A877" w14:textId="77777777" w:rsidR="00DA18A5" w:rsidRPr="00DB5627" w:rsidRDefault="00DA18A5" w:rsidP="00DA18A5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D25AB14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592113E7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0565A6" w14:textId="7777777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B197E41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3B23" w14:textId="14135CB3" w:rsidR="00DA18A5" w:rsidRPr="00DB5627" w:rsidRDefault="00DA18A5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A18A5" w:rsidRPr="00DB5627" w14:paraId="57B54E4B" w14:textId="77777777" w:rsidTr="00D324E3">
        <w:tc>
          <w:tcPr>
            <w:tcW w:w="3240" w:type="dxa"/>
          </w:tcPr>
          <w:p w14:paraId="0DE41F08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873201" w14:textId="0903EB52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831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895</w:t>
            </w:r>
          </w:p>
        </w:tc>
        <w:tc>
          <w:tcPr>
            <w:tcW w:w="69" w:type="dxa"/>
          </w:tcPr>
          <w:p w14:paraId="7495F766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840F63F" w14:textId="76095159" w:rsidR="00DA18A5" w:rsidRPr="00DB5627" w:rsidRDefault="00DB5627" w:rsidP="00DA18A5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391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F33A1D5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D44523" w14:textId="342D7B67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6C6D4AF8" w14:textId="77777777" w:rsidR="00DA18A5" w:rsidRPr="00DB5627" w:rsidRDefault="00DA18A5" w:rsidP="00DA18A5">
            <w:pPr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7E204A7" w14:textId="76871B5B" w:rsidR="00DA18A5" w:rsidRPr="00DB5627" w:rsidRDefault="00DA18A5" w:rsidP="00DA18A5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74D95E8B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20CFF91" w14:textId="567AD436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222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895</w:t>
            </w:r>
          </w:p>
        </w:tc>
      </w:tr>
      <w:tr w:rsidR="00DA18A5" w:rsidRPr="00DB5627" w14:paraId="404BB608" w14:textId="77777777" w:rsidTr="00D324E3">
        <w:tc>
          <w:tcPr>
            <w:tcW w:w="3240" w:type="dxa"/>
          </w:tcPr>
          <w:p w14:paraId="61896D4F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335646" w14:textId="735B9A72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553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486</w:t>
            </w:r>
          </w:p>
        </w:tc>
        <w:tc>
          <w:tcPr>
            <w:tcW w:w="69" w:type="dxa"/>
          </w:tcPr>
          <w:p w14:paraId="7C81AED1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1C7DA4" w14:textId="77777777" w:rsidR="00DA18A5" w:rsidRPr="00DB5627" w:rsidRDefault="00DA18A5" w:rsidP="00DA18A5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E0CBDD7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DBC2F7" w14:textId="77777777" w:rsidR="00DA18A5" w:rsidRPr="00DB5627" w:rsidRDefault="00DA18A5" w:rsidP="00DA18A5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6ED339BF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5B412F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1FE07806" w14:textId="77777777" w:rsidR="00DA18A5" w:rsidRPr="00DB5627" w:rsidRDefault="00DA18A5" w:rsidP="00DA18A5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950C1" w14:textId="0AC3B66A" w:rsidR="00DA18A5" w:rsidRPr="00DB5627" w:rsidRDefault="00DB5627" w:rsidP="00DA18A5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610</w:t>
            </w:r>
            <w:r w:rsidR="00DA18A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751</w:t>
            </w:r>
          </w:p>
        </w:tc>
      </w:tr>
    </w:tbl>
    <w:p w14:paraId="068FCDA2" w14:textId="77777777" w:rsidR="00040E70" w:rsidRPr="00DB5627" w:rsidRDefault="00040E70">
      <w:pPr>
        <w:rPr>
          <w:sz w:val="16"/>
          <w:szCs w:val="16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5"/>
        <w:gridCol w:w="1096"/>
        <w:gridCol w:w="136"/>
        <w:gridCol w:w="1093"/>
        <w:gridCol w:w="176"/>
        <w:gridCol w:w="1093"/>
        <w:gridCol w:w="159"/>
        <w:gridCol w:w="1093"/>
      </w:tblGrid>
      <w:tr w:rsidR="009E69E6" w:rsidRPr="00DB5627" w14:paraId="1404B334" w14:textId="77777777" w:rsidTr="00317006">
        <w:tc>
          <w:tcPr>
            <w:tcW w:w="3875" w:type="dxa"/>
          </w:tcPr>
          <w:p w14:paraId="67752810" w14:textId="77777777" w:rsidR="00804933" w:rsidRPr="00DB5627" w:rsidRDefault="00804933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148EEA6C" w14:textId="77777777" w:rsidR="00804933" w:rsidRPr="00DB5627" w:rsidRDefault="00804933" w:rsidP="00825D7A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9C3E755" w14:textId="77777777" w:rsidR="00804933" w:rsidRPr="00DB5627" w:rsidRDefault="00804933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B8E8742" w14:textId="77777777" w:rsidR="00804933" w:rsidRPr="00DB5627" w:rsidRDefault="00804933" w:rsidP="00825D7A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25E7F7F3" w14:textId="77777777" w:rsidR="00804933" w:rsidRPr="00DB5627" w:rsidRDefault="00804933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4F1FDA40" w14:textId="26AB7532" w:rsidR="00804933" w:rsidRPr="00DB5627" w:rsidRDefault="00804933" w:rsidP="00825D7A">
            <w:pPr>
              <w:tabs>
                <w:tab w:val="decimal" w:pos="97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B5627" w14:paraId="4859A952" w14:textId="77777777" w:rsidTr="00317006">
        <w:tc>
          <w:tcPr>
            <w:tcW w:w="3875" w:type="dxa"/>
          </w:tcPr>
          <w:p w14:paraId="135B7F3A" w14:textId="77777777" w:rsidR="00804933" w:rsidRPr="00DB5627" w:rsidRDefault="00804933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382C836D" w14:textId="77777777" w:rsidR="00804933" w:rsidRPr="00DB5627" w:rsidRDefault="00804933" w:rsidP="00825D7A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1EBABEA6" w14:textId="77777777" w:rsidR="00804933" w:rsidRPr="00DB5627" w:rsidRDefault="00804933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D3095CE" w14:textId="77777777" w:rsidR="00804933" w:rsidRPr="00DB5627" w:rsidRDefault="00804933" w:rsidP="00825D7A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4BF0062F" w14:textId="77777777" w:rsidR="00804933" w:rsidRPr="00DB5627" w:rsidRDefault="00804933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522A06C6" w14:textId="1490B3B9" w:rsidR="00804933" w:rsidRPr="00DB5627" w:rsidRDefault="00DB5627" w:rsidP="00825D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9" w:type="dxa"/>
          </w:tcPr>
          <w:p w14:paraId="3152C1A2" w14:textId="77777777" w:rsidR="00804933" w:rsidRPr="00DB5627" w:rsidRDefault="00804933" w:rsidP="00825D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4EDB2650" w14:textId="01D25908" w:rsidR="00804933" w:rsidRPr="00DB5627" w:rsidRDefault="00DB5627" w:rsidP="00825D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70131DF3" w14:textId="77777777" w:rsidTr="00317006">
        <w:tc>
          <w:tcPr>
            <w:tcW w:w="3875" w:type="dxa"/>
          </w:tcPr>
          <w:p w14:paraId="32C19BF6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096" w:type="dxa"/>
          </w:tcPr>
          <w:p w14:paraId="4888F8CB" w14:textId="77777777" w:rsidR="00825D7A" w:rsidRPr="00DB5627" w:rsidRDefault="00825D7A" w:rsidP="00825D7A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9BD6813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024E8310" w14:textId="77777777" w:rsidR="00825D7A" w:rsidRPr="00DB5627" w:rsidRDefault="00825D7A" w:rsidP="00825D7A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1906AE58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305B1BEC" w14:textId="033BC7D7" w:rsidR="00825D7A" w:rsidRPr="00DB5627" w:rsidRDefault="00DB5627" w:rsidP="00825D7A">
            <w:pPr>
              <w:tabs>
                <w:tab w:val="decimal" w:pos="98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="00B67648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384</w:t>
            </w:r>
          </w:p>
        </w:tc>
        <w:tc>
          <w:tcPr>
            <w:tcW w:w="159" w:type="dxa"/>
          </w:tcPr>
          <w:p w14:paraId="324AEED3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7FB8D011" w14:textId="51BCFD9B" w:rsidR="00825D7A" w:rsidRPr="00DB5627" w:rsidRDefault="00DB5627" w:rsidP="00825D7A">
            <w:pPr>
              <w:tabs>
                <w:tab w:val="decimal" w:pos="98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735</w:t>
            </w:r>
          </w:p>
        </w:tc>
      </w:tr>
    </w:tbl>
    <w:p w14:paraId="2870E432" w14:textId="3B740112" w:rsidR="000319FD" w:rsidRPr="00DB5627" w:rsidRDefault="001E7F3A" w:rsidP="00A803C4">
      <w:pPr>
        <w:ind w:left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br w:type="page"/>
      </w:r>
      <w:r w:rsidR="000319FD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lastRenderedPageBreak/>
        <w:t xml:space="preserve">ณ 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="000319FD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0319FD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2566</w:t>
      </w:r>
    </w:p>
    <w:p w14:paraId="0DEF21D1" w14:textId="77777777" w:rsidR="000319FD" w:rsidRPr="00DB5627" w:rsidRDefault="000319FD" w:rsidP="00DB020B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 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1A70DA" w:rsidRPr="00DB5627" w14:paraId="23DE78A4" w14:textId="77777777" w:rsidTr="00527D38">
        <w:tc>
          <w:tcPr>
            <w:tcW w:w="3240" w:type="dxa"/>
          </w:tcPr>
          <w:p w14:paraId="596D0B96" w14:textId="77777777" w:rsidR="001A70DA" w:rsidRPr="00DB5627" w:rsidRDefault="001A70DA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47625EDF" w14:textId="1AF49019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A70DA" w:rsidRPr="00DB5627" w14:paraId="390BB421" w14:textId="77777777" w:rsidTr="00527D38">
        <w:tc>
          <w:tcPr>
            <w:tcW w:w="3240" w:type="dxa"/>
          </w:tcPr>
          <w:p w14:paraId="28C6E713" w14:textId="77777777" w:rsidR="001A70DA" w:rsidRPr="00DB5627" w:rsidRDefault="001A70DA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9B7FEB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7587472A" w14:textId="77777777" w:rsidR="001A70DA" w:rsidRPr="00DB5627" w:rsidRDefault="001A70DA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1C20C91" w14:textId="77777777" w:rsidR="001A70DA" w:rsidRPr="00DB5627" w:rsidRDefault="001A70DA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C690FAF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58B93D4" w14:textId="77777777" w:rsidR="001A70DA" w:rsidRPr="00DB5627" w:rsidRDefault="001A70DA" w:rsidP="00527D38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26B2EB2F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8F52245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2F3093C0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5A0E8B1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A70DA" w:rsidRPr="00DB5627" w14:paraId="50A82640" w14:textId="77777777" w:rsidTr="00527D38">
        <w:tc>
          <w:tcPr>
            <w:tcW w:w="3240" w:type="dxa"/>
          </w:tcPr>
          <w:p w14:paraId="110A2A23" w14:textId="77777777" w:rsidR="001A70DA" w:rsidRPr="00DB5627" w:rsidRDefault="001A70DA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FF3384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52682EA3" w14:textId="77777777" w:rsidR="001A70DA" w:rsidRPr="00DB5627" w:rsidRDefault="001A70DA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1D1FB56" w14:textId="77777777" w:rsidR="001A70DA" w:rsidRPr="00DB5627" w:rsidRDefault="001A70DA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A3B6BB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6A60F61" w14:textId="77777777" w:rsidR="001A70DA" w:rsidRPr="00DB5627" w:rsidRDefault="001A70DA" w:rsidP="00527D38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5BA8FF49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D5687E1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7BA7C64F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E6FC367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1A70DA" w:rsidRPr="00DB5627" w14:paraId="067D056E" w14:textId="77777777" w:rsidTr="00527D38">
        <w:tc>
          <w:tcPr>
            <w:tcW w:w="3240" w:type="dxa"/>
          </w:tcPr>
          <w:p w14:paraId="5DD04B60" w14:textId="77777777" w:rsidR="001A70DA" w:rsidRPr="00DB5627" w:rsidRDefault="001A70DA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E891D2" w14:textId="6C23D382" w:rsidR="001A70DA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A70DA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672EE700" w14:textId="77777777" w:rsidR="001A70DA" w:rsidRPr="00DB5627" w:rsidRDefault="001A70DA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60D04E" w14:textId="77777777" w:rsidR="001A70DA" w:rsidRPr="00DB5627" w:rsidRDefault="001A70DA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62409FD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FA01DF4" w14:textId="77777777" w:rsidR="001A70DA" w:rsidRPr="00DB5627" w:rsidRDefault="001A70DA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CA9FAD2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0083AAF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6C010BB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14EC8E0" w14:textId="1052E4DE" w:rsidR="001A70DA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A70DA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A70DA" w:rsidRPr="00DB5627" w14:paraId="5C0C36D0" w14:textId="77777777" w:rsidTr="00527D38">
        <w:tc>
          <w:tcPr>
            <w:tcW w:w="3240" w:type="dxa"/>
          </w:tcPr>
          <w:p w14:paraId="05460E74" w14:textId="77777777" w:rsidR="001A70DA" w:rsidRPr="00DB5627" w:rsidRDefault="001A70DA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BA5222C" w14:textId="4EC89204" w:rsidR="001A70DA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" w:type="dxa"/>
          </w:tcPr>
          <w:p w14:paraId="391CEE5E" w14:textId="77777777" w:rsidR="001A70DA" w:rsidRPr="00DB5627" w:rsidRDefault="001A70DA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5F153B5" w14:textId="77777777" w:rsidR="001A70DA" w:rsidRPr="00DB5627" w:rsidRDefault="001A70DA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250C23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64F7C32" w14:textId="77777777" w:rsidR="001A70DA" w:rsidRPr="00DB5627" w:rsidRDefault="001A70DA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25C7010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F441736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23B6721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BF04823" w14:textId="639C090C" w:rsidR="001A70DA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1A70DA" w:rsidRPr="00DB5627" w14:paraId="403A06B4" w14:textId="77777777" w:rsidTr="00527D38">
        <w:tc>
          <w:tcPr>
            <w:tcW w:w="3240" w:type="dxa"/>
          </w:tcPr>
          <w:p w14:paraId="5B9FAA12" w14:textId="77777777" w:rsidR="001A70DA" w:rsidRPr="00DB5627" w:rsidRDefault="001A70DA" w:rsidP="00527D38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74C4C95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522B403" w14:textId="77777777" w:rsidR="001A70DA" w:rsidRPr="00DB5627" w:rsidRDefault="001A70DA" w:rsidP="00527D38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F60C6A8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B206A1" w14:textId="77777777" w:rsidR="001A70DA" w:rsidRPr="00DB5627" w:rsidRDefault="001A70DA" w:rsidP="00527D38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EB52208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15E77B0E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C687C02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F6A5434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D2D5C48" w14:textId="77777777" w:rsidR="001A70DA" w:rsidRPr="00DB5627" w:rsidRDefault="001A70DA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A70DA" w:rsidRPr="00DB5627" w14:paraId="2F225CE4" w14:textId="77777777" w:rsidTr="00527D38">
        <w:tc>
          <w:tcPr>
            <w:tcW w:w="3240" w:type="dxa"/>
          </w:tcPr>
          <w:p w14:paraId="0D200B59" w14:textId="77777777" w:rsidR="001A70DA" w:rsidRPr="00DB5627" w:rsidRDefault="001A70DA" w:rsidP="001A70DA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6014A6" w14:textId="49E8E709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69" w:type="dxa"/>
          </w:tcPr>
          <w:p w14:paraId="7E04EA6F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A2A521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A59FC2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EE94DF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2D1D5BF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01FD10" w14:textId="5FC657BD" w:rsidR="001A70DA" w:rsidRPr="00DB5627" w:rsidRDefault="00DB5627" w:rsidP="001A70DA">
            <w:pPr>
              <w:tabs>
                <w:tab w:val="decimal" w:pos="91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2256589C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5920DA5" w14:textId="0C824C08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</w:tr>
      <w:tr w:rsidR="001A70DA" w:rsidRPr="00DB5627" w14:paraId="1AE44B29" w14:textId="77777777" w:rsidTr="00527D38">
        <w:tc>
          <w:tcPr>
            <w:tcW w:w="3240" w:type="dxa"/>
          </w:tcPr>
          <w:p w14:paraId="54526A86" w14:textId="77777777" w:rsidR="001A70DA" w:rsidRPr="00DB5627" w:rsidRDefault="001A70DA" w:rsidP="001A70DA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6C65" w14:textId="57D3DAF0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69" w:type="dxa"/>
          </w:tcPr>
          <w:p w14:paraId="7BC45719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4E5664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654FAFD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2DB2BF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52F2686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CE5B40D" w14:textId="3D997AE8" w:rsidR="001A70DA" w:rsidRPr="00DB5627" w:rsidRDefault="00DB5627" w:rsidP="001A70DA">
            <w:pPr>
              <w:tabs>
                <w:tab w:val="decimal" w:pos="91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43393A9A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04BC" w14:textId="761B7906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</w:tr>
      <w:tr w:rsidR="001A70DA" w:rsidRPr="00DB5627" w14:paraId="7B99F97B" w14:textId="77777777" w:rsidTr="00527D38">
        <w:tc>
          <w:tcPr>
            <w:tcW w:w="3240" w:type="dxa"/>
          </w:tcPr>
          <w:p w14:paraId="43241379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A0BEFE8" w14:textId="77777777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16FF8727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3F09DE9" w14:textId="77777777" w:rsidR="001A70DA" w:rsidRPr="00DB5627" w:rsidRDefault="001A70DA" w:rsidP="001A70DA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E6DD12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BBC4D1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657A787D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6D4933" w14:textId="77777777" w:rsidR="001A70DA" w:rsidRPr="00DB5627" w:rsidRDefault="001A70DA" w:rsidP="001A70DA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499DF1AF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4B4D9D57" w14:textId="77777777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1A70DA" w:rsidRPr="00DB5627" w14:paraId="4E1D87FC" w14:textId="77777777" w:rsidTr="00527D38">
        <w:tc>
          <w:tcPr>
            <w:tcW w:w="3240" w:type="dxa"/>
          </w:tcPr>
          <w:p w14:paraId="5D04CC95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1C29555C" w14:textId="77777777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78BC6D1B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FB297F9" w14:textId="77777777" w:rsidR="001A70DA" w:rsidRPr="00DB5627" w:rsidRDefault="001A70DA" w:rsidP="001A70DA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7D0C57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54F3A34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6B789323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BB1930A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6629AB5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7FD5F4CE" w14:textId="77777777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1A70DA" w:rsidRPr="00DB5627" w14:paraId="538EB1BE" w14:textId="77777777" w:rsidTr="00527D38">
        <w:tc>
          <w:tcPr>
            <w:tcW w:w="3240" w:type="dxa"/>
          </w:tcPr>
          <w:p w14:paraId="5DF69FD8" w14:textId="77777777" w:rsidR="001A70DA" w:rsidRPr="00DB5627" w:rsidRDefault="001A70DA" w:rsidP="001A70DA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95EFE61" w14:textId="3839632D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2C51B212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529266B" w14:textId="478CAEDE" w:rsidR="001A70DA" w:rsidRPr="00DB5627" w:rsidRDefault="001A70DA" w:rsidP="001A70DA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6B3B475" w14:textId="77777777" w:rsidR="001A70DA" w:rsidRPr="00DB5627" w:rsidRDefault="001A70DA" w:rsidP="001A70DA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1EC152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51EB584E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A7894B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524ADDBC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D2946D2" w14:textId="323E8E8E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1A70DA" w:rsidRPr="00DB5627" w14:paraId="199D0145" w14:textId="77777777" w:rsidTr="00527D38">
        <w:tc>
          <w:tcPr>
            <w:tcW w:w="3240" w:type="dxa"/>
          </w:tcPr>
          <w:p w14:paraId="24459C7E" w14:textId="77777777" w:rsidR="001A70DA" w:rsidRPr="00DB5627" w:rsidRDefault="001A70DA" w:rsidP="001A70DA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58C7" w14:textId="3AF3F75B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6C079D50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E9CA" w14:textId="1763100E" w:rsidR="001A70DA" w:rsidRPr="00DB5627" w:rsidRDefault="001A70DA" w:rsidP="001A70DA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857E198" w14:textId="77777777" w:rsidR="001A70DA" w:rsidRPr="00DB5627" w:rsidRDefault="001A70DA" w:rsidP="001A70DA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E765DC3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DF7B7A4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4CD216" w14:textId="77777777" w:rsidR="001A70DA" w:rsidRPr="00DB5627" w:rsidRDefault="001A70DA" w:rsidP="001A70DA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5248916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C478" w14:textId="117910F4" w:rsidR="001A70DA" w:rsidRPr="00DB5627" w:rsidRDefault="001A70DA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1A70DA" w:rsidRPr="00DB5627" w14:paraId="25AD7198" w14:textId="77777777" w:rsidTr="00527D38">
        <w:tc>
          <w:tcPr>
            <w:tcW w:w="3240" w:type="dxa"/>
          </w:tcPr>
          <w:p w14:paraId="37466718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EDD1F2" w14:textId="55AA4C09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758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  <w:tc>
          <w:tcPr>
            <w:tcW w:w="69" w:type="dxa"/>
          </w:tcPr>
          <w:p w14:paraId="189BFCAB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338F819" w14:textId="5D0C34F9" w:rsidR="001A70DA" w:rsidRPr="00DB5627" w:rsidRDefault="00DB5627" w:rsidP="001A70DA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153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</w:p>
        </w:tc>
        <w:tc>
          <w:tcPr>
            <w:tcW w:w="90" w:type="dxa"/>
          </w:tcPr>
          <w:p w14:paraId="2B92B7F7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A85340" w14:textId="24970C46" w:rsidR="001A70DA" w:rsidRPr="00DB5627" w:rsidRDefault="001A70DA" w:rsidP="001A70DA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FE5938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="00FE5938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14:paraId="728E93E4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CC8345" w14:textId="173BC5EE" w:rsidR="001A70DA" w:rsidRPr="00DB5627" w:rsidRDefault="001A70DA" w:rsidP="001A70DA">
            <w:pPr>
              <w:tabs>
                <w:tab w:val="decimal" w:pos="91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5AD4C834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30116070" w14:textId="2E91E812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</w:tr>
      <w:tr w:rsidR="001A70DA" w:rsidRPr="00DB5627" w14:paraId="0A59FC2A" w14:textId="77777777" w:rsidTr="00527D38">
        <w:tc>
          <w:tcPr>
            <w:tcW w:w="3240" w:type="dxa"/>
          </w:tcPr>
          <w:p w14:paraId="09EBA3F2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D3895" w14:textId="1AC2F411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098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756</w:t>
            </w:r>
          </w:p>
        </w:tc>
        <w:tc>
          <w:tcPr>
            <w:tcW w:w="69" w:type="dxa"/>
          </w:tcPr>
          <w:p w14:paraId="2070726A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4E20E86" w14:textId="77777777" w:rsidR="001A70DA" w:rsidRPr="00DB5627" w:rsidRDefault="001A70DA" w:rsidP="001A70DA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F53DF21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A3D486" w14:textId="77777777" w:rsidR="001A70DA" w:rsidRPr="00DB5627" w:rsidRDefault="001A70DA" w:rsidP="001A70DA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1B1CE2DC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37E505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159B528" w14:textId="77777777" w:rsidR="001A70DA" w:rsidRPr="00DB5627" w:rsidRDefault="001A70DA" w:rsidP="001A70D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8765D1" w14:textId="7517F5F4" w:rsidR="001A70DA" w:rsidRPr="00DB5627" w:rsidRDefault="00DB5627" w:rsidP="001A70DA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345</w:t>
            </w:r>
            <w:r w:rsidR="001A70D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</w:tr>
    </w:tbl>
    <w:p w14:paraId="3117AADF" w14:textId="77777777" w:rsidR="001A70DA" w:rsidRPr="00DB5627" w:rsidRDefault="001A70DA" w:rsidP="00DB020B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</w:p>
    <w:p w14:paraId="224B35C0" w14:textId="69056F39" w:rsidR="002069BB" w:rsidRPr="00DB5627" w:rsidRDefault="002069BB" w:rsidP="005A5BD6">
      <w:pPr>
        <w:ind w:firstLine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2565</w:t>
      </w:r>
    </w:p>
    <w:p w14:paraId="3A59D055" w14:textId="77777777" w:rsidR="002069BB" w:rsidRPr="00DB5627" w:rsidRDefault="002069BB" w:rsidP="00DB020B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5A5BD6" w:rsidRPr="00DB5627" w14:paraId="1B53BC0C" w14:textId="77777777" w:rsidTr="00527D38">
        <w:tc>
          <w:tcPr>
            <w:tcW w:w="3240" w:type="dxa"/>
          </w:tcPr>
          <w:p w14:paraId="7DAFEE74" w14:textId="77777777" w:rsidR="005A5BD6" w:rsidRPr="00DB5627" w:rsidRDefault="005A5BD6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615BD6FE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5A5BD6" w:rsidRPr="00DB5627" w14:paraId="764A5ABB" w14:textId="77777777" w:rsidTr="00527D38">
        <w:tc>
          <w:tcPr>
            <w:tcW w:w="3240" w:type="dxa"/>
          </w:tcPr>
          <w:p w14:paraId="7661CFCE" w14:textId="77777777" w:rsidR="005A5BD6" w:rsidRPr="00DB5627" w:rsidRDefault="005A5BD6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6DFB90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1358822E" w14:textId="77777777" w:rsidR="005A5BD6" w:rsidRPr="00DB5627" w:rsidRDefault="005A5BD6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586E166" w14:textId="77777777" w:rsidR="005A5BD6" w:rsidRPr="00DB5627" w:rsidRDefault="005A5BD6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281D2DB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982FC5E" w14:textId="77777777" w:rsidR="005A5BD6" w:rsidRPr="00DB5627" w:rsidRDefault="005A5BD6" w:rsidP="00527D38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21186FB4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181FFCB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333ED973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D28EE4B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5A5BD6" w:rsidRPr="00DB5627" w14:paraId="6D6E057E" w14:textId="77777777" w:rsidTr="00527D38">
        <w:tc>
          <w:tcPr>
            <w:tcW w:w="3240" w:type="dxa"/>
          </w:tcPr>
          <w:p w14:paraId="1D87AD93" w14:textId="77777777" w:rsidR="005A5BD6" w:rsidRPr="00DB5627" w:rsidRDefault="005A5BD6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1A9AC5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0CB06484" w14:textId="77777777" w:rsidR="005A5BD6" w:rsidRPr="00DB5627" w:rsidRDefault="005A5BD6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60CD39F" w14:textId="77777777" w:rsidR="005A5BD6" w:rsidRPr="00DB5627" w:rsidRDefault="005A5BD6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51F7965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80CA1E" w14:textId="77777777" w:rsidR="005A5BD6" w:rsidRPr="00DB5627" w:rsidRDefault="005A5BD6" w:rsidP="00527D38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2ED6C41B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02E062C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00AF689B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44CB2A3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5A5BD6" w:rsidRPr="00DB5627" w14:paraId="02175682" w14:textId="77777777" w:rsidTr="00527D38">
        <w:tc>
          <w:tcPr>
            <w:tcW w:w="3240" w:type="dxa"/>
          </w:tcPr>
          <w:p w14:paraId="30D5B5F9" w14:textId="77777777" w:rsidR="005A5BD6" w:rsidRPr="00DB5627" w:rsidRDefault="005A5BD6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B2ED66" w14:textId="1E63A66E" w:rsidR="005A5BD6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5A5BD6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184A10AA" w14:textId="77777777" w:rsidR="005A5BD6" w:rsidRPr="00DB5627" w:rsidRDefault="005A5BD6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C6DFC7B" w14:textId="77777777" w:rsidR="005A5BD6" w:rsidRPr="00DB5627" w:rsidRDefault="005A5BD6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27BF9C3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9298A13" w14:textId="77777777" w:rsidR="005A5BD6" w:rsidRPr="00DB5627" w:rsidRDefault="005A5BD6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49A2EBBE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A3AC725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BF6983B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E3AD558" w14:textId="15DE10ED" w:rsidR="005A5BD6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5A5BD6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5A5BD6" w:rsidRPr="00DB5627" w14:paraId="736C2BCF" w14:textId="77777777" w:rsidTr="00527D38">
        <w:tc>
          <w:tcPr>
            <w:tcW w:w="3240" w:type="dxa"/>
          </w:tcPr>
          <w:p w14:paraId="545E5BEB" w14:textId="77777777" w:rsidR="005A5BD6" w:rsidRPr="00DB5627" w:rsidRDefault="005A5BD6" w:rsidP="00527D38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2F92409" w14:textId="6C7413CC" w:rsidR="005A5BD6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9" w:type="dxa"/>
          </w:tcPr>
          <w:p w14:paraId="6AE839B2" w14:textId="77777777" w:rsidR="005A5BD6" w:rsidRPr="00DB5627" w:rsidRDefault="005A5BD6" w:rsidP="00527D38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9FA45FE" w14:textId="77777777" w:rsidR="005A5BD6" w:rsidRPr="00DB5627" w:rsidRDefault="005A5BD6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15C0381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1FF4ABA" w14:textId="77777777" w:rsidR="005A5BD6" w:rsidRPr="00DB5627" w:rsidRDefault="005A5BD6" w:rsidP="00527D38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39E27366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F71E1E1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EF34CB5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6D278AC" w14:textId="77DF8283" w:rsidR="005A5BD6" w:rsidRPr="00DB5627" w:rsidRDefault="00DB5627" w:rsidP="00527D3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5A5BD6" w:rsidRPr="00DB5627" w14:paraId="7C40ED45" w14:textId="77777777" w:rsidTr="00527D38">
        <w:tc>
          <w:tcPr>
            <w:tcW w:w="3240" w:type="dxa"/>
          </w:tcPr>
          <w:p w14:paraId="17D98F6D" w14:textId="77777777" w:rsidR="005A5BD6" w:rsidRPr="00DB5627" w:rsidRDefault="005A5BD6" w:rsidP="00527D38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05FF961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4CEEBB3B" w14:textId="77777777" w:rsidR="005A5BD6" w:rsidRPr="00DB5627" w:rsidRDefault="005A5BD6" w:rsidP="00527D38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D919AB9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E9B8AC" w14:textId="77777777" w:rsidR="005A5BD6" w:rsidRPr="00DB5627" w:rsidRDefault="005A5BD6" w:rsidP="00527D38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25E75EE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CDEDDF6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CF6108C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6E57DBC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D157BF3" w14:textId="77777777" w:rsidR="005A5BD6" w:rsidRPr="00DB5627" w:rsidRDefault="005A5BD6" w:rsidP="00527D3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A5BD6" w:rsidRPr="00DB5627" w14:paraId="6B110A03" w14:textId="77777777" w:rsidTr="00527D38">
        <w:tc>
          <w:tcPr>
            <w:tcW w:w="3240" w:type="dxa"/>
          </w:tcPr>
          <w:p w14:paraId="61DB61A8" w14:textId="77777777" w:rsidR="005A5BD6" w:rsidRPr="00DB5627" w:rsidRDefault="005A5BD6" w:rsidP="005A5BD6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83E51F5" w14:textId="437DEEEF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69" w:type="dxa"/>
          </w:tcPr>
          <w:p w14:paraId="49DAFB5F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EA3D68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542AD13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F69A21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483B0DE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24F610" w14:textId="7B8B3C1E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74008D3D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4375DA9" w14:textId="401B6F1C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</w:tr>
      <w:tr w:rsidR="005A5BD6" w:rsidRPr="00DB5627" w14:paraId="55BE92BB" w14:textId="77777777" w:rsidTr="00527D38">
        <w:tc>
          <w:tcPr>
            <w:tcW w:w="3240" w:type="dxa"/>
          </w:tcPr>
          <w:p w14:paraId="07BA0B55" w14:textId="77777777" w:rsidR="005A5BD6" w:rsidRPr="00DB5627" w:rsidRDefault="005A5BD6" w:rsidP="005A5BD6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6146" w14:textId="5C6D4B53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69" w:type="dxa"/>
          </w:tcPr>
          <w:p w14:paraId="580D600B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2A66E2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B99A42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05FAB9F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147BDD8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84ABB19" w14:textId="278E39A5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35F86754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0D2AA" w14:textId="6E7526C4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</w:tr>
      <w:tr w:rsidR="005A5BD6" w:rsidRPr="00DB5627" w14:paraId="5F453BAE" w14:textId="77777777" w:rsidTr="00527D38">
        <w:tc>
          <w:tcPr>
            <w:tcW w:w="3240" w:type="dxa"/>
          </w:tcPr>
          <w:p w14:paraId="0B0FFB02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F1D44DA" w14:textId="77777777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20E76A31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8E18B2D" w14:textId="77777777" w:rsidR="005A5BD6" w:rsidRPr="00DB5627" w:rsidRDefault="005A5BD6" w:rsidP="005A5BD6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A53216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7F4FAE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0220B050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18A855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3BFE925C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304196DC" w14:textId="77777777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A5BD6" w:rsidRPr="00DB5627" w14:paraId="64D3AB49" w14:textId="77777777" w:rsidTr="00527D38">
        <w:tc>
          <w:tcPr>
            <w:tcW w:w="3240" w:type="dxa"/>
          </w:tcPr>
          <w:p w14:paraId="7E0F602B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2EE94948" w14:textId="77777777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6AD2C24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C834AE0" w14:textId="77777777" w:rsidR="005A5BD6" w:rsidRPr="00DB5627" w:rsidRDefault="005A5BD6" w:rsidP="005A5BD6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DC5F7F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848692C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1CF79541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125910A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793A0FD6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437E7177" w14:textId="77777777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A5BD6" w:rsidRPr="00DB5627" w14:paraId="3BEE10E2" w14:textId="77777777" w:rsidTr="00527D38">
        <w:tc>
          <w:tcPr>
            <w:tcW w:w="3240" w:type="dxa"/>
          </w:tcPr>
          <w:p w14:paraId="275EED2F" w14:textId="77777777" w:rsidR="005A5BD6" w:rsidRPr="00DB5627" w:rsidRDefault="005A5BD6" w:rsidP="005A5BD6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FBDD97F" w14:textId="434C94D5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314DCA89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05FA4BE" w14:textId="45586442" w:rsidR="005A5BD6" w:rsidRPr="00DB5627" w:rsidRDefault="005A5BD6" w:rsidP="005A5BD6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03FBEA0" w14:textId="77777777" w:rsidR="005A5BD6" w:rsidRPr="00DB5627" w:rsidRDefault="005A5BD6" w:rsidP="005A5BD6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80E367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3A0DA1C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DC2908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651EEEF9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EC2A2D7" w14:textId="53508FCA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A5BD6" w:rsidRPr="00DB5627" w14:paraId="43969CBE" w14:textId="77777777" w:rsidTr="00527D38">
        <w:tc>
          <w:tcPr>
            <w:tcW w:w="3240" w:type="dxa"/>
          </w:tcPr>
          <w:p w14:paraId="370A94D4" w14:textId="77777777" w:rsidR="005A5BD6" w:rsidRPr="00DB5627" w:rsidRDefault="005A5BD6" w:rsidP="005A5BD6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C63FB" w14:textId="5295094B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0C945B4B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F0E2F" w14:textId="512C3884" w:rsidR="005A5BD6" w:rsidRPr="00DB5627" w:rsidRDefault="005A5BD6" w:rsidP="005A5BD6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F4FF4EB" w14:textId="77777777" w:rsidR="005A5BD6" w:rsidRPr="00DB5627" w:rsidRDefault="005A5BD6" w:rsidP="005A5BD6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973BF07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8743958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DC8E1F4" w14:textId="7777777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3E910038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2F1F" w14:textId="7449D098" w:rsidR="005A5BD6" w:rsidRPr="00DB5627" w:rsidRDefault="005A5BD6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A5BD6" w:rsidRPr="00DB5627" w14:paraId="6507034D" w14:textId="77777777" w:rsidTr="00527D38">
        <w:tc>
          <w:tcPr>
            <w:tcW w:w="3240" w:type="dxa"/>
          </w:tcPr>
          <w:p w14:paraId="0407EEC2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F5F31C3" w14:textId="40255ED8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367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  <w:tc>
          <w:tcPr>
            <w:tcW w:w="69" w:type="dxa"/>
          </w:tcPr>
          <w:p w14:paraId="4204E2E7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0818252" w14:textId="779CAB2C" w:rsidR="005A5BD6" w:rsidRPr="00DB5627" w:rsidRDefault="00DB5627" w:rsidP="005A5BD6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391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3716BCB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4102B9" w14:textId="24C38327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6121A9F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940E11" w14:textId="2F9576B5" w:rsidR="005A5BD6" w:rsidRPr="00DB5627" w:rsidRDefault="005A5BD6" w:rsidP="005A5BD6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DEC9259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7B710AA" w14:textId="02DB4000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758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</w:tr>
      <w:tr w:rsidR="005A5BD6" w:rsidRPr="00DB5627" w14:paraId="0C481BBA" w14:textId="77777777" w:rsidTr="00527D38">
        <w:tc>
          <w:tcPr>
            <w:tcW w:w="3240" w:type="dxa"/>
          </w:tcPr>
          <w:p w14:paraId="59168DFE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522E20" w14:textId="579B736B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005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495</w:t>
            </w:r>
          </w:p>
        </w:tc>
        <w:tc>
          <w:tcPr>
            <w:tcW w:w="69" w:type="dxa"/>
          </w:tcPr>
          <w:p w14:paraId="58C06E32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505592" w14:textId="77777777" w:rsidR="005A5BD6" w:rsidRPr="00DB5627" w:rsidRDefault="005A5BD6" w:rsidP="005A5BD6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9EFA0F9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FF4F9F" w14:textId="77777777" w:rsidR="005A5BD6" w:rsidRPr="00DB5627" w:rsidRDefault="005A5BD6" w:rsidP="005A5BD6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459E2E19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5B5CC8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C034D7C" w14:textId="77777777" w:rsidR="005A5BD6" w:rsidRPr="00DB5627" w:rsidRDefault="005A5BD6" w:rsidP="005A5BD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045F2" w14:textId="180F7DD4" w:rsidR="005A5BD6" w:rsidRPr="00DB5627" w:rsidRDefault="00DB5627" w:rsidP="005A5BD6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098</w:t>
            </w:r>
            <w:r w:rsidR="005A5BD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756</w:t>
            </w:r>
          </w:p>
        </w:tc>
      </w:tr>
    </w:tbl>
    <w:p w14:paraId="0F87183F" w14:textId="77777777" w:rsidR="00ED5F7A" w:rsidRPr="00DB5627" w:rsidRDefault="00ED5F7A">
      <w:pPr>
        <w:rPr>
          <w:rFonts w:cstheme="minorBidi"/>
          <w:sz w:val="16"/>
          <w:szCs w:val="16"/>
          <w:cs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103"/>
        <w:gridCol w:w="138"/>
        <w:gridCol w:w="1071"/>
        <w:gridCol w:w="145"/>
        <w:gridCol w:w="1104"/>
        <w:gridCol w:w="163"/>
        <w:gridCol w:w="1100"/>
      </w:tblGrid>
      <w:tr w:rsidR="009E69E6" w:rsidRPr="00DB5627" w14:paraId="59520910" w14:textId="77777777" w:rsidTr="00B350CF">
        <w:tc>
          <w:tcPr>
            <w:tcW w:w="3897" w:type="dxa"/>
          </w:tcPr>
          <w:p w14:paraId="34E1C8E7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3" w:type="dxa"/>
          </w:tcPr>
          <w:p w14:paraId="54E521B4" w14:textId="77777777" w:rsidR="00825D7A" w:rsidRPr="00DB5627" w:rsidRDefault="00825D7A" w:rsidP="00825D7A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754AE3C8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5511775A" w14:textId="77777777" w:rsidR="00825D7A" w:rsidRPr="00DB5627" w:rsidRDefault="00825D7A" w:rsidP="00825D7A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1A1C8FBD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</w:tcPr>
          <w:p w14:paraId="54C3098B" w14:textId="621C13FF" w:rsidR="00825D7A" w:rsidRPr="00DB5627" w:rsidRDefault="00825D7A" w:rsidP="00825D7A">
            <w:pPr>
              <w:tabs>
                <w:tab w:val="decimal" w:pos="97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B5627" w14:paraId="346DAEE8" w14:textId="77777777" w:rsidTr="00B350CF">
        <w:tc>
          <w:tcPr>
            <w:tcW w:w="3897" w:type="dxa"/>
          </w:tcPr>
          <w:p w14:paraId="3B329669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3" w:type="dxa"/>
          </w:tcPr>
          <w:p w14:paraId="1EC10DB1" w14:textId="77777777" w:rsidR="00825D7A" w:rsidRPr="00DB5627" w:rsidRDefault="00825D7A" w:rsidP="00825D7A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6F370714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D178AEB" w14:textId="77777777" w:rsidR="00825D7A" w:rsidRPr="00DB5627" w:rsidRDefault="00825D7A" w:rsidP="00825D7A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7B392E90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14:paraId="5BBC384E" w14:textId="0547C0D9" w:rsidR="00825D7A" w:rsidRPr="00DB5627" w:rsidRDefault="00DB5627" w:rsidP="00825D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3" w:type="dxa"/>
          </w:tcPr>
          <w:p w14:paraId="5EC8FB0D" w14:textId="77777777" w:rsidR="00825D7A" w:rsidRPr="00DB5627" w:rsidRDefault="00825D7A" w:rsidP="00825D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</w:tcPr>
          <w:p w14:paraId="5F53FF15" w14:textId="0F9B187C" w:rsidR="00825D7A" w:rsidRPr="00DB5627" w:rsidRDefault="00DB5627" w:rsidP="00825D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1BC386A0" w14:textId="77777777" w:rsidTr="00B350CF">
        <w:tc>
          <w:tcPr>
            <w:tcW w:w="3897" w:type="dxa"/>
          </w:tcPr>
          <w:p w14:paraId="6EDBD1CC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103" w:type="dxa"/>
          </w:tcPr>
          <w:p w14:paraId="020C5EF2" w14:textId="77777777" w:rsidR="00825D7A" w:rsidRPr="00DB5627" w:rsidRDefault="00825D7A" w:rsidP="00825D7A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2FA329AE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182C1CC" w14:textId="77777777" w:rsidR="00825D7A" w:rsidRPr="00DB5627" w:rsidRDefault="00825D7A" w:rsidP="00825D7A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30516176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D14C81B" w14:textId="29A94609" w:rsidR="00825D7A" w:rsidRPr="00DB5627" w:rsidRDefault="00DB5627" w:rsidP="00825D7A">
            <w:pPr>
              <w:tabs>
                <w:tab w:val="decimal" w:pos="95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435</w:t>
            </w:r>
            <w:r w:rsidR="00B67648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</w:p>
        </w:tc>
        <w:tc>
          <w:tcPr>
            <w:tcW w:w="163" w:type="dxa"/>
          </w:tcPr>
          <w:p w14:paraId="614D7E49" w14:textId="77777777" w:rsidR="00825D7A" w:rsidRPr="00DB5627" w:rsidRDefault="00825D7A" w:rsidP="00825D7A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4F2A57C" w14:textId="5C028F28" w:rsidR="00825D7A" w:rsidRPr="00DB5627" w:rsidRDefault="00DB5627" w:rsidP="00825D7A">
            <w:pPr>
              <w:tabs>
                <w:tab w:val="decimal" w:pos="979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297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</w:p>
        </w:tc>
      </w:tr>
    </w:tbl>
    <w:p w14:paraId="37107647" w14:textId="0F7EEE5A" w:rsidR="00FD7421" w:rsidRPr="00DB5627" w:rsidRDefault="00FD7421" w:rsidP="00FD7421">
      <w:pPr>
        <w:spacing w:before="240"/>
        <w:ind w:left="558" w:hanging="11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ราคาทุนของสินทรัพย์ไม่มีตัวตนอื่นนอกจากค่าความนิยมซึ่งหักค่าตัดจำหน่ายสะสมทั้งจำนวนแล้วแต่ยังคงใช้งานอยู่ในงบการเงินรวมและงบการเงินเฉพาะกิจการ 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มีจำนวน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B67648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94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ล้านบาท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B67648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46</w:t>
      </w:r>
      <w:r w:rsidR="00CE07CA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 ตามลำดับ</w:t>
      </w:r>
      <w:r w:rsidR="00323DD3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และ 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="00323DD3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="00F4486F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มีจำนวน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F4486F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15</w:t>
      </w:r>
      <w:r w:rsidR="00F4486F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F4486F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ล้านบาท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F4486F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67</w:t>
      </w:r>
      <w:r w:rsidR="00F4486F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F4486F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 ตามลำดับ</w:t>
      </w:r>
    </w:p>
    <w:p w14:paraId="0D964695" w14:textId="60F3D5BC" w:rsidR="00F56A04" w:rsidRPr="00DB5627" w:rsidRDefault="001E7F3A" w:rsidP="00A803C4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13</w:t>
      </w:r>
      <w:r w:rsidR="00F56A04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F56A04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bookmarkStart w:id="6" w:name="_Hlk65231646"/>
      <w:r w:rsidR="00F56A04" w:rsidRPr="00DB5627">
        <w:rPr>
          <w:rFonts w:ascii="Angsana New" w:hAnsi="Angsana New" w:cs="Angsana New"/>
          <w:b/>
          <w:bCs/>
          <w:color w:val="000000" w:themeColor="text1"/>
          <w:cs/>
        </w:rPr>
        <w:t>สินทรัพย์ (หนี้สิน) ภาษีเงินได้รอการตัดบัญชี/ภาษีเงินได้นิติบุคคล</w:t>
      </w:r>
      <w:bookmarkEnd w:id="6"/>
    </w:p>
    <w:p w14:paraId="591E6BDD" w14:textId="5ABC4C08" w:rsidR="00F56A04" w:rsidRPr="00DB5627" w:rsidRDefault="00F56A04" w:rsidP="00DB020B">
      <w:pPr>
        <w:ind w:left="56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ปีสิ้นสุดวันที่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มีดังนี้</w:t>
      </w:r>
    </w:p>
    <w:p w14:paraId="7F1CDDCA" w14:textId="77777777" w:rsidR="00825D7A" w:rsidRPr="00DB5627" w:rsidRDefault="00F56A04" w:rsidP="00DB020B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10"/>
        <w:gridCol w:w="104"/>
        <w:gridCol w:w="1011"/>
        <w:gridCol w:w="105"/>
        <w:gridCol w:w="1011"/>
        <w:gridCol w:w="82"/>
        <w:gridCol w:w="988"/>
      </w:tblGrid>
      <w:tr w:rsidR="009E69E6" w:rsidRPr="00DB5627" w14:paraId="4EB93124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1758CCA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11" w:type="dxa"/>
            <w:gridSpan w:val="7"/>
            <w:shd w:val="clear" w:color="auto" w:fill="auto"/>
          </w:tcPr>
          <w:p w14:paraId="65A6E557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E69E6" w:rsidRPr="00DB5627" w14:paraId="40DDEA6C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319F198E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FA43082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4" w:type="dxa"/>
            <w:shd w:val="clear" w:color="auto" w:fill="auto"/>
          </w:tcPr>
          <w:p w14:paraId="18E5AF7D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E8A1418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5" w:type="dxa"/>
            <w:shd w:val="clear" w:color="auto" w:fill="auto"/>
          </w:tcPr>
          <w:p w14:paraId="5231B3B6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57C82289" w14:textId="77777777" w:rsidR="00825D7A" w:rsidRPr="00DB5627" w:rsidRDefault="00825D7A" w:rsidP="00C16EFC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2" w:type="dxa"/>
            <w:shd w:val="clear" w:color="auto" w:fill="auto"/>
          </w:tcPr>
          <w:p w14:paraId="33E1BE4F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64E9CAF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DB5627" w14:paraId="664B1A1D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C770D06" w14:textId="77777777" w:rsidR="00825D7A" w:rsidRPr="00DB5627" w:rsidRDefault="00825D7A" w:rsidP="00C16EFC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1E3B6637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67CD06F2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F90703E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5" w:type="dxa"/>
            <w:shd w:val="clear" w:color="auto" w:fill="auto"/>
          </w:tcPr>
          <w:p w14:paraId="232EDDCE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57FFF529" w14:textId="77777777" w:rsidR="00825D7A" w:rsidRPr="00DB5627" w:rsidRDefault="00825D7A" w:rsidP="00C16EFC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2" w:type="dxa"/>
            <w:shd w:val="clear" w:color="auto" w:fill="auto"/>
          </w:tcPr>
          <w:p w14:paraId="116D111F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03682F8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DB5627" w14:paraId="1B051906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6A35C950" w14:textId="77777777" w:rsidR="00825D7A" w:rsidRPr="00DB5627" w:rsidRDefault="00825D7A" w:rsidP="00C16EFC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C78E8CA" w14:textId="3C75A9FF" w:rsidR="00825D7A" w:rsidRPr="00DB5627" w:rsidRDefault="00DB5627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825D7A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25D7A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04" w:type="dxa"/>
            <w:shd w:val="clear" w:color="auto" w:fill="auto"/>
          </w:tcPr>
          <w:p w14:paraId="35876859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6BAE571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05" w:type="dxa"/>
            <w:shd w:val="clear" w:color="auto" w:fill="auto"/>
          </w:tcPr>
          <w:p w14:paraId="6B00E1FC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BEA7AC2" w14:textId="77777777" w:rsidR="00825D7A" w:rsidRPr="00DB5627" w:rsidRDefault="00825D7A" w:rsidP="00C16EFC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2" w:type="dxa"/>
            <w:shd w:val="clear" w:color="auto" w:fill="auto"/>
          </w:tcPr>
          <w:p w14:paraId="0D7421D9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B432C3E" w14:textId="7AEE209F" w:rsidR="00825D7A" w:rsidRPr="00DB5627" w:rsidRDefault="00DB5627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825D7A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25D7A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9E69E6" w:rsidRPr="00DB5627" w14:paraId="0F711393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2D9DAE22" w14:textId="77777777" w:rsidR="00825D7A" w:rsidRPr="00DB5627" w:rsidRDefault="00825D7A" w:rsidP="00C16EFC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152E159C" w14:textId="7C0ACD07" w:rsidR="00825D7A" w:rsidRPr="00DB5627" w:rsidRDefault="00DB5627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4" w:type="dxa"/>
            <w:shd w:val="clear" w:color="auto" w:fill="auto"/>
          </w:tcPr>
          <w:p w14:paraId="23FFD18C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816B377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09EF9A46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47FE3231" w14:textId="77777777" w:rsidR="00825D7A" w:rsidRPr="00DB5627" w:rsidRDefault="00825D7A" w:rsidP="00C16EFC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7DD85591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F579EB9" w14:textId="636293E8" w:rsidR="00825D7A" w:rsidRPr="00DB5627" w:rsidRDefault="00DB5627" w:rsidP="00C16EF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</w:tr>
      <w:tr w:rsidR="009E69E6" w:rsidRPr="00DB5627" w14:paraId="1BAC469A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0008A554" w14:textId="77777777" w:rsidR="00825D7A" w:rsidRPr="00DB5627" w:rsidRDefault="00825D7A" w:rsidP="00C16EFC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  <w:shd w:val="clear" w:color="auto" w:fill="auto"/>
          </w:tcPr>
          <w:p w14:paraId="66BB4076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38A4CA82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4F9A3F6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1813D9D4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4C985C1A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0C12333B" w14:textId="77777777" w:rsidR="00825D7A" w:rsidRPr="00DB5627" w:rsidRDefault="00825D7A" w:rsidP="00C16EFC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144137C" w14:textId="77777777" w:rsidR="00825D7A" w:rsidRPr="00DB5627" w:rsidRDefault="00825D7A" w:rsidP="00C16EFC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9E69E6" w:rsidRPr="00DB5627" w14:paraId="171D1B89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3B1D5185" w14:textId="77777777" w:rsidR="00D641A4" w:rsidRPr="00DB5627" w:rsidRDefault="00D641A4" w:rsidP="00D641A4">
            <w:pPr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  <w:shd w:val="clear" w:color="auto" w:fill="auto"/>
          </w:tcPr>
          <w:p w14:paraId="6ECD3168" w14:textId="48D39AA1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  <w:tc>
          <w:tcPr>
            <w:tcW w:w="104" w:type="dxa"/>
            <w:shd w:val="clear" w:color="auto" w:fill="auto"/>
          </w:tcPr>
          <w:p w14:paraId="50ED57AB" w14:textId="77777777" w:rsidR="00D641A4" w:rsidRPr="00DB5627" w:rsidRDefault="00D641A4" w:rsidP="00D641A4">
            <w:pPr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C4922BF" w14:textId="441DA5CC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5CC6DB3E" w14:textId="77777777" w:rsidR="00D641A4" w:rsidRPr="00DB5627" w:rsidRDefault="00D641A4" w:rsidP="00D641A4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3D5BBE7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99679B7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CC8316E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9E69E6" w:rsidRPr="00DB5627" w14:paraId="6B4890A8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52B610B0" w14:textId="77777777" w:rsidR="00D641A4" w:rsidRPr="00DB5627" w:rsidRDefault="00D641A4" w:rsidP="00D641A4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010" w:type="dxa"/>
            <w:shd w:val="clear" w:color="auto" w:fill="auto"/>
          </w:tcPr>
          <w:p w14:paraId="2DAB1970" w14:textId="637AF8C2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143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298</w:t>
            </w:r>
          </w:p>
        </w:tc>
        <w:tc>
          <w:tcPr>
            <w:tcW w:w="104" w:type="dxa"/>
            <w:shd w:val="clear" w:color="auto" w:fill="auto"/>
          </w:tcPr>
          <w:p w14:paraId="17FBADF0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D4C9845" w14:textId="75904BDD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E7A5EDD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67962F48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7A0C5AF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DCC8CF6" w14:textId="335FCAD2" w:rsidR="00D641A4" w:rsidRPr="00DB5627" w:rsidRDefault="00DB5627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141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324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088</w:t>
            </w:r>
          </w:p>
        </w:tc>
      </w:tr>
      <w:tr w:rsidR="009E69E6" w:rsidRPr="00DB5627" w14:paraId="7C5E313D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59E26E52" w14:textId="77777777" w:rsidR="00D641A4" w:rsidRPr="00DB5627" w:rsidRDefault="00D641A4" w:rsidP="00D641A4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</w:tcPr>
          <w:p w14:paraId="5EAF3234" w14:textId="48CCFE47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157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  <w:tc>
          <w:tcPr>
            <w:tcW w:w="104" w:type="dxa"/>
            <w:shd w:val="clear" w:color="auto" w:fill="auto"/>
          </w:tcPr>
          <w:p w14:paraId="0225DCBF" w14:textId="77777777" w:rsidR="00D641A4" w:rsidRPr="00DB5627" w:rsidRDefault="00D641A4" w:rsidP="00D641A4">
            <w:pPr>
              <w:tabs>
                <w:tab w:val="decimal" w:pos="81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0192356D" w14:textId="731C3F5B" w:rsidR="00D641A4" w:rsidRPr="00DB5627" w:rsidRDefault="00C04F28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441</w:t>
            </w:r>
            <w:r w:rsidR="005739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1184641" w14:textId="77777777" w:rsidR="00D641A4" w:rsidRPr="00DB5627" w:rsidRDefault="00D641A4" w:rsidP="00D641A4">
            <w:pPr>
              <w:tabs>
                <w:tab w:val="decimal" w:pos="108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7B4C0A2A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F2EE332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4CECB68" w14:textId="4E9E967A" w:rsidR="00D641A4" w:rsidRPr="00DB5627" w:rsidRDefault="00DB5627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AC0710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</w:tr>
      <w:tr w:rsidR="009E69E6" w:rsidRPr="00DB5627" w14:paraId="6B93C25A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4493F6E8" w14:textId="77777777" w:rsidR="00D641A4" w:rsidRPr="00DB5627" w:rsidRDefault="00D641A4" w:rsidP="00D641A4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ต้นทุนของสัญญา</w:t>
            </w:r>
          </w:p>
        </w:tc>
        <w:tc>
          <w:tcPr>
            <w:tcW w:w="1010" w:type="dxa"/>
            <w:shd w:val="clear" w:color="auto" w:fill="auto"/>
          </w:tcPr>
          <w:p w14:paraId="7B7404F5" w14:textId="247B29FD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2CEF33AD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6F9E334F" w14:textId="2C0C3BE0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243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458</w:t>
            </w:r>
          </w:p>
        </w:tc>
        <w:tc>
          <w:tcPr>
            <w:tcW w:w="105" w:type="dxa"/>
            <w:shd w:val="clear" w:color="auto" w:fill="auto"/>
          </w:tcPr>
          <w:p w14:paraId="23235822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DF8E2B3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01DB867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F383D48" w14:textId="2222A70F" w:rsidR="00D641A4" w:rsidRPr="00DB5627" w:rsidRDefault="00D641A4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640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9E69E6" w:rsidRPr="00DB5627" w14:paraId="6EEB4132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E93F6AD" w14:textId="77777777" w:rsidR="00D641A4" w:rsidRPr="00DB5627" w:rsidRDefault="00D641A4" w:rsidP="00D641A4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กำไรจากการขายอาคารชุดภายใต้สัญญาเช่าเงินทุน</w:t>
            </w:r>
          </w:p>
        </w:tc>
        <w:tc>
          <w:tcPr>
            <w:tcW w:w="1010" w:type="dxa"/>
            <w:shd w:val="clear" w:color="auto" w:fill="auto"/>
          </w:tcPr>
          <w:p w14:paraId="2D6B079E" w14:textId="7ECF9ABD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389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7E0FF7C9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45A1CD7C" w14:textId="5611AF69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276</w:t>
            </w:r>
            <w:r w:rsidR="00603ED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263</w:t>
            </w:r>
            <w:r w:rsidR="00603ED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B54E470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2CC8716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B672E22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061B1B4" w14:textId="0097C259" w:rsidR="00D641A4" w:rsidRPr="00DB5627" w:rsidRDefault="00D641A4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616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9E69E6" w:rsidRPr="00DB5627" w14:paraId="290D1D63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52311047" w14:textId="77777777" w:rsidR="00D641A4" w:rsidRPr="00DB5627" w:rsidRDefault="00D641A4" w:rsidP="00D641A4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010" w:type="dxa"/>
            <w:shd w:val="clear" w:color="auto" w:fill="auto"/>
          </w:tcPr>
          <w:p w14:paraId="3F4A4A09" w14:textId="77777777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00717BC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4B264051" w14:textId="77777777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157E4609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8517C3F" w14:textId="77777777" w:rsidR="00D641A4" w:rsidRPr="00DB5627" w:rsidRDefault="00D641A4" w:rsidP="00D641A4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" w:type="dxa"/>
            <w:shd w:val="clear" w:color="auto" w:fill="auto"/>
          </w:tcPr>
          <w:p w14:paraId="59184079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26E35A8" w14:textId="77777777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4B76532F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772D3102" w14:textId="77777777" w:rsidR="00D641A4" w:rsidRPr="00DB5627" w:rsidRDefault="00D641A4" w:rsidP="00D641A4">
            <w:pPr>
              <w:ind w:left="344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10" w:type="dxa"/>
            <w:shd w:val="clear" w:color="auto" w:fill="auto"/>
          </w:tcPr>
          <w:p w14:paraId="1BBE15F6" w14:textId="10B469BD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</w:p>
        </w:tc>
        <w:tc>
          <w:tcPr>
            <w:tcW w:w="104" w:type="dxa"/>
            <w:shd w:val="clear" w:color="auto" w:fill="auto"/>
          </w:tcPr>
          <w:p w14:paraId="665D3823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13F7248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1A0FE649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6F0245D9" w14:textId="02DFE927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091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629</w:t>
            </w:r>
          </w:p>
        </w:tc>
        <w:tc>
          <w:tcPr>
            <w:tcW w:w="82" w:type="dxa"/>
            <w:shd w:val="clear" w:color="auto" w:fill="auto"/>
          </w:tcPr>
          <w:p w14:paraId="453E930A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C9BAE31" w14:textId="199638C6" w:rsidR="00D641A4" w:rsidRPr="00DB5627" w:rsidRDefault="00DB5627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</w:tr>
      <w:tr w:rsidR="009E69E6" w:rsidRPr="00DB5627" w14:paraId="1923E506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562138F" w14:textId="77777777" w:rsidR="00D641A4" w:rsidRPr="00DB5627" w:rsidRDefault="00D641A4" w:rsidP="00D641A4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กำไรจากการวัดมูลค่ายุติธรรมของอสังหาริมทรัพย์เพื่อการลงทุน</w:t>
            </w:r>
          </w:p>
        </w:tc>
        <w:tc>
          <w:tcPr>
            <w:tcW w:w="1010" w:type="dxa"/>
            <w:shd w:val="clear" w:color="auto" w:fill="auto"/>
          </w:tcPr>
          <w:p w14:paraId="6E95147C" w14:textId="0B2F7396" w:rsidR="00D641A4" w:rsidRPr="00DB5627" w:rsidRDefault="00CF7ECD" w:rsidP="00D641A4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 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028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683FDA72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74AC3BED" w14:textId="4AB617F3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0E83DE40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73F1E722" w14:textId="77777777" w:rsidR="00D641A4" w:rsidRPr="00DB5627" w:rsidRDefault="00D641A4" w:rsidP="00D641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23CF1CC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714EF10" w14:textId="0A9EFF19" w:rsidR="00D641A4" w:rsidRPr="00DB5627" w:rsidRDefault="00D641A4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9E69E6" w:rsidRPr="00DB5627" w14:paraId="0B5A2AB3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115D11A" w14:textId="77777777" w:rsidR="00D641A4" w:rsidRPr="00DB5627" w:rsidRDefault="00D641A4" w:rsidP="00D641A4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0D039596" w14:textId="42A4B97C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707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553</w:t>
            </w:r>
          </w:p>
        </w:tc>
        <w:tc>
          <w:tcPr>
            <w:tcW w:w="104" w:type="dxa"/>
            <w:shd w:val="clear" w:color="auto" w:fill="auto"/>
          </w:tcPr>
          <w:p w14:paraId="5D8E4560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6086252" w14:textId="3B0C4E90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334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126</w:t>
            </w:r>
          </w:p>
        </w:tc>
        <w:tc>
          <w:tcPr>
            <w:tcW w:w="105" w:type="dxa"/>
            <w:shd w:val="clear" w:color="auto" w:fill="auto"/>
          </w:tcPr>
          <w:p w14:paraId="7AB0B396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7E66C7D" w14:textId="47B62DFF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302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DDCDFF0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D87BC92" w14:textId="5B715D00" w:rsidR="00D641A4" w:rsidRPr="00DB5627" w:rsidRDefault="00DB5627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739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501</w:t>
            </w:r>
          </w:p>
        </w:tc>
      </w:tr>
      <w:tr w:rsidR="009E69E6" w:rsidRPr="00DB5627" w14:paraId="4980E0C1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D24B9AB" w14:textId="77777777" w:rsidR="00D641A4" w:rsidRPr="00DB5627" w:rsidRDefault="00D641A4" w:rsidP="00D641A4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3A825" w14:textId="379C2512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161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328650CF" w14:textId="77777777" w:rsidR="00D641A4" w:rsidRPr="00DB5627" w:rsidRDefault="00D641A4" w:rsidP="00D641A4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6E5F8" w14:textId="4ACF3FC5" w:rsidR="00D641A4" w:rsidRPr="00DB5627" w:rsidRDefault="00D641A4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614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754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004153F5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90F4" w14:textId="0606BCBA" w:rsidR="00D641A4" w:rsidRPr="00DB5627" w:rsidRDefault="00DB5627" w:rsidP="00D641A4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789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451</w:t>
            </w:r>
          </w:p>
        </w:tc>
        <w:tc>
          <w:tcPr>
            <w:tcW w:w="82" w:type="dxa"/>
            <w:shd w:val="clear" w:color="auto" w:fill="auto"/>
          </w:tcPr>
          <w:p w14:paraId="2C4BCE44" w14:textId="77777777" w:rsidR="00D641A4" w:rsidRPr="00DB5627" w:rsidRDefault="00D641A4" w:rsidP="00D641A4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4BE99" w14:textId="7976C137" w:rsidR="00D641A4" w:rsidRPr="00DB5627" w:rsidRDefault="00D641A4" w:rsidP="00D641A4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703B189D" w14:textId="77777777" w:rsidR="00F87519" w:rsidRPr="00DB5627" w:rsidRDefault="00F56A04" w:rsidP="00D20173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</w:t>
      </w: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หน่วย</w:t>
      </w: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 </w:t>
      </w: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10"/>
        <w:gridCol w:w="104"/>
        <w:gridCol w:w="1011"/>
        <w:gridCol w:w="105"/>
        <w:gridCol w:w="1011"/>
        <w:gridCol w:w="82"/>
        <w:gridCol w:w="988"/>
      </w:tblGrid>
      <w:tr w:rsidR="009E69E6" w:rsidRPr="00DB5627" w14:paraId="2A07D546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262C2A56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11" w:type="dxa"/>
            <w:gridSpan w:val="7"/>
            <w:shd w:val="clear" w:color="auto" w:fill="auto"/>
          </w:tcPr>
          <w:p w14:paraId="0760DCEB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E69E6" w:rsidRPr="00DB5627" w14:paraId="198E4EA7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098DB739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1CBAC28D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4" w:type="dxa"/>
            <w:shd w:val="clear" w:color="auto" w:fill="auto"/>
          </w:tcPr>
          <w:p w14:paraId="43C66195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C9A5A1C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5" w:type="dxa"/>
            <w:shd w:val="clear" w:color="auto" w:fill="auto"/>
          </w:tcPr>
          <w:p w14:paraId="387FBADD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7309032" w14:textId="77777777" w:rsidR="00F87519" w:rsidRPr="00DB5627" w:rsidRDefault="00F87519" w:rsidP="00BF511C">
            <w:pPr>
              <w:spacing w:line="32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2" w:type="dxa"/>
            <w:shd w:val="clear" w:color="auto" w:fill="auto"/>
          </w:tcPr>
          <w:p w14:paraId="3D1894D2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3122124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DB5627" w14:paraId="0404E153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036C17CA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4D95FEC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0241BBC7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ECD6902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5" w:type="dxa"/>
            <w:shd w:val="clear" w:color="auto" w:fill="auto"/>
          </w:tcPr>
          <w:p w14:paraId="19422F8C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B26D2B9" w14:textId="77777777" w:rsidR="00F87519" w:rsidRPr="00DB5627" w:rsidRDefault="00F87519" w:rsidP="00BF511C">
            <w:pPr>
              <w:spacing w:line="32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2" w:type="dxa"/>
            <w:shd w:val="clear" w:color="auto" w:fill="auto"/>
          </w:tcPr>
          <w:p w14:paraId="3B6EB3E9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0F8CE09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DB5627" w14:paraId="1E5C902E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4A44ED84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158BBEA" w14:textId="5D17DEA4" w:rsidR="00F87519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87519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87519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04" w:type="dxa"/>
            <w:shd w:val="clear" w:color="auto" w:fill="auto"/>
          </w:tcPr>
          <w:p w14:paraId="542DED7A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00FC49A0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05" w:type="dxa"/>
            <w:shd w:val="clear" w:color="auto" w:fill="auto"/>
          </w:tcPr>
          <w:p w14:paraId="69A12C9B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673919F6" w14:textId="77777777" w:rsidR="00F87519" w:rsidRPr="00DB5627" w:rsidRDefault="00F87519" w:rsidP="00BF511C">
            <w:pPr>
              <w:spacing w:line="32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2" w:type="dxa"/>
            <w:shd w:val="clear" w:color="auto" w:fill="auto"/>
          </w:tcPr>
          <w:p w14:paraId="14A5EE00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CA8449A" w14:textId="5E58C39C" w:rsidR="00F87519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87519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87519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9E69E6" w:rsidRPr="00DB5627" w14:paraId="6A6D3B01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6013EC15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754C462" w14:textId="33617805" w:rsidR="00F87519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4" w:type="dxa"/>
            <w:shd w:val="clear" w:color="auto" w:fill="auto"/>
          </w:tcPr>
          <w:p w14:paraId="09FECCE1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0F068F29" w14:textId="77777777" w:rsidR="00F87519" w:rsidRPr="00DB5627" w:rsidRDefault="00F87519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09AECCF3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1F92A79" w14:textId="77777777" w:rsidR="00F87519" w:rsidRPr="00DB5627" w:rsidRDefault="00F87519" w:rsidP="00BF511C">
            <w:pPr>
              <w:spacing w:line="32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1EDF0D2C" w14:textId="77777777" w:rsidR="00F87519" w:rsidRPr="00DB5627" w:rsidRDefault="00F87519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E0900B6" w14:textId="47A9DA30" w:rsidR="00F87519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</w:tr>
      <w:tr w:rsidR="009E69E6" w:rsidRPr="00DB5627" w14:paraId="5BC43F3C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7B7D7CFC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  <w:shd w:val="clear" w:color="auto" w:fill="auto"/>
          </w:tcPr>
          <w:p w14:paraId="1830D7C5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24D25CBC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53C6CAB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6A21A3D3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796CF56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5F9CEF7B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29C2856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9E69E6" w:rsidRPr="00DB5627" w14:paraId="0DA73AED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12BAD264" w14:textId="77777777" w:rsidR="00825D7A" w:rsidRPr="00DB5627" w:rsidRDefault="00825D7A" w:rsidP="00BF511C">
            <w:pPr>
              <w:spacing w:line="32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  <w:shd w:val="clear" w:color="auto" w:fill="auto"/>
          </w:tcPr>
          <w:p w14:paraId="242607E4" w14:textId="203608CB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  <w:tc>
          <w:tcPr>
            <w:tcW w:w="104" w:type="dxa"/>
            <w:shd w:val="clear" w:color="auto" w:fill="auto"/>
          </w:tcPr>
          <w:p w14:paraId="62098D31" w14:textId="77777777" w:rsidR="00825D7A" w:rsidRPr="00DB5627" w:rsidRDefault="00825D7A" w:rsidP="00BF511C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37A8910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EE8F2BF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9B54B40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B14A320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1C2EA66" w14:textId="0803F7FE" w:rsidR="00825D7A" w:rsidRPr="00DB5627" w:rsidRDefault="00DB5627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</w:tr>
      <w:tr w:rsidR="009E69E6" w:rsidRPr="00DB5627" w14:paraId="03A72444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638C50D7" w14:textId="77777777" w:rsidR="00825D7A" w:rsidRPr="00DB5627" w:rsidRDefault="00825D7A" w:rsidP="00BF511C">
            <w:pPr>
              <w:spacing w:line="320" w:lineRule="exact"/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010" w:type="dxa"/>
            <w:shd w:val="clear" w:color="auto" w:fill="auto"/>
          </w:tcPr>
          <w:p w14:paraId="19063188" w14:textId="68F5C84B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145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346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507</w:t>
            </w:r>
          </w:p>
        </w:tc>
        <w:tc>
          <w:tcPr>
            <w:tcW w:w="104" w:type="dxa"/>
            <w:shd w:val="clear" w:color="auto" w:fill="auto"/>
          </w:tcPr>
          <w:p w14:paraId="1DA6F7B0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978E724" w14:textId="08322FD9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1E481F81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4FED6005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0897695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4971902" w14:textId="3C439AA4" w:rsidR="00825D7A" w:rsidRPr="00DB5627" w:rsidRDefault="00DB5627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345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298</w:t>
            </w:r>
          </w:p>
        </w:tc>
      </w:tr>
      <w:tr w:rsidR="009E69E6" w:rsidRPr="00DB5627" w14:paraId="062134E7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3E270392" w14:textId="77777777" w:rsidR="00825D7A" w:rsidRPr="00DB5627" w:rsidRDefault="00825D7A" w:rsidP="00BF511C">
            <w:pPr>
              <w:spacing w:line="320" w:lineRule="exact"/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</w:tcPr>
          <w:p w14:paraId="79C0BAB9" w14:textId="25A0BDEF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306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369</w:t>
            </w:r>
          </w:p>
        </w:tc>
        <w:tc>
          <w:tcPr>
            <w:tcW w:w="104" w:type="dxa"/>
            <w:shd w:val="clear" w:color="auto" w:fill="auto"/>
          </w:tcPr>
          <w:p w14:paraId="71C83E5E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A0DA365" w14:textId="6AD6C014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8422E49" w14:textId="77777777" w:rsidR="00825D7A" w:rsidRPr="00DB5627" w:rsidRDefault="00825D7A" w:rsidP="00BF511C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4DF68321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5117650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9F48F11" w14:textId="470408C1" w:rsidR="00825D7A" w:rsidRPr="00DB5627" w:rsidRDefault="00DB5627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157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</w:tr>
      <w:tr w:rsidR="009E69E6" w:rsidRPr="00DB5627" w14:paraId="6F962E8E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42F73E76" w14:textId="77777777" w:rsidR="00825D7A" w:rsidRPr="00DB5627" w:rsidRDefault="00825D7A" w:rsidP="00BF511C">
            <w:pPr>
              <w:spacing w:line="320" w:lineRule="exact"/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ต้นทุนของสัญญา</w:t>
            </w:r>
          </w:p>
        </w:tc>
        <w:tc>
          <w:tcPr>
            <w:tcW w:w="1010" w:type="dxa"/>
            <w:shd w:val="clear" w:color="auto" w:fill="auto"/>
          </w:tcPr>
          <w:p w14:paraId="222405B8" w14:textId="5EBFD18E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671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5AFC16F2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1409171C" w14:textId="7D9E1657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787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930</w:t>
            </w:r>
          </w:p>
        </w:tc>
        <w:tc>
          <w:tcPr>
            <w:tcW w:w="105" w:type="dxa"/>
            <w:shd w:val="clear" w:color="auto" w:fill="auto"/>
          </w:tcPr>
          <w:p w14:paraId="3BC854CE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0F6A2F31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7A121CC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B9A7562" w14:textId="128AFF91" w:rsidR="00825D7A" w:rsidRPr="00DB5627" w:rsidRDefault="00825D7A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9E69E6" w:rsidRPr="00DB5627" w14:paraId="7014C0A8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6F84E476" w14:textId="77777777" w:rsidR="00825D7A" w:rsidRPr="00DB5627" w:rsidRDefault="00825D7A" w:rsidP="00BF511C">
            <w:pPr>
              <w:spacing w:line="32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กำไรจากการขายอาคารชุดภายใต้สัญญาเช่าเงินทุน</w:t>
            </w:r>
          </w:p>
        </w:tc>
        <w:tc>
          <w:tcPr>
            <w:tcW w:w="1010" w:type="dxa"/>
            <w:shd w:val="clear" w:color="auto" w:fill="auto"/>
          </w:tcPr>
          <w:p w14:paraId="583D6BD7" w14:textId="42A7D0BC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475F0360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31165C6" w14:textId="797A7688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440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594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D7A25FB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02101236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D975731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1F8C7C5" w14:textId="3D87C5A9" w:rsidR="00825D7A" w:rsidRPr="00DB5627" w:rsidRDefault="00825D7A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389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9E69E6" w:rsidRPr="00DB5627" w14:paraId="5AEB2F93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672FE30B" w14:textId="77777777" w:rsidR="00825D7A" w:rsidRPr="00DB5627" w:rsidRDefault="00825D7A" w:rsidP="00BF511C">
            <w:pPr>
              <w:spacing w:line="32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010" w:type="dxa"/>
            <w:shd w:val="clear" w:color="auto" w:fill="auto"/>
          </w:tcPr>
          <w:p w14:paraId="3325FA22" w14:textId="77777777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52F9BBB9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1A38C16" w14:textId="77777777" w:rsidR="00825D7A" w:rsidRPr="00DB5627" w:rsidRDefault="00825D7A" w:rsidP="00BF511C">
            <w:pPr>
              <w:tabs>
                <w:tab w:val="decimal" w:pos="101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0A4206B5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207F1A6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" w:type="dxa"/>
            <w:shd w:val="clear" w:color="auto" w:fill="auto"/>
          </w:tcPr>
          <w:p w14:paraId="25CE2102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FD509F0" w14:textId="77777777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72509C35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0B8D101E" w14:textId="77777777" w:rsidR="00825D7A" w:rsidRPr="00DB5627" w:rsidRDefault="00825D7A" w:rsidP="00BF511C">
            <w:pPr>
              <w:spacing w:line="320" w:lineRule="exact"/>
              <w:ind w:left="344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10" w:type="dxa"/>
            <w:shd w:val="clear" w:color="auto" w:fill="auto"/>
          </w:tcPr>
          <w:p w14:paraId="3DB01016" w14:textId="49C108B3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262</w:t>
            </w:r>
          </w:p>
        </w:tc>
        <w:tc>
          <w:tcPr>
            <w:tcW w:w="104" w:type="dxa"/>
            <w:shd w:val="clear" w:color="auto" w:fill="auto"/>
          </w:tcPr>
          <w:p w14:paraId="2665F6E2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0BCFC3E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D259C94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06F4D39A" w14:textId="28680416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621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910</w:t>
            </w:r>
          </w:p>
        </w:tc>
        <w:tc>
          <w:tcPr>
            <w:tcW w:w="82" w:type="dxa"/>
            <w:shd w:val="clear" w:color="auto" w:fill="auto"/>
          </w:tcPr>
          <w:p w14:paraId="79667BC1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BA69FE2" w14:textId="04C9D98C" w:rsidR="00825D7A" w:rsidRPr="00DB5627" w:rsidRDefault="00DB5627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</w:p>
        </w:tc>
      </w:tr>
      <w:tr w:rsidR="009E69E6" w:rsidRPr="00DB5627" w14:paraId="032D69E6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198587E1" w14:textId="77777777" w:rsidR="00825D7A" w:rsidRPr="00DB5627" w:rsidRDefault="00825D7A" w:rsidP="00BF511C">
            <w:pPr>
              <w:spacing w:line="32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กำไรจากการวัดมูลค่ายุติธรรมของอสังหาริมทรัพย์เพื่อการลงทุน</w:t>
            </w:r>
          </w:p>
        </w:tc>
        <w:tc>
          <w:tcPr>
            <w:tcW w:w="1010" w:type="dxa"/>
            <w:shd w:val="clear" w:color="auto" w:fill="auto"/>
          </w:tcPr>
          <w:p w14:paraId="32BA887F" w14:textId="51226BDC" w:rsidR="00825D7A" w:rsidRPr="00DB5627" w:rsidRDefault="00A92C5F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 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163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887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494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39134E19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4A7E661" w14:textId="6EB139AA" w:rsidR="00825D7A" w:rsidRPr="00DB5627" w:rsidRDefault="00825D7A" w:rsidP="009648D5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283DF427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6BCC38A2" w14:textId="77777777" w:rsidR="00825D7A" w:rsidRPr="00DB5627" w:rsidRDefault="00825D7A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4A58F19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E6F6975" w14:textId="39E29A20" w:rsidR="00825D7A" w:rsidRPr="00DB5627" w:rsidRDefault="00825D7A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9E69E6" w:rsidRPr="00DB5627" w14:paraId="10BEAC6F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00445F78" w14:textId="77777777" w:rsidR="00825D7A" w:rsidRPr="00DB5627" w:rsidRDefault="00825D7A" w:rsidP="00BF511C">
            <w:pPr>
              <w:spacing w:line="32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5A0F39F0" w14:textId="2759C1A7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804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830</w:t>
            </w:r>
          </w:p>
        </w:tc>
        <w:tc>
          <w:tcPr>
            <w:tcW w:w="104" w:type="dxa"/>
            <w:shd w:val="clear" w:color="auto" w:fill="auto"/>
          </w:tcPr>
          <w:p w14:paraId="152E97A2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77BD734" w14:textId="1EB99B61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832</w:t>
            </w:r>
          </w:p>
        </w:tc>
        <w:tc>
          <w:tcPr>
            <w:tcW w:w="105" w:type="dxa"/>
            <w:shd w:val="clear" w:color="auto" w:fill="auto"/>
          </w:tcPr>
          <w:p w14:paraId="24FBA5F5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1A6717" w14:textId="15DB9641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901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0F1DB4F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19774C81" w14:textId="7C800E03" w:rsidR="00825D7A" w:rsidRPr="00DB5627" w:rsidRDefault="00DB5627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707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553</w:t>
            </w:r>
          </w:p>
        </w:tc>
      </w:tr>
      <w:tr w:rsidR="009E69E6" w:rsidRPr="00DB5627" w14:paraId="58943EA7" w14:textId="77777777" w:rsidTr="005A3D3E">
        <w:trPr>
          <w:trHeight w:val="20"/>
        </w:trPr>
        <w:tc>
          <w:tcPr>
            <w:tcW w:w="4392" w:type="dxa"/>
            <w:shd w:val="clear" w:color="auto" w:fill="auto"/>
          </w:tcPr>
          <w:p w14:paraId="7DE9E14F" w14:textId="77777777" w:rsidR="00825D7A" w:rsidRPr="00DB5627" w:rsidRDefault="00825D7A" w:rsidP="00BF511C">
            <w:pPr>
              <w:spacing w:line="320" w:lineRule="exact"/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7C61" w14:textId="5D2602DB" w:rsidR="00825D7A" w:rsidRPr="00DB5627" w:rsidRDefault="00825D7A" w:rsidP="00247C22">
            <w:pPr>
              <w:tabs>
                <w:tab w:val="decimal" w:pos="94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703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06313F47" w14:textId="77777777" w:rsidR="00825D7A" w:rsidRPr="00DB5627" w:rsidRDefault="00825D7A" w:rsidP="00BF511C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53673" w14:textId="7A09E12B" w:rsidR="00825D7A" w:rsidRPr="00DB5627" w:rsidRDefault="00825D7A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479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2216A156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825A0" w14:textId="69965340" w:rsidR="00825D7A" w:rsidRPr="00DB5627" w:rsidRDefault="00DB5627" w:rsidP="00BF511C">
            <w:pPr>
              <w:tabs>
                <w:tab w:val="decimal" w:pos="94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720</w:t>
            </w:r>
            <w:r w:rsidR="00825D7A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  <w:tc>
          <w:tcPr>
            <w:tcW w:w="82" w:type="dxa"/>
            <w:shd w:val="clear" w:color="auto" w:fill="auto"/>
          </w:tcPr>
          <w:p w14:paraId="5A084C9B" w14:textId="77777777" w:rsidR="00825D7A" w:rsidRPr="00DB5627" w:rsidRDefault="00825D7A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FBC37" w14:textId="4EECD177" w:rsidR="00825D7A" w:rsidRPr="00DB5627" w:rsidRDefault="00825D7A" w:rsidP="00BF511C">
            <w:pPr>
              <w:tabs>
                <w:tab w:val="decimal" w:pos="90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161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4A34811B" w14:textId="77777777" w:rsidR="00F56A04" w:rsidRPr="00DB5627" w:rsidRDefault="005F3956" w:rsidP="00D20173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br w:type="page"/>
      </w:r>
      <w:r w:rsidR="00F56A04"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lastRenderedPageBreak/>
        <w:t xml:space="preserve">(หน่วย </w:t>
      </w:r>
      <w:r w:rsidR="00F56A04"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="00F56A04"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60"/>
        <w:gridCol w:w="101"/>
        <w:gridCol w:w="999"/>
        <w:gridCol w:w="90"/>
        <w:gridCol w:w="1059"/>
        <w:gridCol w:w="92"/>
        <w:gridCol w:w="982"/>
        <w:gridCol w:w="6"/>
      </w:tblGrid>
      <w:tr w:rsidR="009E69E6" w:rsidRPr="00DB5627" w14:paraId="6142041F" w14:textId="77777777" w:rsidTr="00204F3B">
        <w:trPr>
          <w:gridAfter w:val="1"/>
          <w:wAfter w:w="6" w:type="dxa"/>
          <w:trHeight w:val="20"/>
        </w:trPr>
        <w:tc>
          <w:tcPr>
            <w:tcW w:w="4392" w:type="dxa"/>
          </w:tcPr>
          <w:p w14:paraId="5B49CCFD" w14:textId="77777777" w:rsidR="00866321" w:rsidRPr="00DB5627" w:rsidRDefault="00866321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83" w:type="dxa"/>
            <w:gridSpan w:val="7"/>
          </w:tcPr>
          <w:p w14:paraId="3949DA21" w14:textId="77777777" w:rsidR="00866321" w:rsidRPr="00DB5627" w:rsidRDefault="00866321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B5627" w14:paraId="079186E4" w14:textId="77777777" w:rsidTr="00312A6E">
        <w:trPr>
          <w:trHeight w:val="20"/>
        </w:trPr>
        <w:tc>
          <w:tcPr>
            <w:tcW w:w="4392" w:type="dxa"/>
          </w:tcPr>
          <w:p w14:paraId="3CA4F4D3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1F511B25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1" w:type="dxa"/>
          </w:tcPr>
          <w:p w14:paraId="058B21C7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59B7FC6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79819668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7B741EEB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2" w:type="dxa"/>
          </w:tcPr>
          <w:p w14:paraId="30D3296A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2FE88DB8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DB5627" w14:paraId="19629827" w14:textId="77777777" w:rsidTr="00312A6E">
        <w:trPr>
          <w:trHeight w:val="20"/>
        </w:trPr>
        <w:tc>
          <w:tcPr>
            <w:tcW w:w="4392" w:type="dxa"/>
          </w:tcPr>
          <w:p w14:paraId="74F09165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4C06D537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1" w:type="dxa"/>
          </w:tcPr>
          <w:p w14:paraId="3D2E6CD5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3911F6A7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01304541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3DD8743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2" w:type="dxa"/>
          </w:tcPr>
          <w:p w14:paraId="549AD51B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52EE41E4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DB5627" w14:paraId="14FCF41C" w14:textId="77777777" w:rsidTr="00312A6E">
        <w:trPr>
          <w:trHeight w:val="20"/>
        </w:trPr>
        <w:tc>
          <w:tcPr>
            <w:tcW w:w="4392" w:type="dxa"/>
          </w:tcPr>
          <w:p w14:paraId="7673DF37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6473305" w14:textId="4A5EC59A" w:rsidR="00204F3B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204F3B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047D3258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5201002E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0B70D6FB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2F40EBD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2" w:type="dxa"/>
          </w:tcPr>
          <w:p w14:paraId="67E61AEF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01A43E76" w14:textId="21BBA827" w:rsidR="00204F3B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204F3B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E69E6" w:rsidRPr="00DB5627" w14:paraId="76211545" w14:textId="77777777" w:rsidTr="00312A6E">
        <w:trPr>
          <w:trHeight w:val="20"/>
        </w:trPr>
        <w:tc>
          <w:tcPr>
            <w:tcW w:w="4392" w:type="dxa"/>
          </w:tcPr>
          <w:p w14:paraId="472D9556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3AC6EE4E" w14:textId="0FC27A49" w:rsidR="00204F3B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1" w:type="dxa"/>
          </w:tcPr>
          <w:p w14:paraId="7CB0F143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2B2489C2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C5990A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E8CEC00" w14:textId="77777777" w:rsidR="00204F3B" w:rsidRPr="00DB5627" w:rsidRDefault="00204F3B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3F468DE6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0BE787D" w14:textId="7391D42D" w:rsidR="00204F3B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</w:tr>
      <w:tr w:rsidR="009E69E6" w:rsidRPr="00DB5627" w14:paraId="6F63EEF1" w14:textId="77777777" w:rsidTr="00312A6E">
        <w:trPr>
          <w:trHeight w:val="20"/>
        </w:trPr>
        <w:tc>
          <w:tcPr>
            <w:tcW w:w="4392" w:type="dxa"/>
          </w:tcPr>
          <w:p w14:paraId="6E39EB4E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 (หนี้สิน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</w:tcPr>
          <w:p w14:paraId="3F04F743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3C8E9CC8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6217D85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DD9417E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2B24102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6B74D971" w14:textId="77777777" w:rsidR="00204F3B" w:rsidRPr="00DB5627" w:rsidRDefault="00204F3B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7CC6BD95" w14:textId="77777777" w:rsidR="00204F3B" w:rsidRPr="00DB5627" w:rsidRDefault="00204F3B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9E69E6" w:rsidRPr="00DB5627" w14:paraId="2C9C2084" w14:textId="77777777" w:rsidTr="003E5018">
        <w:trPr>
          <w:trHeight w:val="20"/>
        </w:trPr>
        <w:tc>
          <w:tcPr>
            <w:tcW w:w="4392" w:type="dxa"/>
            <w:shd w:val="clear" w:color="auto" w:fill="auto"/>
          </w:tcPr>
          <w:p w14:paraId="67D29074" w14:textId="77777777" w:rsidR="00467A85" w:rsidRPr="00DB5627" w:rsidRDefault="00467A85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0" w:type="dxa"/>
          </w:tcPr>
          <w:p w14:paraId="13FCAA8E" w14:textId="43323044" w:rsidR="00467A85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467A85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467A85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  <w:tc>
          <w:tcPr>
            <w:tcW w:w="101" w:type="dxa"/>
          </w:tcPr>
          <w:p w14:paraId="5F27B917" w14:textId="77777777" w:rsidR="00467A85" w:rsidRPr="00DB5627" w:rsidRDefault="00467A85" w:rsidP="00871009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9" w:type="dxa"/>
          </w:tcPr>
          <w:p w14:paraId="11F48757" w14:textId="007499E9" w:rsidR="00467A85" w:rsidRPr="00DB5627" w:rsidRDefault="00467A85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CF8E23B" w14:textId="77777777" w:rsidR="00467A85" w:rsidRPr="00DB5627" w:rsidRDefault="00467A85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230BD22B" w14:textId="77777777" w:rsidR="00467A85" w:rsidRPr="00DB5627" w:rsidRDefault="00467A85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78A8248" w14:textId="77777777" w:rsidR="00467A85" w:rsidRPr="00DB5627" w:rsidRDefault="00467A85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37B4C2A6" w14:textId="77777777" w:rsidR="00467A85" w:rsidRPr="00DB5627" w:rsidRDefault="00467A85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9E69E6" w:rsidRPr="00DB5627" w14:paraId="5C388152" w14:textId="77777777" w:rsidTr="00312A6E">
        <w:trPr>
          <w:trHeight w:val="80"/>
        </w:trPr>
        <w:tc>
          <w:tcPr>
            <w:tcW w:w="4392" w:type="dxa"/>
          </w:tcPr>
          <w:p w14:paraId="7C9822FE" w14:textId="77777777" w:rsidR="00D641A4" w:rsidRPr="00DB5627" w:rsidRDefault="00D641A4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0" w:type="dxa"/>
          </w:tcPr>
          <w:p w14:paraId="73836F91" w14:textId="4EA6A822" w:rsidR="00D641A4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157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  <w:tc>
          <w:tcPr>
            <w:tcW w:w="101" w:type="dxa"/>
          </w:tcPr>
          <w:p w14:paraId="145C1347" w14:textId="77777777" w:rsidR="00D641A4" w:rsidRPr="00DB5627" w:rsidRDefault="00D641A4" w:rsidP="00871009">
            <w:pPr>
              <w:tabs>
                <w:tab w:val="decimal" w:pos="81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2B5C392D" w14:textId="3E3E91C6" w:rsidR="00D641A4" w:rsidRPr="00DB5627" w:rsidRDefault="00D641A4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441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C0A3789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F01417B" w14:textId="77777777" w:rsidR="00D641A4" w:rsidRPr="00DB5627" w:rsidRDefault="00D641A4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E3A0D28" w14:textId="77777777" w:rsidR="00D641A4" w:rsidRPr="00DB5627" w:rsidRDefault="00D641A4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4417B2F0" w14:textId="2C73FDE1" w:rsidR="00D641A4" w:rsidRPr="00DB5627" w:rsidRDefault="00DB5627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</w:tr>
      <w:tr w:rsidR="009E69E6" w:rsidRPr="00DB5627" w14:paraId="1B82470E" w14:textId="77777777" w:rsidTr="00312A6E">
        <w:trPr>
          <w:trHeight w:val="20"/>
        </w:trPr>
        <w:tc>
          <w:tcPr>
            <w:tcW w:w="4392" w:type="dxa"/>
          </w:tcPr>
          <w:p w14:paraId="7EC60259" w14:textId="77777777" w:rsidR="00D641A4" w:rsidRPr="00DB5627" w:rsidRDefault="00D641A4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ขาดทุนจากเงินลงทุนในตราสารทุนที่กำหนดให้</w:t>
            </w:r>
          </w:p>
        </w:tc>
        <w:tc>
          <w:tcPr>
            <w:tcW w:w="1060" w:type="dxa"/>
          </w:tcPr>
          <w:p w14:paraId="0D550F30" w14:textId="77777777" w:rsidR="00D641A4" w:rsidRPr="00DB5627" w:rsidRDefault="00D641A4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</w:tcPr>
          <w:p w14:paraId="13346BD9" w14:textId="77777777" w:rsidR="00D641A4" w:rsidRPr="00DB5627" w:rsidRDefault="00D641A4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5D1A1B47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D955C84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60B191A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14:paraId="22CF02E4" w14:textId="77777777" w:rsidR="00D641A4" w:rsidRPr="00DB5627" w:rsidRDefault="00D641A4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7AAEB5D3" w14:textId="77777777" w:rsidR="00D641A4" w:rsidRPr="00DB5627" w:rsidRDefault="00D641A4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6455296D" w14:textId="77777777" w:rsidTr="00312A6E">
        <w:trPr>
          <w:trHeight w:val="20"/>
        </w:trPr>
        <w:tc>
          <w:tcPr>
            <w:tcW w:w="4392" w:type="dxa"/>
          </w:tcPr>
          <w:p w14:paraId="6FECB109" w14:textId="77777777" w:rsidR="00D641A4" w:rsidRPr="00DB5627" w:rsidRDefault="00D641A4" w:rsidP="00871009">
            <w:pPr>
              <w:spacing w:line="280" w:lineRule="exact"/>
              <w:ind w:left="34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60" w:type="dxa"/>
          </w:tcPr>
          <w:p w14:paraId="66509503" w14:textId="2D9CD1E6" w:rsidR="00D641A4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</w:p>
        </w:tc>
        <w:tc>
          <w:tcPr>
            <w:tcW w:w="101" w:type="dxa"/>
          </w:tcPr>
          <w:p w14:paraId="3C717FEA" w14:textId="77777777" w:rsidR="00D641A4" w:rsidRPr="00DB5627" w:rsidRDefault="00D641A4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944F618" w14:textId="77777777" w:rsidR="00D641A4" w:rsidRPr="00DB5627" w:rsidRDefault="00D641A4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5A1D881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CFB81E9" w14:textId="4901DFF2" w:rsidR="00D641A4" w:rsidRPr="00DB5627" w:rsidRDefault="00DB5627" w:rsidP="00871009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091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629</w:t>
            </w:r>
          </w:p>
        </w:tc>
        <w:tc>
          <w:tcPr>
            <w:tcW w:w="92" w:type="dxa"/>
            <w:shd w:val="clear" w:color="auto" w:fill="auto"/>
          </w:tcPr>
          <w:p w14:paraId="57B3B88F" w14:textId="77777777" w:rsidR="00D641A4" w:rsidRPr="00DB5627" w:rsidRDefault="00D641A4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24BC3BF7" w14:textId="5939D701" w:rsidR="00D641A4" w:rsidRPr="00DB5627" w:rsidRDefault="00DB5627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</w:tr>
      <w:tr w:rsidR="009E69E6" w:rsidRPr="00DB5627" w14:paraId="5953CCFF" w14:textId="77777777" w:rsidTr="00312A6E">
        <w:trPr>
          <w:trHeight w:val="20"/>
        </w:trPr>
        <w:tc>
          <w:tcPr>
            <w:tcW w:w="4392" w:type="dxa"/>
          </w:tcPr>
          <w:p w14:paraId="32232B5E" w14:textId="77777777" w:rsidR="00D641A4" w:rsidRPr="00DB5627" w:rsidRDefault="00D641A4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การ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วัดมูลค่ายุติธรรมของอสังหาริมทรัพย์เพื่อการลงทุน</w:t>
            </w:r>
          </w:p>
        </w:tc>
        <w:tc>
          <w:tcPr>
            <w:tcW w:w="1060" w:type="dxa"/>
          </w:tcPr>
          <w:p w14:paraId="0A4376CA" w14:textId="07938FD6" w:rsidR="00D641A4" w:rsidRPr="00DB5627" w:rsidRDefault="00D641A4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1" w:type="dxa"/>
          </w:tcPr>
          <w:p w14:paraId="5930DB5A" w14:textId="77777777" w:rsidR="00D641A4" w:rsidRPr="00DB5627" w:rsidRDefault="00D641A4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425BFFD6" w14:textId="31560CED" w:rsidR="00D641A4" w:rsidRPr="00DB5627" w:rsidRDefault="00D641A4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E727D0C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69341A10" w14:textId="77777777" w:rsidR="00D641A4" w:rsidRPr="00DB5627" w:rsidRDefault="00D641A4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0ED8B673" w14:textId="77777777" w:rsidR="00D641A4" w:rsidRPr="00DB5627" w:rsidRDefault="00D641A4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2ADC1D11" w14:textId="7FD42A35" w:rsidR="00D641A4" w:rsidRPr="00DB5627" w:rsidRDefault="00D641A4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9E69E6" w:rsidRPr="00DB5627" w14:paraId="7EBA38AE" w14:textId="77777777" w:rsidTr="00312A6E">
        <w:trPr>
          <w:trHeight w:val="20"/>
        </w:trPr>
        <w:tc>
          <w:tcPr>
            <w:tcW w:w="4392" w:type="dxa"/>
          </w:tcPr>
          <w:p w14:paraId="7EEC38D6" w14:textId="77777777" w:rsidR="00D641A4" w:rsidRPr="00DB5627" w:rsidRDefault="00D641A4" w:rsidP="00871009">
            <w:pPr>
              <w:spacing w:line="28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60" w:type="dxa"/>
          </w:tcPr>
          <w:p w14:paraId="474D60A7" w14:textId="5C515756" w:rsidR="00D641A4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415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333</w:t>
            </w:r>
          </w:p>
        </w:tc>
        <w:tc>
          <w:tcPr>
            <w:tcW w:w="101" w:type="dxa"/>
          </w:tcPr>
          <w:p w14:paraId="7E81CAB2" w14:textId="77777777" w:rsidR="00D641A4" w:rsidRPr="00DB5627" w:rsidRDefault="00D641A4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5449FB4F" w14:textId="5A17762D" w:rsidR="00D641A4" w:rsidRPr="00DB5627" w:rsidRDefault="00DB5627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269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359</w:t>
            </w:r>
          </w:p>
        </w:tc>
        <w:tc>
          <w:tcPr>
            <w:tcW w:w="90" w:type="dxa"/>
          </w:tcPr>
          <w:p w14:paraId="353AEE3A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30D1E975" w14:textId="270769D0" w:rsidR="00D641A4" w:rsidRPr="00DB5627" w:rsidRDefault="00D641A4" w:rsidP="00871009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7FF604CB" w14:textId="77777777" w:rsidR="00D641A4" w:rsidRPr="00DB5627" w:rsidRDefault="00D641A4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1C22D10A" w14:textId="73D8C97F" w:rsidR="00D641A4" w:rsidRPr="00DB5627" w:rsidRDefault="00DB5627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511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</w:tr>
      <w:tr w:rsidR="009E69E6" w:rsidRPr="00DB5627" w14:paraId="4C01F834" w14:textId="77777777" w:rsidTr="00312A6E">
        <w:trPr>
          <w:trHeight w:val="20"/>
        </w:trPr>
        <w:tc>
          <w:tcPr>
            <w:tcW w:w="4392" w:type="dxa"/>
          </w:tcPr>
          <w:p w14:paraId="491D796D" w14:textId="77777777" w:rsidR="00D641A4" w:rsidRPr="00DB5627" w:rsidRDefault="00D641A4" w:rsidP="00871009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AC81B26" w14:textId="7673CF9B" w:rsidR="00D641A4" w:rsidRPr="00DB5627" w:rsidRDefault="00D641A4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1" w:type="dxa"/>
          </w:tcPr>
          <w:p w14:paraId="39C63E65" w14:textId="77777777" w:rsidR="00D641A4" w:rsidRPr="00DB5627" w:rsidRDefault="00D641A4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5548E5F" w14:textId="49DCA9F4" w:rsidR="00D641A4" w:rsidRPr="00DB5627" w:rsidRDefault="00D641A4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7E698A6" w14:textId="77777777" w:rsidR="00D641A4" w:rsidRPr="00DB5627" w:rsidRDefault="00D641A4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ACC62" w14:textId="4240313E" w:rsidR="00D641A4" w:rsidRPr="00DB5627" w:rsidRDefault="00DB5627" w:rsidP="00871009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918</w:t>
            </w:r>
            <w:r w:rsidR="00D641A4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509</w:t>
            </w:r>
          </w:p>
        </w:tc>
        <w:tc>
          <w:tcPr>
            <w:tcW w:w="92" w:type="dxa"/>
            <w:shd w:val="clear" w:color="auto" w:fill="auto"/>
          </w:tcPr>
          <w:p w14:paraId="75FF884A" w14:textId="77777777" w:rsidR="00D641A4" w:rsidRPr="00DB5627" w:rsidRDefault="00D641A4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C8407" w14:textId="47748E45" w:rsidR="00D641A4" w:rsidRPr="00DB5627" w:rsidRDefault="00D641A4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029BBFCE" w14:textId="77777777" w:rsidR="00F87519" w:rsidRPr="00DB5627" w:rsidRDefault="00F56A04" w:rsidP="00491E3A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120"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60"/>
        <w:gridCol w:w="101"/>
        <w:gridCol w:w="999"/>
        <w:gridCol w:w="90"/>
        <w:gridCol w:w="1059"/>
        <w:gridCol w:w="92"/>
        <w:gridCol w:w="982"/>
        <w:gridCol w:w="6"/>
      </w:tblGrid>
      <w:tr w:rsidR="009E69E6" w:rsidRPr="00DB5627" w14:paraId="6803F291" w14:textId="77777777" w:rsidTr="005A3D3E">
        <w:trPr>
          <w:gridAfter w:val="1"/>
          <w:wAfter w:w="6" w:type="dxa"/>
          <w:trHeight w:val="20"/>
        </w:trPr>
        <w:tc>
          <w:tcPr>
            <w:tcW w:w="4392" w:type="dxa"/>
          </w:tcPr>
          <w:p w14:paraId="2C19FE4E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83" w:type="dxa"/>
            <w:gridSpan w:val="7"/>
          </w:tcPr>
          <w:p w14:paraId="7C3DC037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B5627" w14:paraId="1D570C3F" w14:textId="77777777" w:rsidTr="005A3D3E">
        <w:trPr>
          <w:trHeight w:val="20"/>
        </w:trPr>
        <w:tc>
          <w:tcPr>
            <w:tcW w:w="4392" w:type="dxa"/>
          </w:tcPr>
          <w:p w14:paraId="7A7D96CA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3F0EB5B9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1" w:type="dxa"/>
          </w:tcPr>
          <w:p w14:paraId="325E5B3E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68DF159D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14D1BCC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1630534E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2" w:type="dxa"/>
          </w:tcPr>
          <w:p w14:paraId="56F883EB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6E9AB23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DB5627" w14:paraId="145EE90C" w14:textId="77777777" w:rsidTr="005A3D3E">
        <w:trPr>
          <w:trHeight w:val="20"/>
        </w:trPr>
        <w:tc>
          <w:tcPr>
            <w:tcW w:w="4392" w:type="dxa"/>
          </w:tcPr>
          <w:p w14:paraId="2F7D9F02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0149EC91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1" w:type="dxa"/>
          </w:tcPr>
          <w:p w14:paraId="0C052C2E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3D7C885A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6D87A70B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82037F4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2" w:type="dxa"/>
          </w:tcPr>
          <w:p w14:paraId="570F2EEE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C884F80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DB5627" w14:paraId="2C0DD4E7" w14:textId="77777777" w:rsidTr="005A3D3E">
        <w:trPr>
          <w:trHeight w:val="20"/>
        </w:trPr>
        <w:tc>
          <w:tcPr>
            <w:tcW w:w="4392" w:type="dxa"/>
          </w:tcPr>
          <w:p w14:paraId="181F3B77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0139105D" w14:textId="0D35FBC5" w:rsidR="00F87519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87519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053561E2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6BF8C104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41119858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5B0E331F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2" w:type="dxa"/>
          </w:tcPr>
          <w:p w14:paraId="4ACC0D38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123F8D6" w14:textId="3E132E14" w:rsidR="00F87519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87519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E69E6" w:rsidRPr="00DB5627" w14:paraId="0BBD3329" w14:textId="77777777" w:rsidTr="005A3D3E">
        <w:trPr>
          <w:trHeight w:val="20"/>
        </w:trPr>
        <w:tc>
          <w:tcPr>
            <w:tcW w:w="4392" w:type="dxa"/>
          </w:tcPr>
          <w:p w14:paraId="29AD6D5F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7D49ABFA" w14:textId="3665D33A" w:rsidR="00F87519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1" w:type="dxa"/>
          </w:tcPr>
          <w:p w14:paraId="0E578731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EEA0F88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462BF1C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5B4A3B75" w14:textId="77777777" w:rsidR="00F87519" w:rsidRPr="00DB5627" w:rsidRDefault="00F87519" w:rsidP="00871009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49D7F0BD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C3B5873" w14:textId="71A646EE" w:rsidR="00F87519" w:rsidRPr="00DB5627" w:rsidRDefault="00DB5627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</w:tr>
      <w:tr w:rsidR="009E69E6" w:rsidRPr="00DB5627" w14:paraId="471E7550" w14:textId="77777777" w:rsidTr="005A3D3E">
        <w:trPr>
          <w:trHeight w:val="20"/>
        </w:trPr>
        <w:tc>
          <w:tcPr>
            <w:tcW w:w="4392" w:type="dxa"/>
          </w:tcPr>
          <w:p w14:paraId="74605746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 (หนี้สิน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</w:tcPr>
          <w:p w14:paraId="2F011F27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5914E56C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11B23A4D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D735C2F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4DA46A77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7952695" w14:textId="77777777" w:rsidR="00F87519" w:rsidRPr="00DB5627" w:rsidRDefault="00F87519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6FF5E350" w14:textId="77777777" w:rsidR="00F87519" w:rsidRPr="00DB5627" w:rsidRDefault="00F87519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9E69E6" w:rsidRPr="00DB5627" w14:paraId="61566E34" w14:textId="77777777" w:rsidTr="003E5018">
        <w:trPr>
          <w:trHeight w:val="20"/>
        </w:trPr>
        <w:tc>
          <w:tcPr>
            <w:tcW w:w="4392" w:type="dxa"/>
            <w:shd w:val="clear" w:color="auto" w:fill="auto"/>
          </w:tcPr>
          <w:p w14:paraId="768764A3" w14:textId="77777777" w:rsidR="00BF511C" w:rsidRPr="00DB5627" w:rsidRDefault="00BF511C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0" w:type="dxa"/>
          </w:tcPr>
          <w:p w14:paraId="432CB49B" w14:textId="7C71AB52" w:rsidR="00BF511C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  <w:tc>
          <w:tcPr>
            <w:tcW w:w="101" w:type="dxa"/>
          </w:tcPr>
          <w:p w14:paraId="25196DA9" w14:textId="77777777" w:rsidR="00BF511C" w:rsidRPr="00DB5627" w:rsidRDefault="00BF511C" w:rsidP="00871009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9" w:type="dxa"/>
          </w:tcPr>
          <w:p w14:paraId="5B90AD95" w14:textId="77777777" w:rsidR="00BF511C" w:rsidRPr="00DB5627" w:rsidRDefault="00BF511C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600804" w14:textId="77777777" w:rsidR="00BF511C" w:rsidRPr="00DB5627" w:rsidRDefault="00BF511C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72067F4" w14:textId="77777777" w:rsidR="00BF511C" w:rsidRPr="00DB5627" w:rsidRDefault="00BF511C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140E810" w14:textId="77777777" w:rsidR="00BF511C" w:rsidRPr="00DB5627" w:rsidRDefault="00BF511C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2213815C" w14:textId="6A5A8292" w:rsidR="00BF511C" w:rsidRPr="00DB5627" w:rsidRDefault="00DB5627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</w:tr>
      <w:tr w:rsidR="009E69E6" w:rsidRPr="00DB5627" w14:paraId="6FB83ED0" w14:textId="77777777" w:rsidTr="005A3D3E">
        <w:trPr>
          <w:trHeight w:val="80"/>
        </w:trPr>
        <w:tc>
          <w:tcPr>
            <w:tcW w:w="4392" w:type="dxa"/>
          </w:tcPr>
          <w:p w14:paraId="4BCE9B2E" w14:textId="77777777" w:rsidR="00BF511C" w:rsidRPr="00DB5627" w:rsidRDefault="00BF511C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0" w:type="dxa"/>
          </w:tcPr>
          <w:p w14:paraId="502408D4" w14:textId="746B941E" w:rsidR="00BF511C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096</w:t>
            </w:r>
          </w:p>
        </w:tc>
        <w:tc>
          <w:tcPr>
            <w:tcW w:w="101" w:type="dxa"/>
          </w:tcPr>
          <w:p w14:paraId="1173940C" w14:textId="77777777" w:rsidR="00BF511C" w:rsidRPr="00DB5627" w:rsidRDefault="00BF511C" w:rsidP="00871009">
            <w:pPr>
              <w:tabs>
                <w:tab w:val="decimal" w:pos="81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1A033A79" w14:textId="1E6B2EC9" w:rsidR="00BF511C" w:rsidRPr="00DB5627" w:rsidRDefault="00BF511C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524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8E6EA95" w14:textId="77777777" w:rsidR="00BF511C" w:rsidRPr="00DB5627" w:rsidRDefault="00BF511C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1DC21991" w14:textId="77777777" w:rsidR="00BF511C" w:rsidRPr="00DB5627" w:rsidRDefault="00BF511C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A5B956F" w14:textId="77777777" w:rsidR="00BF511C" w:rsidRPr="00DB5627" w:rsidRDefault="00BF511C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6680A148" w14:textId="5547DDAD" w:rsidR="00BF511C" w:rsidRPr="00DB5627" w:rsidRDefault="00DB5627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157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</w:tr>
      <w:tr w:rsidR="009E69E6" w:rsidRPr="00DB5627" w14:paraId="3F8ABE67" w14:textId="77777777" w:rsidTr="005A3D3E">
        <w:trPr>
          <w:trHeight w:val="20"/>
        </w:trPr>
        <w:tc>
          <w:tcPr>
            <w:tcW w:w="4392" w:type="dxa"/>
          </w:tcPr>
          <w:p w14:paraId="0A4EB4D7" w14:textId="77777777" w:rsidR="00BF511C" w:rsidRPr="00DB5627" w:rsidRDefault="00BF511C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ขาดทุนจากเงินลงทุนในตราสารทุนที่กำหนดให้</w:t>
            </w:r>
          </w:p>
        </w:tc>
        <w:tc>
          <w:tcPr>
            <w:tcW w:w="1060" w:type="dxa"/>
          </w:tcPr>
          <w:p w14:paraId="087C5894" w14:textId="77777777" w:rsidR="00BF511C" w:rsidRPr="00DB5627" w:rsidRDefault="00BF511C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</w:tcPr>
          <w:p w14:paraId="255EC949" w14:textId="77777777" w:rsidR="00BF511C" w:rsidRPr="00DB5627" w:rsidRDefault="00BF511C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405CACBE" w14:textId="77777777" w:rsidR="00BF511C" w:rsidRPr="00DB5627" w:rsidRDefault="00BF511C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E5BC9D8" w14:textId="77777777" w:rsidR="00BF511C" w:rsidRPr="00DB5627" w:rsidRDefault="00BF511C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625B2E9F" w14:textId="77777777" w:rsidR="00BF511C" w:rsidRPr="00DB5627" w:rsidRDefault="00BF511C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14:paraId="5F186AB8" w14:textId="77777777" w:rsidR="00BF511C" w:rsidRPr="00DB5627" w:rsidRDefault="00BF511C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46C2F055" w14:textId="77777777" w:rsidR="00BF511C" w:rsidRPr="00DB5627" w:rsidRDefault="00BF511C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7705C787" w14:textId="77777777" w:rsidTr="005A3D3E">
        <w:trPr>
          <w:trHeight w:val="20"/>
        </w:trPr>
        <w:tc>
          <w:tcPr>
            <w:tcW w:w="4392" w:type="dxa"/>
          </w:tcPr>
          <w:p w14:paraId="48B740DF" w14:textId="77777777" w:rsidR="00BF511C" w:rsidRPr="00DB5627" w:rsidRDefault="00BF511C" w:rsidP="00871009">
            <w:pPr>
              <w:spacing w:line="280" w:lineRule="exact"/>
              <w:ind w:left="34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60" w:type="dxa"/>
          </w:tcPr>
          <w:p w14:paraId="3940817B" w14:textId="2E29263B" w:rsidR="00BF511C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262</w:t>
            </w:r>
          </w:p>
        </w:tc>
        <w:tc>
          <w:tcPr>
            <w:tcW w:w="101" w:type="dxa"/>
          </w:tcPr>
          <w:p w14:paraId="7AB416AF" w14:textId="77777777" w:rsidR="00BF511C" w:rsidRPr="00DB5627" w:rsidRDefault="00BF511C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9D730F5" w14:textId="77777777" w:rsidR="00BF511C" w:rsidRPr="00DB5627" w:rsidRDefault="00BF511C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F7E0ABB" w14:textId="77777777" w:rsidR="00BF511C" w:rsidRPr="00DB5627" w:rsidRDefault="00BF511C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216E9F12" w14:textId="468E95D2" w:rsidR="00BF511C" w:rsidRPr="00DB5627" w:rsidRDefault="00DB5627" w:rsidP="00871009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910</w:t>
            </w:r>
          </w:p>
        </w:tc>
        <w:tc>
          <w:tcPr>
            <w:tcW w:w="92" w:type="dxa"/>
            <w:shd w:val="clear" w:color="auto" w:fill="auto"/>
          </w:tcPr>
          <w:p w14:paraId="2BD94830" w14:textId="77777777" w:rsidR="00BF511C" w:rsidRPr="00DB5627" w:rsidRDefault="00BF511C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49B31A53" w14:textId="4C9A0C9C" w:rsidR="00BF511C" w:rsidRPr="00DB5627" w:rsidRDefault="001F1DF7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</w:p>
        </w:tc>
      </w:tr>
      <w:tr w:rsidR="000C57A6" w:rsidRPr="00DB5627" w14:paraId="6CCDC847" w14:textId="77777777" w:rsidTr="005A3D3E">
        <w:trPr>
          <w:trHeight w:val="20"/>
        </w:trPr>
        <w:tc>
          <w:tcPr>
            <w:tcW w:w="4392" w:type="dxa"/>
          </w:tcPr>
          <w:p w14:paraId="33C47D08" w14:textId="77777777" w:rsidR="000C57A6" w:rsidRPr="00DB5627" w:rsidRDefault="000C57A6" w:rsidP="00871009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การ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วัดมูลค่ายุติธรรมของอสังหาริมทรัพย์เพื่อการลงทุน</w:t>
            </w:r>
          </w:p>
        </w:tc>
        <w:tc>
          <w:tcPr>
            <w:tcW w:w="1060" w:type="dxa"/>
          </w:tcPr>
          <w:p w14:paraId="13FD6078" w14:textId="631AACDB" w:rsidR="000C57A6" w:rsidRPr="00DB5627" w:rsidRDefault="001F1DF7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="000C57A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163</w:t>
            </w:r>
            <w:r w:rsidR="000C57A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887</w:t>
            </w:r>
            <w:r w:rsidR="000C57A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494</w:t>
            </w:r>
            <w:r w:rsidR="000C57A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7A6A96C9" w14:textId="77777777" w:rsidR="000C57A6" w:rsidRPr="00DB5627" w:rsidRDefault="000C57A6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62789E3" w14:textId="428B5194" w:rsidR="000C57A6" w:rsidRPr="00DB5627" w:rsidRDefault="000C57A6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5E1C6D3" w14:textId="77777777" w:rsidR="000C57A6" w:rsidRPr="00DB5627" w:rsidRDefault="000C57A6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11953BB6" w14:textId="033ADE38" w:rsidR="000C57A6" w:rsidRPr="00DB5627" w:rsidRDefault="000C57A6" w:rsidP="0087100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5206B4B" w14:textId="77777777" w:rsidR="000C57A6" w:rsidRPr="00DB5627" w:rsidRDefault="000C57A6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67C0DC3C" w14:textId="1BB0EFCD" w:rsidR="000C57A6" w:rsidRPr="00DB5627" w:rsidRDefault="000C57A6" w:rsidP="00871009">
            <w:pPr>
              <w:tabs>
                <w:tab w:val="decimal" w:pos="901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9E69E6" w:rsidRPr="00DB5627" w14:paraId="173C28BE" w14:textId="77777777" w:rsidTr="005A3D3E">
        <w:trPr>
          <w:trHeight w:val="20"/>
        </w:trPr>
        <w:tc>
          <w:tcPr>
            <w:tcW w:w="4392" w:type="dxa"/>
          </w:tcPr>
          <w:p w14:paraId="2D894DDF" w14:textId="77777777" w:rsidR="00BF511C" w:rsidRPr="00DB5627" w:rsidRDefault="00BF511C" w:rsidP="00871009">
            <w:pPr>
              <w:spacing w:line="28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60" w:type="dxa"/>
          </w:tcPr>
          <w:p w14:paraId="077D2414" w14:textId="1C545526" w:rsidR="00BF511C" w:rsidRPr="00DB5627" w:rsidRDefault="00DB5627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514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</w:p>
        </w:tc>
        <w:tc>
          <w:tcPr>
            <w:tcW w:w="101" w:type="dxa"/>
          </w:tcPr>
          <w:p w14:paraId="66DDD25A" w14:textId="77777777" w:rsidR="00BF511C" w:rsidRPr="00DB5627" w:rsidRDefault="00BF511C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6DBC4A6" w14:textId="0BCB268A" w:rsidR="00BF511C" w:rsidRPr="00DB5627" w:rsidRDefault="00DB5627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737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14:paraId="1813FB1C" w14:textId="77777777" w:rsidR="00BF511C" w:rsidRPr="00DB5627" w:rsidRDefault="00BF511C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51951CBD" w14:textId="19C7324B" w:rsidR="00BF511C" w:rsidRPr="00DB5627" w:rsidRDefault="00BF511C" w:rsidP="00871009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607C6802" w14:textId="77777777" w:rsidR="00BF511C" w:rsidRPr="00DB5627" w:rsidRDefault="00BF511C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1FAEFD67" w14:textId="7A0CD98F" w:rsidR="00BF511C" w:rsidRPr="00DB5627" w:rsidRDefault="00DB5627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415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333</w:t>
            </w:r>
          </w:p>
        </w:tc>
      </w:tr>
      <w:tr w:rsidR="009E69E6" w:rsidRPr="00DB5627" w14:paraId="7CCF1ED5" w14:textId="77777777" w:rsidTr="005A3D3E">
        <w:trPr>
          <w:trHeight w:val="20"/>
        </w:trPr>
        <w:tc>
          <w:tcPr>
            <w:tcW w:w="4392" w:type="dxa"/>
          </w:tcPr>
          <w:p w14:paraId="79F3D012" w14:textId="77777777" w:rsidR="00BF511C" w:rsidRPr="00DB5627" w:rsidRDefault="00BF511C" w:rsidP="00871009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9823495" w14:textId="41B040BA" w:rsidR="00BF511C" w:rsidRPr="00DB5627" w:rsidRDefault="00BF511C" w:rsidP="00871009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078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3327FD4A" w14:textId="77777777" w:rsidR="00BF511C" w:rsidRPr="00DB5627" w:rsidRDefault="00BF511C" w:rsidP="00871009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02CCC76" w14:textId="12E042B5" w:rsidR="00BF511C" w:rsidRPr="00DB5627" w:rsidRDefault="00BF511C" w:rsidP="00871009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1AC96C4" w14:textId="77777777" w:rsidR="00BF511C" w:rsidRPr="00DB5627" w:rsidRDefault="00BF511C" w:rsidP="00871009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0DD7C" w14:textId="789270B5" w:rsidR="00BF511C" w:rsidRPr="00DB5627" w:rsidRDefault="00DB5627" w:rsidP="00871009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785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631</w:t>
            </w:r>
          </w:p>
        </w:tc>
        <w:tc>
          <w:tcPr>
            <w:tcW w:w="92" w:type="dxa"/>
            <w:shd w:val="clear" w:color="auto" w:fill="auto"/>
          </w:tcPr>
          <w:p w14:paraId="58DD9053" w14:textId="77777777" w:rsidR="00BF511C" w:rsidRPr="00DB5627" w:rsidRDefault="00BF511C" w:rsidP="0087100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6956C" w14:textId="79B476A1" w:rsidR="00BF511C" w:rsidRPr="00DB5627" w:rsidRDefault="00BF511C" w:rsidP="00871009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30DEBFF9" w14:textId="7BD7767A" w:rsidR="00F56A04" w:rsidRPr="00DB5627" w:rsidRDefault="00F56A04" w:rsidP="00491E3A">
      <w:pPr>
        <w:spacing w:before="120"/>
        <w:ind w:left="547" w:hanging="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กลุ่มบริษัทและบริษัทมีขาดทุนทางภาษีที่ยังไม่ได้ใช้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ซึ่ง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มีรายละเอียดดังต่อไปนี้</w:t>
      </w:r>
    </w:p>
    <w:p w14:paraId="6C779131" w14:textId="77777777" w:rsidR="00F56A04" w:rsidRPr="00DB5627" w:rsidRDefault="00F56A04" w:rsidP="00DB020B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E69E6" w:rsidRPr="00DB5627" w14:paraId="6C424B6F" w14:textId="77777777" w:rsidTr="006A6FCD">
        <w:trPr>
          <w:trHeight w:val="20"/>
        </w:trPr>
        <w:tc>
          <w:tcPr>
            <w:tcW w:w="3762" w:type="dxa"/>
          </w:tcPr>
          <w:p w14:paraId="4209E78E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1051C03" w14:textId="77777777" w:rsidR="00F56A04" w:rsidRPr="00DB5627" w:rsidRDefault="00F56A04" w:rsidP="00DB020B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3"/>
          </w:tcPr>
          <w:p w14:paraId="0C106860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80D0B6" w14:textId="77777777" w:rsidR="00F56A04" w:rsidRPr="00DB5627" w:rsidRDefault="00F56A04" w:rsidP="00DB020B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</w:tcPr>
          <w:p w14:paraId="24D3CBE8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B5627" w14:paraId="0B71EA9C" w14:textId="77777777" w:rsidTr="006A6FCD">
        <w:trPr>
          <w:trHeight w:val="20"/>
        </w:trPr>
        <w:tc>
          <w:tcPr>
            <w:tcW w:w="3762" w:type="dxa"/>
          </w:tcPr>
          <w:p w14:paraId="4654DE74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0E6EF2B" w14:textId="77777777" w:rsidR="00F56A04" w:rsidRPr="00DB5627" w:rsidRDefault="00F56A04" w:rsidP="00DB020B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6721517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1A016B5" w14:textId="77777777" w:rsidR="00F56A04" w:rsidRPr="00DB5627" w:rsidRDefault="00F56A04" w:rsidP="00DB020B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93E144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35BA6E" w14:textId="77777777" w:rsidR="00F56A04" w:rsidRPr="00DB5627" w:rsidRDefault="00F56A04" w:rsidP="00DB020B">
            <w:pPr>
              <w:spacing w:line="32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93DE7CE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6F27525" w14:textId="77777777" w:rsidR="00F56A04" w:rsidRPr="00DB5627" w:rsidRDefault="00F56A04" w:rsidP="00DB020B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E84E5D5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9E69E6" w:rsidRPr="00DB5627" w14:paraId="33564C02" w14:textId="77777777" w:rsidTr="006A6FCD">
        <w:trPr>
          <w:trHeight w:val="20"/>
        </w:trPr>
        <w:tc>
          <w:tcPr>
            <w:tcW w:w="3762" w:type="dxa"/>
          </w:tcPr>
          <w:p w14:paraId="2C420810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C3C19C9" w14:textId="77777777" w:rsidR="00F56A04" w:rsidRPr="00DB5627" w:rsidRDefault="00F56A04" w:rsidP="00DB020B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8B63B44" w14:textId="690C9481" w:rsidR="00F56A04" w:rsidRPr="00DB5627" w:rsidRDefault="00DB5627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20C744B" w14:textId="77777777" w:rsidR="00F56A04" w:rsidRPr="00DB5627" w:rsidRDefault="00F56A04" w:rsidP="00DB020B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2D66438" w14:textId="711AC3A8" w:rsidR="00F56A04" w:rsidRPr="00DB5627" w:rsidRDefault="00DB5627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5CFA5AA" w14:textId="77777777" w:rsidR="00F56A04" w:rsidRPr="00DB5627" w:rsidRDefault="00F56A04" w:rsidP="00DB020B">
            <w:pPr>
              <w:spacing w:line="32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A134520" w14:textId="2F5746A6" w:rsidR="00F56A04" w:rsidRPr="00DB5627" w:rsidRDefault="00DB5627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04F9259" w14:textId="77777777" w:rsidR="00F56A04" w:rsidRPr="00DB5627" w:rsidRDefault="00F56A04" w:rsidP="00DB020B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7AE433D" w14:textId="642415CB" w:rsidR="00F56A04" w:rsidRPr="00DB5627" w:rsidRDefault="00DB5627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9E69E6" w:rsidRPr="00DB5627" w14:paraId="75A96F19" w14:textId="77777777" w:rsidTr="006A6FCD">
        <w:trPr>
          <w:trHeight w:val="20"/>
        </w:trPr>
        <w:tc>
          <w:tcPr>
            <w:tcW w:w="3762" w:type="dxa"/>
          </w:tcPr>
          <w:p w14:paraId="10AEC232" w14:textId="77777777" w:rsidR="00F87519" w:rsidRPr="00DB5627" w:rsidRDefault="00F87519" w:rsidP="00F8751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B5CA6FF" w14:textId="77777777" w:rsidR="00F87519" w:rsidRPr="00DB5627" w:rsidRDefault="00F87519" w:rsidP="00F87519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7F4C45" w14:textId="554BA64B" w:rsidR="00F87519" w:rsidRPr="00DB5627" w:rsidRDefault="00DB5627" w:rsidP="00F87519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4A9DBF6B" w14:textId="77777777" w:rsidR="00F87519" w:rsidRPr="00DB5627" w:rsidRDefault="00F87519" w:rsidP="00F87519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0C5493C" w14:textId="310B7BBA" w:rsidR="00F87519" w:rsidRPr="00DB5627" w:rsidRDefault="00DB5627" w:rsidP="00F87519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</w:tcPr>
          <w:p w14:paraId="4B9742B6" w14:textId="77777777" w:rsidR="00F87519" w:rsidRPr="00DB5627" w:rsidRDefault="00F87519" w:rsidP="00F87519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4E717A3" w14:textId="637C4CD2" w:rsidR="00F87519" w:rsidRPr="00DB5627" w:rsidRDefault="00DB5627" w:rsidP="00F87519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308281B0" w14:textId="77777777" w:rsidR="00F87519" w:rsidRPr="00DB5627" w:rsidRDefault="00F87519" w:rsidP="00F87519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9B5FCA1" w14:textId="247E08FB" w:rsidR="00F87519" w:rsidRPr="00DB5627" w:rsidRDefault="00DB5627" w:rsidP="00F87519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</w:tr>
      <w:tr w:rsidR="009E69E6" w:rsidRPr="00DB5627" w14:paraId="601FF37F" w14:textId="77777777" w:rsidTr="006A6FCD">
        <w:trPr>
          <w:trHeight w:val="20"/>
        </w:trPr>
        <w:tc>
          <w:tcPr>
            <w:tcW w:w="3762" w:type="dxa"/>
            <w:shd w:val="clear" w:color="auto" w:fill="auto"/>
          </w:tcPr>
          <w:p w14:paraId="0017FE48" w14:textId="77777777" w:rsidR="00BF511C" w:rsidRPr="00DB5627" w:rsidRDefault="00BF511C" w:rsidP="00BF511C">
            <w:pPr>
              <w:spacing w:line="320" w:lineRule="exact"/>
              <w:ind w:left="158" w:hanging="15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90" w:type="dxa"/>
            <w:shd w:val="clear" w:color="auto" w:fill="auto"/>
          </w:tcPr>
          <w:p w14:paraId="3382CEB9" w14:textId="77777777" w:rsidR="00BF511C" w:rsidRPr="00DB5627" w:rsidRDefault="00BF511C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15C63" w14:textId="4E9A1964" w:rsidR="00BF511C" w:rsidRPr="00DB5627" w:rsidRDefault="00DB5627" w:rsidP="00BF511C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="0049286D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676</w:t>
            </w:r>
            <w:r w:rsidR="0049286D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457</w:t>
            </w:r>
            <w:r w:rsidR="0049286D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32820686" w14:textId="77777777" w:rsidR="00BF511C" w:rsidRPr="00DB5627" w:rsidRDefault="00BF511C" w:rsidP="00BF511C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41243D" w14:textId="040A72C7" w:rsidR="00BF511C" w:rsidRPr="00DB5627" w:rsidRDefault="00DB5627" w:rsidP="00BF511C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333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481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460</w:t>
            </w:r>
          </w:p>
        </w:tc>
        <w:tc>
          <w:tcPr>
            <w:tcW w:w="90" w:type="dxa"/>
            <w:shd w:val="clear" w:color="auto" w:fill="auto"/>
          </w:tcPr>
          <w:p w14:paraId="7B17FEAA" w14:textId="77777777" w:rsidR="00BF511C" w:rsidRPr="00DB5627" w:rsidRDefault="00BF511C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91BD09" w14:textId="718CFADE" w:rsidR="00BF511C" w:rsidRPr="00DB5627" w:rsidRDefault="00DB5627" w:rsidP="00BF511C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CE10C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876</w:t>
            </w:r>
            <w:r w:rsidR="00CE10C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699</w:t>
            </w:r>
            <w:r w:rsidR="00CE10C6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0C0DF716" w14:textId="77777777" w:rsidR="00BF511C" w:rsidRPr="00DB5627" w:rsidRDefault="00BF511C" w:rsidP="00BF511C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CCC14A" w14:textId="110E00E0" w:rsidR="00BF511C" w:rsidRPr="00DB5627" w:rsidRDefault="00DB5627" w:rsidP="00BF511C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781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673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718</w:t>
            </w:r>
          </w:p>
        </w:tc>
      </w:tr>
    </w:tbl>
    <w:p w14:paraId="44CD3125" w14:textId="78B8784A" w:rsidR="00871009" w:rsidRPr="00DB5627" w:rsidRDefault="00F56A04" w:rsidP="00DB020B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อย่างไรก็ตาม กลุ่มบริษัทและบริษัทไม่ได้บันทึกสินทรัพย์ภาษีเงินได้รอการตัดบัญชีสำหรับขาดทุนทางภาษีที่ยังไม่ได้ใช้ เนื่องจาก</w:t>
      </w:r>
      <w:r w:rsidR="00DE3C03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ยังไม่เป็นไปตามเงื่อนไขการบันทึกของมาตรฐานการบัญชี</w:t>
      </w:r>
    </w:p>
    <w:p w14:paraId="0EE32266" w14:textId="267277EB" w:rsidR="00A34CB4" w:rsidRPr="00DB5627" w:rsidRDefault="00C639B1" w:rsidP="00DB020B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ทั้งนี้ </w:t>
      </w:r>
      <w:r w:rsidR="00A34CB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ผลขาดทุนทางภาษีที่ยังไม่ได้ใช้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ดังกล่าว</w:t>
      </w:r>
      <w:r w:rsidR="00A34CB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จะทยอยสิ้นสุดระยะเวลาการให้ประโยชน์ภายในปี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  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2567</w:t>
      </w:r>
      <w:r w:rsidR="00A34CB4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-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2571</w:t>
      </w:r>
    </w:p>
    <w:p w14:paraId="3AAB613F" w14:textId="3428CA39" w:rsidR="00A30128" w:rsidRPr="00DB5627" w:rsidRDefault="002E0A74" w:rsidP="00A30128">
      <w:pPr>
        <w:ind w:firstLine="533"/>
        <w:jc w:val="both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</w:rPr>
        <w:br w:type="page"/>
      </w:r>
      <w:r w:rsidR="00A30128" w:rsidRPr="00DB5627">
        <w:rPr>
          <w:rFonts w:ascii="Angsana New" w:hAnsi="Angsana New" w:cs="Angsana New"/>
          <w:color w:val="000000" w:themeColor="text1"/>
          <w:spacing w:val="4"/>
          <w:cs/>
        </w:rPr>
        <w:lastRenderedPageBreak/>
        <w:t>ภาษีเงินได้ที่รับรู้ในกำไรขาดทุน</w:t>
      </w:r>
      <w:r w:rsidR="00A30128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สำหรับปี</w:t>
      </w:r>
      <w:r w:rsidR="00A30128"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A30128"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A30128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ธันวาคม</w:t>
      </w:r>
      <w:r w:rsidR="00A30128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30128" w:rsidRPr="00DB5627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5BBE7E95" w14:textId="77777777" w:rsidR="00A30128" w:rsidRPr="00DB5627" w:rsidRDefault="00A30128" w:rsidP="00A30128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46" w:firstLine="187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9E69E6" w:rsidRPr="00DB5627" w14:paraId="321C51B1" w14:textId="77777777" w:rsidTr="00871009">
        <w:trPr>
          <w:trHeight w:val="144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</w:tcPr>
          <w:p w14:paraId="360B0C05" w14:textId="77777777" w:rsidR="00A30128" w:rsidRPr="00DB5627" w:rsidRDefault="00A30128" w:rsidP="00871009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0D8F940" w14:textId="77777777" w:rsidR="00A30128" w:rsidRPr="00DB5627" w:rsidRDefault="00A30128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DEF97E" w14:textId="77777777" w:rsidR="00A30128" w:rsidRPr="00DB5627" w:rsidRDefault="00A30128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B165088" w14:textId="77777777" w:rsidR="00A30128" w:rsidRPr="00DB5627" w:rsidRDefault="00A30128" w:rsidP="008710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B5627" w14:paraId="7B440365" w14:textId="77777777" w:rsidTr="00871009">
        <w:trPr>
          <w:trHeight w:val="144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76B671" w14:textId="77777777" w:rsidR="00BF511C" w:rsidRPr="00DB5627" w:rsidRDefault="00BF511C" w:rsidP="00871009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C41B6EF" w14:textId="4BB5C6FA" w:rsidR="00BF511C" w:rsidRPr="00DB5627" w:rsidRDefault="00DB5627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13DD46" w14:textId="77777777" w:rsidR="00BF511C" w:rsidRPr="00DB5627" w:rsidRDefault="00BF511C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51C7005" w14:textId="511183A3" w:rsidR="00BF511C" w:rsidRPr="00DB5627" w:rsidRDefault="00DB5627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021C06" w14:textId="77777777" w:rsidR="00BF511C" w:rsidRPr="00DB5627" w:rsidRDefault="00BF511C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EFA001F" w14:textId="71C56B3C" w:rsidR="00BF511C" w:rsidRPr="00DB5627" w:rsidRDefault="00DB5627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E362EE" w14:textId="77777777" w:rsidR="00BF511C" w:rsidRPr="00DB5627" w:rsidRDefault="00BF511C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9570ABE" w14:textId="1E3420F5" w:rsidR="00BF511C" w:rsidRPr="00DB5627" w:rsidRDefault="00DB5627" w:rsidP="00871009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3F94D0F8" w14:textId="77777777" w:rsidTr="00871009">
        <w:trPr>
          <w:trHeight w:val="144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433ADD" w14:textId="77777777" w:rsidR="005E683F" w:rsidRPr="00DB5627" w:rsidRDefault="005E683F" w:rsidP="00871009">
            <w:pPr>
              <w:spacing w:line="280" w:lineRule="exact"/>
              <w:ind w:left="-1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ภาษีเงินได้ใน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ปัจจุบัน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D36362E" w14:textId="17E9C277" w:rsidR="005E683F" w:rsidRPr="00DB5627" w:rsidRDefault="00DB5627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843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97355" w14:textId="77777777" w:rsidR="005E683F" w:rsidRPr="00DB5627" w:rsidRDefault="005E683F" w:rsidP="00871009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25A3794" w14:textId="77777777" w:rsidR="005E683F" w:rsidRPr="00DB5627" w:rsidRDefault="005E683F" w:rsidP="00871009">
            <w:pPr>
              <w:spacing w:line="280" w:lineRule="exact"/>
              <w:ind w:left="-10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130F58" w14:textId="77777777" w:rsidR="005E683F" w:rsidRPr="00DB5627" w:rsidRDefault="005E683F" w:rsidP="00871009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8407000" w14:textId="77777777" w:rsidR="005E683F" w:rsidRPr="00DB5627" w:rsidRDefault="005E683F" w:rsidP="00871009">
            <w:pPr>
              <w:spacing w:line="280" w:lineRule="exact"/>
              <w:ind w:left="-10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1558FD" w14:textId="77777777" w:rsidR="005E683F" w:rsidRPr="00DB5627" w:rsidRDefault="005E683F" w:rsidP="00871009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D03A318" w14:textId="77777777" w:rsidR="005E683F" w:rsidRPr="00DB5627" w:rsidRDefault="005E683F" w:rsidP="00871009">
            <w:pPr>
              <w:spacing w:line="280" w:lineRule="exact"/>
              <w:ind w:left="-10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E69E6" w:rsidRPr="00DB5627" w14:paraId="0FC20F5E" w14:textId="77777777" w:rsidTr="0087100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A0AC" w14:textId="77777777" w:rsidR="005E683F" w:rsidRPr="00DB5627" w:rsidRDefault="005E683F" w:rsidP="00871009">
            <w:pPr>
              <w:spacing w:line="280" w:lineRule="exact"/>
              <w:ind w:left="-24" w:hanging="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DB382" w14:textId="16DC43CC" w:rsidR="005E683F" w:rsidRPr="00DB5627" w:rsidRDefault="00DB5627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290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C77F0" w14:textId="77777777" w:rsidR="005E683F" w:rsidRPr="00DB5627" w:rsidRDefault="005E683F" w:rsidP="00871009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219BD" w14:textId="77410CF7" w:rsidR="005E683F" w:rsidRPr="00DB5627" w:rsidRDefault="00DB5627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479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2428C" w14:textId="77777777" w:rsidR="005E683F" w:rsidRPr="00DB5627" w:rsidRDefault="005E683F" w:rsidP="00871009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DB5C" w14:textId="055D1E55" w:rsidR="005E683F" w:rsidRPr="00DB5627" w:rsidRDefault="00DB5627" w:rsidP="00871009">
            <w:pPr>
              <w:spacing w:line="280" w:lineRule="exact"/>
              <w:ind w:left="-20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637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F44D8" w14:textId="77777777" w:rsidR="005E683F" w:rsidRPr="00DB5627" w:rsidRDefault="005E683F" w:rsidP="00871009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E5F0" w14:textId="394BEC8F" w:rsidR="005E683F" w:rsidRPr="00DB5627" w:rsidRDefault="00DB5627" w:rsidP="00871009">
            <w:pPr>
              <w:spacing w:line="280" w:lineRule="exact"/>
              <w:ind w:left="-20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457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006</w:t>
            </w:r>
          </w:p>
        </w:tc>
      </w:tr>
      <w:tr w:rsidR="009E69E6" w:rsidRPr="00DB5627" w14:paraId="2C9A0F09" w14:textId="77777777" w:rsidTr="0087100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4146" w14:textId="652643F7" w:rsidR="005E683F" w:rsidRPr="00DB5627" w:rsidRDefault="005E683F" w:rsidP="00871009">
            <w:pPr>
              <w:spacing w:line="280" w:lineRule="exact"/>
              <w:ind w:left="252" w:hanging="25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D8CFC7" w14:textId="77777777" w:rsidR="005E683F" w:rsidRPr="00DB5627" w:rsidRDefault="005E683F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A7EBB8" w14:textId="77777777" w:rsidR="005E683F" w:rsidRPr="00DB5627" w:rsidRDefault="005E683F" w:rsidP="00871009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AD74D" w14:textId="77777777" w:rsidR="005E683F" w:rsidRPr="00DB5627" w:rsidRDefault="005E683F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25659" w14:textId="77777777" w:rsidR="005E683F" w:rsidRPr="00DB5627" w:rsidRDefault="005E683F" w:rsidP="00871009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78912" w14:textId="77777777" w:rsidR="005E683F" w:rsidRPr="00DB5627" w:rsidRDefault="005E683F" w:rsidP="00871009">
            <w:pPr>
              <w:spacing w:line="280" w:lineRule="exact"/>
              <w:ind w:left="-20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825161" w14:textId="77777777" w:rsidR="005E683F" w:rsidRPr="00DB5627" w:rsidRDefault="005E683F" w:rsidP="00871009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78C7E9" w14:textId="77777777" w:rsidR="005E683F" w:rsidRPr="00DB5627" w:rsidRDefault="005E683F" w:rsidP="00871009">
            <w:pPr>
              <w:spacing w:line="280" w:lineRule="exact"/>
              <w:ind w:left="-20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E69E6" w:rsidRPr="00DB5627" w14:paraId="0B833F43" w14:textId="77777777" w:rsidTr="0087100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F9A7F" w14:textId="77777777" w:rsidR="005E683F" w:rsidRPr="00DB5627" w:rsidRDefault="005E683F" w:rsidP="00871009">
            <w:pPr>
              <w:spacing w:line="280" w:lineRule="exact"/>
              <w:ind w:left="13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16C5E3" w14:textId="3918C366" w:rsidR="005E683F" w:rsidRPr="00DB5627" w:rsidRDefault="00DB5627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292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458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B287CF" w14:textId="77777777" w:rsidR="005E683F" w:rsidRPr="00DB5627" w:rsidRDefault="005E683F" w:rsidP="00871009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10CADF" w14:textId="374C60DC" w:rsidR="005E683F" w:rsidRPr="00DB5627" w:rsidRDefault="00DB5627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479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43891B" w14:textId="77777777" w:rsidR="005E683F" w:rsidRPr="00DB5627" w:rsidRDefault="005E683F" w:rsidP="00871009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EF9E37" w14:textId="35E8B4CC" w:rsidR="005E683F" w:rsidRPr="00DB5627" w:rsidRDefault="00DB5627" w:rsidP="00871009">
            <w:pPr>
              <w:tabs>
                <w:tab w:val="decimal" w:pos="774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637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54971" w14:textId="77777777" w:rsidR="005E683F" w:rsidRPr="00DB5627" w:rsidRDefault="005E683F" w:rsidP="00871009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F6D5C" w14:textId="31765AC5" w:rsidR="005E683F" w:rsidRPr="00DB5627" w:rsidRDefault="00DB5627" w:rsidP="00871009">
            <w:pPr>
              <w:spacing w:line="280" w:lineRule="exact"/>
              <w:ind w:left="-206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457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006</w:t>
            </w:r>
          </w:p>
        </w:tc>
      </w:tr>
    </w:tbl>
    <w:p w14:paraId="451EA2D7" w14:textId="7F5C05F5" w:rsidR="00A30128" w:rsidRPr="00DB5627" w:rsidRDefault="00A30128" w:rsidP="00A30128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>ภาษีเงินได้ที่รับรู้ในกำไรขาดทุนเบ็ดเสร็จอื่น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สำหรับปี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สิ้นสุดวันที่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ธันวาคม </w:t>
      </w:r>
      <w:r w:rsidRPr="00DB5627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4359E01B" w14:textId="77777777" w:rsidR="00A30128" w:rsidRPr="00DB5627" w:rsidRDefault="00A30128" w:rsidP="00A30128">
      <w:pPr>
        <w:ind w:firstLine="72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 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972"/>
        <w:gridCol w:w="93"/>
        <w:gridCol w:w="972"/>
        <w:gridCol w:w="94"/>
        <w:gridCol w:w="973"/>
        <w:gridCol w:w="89"/>
        <w:gridCol w:w="973"/>
        <w:gridCol w:w="94"/>
        <w:gridCol w:w="973"/>
        <w:gridCol w:w="94"/>
        <w:gridCol w:w="973"/>
      </w:tblGrid>
      <w:tr w:rsidR="009E69E6" w:rsidRPr="00DB5627" w14:paraId="2EA0674A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69F74904" w14:textId="77777777" w:rsidR="00A30128" w:rsidRPr="00DB5627" w:rsidRDefault="00A30128" w:rsidP="006C2415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4EB91D28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B5627" w14:paraId="7478838F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5AA760F7" w14:textId="77777777" w:rsidR="00A30128" w:rsidRPr="00DB5627" w:rsidRDefault="00A30128" w:rsidP="006C2415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nil"/>
            </w:tcBorders>
          </w:tcPr>
          <w:p w14:paraId="623FD0D3" w14:textId="13052691" w:rsidR="00A30128" w:rsidRPr="00DB5627" w:rsidRDefault="00DB5627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453B1A79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07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07737C69" w14:textId="28BF58D1" w:rsidR="00A30128" w:rsidRPr="00DB5627" w:rsidRDefault="00DB5627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4B0447" w:rsidRPr="00DB5627" w14:paraId="5DC399C0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4E5C06B9" w14:textId="77777777" w:rsidR="004B0447" w:rsidRPr="00DB5627" w:rsidRDefault="004B0447" w:rsidP="004B0447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B7AD820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2C21332" w14:textId="77777777" w:rsidR="004B0447" w:rsidRPr="00DB5627" w:rsidRDefault="004B0447" w:rsidP="004B044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A67619F" w14:textId="77CB428E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421F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B18DF5D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</w:tcPr>
          <w:p w14:paraId="543DBB04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5F3C6630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B292232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64119B13" w14:textId="77777777" w:rsidR="004B0447" w:rsidRPr="00DB5627" w:rsidRDefault="004B0447" w:rsidP="004B044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277099D" w14:textId="2928F328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A81606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BB87A1D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F319F92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</w:tr>
      <w:tr w:rsidR="004B0447" w:rsidRPr="00DB5627" w14:paraId="6C55A065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33EE4260" w14:textId="77777777" w:rsidR="004B0447" w:rsidRPr="00DB5627" w:rsidRDefault="004B0447" w:rsidP="004B0447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56753EBB" w14:textId="77777777" w:rsidR="004B0447" w:rsidRPr="00DB5627" w:rsidRDefault="004B0447" w:rsidP="004B0447">
            <w:pPr>
              <w:spacing w:line="280" w:lineRule="exact"/>
              <w:ind w:left="-1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AF46E50" w14:textId="77777777" w:rsidR="004B0447" w:rsidRPr="00DB5627" w:rsidRDefault="004B0447" w:rsidP="004B044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E38DFDC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6F0CADF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</w:tcPr>
          <w:p w14:paraId="7EA39F94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62DF769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0C7960B9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7804A10" w14:textId="77777777" w:rsidR="004B0447" w:rsidRPr="00DB5627" w:rsidRDefault="004B0447" w:rsidP="004B044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FA60BC5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01E7B1B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C657C12" w14:textId="77777777" w:rsidR="004B0447" w:rsidRPr="00DB5627" w:rsidRDefault="004B0447" w:rsidP="004B044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</w:tr>
      <w:tr w:rsidR="004B0447" w:rsidRPr="00DB5627" w14:paraId="2F3D841D" w14:textId="77777777" w:rsidTr="006C2415">
        <w:trPr>
          <w:trHeight w:val="6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72513" w14:textId="7EA3393F" w:rsidR="004B0447" w:rsidRPr="00DB5627" w:rsidRDefault="004B0447" w:rsidP="004B044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ผลขาดทุน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43561069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57C0630F" w14:textId="77777777" w:rsidR="004B0447" w:rsidRPr="00DB5627" w:rsidRDefault="004B0447" w:rsidP="004B044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0AA52B44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D7989FE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</w:tcPr>
          <w:p w14:paraId="3AAFE19D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086F261F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</w:tcPr>
          <w:p w14:paraId="2B161DD3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A82E1BA" w14:textId="77777777" w:rsidR="004B0447" w:rsidRPr="00DB5627" w:rsidRDefault="004B0447" w:rsidP="004B044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</w:tcPr>
          <w:p w14:paraId="5A1A4747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D2D5D2A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</w:tcPr>
          <w:p w14:paraId="105BDD17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4B0447" w:rsidRPr="00DB5627" w14:paraId="20F9B559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66020E52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จากเงินลงทุนในตราสารทุนที่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C4C0F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EC759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26A64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8359F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0E8E16EB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7C11E1A6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AAEB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BDEE7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2FC1E" w14:textId="77777777" w:rsidR="004B0447" w:rsidRPr="00DB5627" w:rsidRDefault="004B0447" w:rsidP="004B044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EC737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D6B4A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0447" w:rsidRPr="00DB5627" w14:paraId="4BE1AD8B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6AEEB67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กำหนดให้วัดมูลค่ายุติธรรมผ่านกำไร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9A09E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38AD6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231D9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F2047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77964AD0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5BC0F3B0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196F5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8FDB0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903C1" w14:textId="77777777" w:rsidR="004B0447" w:rsidRPr="00DB5627" w:rsidRDefault="004B0447" w:rsidP="004B044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1F382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78762" w14:textId="77777777" w:rsidR="004B0447" w:rsidRPr="00DB5627" w:rsidRDefault="004B0447" w:rsidP="004B0447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0447" w:rsidRPr="00DB5627" w14:paraId="466E87C4" w14:textId="77777777" w:rsidTr="0022355E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BCB7966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17F8" w14:textId="500871CF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D5DBD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1CA90" w14:textId="07353792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091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4EB47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2CB07" w14:textId="1CDA7868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3B4382EA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22DC4" w14:textId="153F1ECA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27B1C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59E93E" w14:textId="0725AEE1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621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910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5C3F7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4BCFC5" w14:textId="1DC8B933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B0447" w:rsidRPr="00DB5627" w14:paraId="54969097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195B43D2" w14:textId="77777777" w:rsidR="004B0447" w:rsidRPr="00DB5627" w:rsidRDefault="004B0447" w:rsidP="004B044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58C0E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ADAD7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A3735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4C293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0E193E79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797E5CDA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D2089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62607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D9091" w14:textId="77777777" w:rsidR="004B0447" w:rsidRPr="00DB5627" w:rsidRDefault="004B0447" w:rsidP="004B044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FE318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7D015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0447" w:rsidRPr="00DB5627" w14:paraId="3A7CC563" w14:textId="77777777" w:rsidTr="0022355E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F35DE54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การแปลงค่างบการเงินต่างประเทศ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EFE74" w14:textId="39F24DA8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47BFD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5634" w14:textId="77777777" w:rsidR="004B0447" w:rsidRPr="00DB5627" w:rsidRDefault="004B0447" w:rsidP="004B044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D2B1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7CD49" w14:textId="72EB54D1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133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1A7B1C19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1B5DB" w14:textId="6F3BF87C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DA9D66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54239" w14:textId="77777777" w:rsidR="004B0447" w:rsidRPr="00DB5627" w:rsidRDefault="004B0447" w:rsidP="004B044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5A5B65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7137F6" w14:textId="34D2586F" w:rsidR="004B0447" w:rsidRPr="00DB5627" w:rsidRDefault="004B0447" w:rsidP="004B0447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B0447" w:rsidRPr="00DB5627" w14:paraId="02FC7700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5FAD4BD1" w14:textId="5423E95F" w:rsidR="004B0447" w:rsidRPr="00DB5627" w:rsidRDefault="004B0447" w:rsidP="004B044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ผลกำไรจากการวัดมูลค่าใหม่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27D80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5528C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C7D6F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4C420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1914A6F7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48561311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65C01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44A43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1B326" w14:textId="77777777" w:rsidR="004B0447" w:rsidRPr="00DB5627" w:rsidRDefault="004B0447" w:rsidP="004B044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2853B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E0CC3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0447" w:rsidRPr="00DB5627" w14:paraId="239A67FB" w14:textId="77777777" w:rsidTr="0022355E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A6DEC87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7D35B" w14:textId="1307F602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510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43282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28703" w14:textId="18E81AEE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23338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39682" w14:textId="7B15A3CD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20C1A9D2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C9C0B" w14:textId="5A8BF138" w:rsidR="004B0447" w:rsidRPr="00DB5627" w:rsidRDefault="00DB5627" w:rsidP="004B0447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505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545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B1D69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42B59" w14:textId="28E6DA61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3FC5E2" w14:textId="77777777" w:rsidR="004B0447" w:rsidRPr="00DB5627" w:rsidRDefault="004B0447" w:rsidP="004B0447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72CB1" w14:textId="77A565E6" w:rsidR="004B0447" w:rsidRPr="00DB5627" w:rsidRDefault="00DB5627" w:rsidP="004B0447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604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</w:p>
        </w:tc>
      </w:tr>
      <w:tr w:rsidR="004B0447" w:rsidRPr="00DB5627" w14:paraId="3F110BB9" w14:textId="77777777" w:rsidTr="0022355E">
        <w:tc>
          <w:tcPr>
            <w:tcW w:w="24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3CE50" w14:textId="77777777" w:rsidR="004B0447" w:rsidRPr="00DB5627" w:rsidRDefault="004B0447" w:rsidP="004B0447">
            <w:pPr>
              <w:spacing w:line="280" w:lineRule="exact"/>
              <w:ind w:left="3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5ED3DD" w14:textId="33643A6B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872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2A86A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33D042" w14:textId="5A79B586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789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96772" w14:textId="77777777" w:rsidR="004B0447" w:rsidRPr="00DB5627" w:rsidRDefault="004B044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2305F" w14:textId="356889BC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330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18566995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1D2E07" w14:textId="1DC6FDA6" w:rsidR="004B0447" w:rsidRPr="00DB5627" w:rsidRDefault="004B0447" w:rsidP="004B0447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7BA585" w14:textId="77777777" w:rsidR="004B0447" w:rsidRPr="00DB5627" w:rsidRDefault="004B0447" w:rsidP="004B044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89DD7E" w14:textId="1C186EC2" w:rsidR="004B0447" w:rsidRPr="00DB5627" w:rsidRDefault="00DB5627" w:rsidP="004B044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720</w:t>
            </w:r>
            <w:r w:rsidR="004B044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801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3267B" w14:textId="77777777" w:rsidR="004B0447" w:rsidRPr="00DB5627" w:rsidRDefault="004B0447" w:rsidP="004B044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E81241" w14:textId="4AB4DACE" w:rsidR="004B0447" w:rsidRPr="00DB5627" w:rsidRDefault="004B0447" w:rsidP="004B0447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</w:tbl>
    <w:p w14:paraId="0BFB9653" w14:textId="77777777" w:rsidR="00A30128" w:rsidRPr="00DB5627" w:rsidRDefault="00A30128" w:rsidP="00A30128">
      <w:pPr>
        <w:spacing w:before="240"/>
        <w:ind w:firstLine="720"/>
        <w:jc w:val="right"/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 (หน่วย : บาท)</w:t>
      </w:r>
    </w:p>
    <w:tbl>
      <w:tblPr>
        <w:tblW w:w="86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964"/>
        <w:gridCol w:w="92"/>
        <w:gridCol w:w="965"/>
        <w:gridCol w:w="93"/>
        <w:gridCol w:w="965"/>
        <w:gridCol w:w="89"/>
        <w:gridCol w:w="965"/>
        <w:gridCol w:w="93"/>
        <w:gridCol w:w="965"/>
        <w:gridCol w:w="93"/>
        <w:gridCol w:w="965"/>
      </w:tblGrid>
      <w:tr w:rsidR="009E69E6" w:rsidRPr="00DB5627" w14:paraId="06834DD4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4DC297A9" w14:textId="77777777" w:rsidR="00A30128" w:rsidRPr="00DB5627" w:rsidRDefault="00A30128" w:rsidP="006C2415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6249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3D41205C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B5627" w14:paraId="41B01B9F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764D80C6" w14:textId="77777777" w:rsidR="00A30128" w:rsidRPr="00DB5627" w:rsidRDefault="00A30128" w:rsidP="006C2415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079" w:type="dxa"/>
            <w:gridSpan w:val="5"/>
            <w:tcBorders>
              <w:top w:val="single" w:sz="4" w:space="0" w:color="auto"/>
              <w:left w:val="nil"/>
            </w:tcBorders>
          </w:tcPr>
          <w:p w14:paraId="16522611" w14:textId="40C9BB5D" w:rsidR="00A30128" w:rsidRPr="00DB5627" w:rsidRDefault="00DB5627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688B10A6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3A0A8C2B" w14:textId="3FE966A4" w:rsidR="00A30128" w:rsidRPr="00DB5627" w:rsidRDefault="00DB5627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4C7888FD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1C207FFA" w14:textId="77777777" w:rsidR="00A30128" w:rsidRPr="00DB5627" w:rsidRDefault="00A30128" w:rsidP="006C2415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5DA4BCD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29AB0DE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8013BC" w14:textId="060DB910" w:rsidR="00A30128" w:rsidRPr="00DB5627" w:rsidRDefault="004B0447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30128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F093A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A30128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81DA08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7962A5D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6E41A3C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7CF5194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779762E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B78D44" w14:textId="57815C13" w:rsidR="00A30128" w:rsidRPr="00DB5627" w:rsidRDefault="004B0447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30128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F093A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A30128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1B33947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A92EE3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</w:tr>
      <w:tr w:rsidR="009E69E6" w:rsidRPr="00DB5627" w14:paraId="7BAA7CA0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472C3989" w14:textId="77777777" w:rsidR="00A30128" w:rsidRPr="00DB5627" w:rsidRDefault="00A30128" w:rsidP="006C2415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6A81EA1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AABC281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A51BBA9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C991258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37618C8A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4596A6B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5544E01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4172F9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FE4A8E6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23075DD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8269837" w14:textId="77777777" w:rsidR="00A30128" w:rsidRPr="00DB5627" w:rsidRDefault="00A30128" w:rsidP="006C241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</w:tr>
      <w:tr w:rsidR="009E69E6" w:rsidRPr="00DB5627" w14:paraId="0C1E9BA7" w14:textId="77777777" w:rsidTr="006C2415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BEFB3" w14:textId="06912804" w:rsidR="00A30128" w:rsidRPr="00DB5627" w:rsidRDefault="00A30128" w:rsidP="006C2415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ผลขาดทุน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6BA77D51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37F7DB8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D06C7E6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82F840B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1E96A65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2A37AB6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4A75FAC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40E353B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01CF9EB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2AC6BE9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BB4A4AE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107C8576" w14:textId="77777777" w:rsidTr="006C2415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0D4613A3" w14:textId="77777777" w:rsidR="00A30128" w:rsidRPr="00DB5627" w:rsidRDefault="00A30128" w:rsidP="006C2415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จากเงินลงทุนในตราสารทุนที่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46C1002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0AEF49E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2EB2DB5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3457090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9FC2F29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AAA12A1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99A96B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7053C2C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EE236B4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759859D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06792EE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69B5389E" w14:textId="77777777" w:rsidTr="006C2415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1418C0E8" w14:textId="77777777" w:rsidR="00A30128" w:rsidRPr="00DB5627" w:rsidRDefault="00A30128" w:rsidP="006C2415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กำหนดให้วัดมูลค่ายุติธรรมผ่านกำไร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4AD513C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812332D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D423105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F5F6754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0A0BEB8B" w14:textId="77777777" w:rsidR="00A30128" w:rsidRPr="00DB5627" w:rsidRDefault="00A30128" w:rsidP="006C2415">
            <w:pPr>
              <w:tabs>
                <w:tab w:val="decimal" w:pos="876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0657E7E0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5672E93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272B212" w14:textId="77777777" w:rsidR="00A30128" w:rsidRPr="00DB5627" w:rsidRDefault="00A30128" w:rsidP="006C2415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52608F8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F330748" w14:textId="77777777" w:rsidR="00A30128" w:rsidRPr="00DB5627" w:rsidRDefault="00A30128" w:rsidP="006C2415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3AB324B" w14:textId="77777777" w:rsidR="00A30128" w:rsidRPr="00DB5627" w:rsidRDefault="00A30128" w:rsidP="006C2415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0F2C6CDE" w14:textId="77777777" w:rsidTr="0022355E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6849E947" w14:textId="77777777" w:rsidR="00BF511C" w:rsidRPr="00DB5627" w:rsidRDefault="00BF511C" w:rsidP="00BF511C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72780" w14:textId="57ACC98D" w:rsidR="00BF511C" w:rsidRPr="00DB5627" w:rsidRDefault="005E683F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34A1E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F3B0A" w14:textId="320DFEA4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8B5D1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3DBD5" w14:textId="46381214" w:rsidR="00BF511C" w:rsidRPr="00DB5627" w:rsidRDefault="005E683F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7454A1A" w14:textId="77777777" w:rsidR="00BF511C" w:rsidRPr="00DB5627" w:rsidRDefault="00BF511C" w:rsidP="00BF511C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6838AB79" w14:textId="2574EEF0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61172D9A" w14:textId="77777777" w:rsidR="00BF511C" w:rsidRPr="00DB5627" w:rsidRDefault="00BF511C" w:rsidP="00BF511C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513D5552" w14:textId="07915D86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910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38FF059A" w14:textId="77777777" w:rsidR="00BF511C" w:rsidRPr="00DB5627" w:rsidRDefault="00BF511C" w:rsidP="00BF511C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2A86C47B" w14:textId="789EE6E6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1D14F6A1" w14:textId="77777777" w:rsidTr="006C2415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36592D62" w14:textId="767B705A" w:rsidR="00BF511C" w:rsidRPr="00DB5627" w:rsidRDefault="00BF511C" w:rsidP="00BF511C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ผลกำไร</w:t>
            </w:r>
            <w:r w:rsidR="004B044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ากการวัดมูลค่าใหม่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162ECCF0" w14:textId="77777777" w:rsidR="00BF511C" w:rsidRPr="00DB5627" w:rsidRDefault="00BF511C" w:rsidP="00BF511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1C78DFD7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4300DF9" w14:textId="77777777" w:rsidR="00BF511C" w:rsidRPr="00DB5627" w:rsidRDefault="00BF511C" w:rsidP="00BF511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2295059E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</w:tcBorders>
            <w:vAlign w:val="bottom"/>
          </w:tcPr>
          <w:p w14:paraId="4A05310D" w14:textId="77777777" w:rsidR="00BF511C" w:rsidRPr="00DB5627" w:rsidRDefault="00BF511C" w:rsidP="00BF511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4379178" w14:textId="77777777" w:rsidR="00BF511C" w:rsidRPr="00DB5627" w:rsidRDefault="00BF511C" w:rsidP="00BF511C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2D488F4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4E96C2BF" w14:textId="77777777" w:rsidR="00BF511C" w:rsidRPr="00DB5627" w:rsidRDefault="00BF511C" w:rsidP="00BF511C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08B9E584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5EA6C168" w14:textId="77777777" w:rsidR="00BF511C" w:rsidRPr="00DB5627" w:rsidRDefault="00BF511C" w:rsidP="00BF511C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E56A56C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29D7D54E" w14:textId="77777777" w:rsidTr="0022355E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48464286" w14:textId="77777777" w:rsidR="00BF511C" w:rsidRPr="00DB5627" w:rsidRDefault="00BF511C" w:rsidP="00BF511C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2E5D2" w14:textId="6C9274AF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865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78CA5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B6A3D" w14:textId="77AA50A7" w:rsidR="00BF511C" w:rsidRPr="00DB5627" w:rsidRDefault="005E683F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766E5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5D00" w14:textId="25E7B21F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692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480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D837B93" w14:textId="77777777" w:rsidR="00BF511C" w:rsidRPr="00DB5627" w:rsidRDefault="00BF511C" w:rsidP="00BF511C">
            <w:pPr>
              <w:tabs>
                <w:tab w:val="decimal" w:pos="870"/>
                <w:tab w:val="decimal" w:pos="1062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28A78C" w14:textId="2641EE27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394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5AB0725C" w14:textId="77777777" w:rsidR="00BF511C" w:rsidRPr="00DB5627" w:rsidRDefault="00BF511C" w:rsidP="00BF511C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201EB8" w14:textId="7B28DB29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714756E0" w14:textId="77777777" w:rsidR="00BF511C" w:rsidRPr="00DB5627" w:rsidRDefault="00BF511C" w:rsidP="00BF511C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DCCE01" w14:textId="644CAE01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115</w:t>
            </w:r>
          </w:p>
        </w:tc>
      </w:tr>
      <w:tr w:rsidR="009E69E6" w:rsidRPr="00DB5627" w14:paraId="60FA7EC2" w14:textId="77777777" w:rsidTr="0022355E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581EDC1D" w14:textId="77777777" w:rsidR="00BF511C" w:rsidRPr="00DB5627" w:rsidRDefault="00BF511C" w:rsidP="00BF511C">
            <w:pPr>
              <w:spacing w:line="280" w:lineRule="exact"/>
              <w:ind w:left="3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EF2904" w14:textId="0937C0FD" w:rsidR="00BF511C" w:rsidRPr="00DB5627" w:rsidRDefault="005E683F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482F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AF02BA" w14:textId="7E53524F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918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85046" w14:textId="7777777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FC3179" w14:textId="52644267" w:rsidR="00BF511C" w:rsidRPr="00DB5627" w:rsidRDefault="005E683F" w:rsidP="00BF511C">
            <w:pPr>
              <w:tabs>
                <w:tab w:val="decimal" w:pos="876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D02B099" w14:textId="77777777" w:rsidR="00BF511C" w:rsidRPr="00DB5627" w:rsidRDefault="00BF511C" w:rsidP="00BF511C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3DAC8E" w14:textId="0441EBD8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0811AEAA" w14:textId="77777777" w:rsidR="00BF511C" w:rsidRPr="00DB5627" w:rsidRDefault="00BF511C" w:rsidP="00BF511C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66529A" w14:textId="0A1D66C9" w:rsidR="00BF511C" w:rsidRPr="00DB5627" w:rsidRDefault="00DB5627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557BA32E" w14:textId="77777777" w:rsidR="00BF511C" w:rsidRPr="00DB5627" w:rsidRDefault="00BF511C" w:rsidP="00BF511C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2FEF43" w14:textId="12B36B87" w:rsidR="00BF511C" w:rsidRPr="00DB5627" w:rsidRDefault="00BF511C" w:rsidP="00BF511C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</w:tbl>
    <w:p w14:paraId="04DDB2C5" w14:textId="6EEE8DA7" w:rsidR="00F56A04" w:rsidRPr="00DB5627" w:rsidRDefault="00A30128" w:rsidP="00A30128">
      <w:pPr>
        <w:ind w:left="540" w:hanging="7"/>
        <w:jc w:val="thaiDistribute"/>
        <w:rPr>
          <w:rFonts w:ascii="Angsana New" w:hAnsi="Angsana New" w:cs="Angsana New"/>
          <w:color w:val="000000" w:themeColor="text1"/>
          <w:lang w:val="en-US" w:eastAsia="x-none"/>
        </w:rPr>
      </w:pPr>
      <w:r w:rsidRPr="00DB5627">
        <w:rPr>
          <w:rFonts w:ascii="Angsana New" w:hAnsi="Angsana New" w:cs="Angsana New"/>
          <w:color w:val="000000" w:themeColor="text1"/>
          <w:spacing w:val="4"/>
          <w:cs/>
        </w:rPr>
        <w:br w:type="page"/>
      </w:r>
      <w:r w:rsidR="00F56A04" w:rsidRPr="00DB5627">
        <w:rPr>
          <w:rFonts w:ascii="Angsana New" w:hAnsi="Angsana New" w:cs="Angsana New"/>
          <w:color w:val="000000" w:themeColor="text1"/>
          <w:spacing w:val="-6"/>
          <w:cs/>
        </w:rPr>
        <w:lastRenderedPageBreak/>
        <w:t>รายการ</w:t>
      </w:r>
      <w:r w:rsidR="00F56A04" w:rsidRPr="00DB5627">
        <w:rPr>
          <w:rFonts w:ascii="Angsana New" w:hAnsi="Angsana New" w:cs="Angsana New"/>
          <w:color w:val="000000" w:themeColor="text1"/>
          <w:cs/>
          <w:lang w:val="en-US"/>
        </w:rPr>
        <w:t>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="00F56A04" w:rsidRPr="00DB5627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="00F56A04" w:rsidRPr="00DB56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F56A04" w:rsidRPr="00DB5627">
        <w:rPr>
          <w:rFonts w:ascii="Angsana New" w:hAnsi="Angsana New" w:cs="Angsana New"/>
          <w:color w:val="000000" w:themeColor="text1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9E69E6" w:rsidRPr="00DB5627" w14:paraId="38CEDCD5" w14:textId="77777777" w:rsidTr="006A6FCD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481FF553" w14:textId="77777777" w:rsidR="00F56A04" w:rsidRPr="00DB5627" w:rsidRDefault="00F56A04" w:rsidP="00DB020B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0D134F1E" w14:textId="77777777" w:rsidR="00F56A04" w:rsidRPr="00DB5627" w:rsidRDefault="00F56A04" w:rsidP="00DB02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E69E6" w:rsidRPr="00DB5627" w14:paraId="5D556D6F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72FAB44A" w14:textId="77777777" w:rsidR="00F56A04" w:rsidRPr="00DB5627" w:rsidRDefault="00F56A04" w:rsidP="00DB020B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6E35DB7" w14:textId="68932402" w:rsidR="00F56A04" w:rsidRPr="00DB5627" w:rsidRDefault="00DB5627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8EFF70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27EA29E1" w14:textId="7E3520FD" w:rsidR="00F56A04" w:rsidRPr="00DB5627" w:rsidRDefault="00DB5627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</w:tr>
      <w:tr w:rsidR="009E69E6" w:rsidRPr="00DB5627" w14:paraId="63DDA8F1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31542D37" w14:textId="77777777" w:rsidR="00F56A04" w:rsidRPr="00DB5627" w:rsidRDefault="00F56A04" w:rsidP="00DB020B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557746C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19F3C2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A90683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6B896F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8449DB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22AEE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05B42B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</w:tr>
      <w:tr w:rsidR="009E69E6" w:rsidRPr="00DB5627" w14:paraId="3EEEC22F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9A6FECA" w14:textId="77777777" w:rsidR="00F56A04" w:rsidRPr="00DB5627" w:rsidRDefault="00F56A04" w:rsidP="00DB020B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897209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E89745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FFD6EE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E55064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49D455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63B013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6691A9" w14:textId="77777777" w:rsidR="00F56A04" w:rsidRPr="00DB5627" w:rsidRDefault="00F56A04" w:rsidP="00DB020B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9E69E6" w:rsidRPr="00DB5627" w14:paraId="2D4B1F5E" w14:textId="77777777" w:rsidTr="006A6FCD">
        <w:tc>
          <w:tcPr>
            <w:tcW w:w="5154" w:type="dxa"/>
            <w:tcBorders>
              <w:left w:val="nil"/>
              <w:right w:val="nil"/>
            </w:tcBorders>
          </w:tcPr>
          <w:p w14:paraId="689C4AFB" w14:textId="77536036" w:rsidR="00BF511C" w:rsidRPr="00DB5627" w:rsidRDefault="00BF511C" w:rsidP="00BF511C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กำไร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56B14" w14:textId="019BEDFF" w:rsidR="00BF511C" w:rsidRPr="00DB5627" w:rsidRDefault="00DB5627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549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277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19CDAF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0F4903C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4E2995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E9E2686" w14:textId="3F8A0305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865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313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38C403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C47F0F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2EF0250B" w14:textId="77777777" w:rsidTr="00BE2508">
        <w:tc>
          <w:tcPr>
            <w:tcW w:w="5154" w:type="dxa"/>
            <w:tcBorders>
              <w:left w:val="nil"/>
              <w:right w:val="nil"/>
            </w:tcBorders>
          </w:tcPr>
          <w:p w14:paraId="35FF267A" w14:textId="77777777" w:rsidR="00BF511C" w:rsidRPr="00DB5627" w:rsidRDefault="00BF511C" w:rsidP="00BF511C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รายได้ภาษีเงินได้คำนวณในอัตรา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73DB2F" w14:textId="772C5C8A" w:rsidR="00BF511C" w:rsidRPr="00DB5627" w:rsidRDefault="00DB5627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109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FAC4AC7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BD90AD" w14:textId="7BC1E93E" w:rsidR="00BF511C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643BA1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6E504FD9" w14:textId="122329A5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062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43929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4E1A127" w14:textId="1278D03D" w:rsidR="00BF511C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</w:tr>
      <w:tr w:rsidR="009E69E6" w:rsidRPr="00DB5627" w14:paraId="4CB61D4B" w14:textId="77777777" w:rsidTr="0022355E">
        <w:tc>
          <w:tcPr>
            <w:tcW w:w="5154" w:type="dxa"/>
            <w:tcBorders>
              <w:left w:val="nil"/>
              <w:right w:val="nil"/>
            </w:tcBorders>
          </w:tcPr>
          <w:p w14:paraId="4DC9E299" w14:textId="77777777" w:rsidR="00BF511C" w:rsidRPr="00DB5627" w:rsidRDefault="00BF511C" w:rsidP="00BF511C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506EBFC" w14:textId="68F06955" w:rsidR="00BF511C" w:rsidRPr="00DB5627" w:rsidRDefault="005E683F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980BAD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5049941" w14:textId="77777777" w:rsidR="00BF511C" w:rsidRPr="00DB5627" w:rsidRDefault="00BF511C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782F4E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BB6AE5" w14:textId="6ADDEA8A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152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410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00CFCD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30A1A6" w14:textId="77777777" w:rsidR="00BF511C" w:rsidRPr="00DB5627" w:rsidRDefault="00BF511C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4726F614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18EA4BC" w14:textId="77777777" w:rsidR="00BF511C" w:rsidRPr="00DB5627" w:rsidRDefault="00BF511C" w:rsidP="00BF511C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85275A5" w14:textId="7DB69D32" w:rsidR="00BF511C" w:rsidRPr="00DB5627" w:rsidRDefault="00DB5627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37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793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E78215E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1A50412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99CFD4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1C6AEB6" w14:textId="3FA20CF2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739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296CE4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643191B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05A1D1A4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3CBB2BDE" w14:textId="77777777" w:rsidR="00BF511C" w:rsidRPr="00DB5627" w:rsidRDefault="00BF511C" w:rsidP="00BF511C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ผลกระทบทางภาษีของรายได้ที่ได้รับยกเว้นทางภาษีและค่าใช้จ่ายที่หักได้เพิ่มขึ้น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38EABE0" w14:textId="0B6FBC34" w:rsidR="00BF511C" w:rsidRPr="00DB5627" w:rsidRDefault="005E683F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650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085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364B479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96C68CB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CD744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DB02EC" w14:textId="49128A9A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254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0C12EB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3E8C87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016510C9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2BF435B4" w14:textId="77777777" w:rsidR="00BF511C" w:rsidRPr="00DB5627" w:rsidRDefault="00BF511C" w:rsidP="00BF511C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D0BE9" w14:textId="77777777" w:rsidR="00BF511C" w:rsidRPr="00DB5627" w:rsidRDefault="00BF511C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97EDB76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2B61455" w14:textId="77777777" w:rsidR="00BF511C" w:rsidRPr="00DB5627" w:rsidRDefault="00BF511C" w:rsidP="00BF511C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36F23F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2DE9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060103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61A0DE" w14:textId="77777777" w:rsidR="00BF511C" w:rsidRPr="00DB5627" w:rsidRDefault="00BF511C" w:rsidP="00BF511C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651B5671" w14:textId="77777777" w:rsidTr="00B761F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1D41A1F9" w14:textId="77777777" w:rsidR="00BF511C" w:rsidRPr="00DB5627" w:rsidRDefault="00BF511C" w:rsidP="00BF511C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F94B6" w14:textId="77777777" w:rsidR="00BF511C" w:rsidRPr="00DB5627" w:rsidRDefault="00BF511C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7290BDA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CB8AAD8" w14:textId="77777777" w:rsidR="00BF511C" w:rsidRPr="00DB5627" w:rsidRDefault="00BF511C" w:rsidP="00BF511C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7F1C06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30040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0D6A92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BE3C47" w14:textId="77777777" w:rsidR="00BF511C" w:rsidRPr="00DB5627" w:rsidRDefault="00BF511C" w:rsidP="00BF511C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29710E39" w14:textId="77777777" w:rsidTr="00B761F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64D02768" w14:textId="77777777" w:rsidR="00BF511C" w:rsidRPr="00DB5627" w:rsidRDefault="00BF511C" w:rsidP="00BF511C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4B260" w14:textId="51B1C671" w:rsidR="00BF511C" w:rsidRPr="00DB5627" w:rsidRDefault="00DB5627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030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DBBCE71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8EB760E" w14:textId="77777777" w:rsidR="00BF511C" w:rsidRPr="00DB5627" w:rsidRDefault="00BF511C" w:rsidP="00BF511C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1CC8FC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7337A" w14:textId="3AE0D1A3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425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5EB78B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B442BD" w14:textId="77777777" w:rsidR="00BF511C" w:rsidRPr="00DB5627" w:rsidRDefault="00BF511C" w:rsidP="00BF511C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BF511C" w:rsidRPr="00DB5627" w14:paraId="7E72746F" w14:textId="77777777" w:rsidTr="00B761F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DAA9C45" w14:textId="767527DA" w:rsidR="00BF511C" w:rsidRPr="00DB5627" w:rsidRDefault="00A969EA" w:rsidP="00A969EA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ค่าใช้จ่ายภาษีเงินได้ที่แสดงในงบกำไรขาดทุนและกำไรขาดทุนเบ็ดเสร็จอื่น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9DEDB" w14:textId="75B7AEE6" w:rsidR="00BF511C" w:rsidRPr="00DB5627" w:rsidRDefault="00DB5627" w:rsidP="00BF511C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292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458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273E97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4990830" w14:textId="25836D0D" w:rsidR="00BF511C" w:rsidRPr="00DB5627" w:rsidRDefault="00DB5627" w:rsidP="00A969EA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53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DBF168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C8DFB3" w14:textId="6288F42B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479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3AA35B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999EEA" w14:textId="089FE272" w:rsidR="00BF511C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</w:p>
        </w:tc>
      </w:tr>
    </w:tbl>
    <w:p w14:paraId="07E9C93A" w14:textId="77777777" w:rsidR="00F56A04" w:rsidRPr="00DB5627" w:rsidRDefault="00F56A04" w:rsidP="00DB020B">
      <w:pPr>
        <w:ind w:left="547" w:hanging="7"/>
        <w:jc w:val="thaiDistribute"/>
        <w:rPr>
          <w:rFonts w:ascii="Angsana New" w:eastAsia="Calibri" w:hAnsi="Angsana New" w:cs="Angsana New"/>
          <w:color w:val="000000" w:themeColor="text1"/>
          <w:spacing w:val="-8"/>
          <w:sz w:val="2"/>
          <w:szCs w:val="2"/>
          <w:cs/>
        </w:rPr>
      </w:pPr>
    </w:p>
    <w:p w14:paraId="2ED97623" w14:textId="77777777" w:rsidR="00F56A04" w:rsidRPr="00DB5627" w:rsidRDefault="00F56A04" w:rsidP="00DB020B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24"/>
          <w:szCs w:val="24"/>
          <w:cs/>
          <w:lang w:val="en-US" w:eastAsia="x-none"/>
        </w:rPr>
      </w:pPr>
    </w:p>
    <w:p w14:paraId="6795DBCD" w14:textId="77777777" w:rsidR="00F56A04" w:rsidRPr="00DB5627" w:rsidRDefault="00F56A04" w:rsidP="00DB020B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 w:cs="Angsana New"/>
          <w:color w:val="000000" w:themeColor="text1"/>
          <w:sz w:val="2"/>
          <w:szCs w:val="2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9E69E6" w:rsidRPr="00DB5627" w14:paraId="4A5823FC" w14:textId="77777777" w:rsidTr="006A6FCD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7B1E456D" w14:textId="77777777" w:rsidR="00F56A04" w:rsidRPr="00DB5627" w:rsidRDefault="00F56A04" w:rsidP="00DB020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535A4D66" w14:textId="77777777" w:rsidR="00F56A04" w:rsidRPr="00DB5627" w:rsidRDefault="00F56A04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B5627" w14:paraId="0B342DE8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326963E6" w14:textId="77777777" w:rsidR="00BF511C" w:rsidRPr="00DB5627" w:rsidRDefault="00BF511C" w:rsidP="00BF511C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02A30DF" w14:textId="0D1A5D7F" w:rsidR="00BF511C" w:rsidRPr="00DB5627" w:rsidRDefault="00DB5627" w:rsidP="00BF511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A184F9" w14:textId="77777777" w:rsidR="00BF511C" w:rsidRPr="00DB5627" w:rsidRDefault="00BF511C" w:rsidP="00BF511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78771381" w14:textId="51FC87D9" w:rsidR="00BF511C" w:rsidRPr="00DB5627" w:rsidRDefault="00DB5627" w:rsidP="00BF511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</w:tr>
      <w:tr w:rsidR="009E69E6" w:rsidRPr="00DB5627" w14:paraId="0AC859F0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6BD1E270" w14:textId="77777777" w:rsidR="00F56A04" w:rsidRPr="00DB5627" w:rsidRDefault="00F56A04" w:rsidP="00DB020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E8D5A0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84D8B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A38F10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409D1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E968D3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672E95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72F25B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</w:tr>
      <w:tr w:rsidR="009E69E6" w:rsidRPr="00DB5627" w14:paraId="4283C91B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32F0D9A" w14:textId="77777777" w:rsidR="00F56A04" w:rsidRPr="00DB5627" w:rsidRDefault="00F56A04" w:rsidP="00DB020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29965F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7ABB03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654FB5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FC910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BC163D3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569E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4AB161" w14:textId="77777777" w:rsidR="00F56A04" w:rsidRPr="00DB5627" w:rsidRDefault="00F56A04" w:rsidP="00DB020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9E69E6" w:rsidRPr="00DB5627" w14:paraId="1CF3BE57" w14:textId="77777777" w:rsidTr="006A6FCD">
        <w:tc>
          <w:tcPr>
            <w:tcW w:w="5154" w:type="dxa"/>
            <w:tcBorders>
              <w:left w:val="nil"/>
              <w:right w:val="nil"/>
            </w:tcBorders>
          </w:tcPr>
          <w:p w14:paraId="54C6D5D1" w14:textId="77777777" w:rsidR="00BF511C" w:rsidRPr="00DB5627" w:rsidRDefault="00BF511C" w:rsidP="00BF511C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597ED" w14:textId="1809836A" w:rsidR="00BF511C" w:rsidRPr="00DB5627" w:rsidRDefault="003C0E12" w:rsidP="005E683F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036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0A2599B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54688B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3BA982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FE2DABC" w14:textId="076B5345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421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588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EE3777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D2898C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2F1D3D8E" w14:textId="77777777" w:rsidTr="006A6FCD">
        <w:trPr>
          <w:trHeight w:val="195"/>
        </w:trPr>
        <w:tc>
          <w:tcPr>
            <w:tcW w:w="5154" w:type="dxa"/>
            <w:tcBorders>
              <w:left w:val="nil"/>
              <w:right w:val="nil"/>
            </w:tcBorders>
          </w:tcPr>
          <w:p w14:paraId="4DD9DA75" w14:textId="77777777" w:rsidR="00BF511C" w:rsidRPr="00DB5627" w:rsidRDefault="00BF511C" w:rsidP="00BF511C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รายได้ภาษีเงินได้คำนวณในอัตรา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ณ วันที่ในรายงาน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9EA5F4" w14:textId="0C00F548" w:rsidR="00BF511C" w:rsidRPr="00DB5627" w:rsidRDefault="003C0E12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220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207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514740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7273246" w14:textId="649E2885" w:rsidR="00BF511C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C080F8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5208642" w14:textId="57AB8879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484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318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CB557D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9B6923" w14:textId="73C7AD81" w:rsidR="00BF511C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</w:tr>
      <w:tr w:rsidR="009E69E6" w:rsidRPr="00DB5627" w14:paraId="002C8A63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FCF4243" w14:textId="77777777" w:rsidR="00BF511C" w:rsidRPr="00DB5627" w:rsidRDefault="00BF511C" w:rsidP="00BF511C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 w:eastAsia="en-AU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D2DB75E" w14:textId="286A2C85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383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E05F5F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3B7B1A1" w14:textId="77777777" w:rsidR="00BF511C" w:rsidRPr="00DB5627" w:rsidRDefault="00BF511C" w:rsidP="00BF511C">
            <w:pPr>
              <w:spacing w:line="320" w:lineRule="exact"/>
              <w:ind w:left="-94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26398A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A7A4AFC" w14:textId="7BE41053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9B75F2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089AEE" w14:textId="77777777" w:rsidR="00BF511C" w:rsidRPr="00DB5627" w:rsidRDefault="00BF511C" w:rsidP="00BF511C">
            <w:pPr>
              <w:spacing w:line="320" w:lineRule="exact"/>
              <w:ind w:left="-94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6AB0237D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47C596FC" w14:textId="77777777" w:rsidR="00BF511C" w:rsidRPr="00DB5627" w:rsidRDefault="00BF511C" w:rsidP="00BF511C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23E2309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D2B7D5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2E33CA0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99933A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8B1EE62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132F65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40E1107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7290B1C2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24E6C79" w14:textId="77777777" w:rsidR="00BF511C" w:rsidRPr="00DB5627" w:rsidRDefault="00BF511C" w:rsidP="00BF511C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และค่าใช้จ่ายที่หักได้เพิ่มขึ้น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5A40D51" w14:textId="01036C6E" w:rsidR="00BF511C" w:rsidRPr="00DB5627" w:rsidRDefault="005E683F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89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9F881C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35870A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8A87EA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D8CEA75" w14:textId="307C5518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904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0B6B29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B1AEA06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7554C305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3400478E" w14:textId="77777777" w:rsidR="00BF511C" w:rsidRPr="00DB5627" w:rsidRDefault="00BF511C" w:rsidP="00BF511C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5D19B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06D192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1A29299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DED925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D00BC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521126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68CB86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736EEFFB" w14:textId="77777777" w:rsidTr="0037722C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4FCA93DF" w14:textId="77777777" w:rsidR="00BF511C" w:rsidRPr="00DB5627" w:rsidRDefault="00BF511C" w:rsidP="00BF511C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7B1FF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945143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3FE5813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85977D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14DEF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E79428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2B7D33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039DE173" w14:textId="77777777" w:rsidTr="0037722C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1F963F4" w14:textId="77777777" w:rsidR="00BF511C" w:rsidRPr="00DB5627" w:rsidRDefault="00BF511C" w:rsidP="00BF511C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C2D2E" w14:textId="26F1B76F" w:rsidR="00BF511C" w:rsidRPr="00DB5627" w:rsidRDefault="00DB5627" w:rsidP="003C0E12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68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564</w:t>
            </w:r>
            <w:r w:rsidR="003C0E12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DE17A0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03D44C4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8405C4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E25FE" w14:textId="6D1CF7B8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160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64496E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61D7BA" w14:textId="77777777" w:rsidR="00BF511C" w:rsidRPr="00DB5627" w:rsidRDefault="00BF511C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5E9915E8" w14:textId="77777777" w:rsidTr="0037722C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ADEBB50" w14:textId="77777777" w:rsidR="00BF511C" w:rsidRPr="00DB5627" w:rsidRDefault="00F35E60" w:rsidP="00BF511C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ภาษีเงินได้ที่แสดงในงบกำไรขาดทุนและกำไรขาดทุน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C4D14B" w14:textId="65CFDB08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637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29DECEE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F9759A1" w14:textId="522F5A8E" w:rsidR="00BF511C" w:rsidRPr="00DB5627" w:rsidRDefault="00DB5627" w:rsidP="00A969EA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="005E683F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563002" w14:textId="77777777" w:rsidR="00BF511C" w:rsidRPr="00DB5627" w:rsidRDefault="00BF511C" w:rsidP="00BF511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C913E" w14:textId="11EACFED" w:rsidR="00BF511C" w:rsidRPr="00DB5627" w:rsidRDefault="00DB5627" w:rsidP="00BF511C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457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DCF387" w14:textId="77777777" w:rsidR="00BF511C" w:rsidRPr="00DB5627" w:rsidRDefault="00BF511C" w:rsidP="00BF511C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1777390" w14:textId="7D04E64E" w:rsidR="00BF511C" w:rsidRPr="00DB5627" w:rsidRDefault="00DB5627" w:rsidP="00BF511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106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</w:t>
            </w:r>
          </w:p>
        </w:tc>
      </w:tr>
    </w:tbl>
    <w:p w14:paraId="31EA40C5" w14:textId="6CB0E319" w:rsidR="00F56A04" w:rsidRPr="00DB5627" w:rsidRDefault="00F56A04" w:rsidP="00DB020B">
      <w:pPr>
        <w:spacing w:before="240"/>
        <w:ind w:left="547"/>
        <w:jc w:val="thaiDistribute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B5627">
        <w:rPr>
          <w:rFonts w:ascii="Angsana New" w:eastAsia="Calibri" w:hAnsi="Angsana New" w:cs="Angsana New"/>
          <w:color w:val="000000" w:themeColor="text1"/>
          <w:spacing w:val="-8"/>
          <w:cs/>
        </w:rPr>
        <w:t>กลุ่มบริษัท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ใช้อัตราภาษีเงินได้ร้อยละ </w:t>
      </w:r>
      <w:r w:rsidR="00DB5627" w:rsidRPr="00DB5627">
        <w:rPr>
          <w:rFonts w:ascii="Angsana New" w:hAnsi="Angsana New" w:cs="Angsana New"/>
          <w:color w:val="000000" w:themeColor="text1"/>
          <w:spacing w:val="-8"/>
          <w:lang w:val="en-US"/>
        </w:rPr>
        <w:t>20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 xml:space="preserve"> ในการคำนวณภาษีเงินได้และภาษีเงินได้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รอการตัดบัญชี 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ธันวาคม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</w:p>
    <w:p w14:paraId="02C3A28E" w14:textId="7C3EBF77" w:rsidR="009720B8" w:rsidRPr="00DB5627" w:rsidRDefault="00172E73" w:rsidP="00E52275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14</w:t>
      </w:r>
      <w:r w:rsidR="009720B8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9720B8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ab/>
      </w:r>
      <w:r w:rsidR="009720B8" w:rsidRPr="00DB5627">
        <w:rPr>
          <w:rFonts w:ascii="Angsana New" w:hAnsi="Angsana New" w:cs="Angsana New"/>
          <w:b/>
          <w:bCs/>
          <w:color w:val="000000" w:themeColor="text1"/>
          <w:cs/>
        </w:rPr>
        <w:t>เจ้าหนี้การค้าและเจ้าหนี้</w:t>
      </w:r>
      <w:r w:rsidR="00EA4FB1" w:rsidRPr="00DB5627">
        <w:rPr>
          <w:rFonts w:ascii="Angsana New" w:hAnsi="Angsana New" w:cs="Angsana New"/>
          <w:b/>
          <w:bCs/>
          <w:color w:val="000000" w:themeColor="text1"/>
          <w:cs/>
        </w:rPr>
        <w:t>หมุนเวียน</w:t>
      </w:r>
      <w:r w:rsidR="009720B8" w:rsidRPr="00DB5627">
        <w:rPr>
          <w:rFonts w:ascii="Angsana New" w:hAnsi="Angsana New" w:cs="Angsana New"/>
          <w:b/>
          <w:bCs/>
          <w:color w:val="000000" w:themeColor="text1"/>
          <w:cs/>
        </w:rPr>
        <w:t>อื่น</w:t>
      </w:r>
    </w:p>
    <w:p w14:paraId="263FE506" w14:textId="77777777" w:rsidR="00D45E8C" w:rsidRPr="00DB5627" w:rsidRDefault="009720B8" w:rsidP="00DB020B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color w:val="000000" w:themeColor="text1"/>
          <w:szCs w:val="32"/>
          <w:lang w:val="en-US"/>
        </w:rPr>
      </w:pPr>
      <w:r w:rsidRPr="00DB5627">
        <w:rPr>
          <w:rFonts w:ascii="Angsana New" w:hAnsi="Angsana New" w:cs="Angsana New"/>
          <w:color w:val="000000" w:themeColor="text1"/>
          <w:szCs w:val="32"/>
          <w:cs/>
          <w:lang w:val="en-US"/>
        </w:rPr>
        <w:t>เจ้าหนี้การค้าและเจ้าหนี้</w:t>
      </w:r>
      <w:r w:rsidR="00EA4FB1" w:rsidRPr="00DB5627">
        <w:rPr>
          <w:rFonts w:ascii="Angsana New" w:hAnsi="Angsana New" w:cs="Angsana New"/>
          <w:color w:val="000000" w:themeColor="text1"/>
          <w:szCs w:val="32"/>
          <w:cs/>
          <w:lang w:val="en-US"/>
        </w:rPr>
        <w:t>หมุนเวียน</w:t>
      </w:r>
      <w:r w:rsidRPr="00DB5627">
        <w:rPr>
          <w:rFonts w:ascii="Angsana New" w:hAnsi="Angsana New" w:cs="Angsana New"/>
          <w:color w:val="000000" w:themeColor="text1"/>
          <w:szCs w:val="32"/>
          <w:cs/>
          <w:lang w:val="en-US"/>
        </w:rPr>
        <w:t>อื่น ประกอบด้วย</w:t>
      </w:r>
      <w:r w:rsidR="00A269E8" w:rsidRPr="00DB5627">
        <w:rPr>
          <w:rFonts w:ascii="Angsana New" w:hAnsi="Angsana New" w:cs="Angsana New"/>
          <w:color w:val="000000" w:themeColor="text1"/>
          <w:szCs w:val="32"/>
          <w:lang w:val="en-US"/>
        </w:rPr>
        <w:t xml:space="preserve"> </w:t>
      </w:r>
    </w:p>
    <w:p w14:paraId="7C41DCF0" w14:textId="77777777" w:rsidR="003609A8" w:rsidRPr="00DB5627" w:rsidRDefault="003609A8" w:rsidP="003609A8">
      <w:pPr>
        <w:ind w:left="547" w:right="-2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9E69E6" w:rsidRPr="00DB5627" w14:paraId="14EE4E45" w14:textId="77777777" w:rsidTr="005F66B8">
        <w:trPr>
          <w:trHeight w:val="144"/>
        </w:trPr>
        <w:tc>
          <w:tcPr>
            <w:tcW w:w="4018" w:type="dxa"/>
          </w:tcPr>
          <w:p w14:paraId="05C5D828" w14:textId="77777777" w:rsidR="003609A8" w:rsidRPr="00DB5627" w:rsidRDefault="003609A8" w:rsidP="005F66B8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1202187A" w14:textId="77777777" w:rsidR="003609A8" w:rsidRPr="00DB5627" w:rsidRDefault="003609A8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7571BEA8" w14:textId="77777777" w:rsidR="003609A8" w:rsidRPr="00DB5627" w:rsidRDefault="003609A8" w:rsidP="005F66B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3"/>
          </w:tcPr>
          <w:p w14:paraId="27AC3808" w14:textId="77777777" w:rsidR="003609A8" w:rsidRPr="00DB5627" w:rsidRDefault="003609A8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B5627" w14:paraId="457EB934" w14:textId="77777777" w:rsidTr="005F66B8">
        <w:trPr>
          <w:trHeight w:val="144"/>
        </w:trPr>
        <w:tc>
          <w:tcPr>
            <w:tcW w:w="4018" w:type="dxa"/>
          </w:tcPr>
          <w:p w14:paraId="153D6BDC" w14:textId="77777777" w:rsidR="003609A8" w:rsidRPr="00DB5627" w:rsidRDefault="003609A8" w:rsidP="005F66B8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705F92A3" w14:textId="77777777" w:rsidR="003609A8" w:rsidRPr="00DB5627" w:rsidRDefault="003609A8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D896E81" w14:textId="77777777" w:rsidR="003609A8" w:rsidRPr="00DB5627" w:rsidRDefault="003609A8" w:rsidP="005F66B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3C6104EF" w14:textId="77777777" w:rsidR="003609A8" w:rsidRPr="00DB5627" w:rsidRDefault="003609A8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710715E5" w14:textId="77777777" w:rsidR="003609A8" w:rsidRPr="00DB5627" w:rsidRDefault="003609A8" w:rsidP="005F66B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7DFE090" w14:textId="77777777" w:rsidR="003609A8" w:rsidRPr="00DB5627" w:rsidRDefault="003609A8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2B6BD38" w14:textId="77777777" w:rsidR="003609A8" w:rsidRPr="00DB5627" w:rsidRDefault="003609A8" w:rsidP="005F66B8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5785DD11" w14:textId="77777777" w:rsidR="003609A8" w:rsidRPr="00DB5627" w:rsidRDefault="003609A8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DB5627" w14:paraId="0DD4CA4A" w14:textId="77777777" w:rsidTr="005F66B8">
        <w:trPr>
          <w:trHeight w:val="144"/>
        </w:trPr>
        <w:tc>
          <w:tcPr>
            <w:tcW w:w="4018" w:type="dxa"/>
          </w:tcPr>
          <w:p w14:paraId="2993EC8A" w14:textId="77777777" w:rsidR="003609A8" w:rsidRPr="00DB5627" w:rsidRDefault="003609A8" w:rsidP="005F66B8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AE62C25" w14:textId="25B94EDE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B386241" w14:textId="77777777" w:rsidR="003609A8" w:rsidRPr="00DB5627" w:rsidRDefault="003609A8" w:rsidP="005F66B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1D1E3726" w14:textId="6EFED865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2B3676FC" w14:textId="77777777" w:rsidR="003609A8" w:rsidRPr="00DB5627" w:rsidRDefault="003609A8" w:rsidP="005F66B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37F74A4" w14:textId="12F7EC7B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BAAA247" w14:textId="77777777" w:rsidR="003609A8" w:rsidRPr="00DB5627" w:rsidRDefault="003609A8" w:rsidP="005F66B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4C204A72" w14:textId="14B78F10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B5627" w14:paraId="2BF8D15A" w14:textId="77777777" w:rsidTr="005F66B8">
        <w:trPr>
          <w:trHeight w:val="144"/>
        </w:trPr>
        <w:tc>
          <w:tcPr>
            <w:tcW w:w="4018" w:type="dxa"/>
          </w:tcPr>
          <w:p w14:paraId="37612850" w14:textId="77777777" w:rsidR="003609A8" w:rsidRPr="00DB5627" w:rsidRDefault="003609A8" w:rsidP="005F66B8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545E14" w14:textId="61F42FE7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0A9F703" w14:textId="77777777" w:rsidR="003609A8" w:rsidRPr="00DB5627" w:rsidRDefault="003609A8" w:rsidP="005F66B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3760E74" w14:textId="479DA4BA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0" w:type="dxa"/>
          </w:tcPr>
          <w:p w14:paraId="63151BE1" w14:textId="77777777" w:rsidR="003609A8" w:rsidRPr="00DB5627" w:rsidRDefault="003609A8" w:rsidP="005F66B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BDB793B" w14:textId="0DD612DC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8" w:type="dxa"/>
          </w:tcPr>
          <w:p w14:paraId="6DC694E3" w14:textId="77777777" w:rsidR="003609A8" w:rsidRPr="00DB5627" w:rsidRDefault="003609A8" w:rsidP="005F66B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764ABB1A" w14:textId="175C8846" w:rsidR="003609A8" w:rsidRPr="00DB5627" w:rsidRDefault="00DB5627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798B04DF" w14:textId="77777777" w:rsidTr="005F66B8">
        <w:trPr>
          <w:trHeight w:val="144"/>
        </w:trPr>
        <w:tc>
          <w:tcPr>
            <w:tcW w:w="4018" w:type="dxa"/>
          </w:tcPr>
          <w:p w14:paraId="03843BBF" w14:textId="77777777" w:rsidR="003609A8" w:rsidRPr="00DB5627" w:rsidRDefault="003609A8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02F4BDE5" w14:textId="77777777" w:rsidR="003609A8" w:rsidRPr="00DB5627" w:rsidRDefault="003609A8" w:rsidP="005F66B8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225B3D1" w14:textId="77777777" w:rsidR="003609A8" w:rsidRPr="00DB5627" w:rsidRDefault="003609A8" w:rsidP="005F66B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7B700030" w14:textId="77777777" w:rsidR="003609A8" w:rsidRPr="00DB5627" w:rsidRDefault="003609A8" w:rsidP="005F66B8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12C4292C" w14:textId="77777777" w:rsidR="003609A8" w:rsidRPr="00DB5627" w:rsidRDefault="003609A8" w:rsidP="005F66B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0A6C3303" w14:textId="77777777" w:rsidR="003609A8" w:rsidRPr="00DB5627" w:rsidRDefault="003609A8" w:rsidP="005F66B8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73EDAC24" w14:textId="77777777" w:rsidR="003609A8" w:rsidRPr="00DB5627" w:rsidRDefault="003609A8" w:rsidP="005F66B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7FF1C7CD" w14:textId="77777777" w:rsidR="003609A8" w:rsidRPr="00DB5627" w:rsidRDefault="003609A8" w:rsidP="005F66B8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0FCC9C5F" w14:textId="77777777" w:rsidTr="005F66B8">
        <w:trPr>
          <w:trHeight w:val="144"/>
        </w:trPr>
        <w:tc>
          <w:tcPr>
            <w:tcW w:w="4018" w:type="dxa"/>
          </w:tcPr>
          <w:p w14:paraId="6546D386" w14:textId="02172E89" w:rsidR="009E6613" w:rsidRPr="00DB5627" w:rsidRDefault="009E6613" w:rsidP="009E66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เจ้าหนี้ค่าก่อสร้าง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A6E6" w14:textId="141E8090" w:rsidR="009E6613" w:rsidRPr="00DB5627" w:rsidRDefault="00DB5627" w:rsidP="003C20AC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484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1768C2FD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290D19EF" w14:textId="5FFCC6A3" w:rsidR="009E6613" w:rsidRPr="00DB5627" w:rsidRDefault="00DB5627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484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651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0" w:type="dxa"/>
          </w:tcPr>
          <w:p w14:paraId="76A8BE3D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429710E3" w14:textId="77777777" w:rsidR="009E6613" w:rsidRPr="00DB5627" w:rsidRDefault="009E6613" w:rsidP="009E6613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386FAF81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2FACB5F1" w14:textId="77777777" w:rsidR="009E6613" w:rsidRPr="00DB5627" w:rsidRDefault="009E6613" w:rsidP="009E6613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E69E6" w:rsidRPr="00DB5627" w14:paraId="115FDB13" w14:textId="77777777" w:rsidTr="005F66B8">
        <w:trPr>
          <w:trHeight w:val="144"/>
        </w:trPr>
        <w:tc>
          <w:tcPr>
            <w:tcW w:w="4018" w:type="dxa"/>
          </w:tcPr>
          <w:p w14:paraId="3797965E" w14:textId="77777777" w:rsidR="009E6613" w:rsidRPr="00DB5627" w:rsidRDefault="009E6613" w:rsidP="009E66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7448" w14:textId="29175922" w:rsidR="009E6613" w:rsidRPr="00DB5627" w:rsidRDefault="00DB5627" w:rsidP="003C20AC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36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511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937</w:t>
            </w:r>
          </w:p>
        </w:tc>
        <w:tc>
          <w:tcPr>
            <w:tcW w:w="90" w:type="dxa"/>
            <w:vAlign w:val="center"/>
          </w:tcPr>
          <w:p w14:paraId="6E29C9B7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42C7055" w14:textId="01A5F371" w:rsidR="009E6613" w:rsidRPr="00DB5627" w:rsidRDefault="00DB5627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854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890</w:t>
            </w:r>
          </w:p>
        </w:tc>
        <w:tc>
          <w:tcPr>
            <w:tcW w:w="110" w:type="dxa"/>
          </w:tcPr>
          <w:p w14:paraId="47DE5AA6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3848701E" w14:textId="52BA3F29" w:rsidR="009E6613" w:rsidRPr="00DB5627" w:rsidRDefault="00DB5627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700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  <w:tc>
          <w:tcPr>
            <w:tcW w:w="98" w:type="dxa"/>
            <w:vAlign w:val="center"/>
          </w:tcPr>
          <w:p w14:paraId="4E01F242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3BB7B321" w14:textId="332812D8" w:rsidR="009E6613" w:rsidRPr="00DB5627" w:rsidRDefault="00DB5627" w:rsidP="009E6613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9E661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873</w:t>
            </w:r>
            <w:r w:rsidR="009E661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886</w:t>
            </w:r>
          </w:p>
        </w:tc>
      </w:tr>
      <w:tr w:rsidR="009E69E6" w:rsidRPr="00DB5627" w14:paraId="59A4028F" w14:textId="77777777" w:rsidTr="005F66B8">
        <w:trPr>
          <w:trHeight w:val="144"/>
        </w:trPr>
        <w:tc>
          <w:tcPr>
            <w:tcW w:w="4018" w:type="dxa"/>
          </w:tcPr>
          <w:p w14:paraId="25641277" w14:textId="77777777" w:rsidR="009E6613" w:rsidRPr="00DB5627" w:rsidRDefault="009E6613" w:rsidP="009E66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5194E" w14:textId="5E5CA4F5" w:rsidR="009E6613" w:rsidRPr="00DB5627" w:rsidRDefault="00DB5627" w:rsidP="003C20AC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528</w:t>
            </w:r>
          </w:p>
        </w:tc>
        <w:tc>
          <w:tcPr>
            <w:tcW w:w="90" w:type="dxa"/>
            <w:vAlign w:val="center"/>
          </w:tcPr>
          <w:p w14:paraId="2948700C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AFF445D" w14:textId="30287B17" w:rsidR="009E6613" w:rsidRPr="00DB5627" w:rsidRDefault="00DB5627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124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687</w:t>
            </w:r>
          </w:p>
        </w:tc>
        <w:tc>
          <w:tcPr>
            <w:tcW w:w="110" w:type="dxa"/>
          </w:tcPr>
          <w:p w14:paraId="0DEE92FB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4896FF1" w14:textId="77777777" w:rsidR="009E6613" w:rsidRPr="00DB5627" w:rsidRDefault="009E6613" w:rsidP="009E6613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77983256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4CFF984" w14:textId="77777777" w:rsidR="009E6613" w:rsidRPr="00DB5627" w:rsidRDefault="009E6613" w:rsidP="009E661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E69E6" w:rsidRPr="00DB5627" w14:paraId="54ED556F" w14:textId="77777777" w:rsidTr="005F66B8">
        <w:trPr>
          <w:trHeight w:val="144"/>
        </w:trPr>
        <w:tc>
          <w:tcPr>
            <w:tcW w:w="4018" w:type="dxa"/>
          </w:tcPr>
          <w:p w14:paraId="04031E57" w14:textId="77777777" w:rsidR="009E6613" w:rsidRPr="00DB5627" w:rsidRDefault="009E6613" w:rsidP="009E66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FA2C9" w14:textId="786728EB" w:rsidR="009E6613" w:rsidRPr="00DB5627" w:rsidRDefault="00DB5627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541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298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587</w:t>
            </w:r>
          </w:p>
        </w:tc>
        <w:tc>
          <w:tcPr>
            <w:tcW w:w="90" w:type="dxa"/>
            <w:vAlign w:val="center"/>
          </w:tcPr>
          <w:p w14:paraId="1B04AED2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71CD" w14:textId="47DFD36D" w:rsidR="009E6613" w:rsidRPr="00DB5627" w:rsidRDefault="00DB5627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533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630</w:t>
            </w:r>
            <w:r w:rsidR="009E6613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699</w:t>
            </w:r>
          </w:p>
        </w:tc>
        <w:tc>
          <w:tcPr>
            <w:tcW w:w="110" w:type="dxa"/>
          </w:tcPr>
          <w:p w14:paraId="08219234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2885F" w14:textId="7B898C99" w:rsidR="009E6613" w:rsidRPr="00DB5627" w:rsidRDefault="00DB5627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</w:t>
            </w:r>
            <w:r w:rsidR="00371236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700</w:t>
            </w:r>
            <w:r w:rsidR="00371236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  <w:tc>
          <w:tcPr>
            <w:tcW w:w="98" w:type="dxa"/>
          </w:tcPr>
          <w:p w14:paraId="15664FD3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04AF" w14:textId="30A87513" w:rsidR="009E6613" w:rsidRPr="00DB5627" w:rsidRDefault="00DB5627" w:rsidP="009E6613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9E661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873</w:t>
            </w:r>
            <w:r w:rsidR="009E661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886</w:t>
            </w:r>
          </w:p>
        </w:tc>
      </w:tr>
      <w:tr w:rsidR="009E69E6" w:rsidRPr="00DB5627" w14:paraId="3BE0A256" w14:textId="77777777" w:rsidTr="005F66B8">
        <w:trPr>
          <w:trHeight w:val="144"/>
        </w:trPr>
        <w:tc>
          <w:tcPr>
            <w:tcW w:w="4018" w:type="dxa"/>
          </w:tcPr>
          <w:p w14:paraId="2FF37571" w14:textId="77777777" w:rsidR="009E6613" w:rsidRPr="00DB5627" w:rsidRDefault="009E6613" w:rsidP="009E66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D3C08" w14:textId="77777777" w:rsidR="009E6613" w:rsidRPr="00DB5627" w:rsidRDefault="009E6613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D24B96E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54EA5F1E" w14:textId="77777777" w:rsidR="009E6613" w:rsidRPr="00DB5627" w:rsidRDefault="009E6613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3E4FD78B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180CBA94" w14:textId="77777777" w:rsidR="009E6613" w:rsidRPr="00DB5627" w:rsidRDefault="009E6613" w:rsidP="009E6613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3B5E7364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317DA2F0" w14:textId="77777777" w:rsidR="009E6613" w:rsidRPr="00DB5627" w:rsidRDefault="009E6613" w:rsidP="009E6613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46A2C491" w14:textId="77777777" w:rsidTr="005F66B8">
        <w:trPr>
          <w:trHeight w:val="144"/>
        </w:trPr>
        <w:tc>
          <w:tcPr>
            <w:tcW w:w="4018" w:type="dxa"/>
          </w:tcPr>
          <w:p w14:paraId="33C08C38" w14:textId="77777777" w:rsidR="009E6613" w:rsidRPr="00DB5627" w:rsidRDefault="009E6613" w:rsidP="009E66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  <w:vAlign w:val="center"/>
          </w:tcPr>
          <w:p w14:paraId="7CD0050D" w14:textId="77777777" w:rsidR="009E6613" w:rsidRPr="00DB5627" w:rsidRDefault="009E6613" w:rsidP="009E6613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35EB337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730E299B" w14:textId="77777777" w:rsidR="009E6613" w:rsidRPr="00DB5627" w:rsidRDefault="009E6613" w:rsidP="009E6613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015F1D58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38F55A2A" w14:textId="77777777" w:rsidR="009E6613" w:rsidRPr="00DB5627" w:rsidRDefault="009E6613" w:rsidP="009E6613">
            <w:pPr>
              <w:tabs>
                <w:tab w:val="decimal" w:pos="990"/>
                <w:tab w:val="decimal" w:pos="1053"/>
              </w:tabs>
              <w:spacing w:line="320" w:lineRule="exact"/>
              <w:ind w:right="-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790C2A5" w14:textId="77777777" w:rsidR="009E6613" w:rsidRPr="00DB5627" w:rsidRDefault="009E6613" w:rsidP="009E6613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bottom"/>
          </w:tcPr>
          <w:p w14:paraId="4787FA86" w14:textId="77777777" w:rsidR="009E6613" w:rsidRPr="00DB5627" w:rsidRDefault="009E6613" w:rsidP="009E6613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722199EB" w14:textId="77777777" w:rsidTr="005F66B8">
        <w:trPr>
          <w:trHeight w:val="144"/>
        </w:trPr>
        <w:tc>
          <w:tcPr>
            <w:tcW w:w="4018" w:type="dxa"/>
          </w:tcPr>
          <w:p w14:paraId="6D5BB901" w14:textId="77777777" w:rsidR="009E6613" w:rsidRPr="00DB5627" w:rsidRDefault="009E6613" w:rsidP="009E66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เจ้าหนี้อื่น</w:t>
            </w:r>
            <w:r w:rsidRPr="00DB5627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จาก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บริษัทที่เกี่ยวข้องกัน</w:t>
            </w:r>
            <w:r w:rsidRPr="00DB5627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- </w:t>
            </w:r>
            <w:r w:rsidRPr="00DB5627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เงินทดรองรับ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72D53C65" w14:textId="77777777" w:rsidR="009E6613" w:rsidRPr="00DB5627" w:rsidRDefault="009E6613" w:rsidP="009E6613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797AD138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77B94C26" w14:textId="77777777" w:rsidR="009E6613" w:rsidRPr="00DB5627" w:rsidRDefault="009E6613" w:rsidP="009E6613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1AAB42EC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733079D" w14:textId="77777777" w:rsidR="009E6613" w:rsidRPr="00DB5627" w:rsidRDefault="009E6613" w:rsidP="009E661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BB7EE7F" w14:textId="77777777" w:rsidR="009E6613" w:rsidRPr="00DB5627" w:rsidRDefault="009E6613" w:rsidP="009E661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A455D86" w14:textId="77777777" w:rsidR="009E6613" w:rsidRPr="00DB5627" w:rsidRDefault="009E6613" w:rsidP="009E6613">
            <w:pPr>
              <w:tabs>
                <w:tab w:val="decimal" w:pos="1063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07EE15C2" w14:textId="77777777" w:rsidTr="005F66B8">
        <w:trPr>
          <w:trHeight w:val="144"/>
        </w:trPr>
        <w:tc>
          <w:tcPr>
            <w:tcW w:w="4018" w:type="dxa"/>
          </w:tcPr>
          <w:p w14:paraId="0E1ACE13" w14:textId="66F598AC" w:rsidR="00071B85" w:rsidRPr="00DB5627" w:rsidRDefault="00071B85" w:rsidP="008D77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35607290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017D8FA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DEBC06B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18419B4C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7EF5E98" w14:textId="2235AE77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282</w:t>
            </w:r>
          </w:p>
        </w:tc>
        <w:tc>
          <w:tcPr>
            <w:tcW w:w="98" w:type="dxa"/>
            <w:vAlign w:val="center"/>
          </w:tcPr>
          <w:p w14:paraId="250CB899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74129514" w14:textId="47CA8D56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429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554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507</w:t>
            </w:r>
          </w:p>
        </w:tc>
      </w:tr>
      <w:tr w:rsidR="009E69E6" w:rsidRPr="00DB5627" w14:paraId="600C3749" w14:textId="77777777" w:rsidTr="005F66B8">
        <w:trPr>
          <w:trHeight w:val="144"/>
        </w:trPr>
        <w:tc>
          <w:tcPr>
            <w:tcW w:w="4018" w:type="dxa"/>
          </w:tcPr>
          <w:p w14:paraId="53C55FC2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36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บริษัทที่เกี่ยวข้องกัน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  </w:t>
            </w:r>
          </w:p>
        </w:tc>
        <w:tc>
          <w:tcPr>
            <w:tcW w:w="1169" w:type="dxa"/>
            <w:vAlign w:val="center"/>
          </w:tcPr>
          <w:p w14:paraId="55F77CBA" w14:textId="77777777" w:rsidR="00071B85" w:rsidRPr="00DB5627" w:rsidRDefault="00071B85" w:rsidP="00071B85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278D0F4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FF4CAE7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D18C47B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A365DE1" w14:textId="77777777" w:rsidR="00071B85" w:rsidRPr="00DB5627" w:rsidRDefault="00071B85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02BC474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0C0612CF" w14:textId="77777777" w:rsidR="00071B85" w:rsidRPr="00DB5627" w:rsidRDefault="00071B85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65FB8C27" w14:textId="77777777" w:rsidTr="005F66B8">
        <w:trPr>
          <w:trHeight w:val="144"/>
        </w:trPr>
        <w:tc>
          <w:tcPr>
            <w:tcW w:w="4018" w:type="dxa"/>
          </w:tcPr>
          <w:p w14:paraId="4FB1E32C" w14:textId="60D2D2B6" w:rsidR="00071B85" w:rsidRPr="00DB5627" w:rsidRDefault="00071B85" w:rsidP="008D77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7664DC9B" w14:textId="4AC3B611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9B086A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925</w:t>
            </w:r>
            <w:r w:rsidR="009B086A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287</w:t>
            </w:r>
          </w:p>
        </w:tc>
        <w:tc>
          <w:tcPr>
            <w:tcW w:w="90" w:type="dxa"/>
            <w:vAlign w:val="center"/>
          </w:tcPr>
          <w:p w14:paraId="16702D68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88AB570" w14:textId="5DA93A57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048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816</w:t>
            </w:r>
          </w:p>
        </w:tc>
        <w:tc>
          <w:tcPr>
            <w:tcW w:w="110" w:type="dxa"/>
            <w:vAlign w:val="center"/>
          </w:tcPr>
          <w:p w14:paraId="2C5F6E8B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42090B4" w14:textId="32A66C93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76</w:t>
            </w:r>
            <w:r w:rsidR="0093527D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749</w:t>
            </w:r>
          </w:p>
        </w:tc>
        <w:tc>
          <w:tcPr>
            <w:tcW w:w="98" w:type="dxa"/>
          </w:tcPr>
          <w:p w14:paraId="505C2ACC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AE2B30A" w14:textId="5B7A5A97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240</w:t>
            </w:r>
          </w:p>
        </w:tc>
      </w:tr>
      <w:tr w:rsidR="009E69E6" w:rsidRPr="00DB5627" w14:paraId="3335E9A0" w14:textId="77777777" w:rsidTr="005F66B8">
        <w:trPr>
          <w:trHeight w:val="144"/>
        </w:trPr>
        <w:tc>
          <w:tcPr>
            <w:tcW w:w="4018" w:type="dxa"/>
          </w:tcPr>
          <w:p w14:paraId="7E3CA861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69" w:type="dxa"/>
            <w:vAlign w:val="center"/>
          </w:tcPr>
          <w:p w14:paraId="781486DF" w14:textId="43EBB629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45</w:t>
            </w:r>
            <w:r w:rsidR="009B086A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743</w:t>
            </w:r>
            <w:r w:rsidR="009B086A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525</w:t>
            </w:r>
          </w:p>
        </w:tc>
        <w:tc>
          <w:tcPr>
            <w:tcW w:w="90" w:type="dxa"/>
            <w:vAlign w:val="center"/>
          </w:tcPr>
          <w:p w14:paraId="4687201B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48E798D4" w14:textId="3FF5F767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42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710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075</w:t>
            </w:r>
          </w:p>
        </w:tc>
        <w:tc>
          <w:tcPr>
            <w:tcW w:w="110" w:type="dxa"/>
            <w:vAlign w:val="center"/>
          </w:tcPr>
          <w:p w14:paraId="77DEE1DE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C8BEE38" w14:textId="66FBBD78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</w:t>
            </w:r>
            <w:r w:rsidR="0093527D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947</w:t>
            </w:r>
            <w:r w:rsidR="0093527D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988</w:t>
            </w:r>
          </w:p>
        </w:tc>
        <w:tc>
          <w:tcPr>
            <w:tcW w:w="98" w:type="dxa"/>
          </w:tcPr>
          <w:p w14:paraId="5F3EBBD3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4B8738F" w14:textId="7A0770BE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681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497</w:t>
            </w:r>
          </w:p>
        </w:tc>
      </w:tr>
      <w:tr w:rsidR="009E69E6" w:rsidRPr="00DB5627" w14:paraId="029D5182" w14:textId="77777777" w:rsidTr="005F66B8">
        <w:trPr>
          <w:trHeight w:val="144"/>
        </w:trPr>
        <w:tc>
          <w:tcPr>
            <w:tcW w:w="4018" w:type="dxa"/>
          </w:tcPr>
          <w:p w14:paraId="36506D34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เจ้าหนี้ค่าซื้อสินทรัพย์ถาว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</w:t>
            </w:r>
          </w:p>
        </w:tc>
        <w:tc>
          <w:tcPr>
            <w:tcW w:w="1169" w:type="dxa"/>
            <w:vAlign w:val="center"/>
          </w:tcPr>
          <w:p w14:paraId="467A21B5" w14:textId="7E2AAD3F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163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90" w:type="dxa"/>
            <w:vAlign w:val="center"/>
          </w:tcPr>
          <w:p w14:paraId="566BF0F9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6086098" w14:textId="69639B1B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908</w:t>
            </w:r>
          </w:p>
        </w:tc>
        <w:tc>
          <w:tcPr>
            <w:tcW w:w="110" w:type="dxa"/>
            <w:vAlign w:val="center"/>
          </w:tcPr>
          <w:p w14:paraId="0A6E5C6C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6DC4D5C" w14:textId="676FD68C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  <w:r w:rsidR="00CE589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919</w:t>
            </w:r>
          </w:p>
        </w:tc>
        <w:tc>
          <w:tcPr>
            <w:tcW w:w="98" w:type="dxa"/>
          </w:tcPr>
          <w:p w14:paraId="0C90B01F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5C145BE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E69E6" w:rsidRPr="00DB5627" w14:paraId="160FCE46" w14:textId="77777777" w:rsidTr="005F66B8">
        <w:trPr>
          <w:trHeight w:val="144"/>
        </w:trPr>
        <w:tc>
          <w:tcPr>
            <w:tcW w:w="4018" w:type="dxa"/>
          </w:tcPr>
          <w:p w14:paraId="684CA6A4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 xml:space="preserve">เจ้าหนี้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  <w:t>-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 xml:space="preserve"> นิติบุคคลอาคารชุด</w:t>
            </w:r>
          </w:p>
        </w:tc>
        <w:tc>
          <w:tcPr>
            <w:tcW w:w="1169" w:type="dxa"/>
            <w:vAlign w:val="center"/>
          </w:tcPr>
          <w:p w14:paraId="5FA1C72E" w14:textId="54DFBE8A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155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463</w:t>
            </w:r>
          </w:p>
        </w:tc>
        <w:tc>
          <w:tcPr>
            <w:tcW w:w="90" w:type="dxa"/>
            <w:vAlign w:val="center"/>
          </w:tcPr>
          <w:p w14:paraId="5C632C3E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3A51C04" w14:textId="06988CE8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155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463</w:t>
            </w:r>
          </w:p>
        </w:tc>
        <w:tc>
          <w:tcPr>
            <w:tcW w:w="110" w:type="dxa"/>
            <w:vAlign w:val="center"/>
          </w:tcPr>
          <w:p w14:paraId="5030A8F5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5CEA13B" w14:textId="4930FFC4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155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463</w:t>
            </w:r>
          </w:p>
        </w:tc>
        <w:tc>
          <w:tcPr>
            <w:tcW w:w="98" w:type="dxa"/>
          </w:tcPr>
          <w:p w14:paraId="130C59A9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BD85A5F" w14:textId="25AA003C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155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463</w:t>
            </w:r>
          </w:p>
        </w:tc>
      </w:tr>
      <w:tr w:rsidR="009E69E6" w:rsidRPr="00DB5627" w14:paraId="5A3F40C9" w14:textId="77777777" w:rsidTr="005F66B8">
        <w:trPr>
          <w:trHeight w:val="144"/>
        </w:trPr>
        <w:tc>
          <w:tcPr>
            <w:tcW w:w="4018" w:type="dxa"/>
          </w:tcPr>
          <w:p w14:paraId="77690C26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69" w:type="dxa"/>
            <w:vAlign w:val="center"/>
          </w:tcPr>
          <w:p w14:paraId="1403FAE7" w14:textId="14C7DBBA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77BD356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0B58C54" w14:textId="6F013FD3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815</w:t>
            </w:r>
          </w:p>
        </w:tc>
        <w:tc>
          <w:tcPr>
            <w:tcW w:w="110" w:type="dxa"/>
            <w:vAlign w:val="center"/>
          </w:tcPr>
          <w:p w14:paraId="3FD52E15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055C4FA" w14:textId="734BDA31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271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  <w:tc>
          <w:tcPr>
            <w:tcW w:w="98" w:type="dxa"/>
          </w:tcPr>
          <w:p w14:paraId="2572937F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7913F89" w14:textId="2C3AF86A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135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921</w:t>
            </w:r>
          </w:p>
        </w:tc>
      </w:tr>
      <w:tr w:rsidR="009E69E6" w:rsidRPr="00DB5627" w14:paraId="51F608CE" w14:textId="77777777" w:rsidTr="005F66B8">
        <w:trPr>
          <w:trHeight w:val="144"/>
        </w:trPr>
        <w:tc>
          <w:tcPr>
            <w:tcW w:w="4018" w:type="dxa"/>
          </w:tcPr>
          <w:p w14:paraId="47A54CF0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>ภาษีขายที่ยังไม่ถึงกำหนดชำระ</w:t>
            </w:r>
          </w:p>
        </w:tc>
        <w:tc>
          <w:tcPr>
            <w:tcW w:w="1169" w:type="dxa"/>
            <w:vAlign w:val="center"/>
          </w:tcPr>
          <w:p w14:paraId="2B857EF0" w14:textId="044746F7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542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  <w:vAlign w:val="center"/>
          </w:tcPr>
          <w:p w14:paraId="3B63784E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20B2E3C" w14:textId="22DE9BAA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507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528</w:t>
            </w:r>
          </w:p>
        </w:tc>
        <w:tc>
          <w:tcPr>
            <w:tcW w:w="110" w:type="dxa"/>
            <w:vAlign w:val="center"/>
          </w:tcPr>
          <w:p w14:paraId="31F9B533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3A933AD" w14:textId="037C5D15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068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213</w:t>
            </w:r>
          </w:p>
        </w:tc>
        <w:tc>
          <w:tcPr>
            <w:tcW w:w="98" w:type="dxa"/>
          </w:tcPr>
          <w:p w14:paraId="1D305EFF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3B92CBC" w14:textId="41E489A4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E69E6" w:rsidRPr="00DB5627" w14:paraId="011380FD" w14:textId="77777777" w:rsidTr="005F66B8">
        <w:trPr>
          <w:trHeight w:val="144"/>
        </w:trPr>
        <w:tc>
          <w:tcPr>
            <w:tcW w:w="4018" w:type="dxa"/>
          </w:tcPr>
          <w:p w14:paraId="66BC9EE0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1169" w:type="dxa"/>
            <w:vAlign w:val="center"/>
          </w:tcPr>
          <w:p w14:paraId="6D27E19F" w14:textId="10CD011F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135</w:t>
            </w:r>
          </w:p>
        </w:tc>
        <w:tc>
          <w:tcPr>
            <w:tcW w:w="90" w:type="dxa"/>
            <w:vAlign w:val="center"/>
          </w:tcPr>
          <w:p w14:paraId="2E078055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0D3022F" w14:textId="46407391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056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0" w:type="dxa"/>
            <w:vAlign w:val="center"/>
          </w:tcPr>
          <w:p w14:paraId="6A07C5F3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741E54D" w14:textId="4CE868F4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279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854</w:t>
            </w:r>
          </w:p>
        </w:tc>
        <w:tc>
          <w:tcPr>
            <w:tcW w:w="98" w:type="dxa"/>
          </w:tcPr>
          <w:p w14:paraId="460695A3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5A75FD1" w14:textId="45B1AF99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809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091</w:t>
            </w:r>
          </w:p>
        </w:tc>
      </w:tr>
      <w:tr w:rsidR="009E69E6" w:rsidRPr="00DB5627" w14:paraId="0602254D" w14:textId="77777777" w:rsidTr="002608BC">
        <w:trPr>
          <w:trHeight w:val="144"/>
        </w:trPr>
        <w:tc>
          <w:tcPr>
            <w:tcW w:w="4018" w:type="dxa"/>
          </w:tcPr>
          <w:p w14:paraId="644815E4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ต้นทุนโครงการค้างจ่าย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BD92" w14:textId="53BC8D0E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293</w:t>
            </w:r>
            <w:r w:rsidR="001608B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966</w:t>
            </w:r>
            <w:r w:rsidR="001608B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</w:p>
        </w:tc>
        <w:tc>
          <w:tcPr>
            <w:tcW w:w="90" w:type="dxa"/>
            <w:vAlign w:val="center"/>
          </w:tcPr>
          <w:p w14:paraId="18816501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70C9E79" w14:textId="3E2EC757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096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953</w:t>
            </w:r>
          </w:p>
        </w:tc>
        <w:tc>
          <w:tcPr>
            <w:tcW w:w="110" w:type="dxa"/>
            <w:vAlign w:val="center"/>
          </w:tcPr>
          <w:p w14:paraId="7A2849E4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76A7AA08" w14:textId="77777777" w:rsidR="00071B85" w:rsidRPr="00DB5627" w:rsidRDefault="00071B85" w:rsidP="00071B85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" w:type="dxa"/>
          </w:tcPr>
          <w:p w14:paraId="1932FF0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546D73D9" w14:textId="77777777" w:rsidR="00071B85" w:rsidRPr="00DB5627" w:rsidRDefault="00071B85" w:rsidP="00071B85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9E69E6" w:rsidRPr="00DB5627" w14:paraId="2AA0BEAC" w14:textId="77777777" w:rsidTr="005F66B8">
        <w:trPr>
          <w:trHeight w:val="144"/>
        </w:trPr>
        <w:tc>
          <w:tcPr>
            <w:tcW w:w="4018" w:type="dxa"/>
          </w:tcPr>
          <w:p w14:paraId="1B5DA9CE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80B77" w14:textId="1AA0EFC6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297</w:t>
            </w:r>
            <w:r w:rsidR="001608B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089</w:t>
            </w:r>
            <w:r w:rsidR="001608B9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90" w:type="dxa"/>
            <w:vAlign w:val="center"/>
          </w:tcPr>
          <w:p w14:paraId="2DECC6F2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F990F59" w14:textId="107C91CC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273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424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517</w:t>
            </w:r>
          </w:p>
        </w:tc>
        <w:tc>
          <w:tcPr>
            <w:tcW w:w="110" w:type="dxa"/>
            <w:vAlign w:val="center"/>
          </w:tcPr>
          <w:p w14:paraId="5DEEB693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9DF1F50" w14:textId="7059A84B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399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385</w:t>
            </w:r>
          </w:p>
        </w:tc>
        <w:tc>
          <w:tcPr>
            <w:tcW w:w="98" w:type="dxa"/>
          </w:tcPr>
          <w:p w14:paraId="6FC107D7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B56C3C2" w14:textId="491CB8E8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696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371</w:t>
            </w:r>
          </w:p>
        </w:tc>
      </w:tr>
      <w:tr w:rsidR="009E69E6" w:rsidRPr="00DB5627" w14:paraId="28AA060F" w14:textId="77777777" w:rsidTr="005F66B8">
        <w:trPr>
          <w:trHeight w:val="144"/>
        </w:trPr>
        <w:tc>
          <w:tcPr>
            <w:tcW w:w="4018" w:type="dxa"/>
          </w:tcPr>
          <w:p w14:paraId="73BF941D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0F41" w14:textId="32F1E4D9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582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334</w:t>
            </w:r>
          </w:p>
        </w:tc>
        <w:tc>
          <w:tcPr>
            <w:tcW w:w="90" w:type="dxa"/>
            <w:vAlign w:val="center"/>
          </w:tcPr>
          <w:p w14:paraId="3F2FE7B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2BD811D2" w14:textId="70B1EF5F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173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378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697</w:t>
            </w:r>
          </w:p>
        </w:tc>
        <w:tc>
          <w:tcPr>
            <w:tcW w:w="110" w:type="dxa"/>
            <w:vAlign w:val="center"/>
          </w:tcPr>
          <w:p w14:paraId="1B3078B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D92B1C9" w14:textId="257F1ADF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846C6F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750</w:t>
            </w:r>
            <w:r w:rsidR="00846C6F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936</w:t>
            </w:r>
          </w:p>
        </w:tc>
        <w:tc>
          <w:tcPr>
            <w:tcW w:w="98" w:type="dxa"/>
          </w:tcPr>
          <w:p w14:paraId="6FBB282F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A018DCE" w14:textId="6968E51E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075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991</w:t>
            </w:r>
          </w:p>
        </w:tc>
      </w:tr>
      <w:tr w:rsidR="009E69E6" w:rsidRPr="00DB5627" w14:paraId="283A090B" w14:textId="77777777" w:rsidTr="005F66B8">
        <w:trPr>
          <w:trHeight w:val="144"/>
        </w:trPr>
        <w:tc>
          <w:tcPr>
            <w:tcW w:w="4018" w:type="dxa"/>
          </w:tcPr>
          <w:p w14:paraId="1DB7286C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169668D7" w14:textId="77777777" w:rsidR="00071B85" w:rsidRPr="00DB5627" w:rsidRDefault="00071B85" w:rsidP="00071B85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340BD06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5A05C82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7409AC15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21B9F0F" w14:textId="77777777" w:rsidR="00071B85" w:rsidRPr="00DB5627" w:rsidRDefault="00071B85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68B1DEFC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AC44FE7" w14:textId="77777777" w:rsidR="00071B85" w:rsidRPr="00DB5627" w:rsidRDefault="00071B85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6D60F777" w14:textId="77777777" w:rsidTr="005F66B8">
        <w:trPr>
          <w:trHeight w:val="234"/>
        </w:trPr>
        <w:tc>
          <w:tcPr>
            <w:tcW w:w="4018" w:type="dxa"/>
          </w:tcPr>
          <w:p w14:paraId="5579A058" w14:textId="17BB723E" w:rsidR="00071B85" w:rsidRPr="00DB5627" w:rsidRDefault="00071B85" w:rsidP="0066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36093666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A78A626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218AB109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0B666B5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08F0FAF" w14:textId="256313FC" w:rsidR="00071B85" w:rsidRPr="00DB5627" w:rsidRDefault="00DB5627" w:rsidP="00846C6F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</w:t>
            </w:r>
            <w:r w:rsidR="00846C6F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278</w:t>
            </w:r>
            <w:r w:rsidR="00846C6F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088</w:t>
            </w:r>
          </w:p>
        </w:tc>
        <w:tc>
          <w:tcPr>
            <w:tcW w:w="98" w:type="dxa"/>
          </w:tcPr>
          <w:p w14:paraId="1B5995ED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6D96768" w14:textId="4A620AAB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174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904</w:t>
            </w:r>
          </w:p>
        </w:tc>
      </w:tr>
      <w:tr w:rsidR="009E69E6" w:rsidRPr="00DB5627" w14:paraId="13F06C03" w14:textId="77777777" w:rsidTr="005F66B8">
        <w:trPr>
          <w:trHeight w:val="144"/>
        </w:trPr>
        <w:tc>
          <w:tcPr>
            <w:tcW w:w="4018" w:type="dxa"/>
          </w:tcPr>
          <w:p w14:paraId="3C0285A5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เงินประกัน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th-TH"/>
              </w:rPr>
              <w:t>ผลงาน</w:t>
            </w:r>
          </w:p>
        </w:tc>
        <w:tc>
          <w:tcPr>
            <w:tcW w:w="1169" w:type="dxa"/>
            <w:vAlign w:val="center"/>
          </w:tcPr>
          <w:p w14:paraId="47CDD6B2" w14:textId="61848E3A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499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3EB236A4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55E71276" w14:textId="5B64B737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466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994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904</w:t>
            </w:r>
          </w:p>
        </w:tc>
        <w:tc>
          <w:tcPr>
            <w:tcW w:w="110" w:type="dxa"/>
            <w:vAlign w:val="center"/>
          </w:tcPr>
          <w:p w14:paraId="1CBC0D64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55A649B" w14:textId="3CAD0E96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801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907</w:t>
            </w:r>
          </w:p>
        </w:tc>
        <w:tc>
          <w:tcPr>
            <w:tcW w:w="98" w:type="dxa"/>
          </w:tcPr>
          <w:p w14:paraId="27D27FC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517BC2E3" w14:textId="0E49B44E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496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9E69E6" w:rsidRPr="00DB5627" w14:paraId="5CDD23FF" w14:textId="77777777" w:rsidTr="005F66B8">
        <w:trPr>
          <w:trHeight w:val="144"/>
        </w:trPr>
        <w:tc>
          <w:tcPr>
            <w:tcW w:w="4018" w:type="dxa"/>
          </w:tcPr>
          <w:p w14:paraId="096C7800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169" w:type="dxa"/>
            <w:vAlign w:val="center"/>
          </w:tcPr>
          <w:p w14:paraId="2144415D" w14:textId="0014A162" w:rsidR="00071B85" w:rsidRPr="00DB5627" w:rsidRDefault="00DB5627" w:rsidP="00890D38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923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664</w:t>
            </w:r>
          </w:p>
        </w:tc>
        <w:tc>
          <w:tcPr>
            <w:tcW w:w="90" w:type="dxa"/>
            <w:vAlign w:val="center"/>
          </w:tcPr>
          <w:p w14:paraId="528C4A73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6B110A6C" w14:textId="3E70D542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161</w:t>
            </w:r>
          </w:p>
        </w:tc>
        <w:tc>
          <w:tcPr>
            <w:tcW w:w="110" w:type="dxa"/>
            <w:vAlign w:val="center"/>
          </w:tcPr>
          <w:p w14:paraId="07C9B99D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0E2708F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A050473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D889C32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E69E6" w:rsidRPr="00DB5627" w14:paraId="75D5D008" w14:textId="77777777" w:rsidTr="005F66B8">
        <w:trPr>
          <w:trHeight w:val="144"/>
        </w:trPr>
        <w:tc>
          <w:tcPr>
            <w:tcW w:w="4018" w:type="dxa"/>
          </w:tcPr>
          <w:p w14:paraId="2ABAD4D1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 xml:space="preserve">รายได้รับล่วงหน้า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  <w:t>-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169" w:type="dxa"/>
            <w:vAlign w:val="center"/>
          </w:tcPr>
          <w:p w14:paraId="5C830DF9" w14:textId="77777777" w:rsidR="00071B85" w:rsidRPr="00DB5627" w:rsidRDefault="00071B85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ABBDE34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04483514" w14:textId="77777777" w:rsidR="00071B85" w:rsidRPr="00DB5627" w:rsidRDefault="00071B85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128FEFB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CCABE4B" w14:textId="77777777" w:rsidR="00071B85" w:rsidRPr="00DB5627" w:rsidRDefault="00071B85" w:rsidP="00071B85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" w:type="dxa"/>
          </w:tcPr>
          <w:p w14:paraId="08F33EA8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6B76CCC" w14:textId="77777777" w:rsidR="00071B85" w:rsidRPr="00DB5627" w:rsidRDefault="00071B85" w:rsidP="00071B85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B5627" w14:paraId="48022902" w14:textId="77777777" w:rsidTr="005F66B8">
        <w:trPr>
          <w:trHeight w:val="144"/>
        </w:trPr>
        <w:tc>
          <w:tcPr>
            <w:tcW w:w="4018" w:type="dxa"/>
          </w:tcPr>
          <w:p w14:paraId="269AC1E9" w14:textId="70763D68" w:rsidR="00071B85" w:rsidRPr="00DB5627" w:rsidRDefault="00071B85" w:rsidP="006620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1A0DDCFE" w14:textId="4E46B338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867</w:t>
            </w:r>
          </w:p>
        </w:tc>
        <w:tc>
          <w:tcPr>
            <w:tcW w:w="90" w:type="dxa"/>
            <w:vAlign w:val="center"/>
          </w:tcPr>
          <w:p w14:paraId="20E3AB7B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593651CB" w14:textId="24600A38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323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728</w:t>
            </w:r>
          </w:p>
        </w:tc>
        <w:tc>
          <w:tcPr>
            <w:tcW w:w="110" w:type="dxa"/>
            <w:vAlign w:val="center"/>
          </w:tcPr>
          <w:p w14:paraId="13ECB6DC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B2FCECA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741D166A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AF1C43D" w14:textId="77777777" w:rsidR="00071B85" w:rsidRPr="00DB5627" w:rsidRDefault="00071B85" w:rsidP="00071B8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E69E6" w:rsidRPr="00DB5627" w14:paraId="02718609" w14:textId="77777777" w:rsidTr="005F66B8">
        <w:trPr>
          <w:trHeight w:val="144"/>
        </w:trPr>
        <w:tc>
          <w:tcPr>
            <w:tcW w:w="4018" w:type="dxa"/>
          </w:tcPr>
          <w:p w14:paraId="15EC0B32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อื่น ๆ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B762BFF" w14:textId="0298E17B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55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734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308</w:t>
            </w:r>
          </w:p>
        </w:tc>
        <w:tc>
          <w:tcPr>
            <w:tcW w:w="90" w:type="dxa"/>
            <w:vAlign w:val="center"/>
          </w:tcPr>
          <w:p w14:paraId="1F829D45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0D82C6A" w14:textId="58AE5AEF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746</w:t>
            </w:r>
          </w:p>
        </w:tc>
        <w:tc>
          <w:tcPr>
            <w:tcW w:w="110" w:type="dxa"/>
            <w:vAlign w:val="center"/>
          </w:tcPr>
          <w:p w14:paraId="302CE23C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4EFD7DC" w14:textId="51556A59" w:rsidR="00071B85" w:rsidRPr="00DB5627" w:rsidRDefault="00DB5627" w:rsidP="00CE589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083</w:t>
            </w:r>
          </w:p>
        </w:tc>
        <w:tc>
          <w:tcPr>
            <w:tcW w:w="98" w:type="dxa"/>
          </w:tcPr>
          <w:p w14:paraId="4038F86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49D5277" w14:textId="3D38F694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842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899</w:t>
            </w:r>
          </w:p>
        </w:tc>
      </w:tr>
      <w:tr w:rsidR="009E69E6" w:rsidRPr="00DB5627" w14:paraId="066409E5" w14:textId="77777777" w:rsidTr="005F66B8">
        <w:trPr>
          <w:trHeight w:val="144"/>
        </w:trPr>
        <w:tc>
          <w:tcPr>
            <w:tcW w:w="4018" w:type="dxa"/>
          </w:tcPr>
          <w:p w14:paraId="582FC2D6" w14:textId="77777777" w:rsidR="00071B85" w:rsidRPr="00DB5627" w:rsidRDefault="00071B85" w:rsidP="00071B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27518" w14:textId="544CF0D3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391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827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434</w:t>
            </w:r>
          </w:p>
        </w:tc>
        <w:tc>
          <w:tcPr>
            <w:tcW w:w="90" w:type="dxa"/>
            <w:vAlign w:val="center"/>
          </w:tcPr>
          <w:p w14:paraId="6562F308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0126787" w14:textId="0DCB11F9" w:rsidR="00071B85" w:rsidRPr="00DB5627" w:rsidRDefault="00DB5627" w:rsidP="00071B85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730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476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148</w:t>
            </w:r>
          </w:p>
        </w:tc>
        <w:tc>
          <w:tcPr>
            <w:tcW w:w="110" w:type="dxa"/>
            <w:vAlign w:val="center"/>
          </w:tcPr>
          <w:p w14:paraId="7D1A75EA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2A83F8" w14:textId="210EC2B1" w:rsidR="00071B85" w:rsidRPr="00DB5627" w:rsidRDefault="00DB5627" w:rsidP="00071B85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497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087</w:t>
            </w:r>
            <w:r w:rsidR="007C101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263</w:t>
            </w:r>
          </w:p>
        </w:tc>
        <w:tc>
          <w:tcPr>
            <w:tcW w:w="98" w:type="dxa"/>
            <w:vAlign w:val="center"/>
          </w:tcPr>
          <w:p w14:paraId="2915CBF0" w14:textId="77777777" w:rsidR="00071B85" w:rsidRPr="00DB5627" w:rsidRDefault="00071B85" w:rsidP="00071B85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D7FFE" w14:textId="62B66AB4" w:rsidR="00071B85" w:rsidRPr="00DB5627" w:rsidRDefault="00DB5627" w:rsidP="00071B85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509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302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270</w:t>
            </w:r>
          </w:p>
        </w:tc>
      </w:tr>
    </w:tbl>
    <w:p w14:paraId="46DC48C5" w14:textId="6EBCF02D" w:rsidR="00F17016" w:rsidRPr="00DB5627" w:rsidRDefault="00250FE7" w:rsidP="0050111F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15</w:t>
      </w:r>
      <w:r w:rsidR="00F17016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F17016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bookmarkStart w:id="7" w:name="_Hlk65231693"/>
      <w:r w:rsidR="00F17016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เงินกู้ยืมระยะสั้น</w:t>
      </w:r>
      <w:bookmarkEnd w:id="7"/>
    </w:p>
    <w:p w14:paraId="0BE07859" w14:textId="40EA6D81" w:rsidR="00250FE7" w:rsidRPr="00DB5627" w:rsidRDefault="00250FE7" w:rsidP="00250FE7">
      <w:pPr>
        <w:ind w:left="547" w:hanging="25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เงินกู้ยืมระยะสั้น ณ 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>ธันวาคม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77018E" w:rsidRPr="00DB5627">
        <w:rPr>
          <w:rFonts w:ascii="Angsana New" w:hAnsi="Angsana New" w:cs="Angsana New"/>
          <w:color w:val="000000" w:themeColor="text1"/>
          <w:cs/>
          <w:lang w:val="en-US"/>
        </w:rPr>
        <w:t>และ</w:t>
      </w:r>
      <w:r w:rsidR="0077018E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tbl>
      <w:tblPr>
        <w:tblW w:w="501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9"/>
        <w:gridCol w:w="1337"/>
        <w:gridCol w:w="71"/>
        <w:gridCol w:w="1257"/>
        <w:gridCol w:w="68"/>
        <w:gridCol w:w="78"/>
        <w:gridCol w:w="1277"/>
        <w:gridCol w:w="69"/>
        <w:gridCol w:w="1172"/>
      </w:tblGrid>
      <w:tr w:rsidR="009E69E6" w:rsidRPr="00DB5627" w14:paraId="5F2627E0" w14:textId="77777777" w:rsidTr="00250FE7">
        <w:trPr>
          <w:trHeight w:val="20"/>
          <w:jc w:val="center"/>
        </w:trPr>
        <w:tc>
          <w:tcPr>
            <w:tcW w:w="2130" w:type="pct"/>
          </w:tcPr>
          <w:p w14:paraId="3D75AC73" w14:textId="77777777" w:rsidR="00250FE7" w:rsidRPr="00DB5627" w:rsidRDefault="00250FE7" w:rsidP="00482148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70" w:type="pct"/>
            <w:gridSpan w:val="8"/>
          </w:tcPr>
          <w:p w14:paraId="66658181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9E69E6" w:rsidRPr="00DB5627" w14:paraId="62B73F77" w14:textId="77777777" w:rsidTr="00250FE7">
        <w:trPr>
          <w:trHeight w:val="20"/>
          <w:jc w:val="center"/>
        </w:trPr>
        <w:tc>
          <w:tcPr>
            <w:tcW w:w="2130" w:type="pct"/>
          </w:tcPr>
          <w:p w14:paraId="55D4996F" w14:textId="77777777" w:rsidR="00250FE7" w:rsidRPr="00DB5627" w:rsidRDefault="00250FE7" w:rsidP="00482148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1" w:type="pct"/>
            <w:gridSpan w:val="3"/>
          </w:tcPr>
          <w:p w14:paraId="580F2817" w14:textId="01021C4B" w:rsidR="00250FE7" w:rsidRPr="00DB5627" w:rsidRDefault="00250FE7" w:rsidP="00250FE7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8" w:type="pct"/>
          </w:tcPr>
          <w:p w14:paraId="5881E25B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1" w:type="pct"/>
            <w:gridSpan w:val="4"/>
          </w:tcPr>
          <w:p w14:paraId="09D59B66" w14:textId="3FCE5FDC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56163D69" w14:textId="77777777" w:rsidTr="00BF511C">
        <w:trPr>
          <w:trHeight w:val="20"/>
          <w:jc w:val="center"/>
        </w:trPr>
        <w:tc>
          <w:tcPr>
            <w:tcW w:w="2130" w:type="pct"/>
          </w:tcPr>
          <w:p w14:paraId="2B0AA6E7" w14:textId="77777777" w:rsidR="00250FE7" w:rsidRPr="00DB5627" w:rsidRDefault="00250FE7" w:rsidP="00482148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52B1AA42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" w:type="pct"/>
          </w:tcPr>
          <w:p w14:paraId="04DD849D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</w:tcPr>
          <w:p w14:paraId="41353E52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32A4ADFA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72B30FA8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8" w:type="pct"/>
          </w:tcPr>
          <w:p w14:paraId="5A6C96F1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12E77F95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9E69E6" w:rsidRPr="00DB5627" w14:paraId="6535A4A0" w14:textId="77777777" w:rsidTr="00BF511C">
        <w:trPr>
          <w:trHeight w:val="20"/>
          <w:jc w:val="center"/>
        </w:trPr>
        <w:tc>
          <w:tcPr>
            <w:tcW w:w="2130" w:type="pct"/>
          </w:tcPr>
          <w:p w14:paraId="2E3ECD85" w14:textId="77777777" w:rsidR="00250FE7" w:rsidRPr="00DB5627" w:rsidRDefault="00250FE7" w:rsidP="00482148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3A5F4221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0" w:type="pct"/>
          </w:tcPr>
          <w:p w14:paraId="7378CB85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</w:tcPr>
          <w:p w14:paraId="7C249DDB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43" w:type="pct"/>
          </w:tcPr>
          <w:p w14:paraId="23C8D42B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6A8047F7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8" w:type="pct"/>
          </w:tcPr>
          <w:p w14:paraId="5655C078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32C5B175" w14:textId="77777777" w:rsidR="00250FE7" w:rsidRPr="00DB5627" w:rsidRDefault="00250FE7" w:rsidP="00482148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9E69E6" w:rsidRPr="00DB5627" w14:paraId="17BE4ADE" w14:textId="77777777" w:rsidTr="00BF511C">
        <w:trPr>
          <w:trHeight w:val="20"/>
          <w:jc w:val="center"/>
        </w:trPr>
        <w:tc>
          <w:tcPr>
            <w:tcW w:w="2130" w:type="pct"/>
          </w:tcPr>
          <w:p w14:paraId="55F98722" w14:textId="77777777" w:rsidR="00BF511C" w:rsidRPr="00DB5627" w:rsidRDefault="00BF511C" w:rsidP="00BF511C">
            <w:pPr>
              <w:snapToGrid w:val="0"/>
              <w:spacing w:line="340" w:lineRule="exact"/>
              <w:ind w:left="825" w:right="2" w:hanging="18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2" w:type="pct"/>
            <w:shd w:val="clear" w:color="auto" w:fill="auto"/>
          </w:tcPr>
          <w:p w14:paraId="60C20A9A" w14:textId="29CCD6E5" w:rsidR="00BF511C" w:rsidRPr="00DB5627" w:rsidRDefault="00DB5627" w:rsidP="00BF511C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C1741D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C1741D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C1741D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40" w:type="pct"/>
            <w:shd w:val="clear" w:color="auto" w:fill="auto"/>
          </w:tcPr>
          <w:p w14:paraId="0F1D9B54" w14:textId="77777777" w:rsidR="00BF511C" w:rsidRPr="00DB5627" w:rsidRDefault="00BF511C" w:rsidP="00BF511C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14:paraId="7DDC8FC6" w14:textId="4C636175" w:rsidR="00BF511C" w:rsidRPr="00DB5627" w:rsidRDefault="00DB5627" w:rsidP="00BF511C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43" w:type="pct"/>
          </w:tcPr>
          <w:p w14:paraId="118489DB" w14:textId="77777777" w:rsidR="00BF511C" w:rsidRPr="00DB5627" w:rsidRDefault="00BF511C" w:rsidP="00BF511C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24A951D4" w14:textId="2E3A0E0D" w:rsidR="00BF511C" w:rsidRPr="00DB5627" w:rsidRDefault="00DB5627" w:rsidP="00BF511C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38" w:type="pct"/>
          </w:tcPr>
          <w:p w14:paraId="0EB4FF7F" w14:textId="77777777" w:rsidR="00BF511C" w:rsidRPr="00DB5627" w:rsidRDefault="00BF511C" w:rsidP="00BF511C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50BA5792" w14:textId="5A74BC3B" w:rsidR="00BF511C" w:rsidRPr="00DB5627" w:rsidRDefault="00DB5627" w:rsidP="00BF511C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67ABA0B3" w14:textId="77777777" w:rsidTr="00BF511C">
        <w:trPr>
          <w:trHeight w:val="20"/>
          <w:jc w:val="center"/>
        </w:trPr>
        <w:tc>
          <w:tcPr>
            <w:tcW w:w="2130" w:type="pct"/>
          </w:tcPr>
          <w:p w14:paraId="7A4ADD6B" w14:textId="77777777" w:rsidR="00071B85" w:rsidRPr="00DB5627" w:rsidRDefault="00071B85" w:rsidP="00071B85">
            <w:pPr>
              <w:snapToGrid w:val="0"/>
              <w:spacing w:line="340" w:lineRule="exact"/>
              <w:ind w:left="825" w:right="2" w:hanging="180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สกุลเงินปอนด์สเตอร์ลิง</w:t>
            </w:r>
          </w:p>
        </w:tc>
        <w:tc>
          <w:tcPr>
            <w:tcW w:w="722" w:type="pct"/>
            <w:shd w:val="clear" w:color="auto" w:fill="auto"/>
          </w:tcPr>
          <w:p w14:paraId="251D499C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6F9DA356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006E4" w14:textId="77777777" w:rsidR="00071B85" w:rsidRPr="00DB5627" w:rsidRDefault="00071B85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43" w:type="pct"/>
          </w:tcPr>
          <w:p w14:paraId="69651AFD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66C944A8" w14:textId="6AE3B6EE" w:rsidR="00071B85" w:rsidRPr="00DB5627" w:rsidRDefault="00DB5627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  <w:tc>
          <w:tcPr>
            <w:tcW w:w="38" w:type="pct"/>
          </w:tcPr>
          <w:p w14:paraId="525BDEAF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97AD0DE" w14:textId="3793AF94" w:rsidR="00071B85" w:rsidRPr="00DB5627" w:rsidRDefault="00DB5627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529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784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276</w:t>
            </w:r>
          </w:p>
        </w:tc>
      </w:tr>
      <w:tr w:rsidR="009E69E6" w:rsidRPr="00DB5627" w14:paraId="28B0C83D" w14:textId="77777777" w:rsidTr="00BF511C">
        <w:trPr>
          <w:trHeight w:val="20"/>
          <w:jc w:val="center"/>
        </w:trPr>
        <w:tc>
          <w:tcPr>
            <w:tcW w:w="2130" w:type="pct"/>
          </w:tcPr>
          <w:p w14:paraId="3E40DAE1" w14:textId="77777777" w:rsidR="00071B85" w:rsidRPr="00DB5627" w:rsidRDefault="00071B85" w:rsidP="00071B85">
            <w:pPr>
              <w:snapToGrid w:val="0"/>
              <w:spacing w:line="340" w:lineRule="exact"/>
              <w:ind w:left="984" w:right="2" w:hanging="1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5919BA23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4B06A6BB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3741DA" w14:textId="6B2A2F16" w:rsidR="00071B85" w:rsidRPr="00DB5627" w:rsidRDefault="00DB5627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43" w:type="pct"/>
          </w:tcPr>
          <w:p w14:paraId="37E633F1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15638609" w14:textId="77777777" w:rsidR="00071B85" w:rsidRPr="00DB5627" w:rsidRDefault="00071B85" w:rsidP="00071B85">
            <w:pPr>
              <w:tabs>
                <w:tab w:val="decimal" w:pos="1080"/>
              </w:tabs>
              <w:snapToGrid w:val="0"/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</w:tcPr>
          <w:p w14:paraId="2619C6D0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45ECCE3D" w14:textId="0A35C87C" w:rsidR="00071B85" w:rsidRPr="00DB5627" w:rsidRDefault="00DB5627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654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784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276</w:t>
            </w:r>
          </w:p>
        </w:tc>
      </w:tr>
      <w:tr w:rsidR="009E69E6" w:rsidRPr="00DB5627" w14:paraId="391D30B8" w14:textId="77777777" w:rsidTr="00BF511C">
        <w:trPr>
          <w:trHeight w:val="20"/>
          <w:jc w:val="center"/>
        </w:trPr>
        <w:tc>
          <w:tcPr>
            <w:tcW w:w="2130" w:type="pct"/>
          </w:tcPr>
          <w:p w14:paraId="20FE89FA" w14:textId="77777777" w:rsidR="00071B85" w:rsidRPr="00DB5627" w:rsidRDefault="00071B85" w:rsidP="00071B85">
            <w:pPr>
              <w:snapToGrid w:val="0"/>
              <w:spacing w:line="340" w:lineRule="exact"/>
              <w:ind w:left="63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722" w:type="pct"/>
            <w:shd w:val="clear" w:color="auto" w:fill="auto"/>
          </w:tcPr>
          <w:p w14:paraId="6000100A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7D742FC3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94DC3" w14:textId="634BDDCB" w:rsidR="00071B85" w:rsidRPr="00DB5627" w:rsidRDefault="00071B85" w:rsidP="00071B85">
            <w:pPr>
              <w:snapToGrid w:val="0"/>
              <w:spacing w:line="340" w:lineRule="exact"/>
              <w:ind w:left="-180" w:right="90" w:hanging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609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43" w:type="pct"/>
          </w:tcPr>
          <w:p w14:paraId="160930D9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79A3A3CF" w14:textId="77777777" w:rsidR="00071B85" w:rsidRPr="00DB5627" w:rsidRDefault="00071B85" w:rsidP="00071B85">
            <w:pPr>
              <w:tabs>
                <w:tab w:val="decimal" w:pos="1080"/>
              </w:tabs>
              <w:snapToGrid w:val="0"/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</w:tcPr>
          <w:p w14:paraId="15D03822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006349C" w14:textId="01175F43" w:rsidR="00071B85" w:rsidRPr="00DB5627" w:rsidRDefault="00071B85" w:rsidP="00071B85">
            <w:pPr>
              <w:snapToGrid w:val="0"/>
              <w:spacing w:line="340" w:lineRule="exact"/>
              <w:ind w:left="-180" w:right="90" w:hanging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599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E69E6" w:rsidRPr="00DB5627" w14:paraId="72B1E5C2" w14:textId="77777777" w:rsidTr="00BF511C">
        <w:trPr>
          <w:trHeight w:val="20"/>
          <w:jc w:val="center"/>
        </w:trPr>
        <w:tc>
          <w:tcPr>
            <w:tcW w:w="2130" w:type="pct"/>
          </w:tcPr>
          <w:p w14:paraId="2FE2D9FD" w14:textId="77777777" w:rsidR="00071B85" w:rsidRPr="00DB5627" w:rsidRDefault="00071B85" w:rsidP="00071B85">
            <w:pPr>
              <w:snapToGrid w:val="0"/>
              <w:spacing w:line="340" w:lineRule="exact"/>
              <w:ind w:left="984" w:right="2" w:hanging="1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2" w:type="pct"/>
            <w:shd w:val="clear" w:color="auto" w:fill="auto"/>
          </w:tcPr>
          <w:p w14:paraId="2CD17BE7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7B8B2136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5FBB8" w14:textId="45A68F4E" w:rsidR="00071B85" w:rsidRPr="00DB5627" w:rsidRDefault="00DB5627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108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679</w:t>
            </w:r>
          </w:p>
        </w:tc>
        <w:tc>
          <w:tcPr>
            <w:tcW w:w="43" w:type="pct"/>
          </w:tcPr>
          <w:p w14:paraId="66169948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0C035E63" w14:textId="77777777" w:rsidR="00071B85" w:rsidRPr="00DB5627" w:rsidRDefault="00071B85" w:rsidP="00071B85">
            <w:pPr>
              <w:tabs>
                <w:tab w:val="decimal" w:pos="1080"/>
              </w:tabs>
              <w:snapToGrid w:val="0"/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</w:tcPr>
          <w:p w14:paraId="7848BFC6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9F1F788" w14:textId="7EB4D4A9" w:rsidR="00071B85" w:rsidRPr="00DB5627" w:rsidRDefault="00DB5627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621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673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677</w:t>
            </w:r>
          </w:p>
        </w:tc>
      </w:tr>
      <w:tr w:rsidR="009E69E6" w:rsidRPr="00DB5627" w14:paraId="57656FE2" w14:textId="77777777" w:rsidTr="00250FE7">
        <w:trPr>
          <w:trHeight w:val="20"/>
          <w:jc w:val="center"/>
        </w:trPr>
        <w:tc>
          <w:tcPr>
            <w:tcW w:w="2130" w:type="pct"/>
          </w:tcPr>
          <w:p w14:paraId="2DC83D03" w14:textId="77777777" w:rsidR="00071B85" w:rsidRPr="00DB5627" w:rsidRDefault="00071B85" w:rsidP="00071B85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70" w:type="pct"/>
            <w:gridSpan w:val="8"/>
          </w:tcPr>
          <w:p w14:paraId="75D9678A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  <w:p w14:paraId="306615F7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7A362094" w14:textId="77777777" w:rsidTr="00250FE7">
        <w:trPr>
          <w:trHeight w:val="20"/>
          <w:jc w:val="center"/>
        </w:trPr>
        <w:tc>
          <w:tcPr>
            <w:tcW w:w="2130" w:type="pct"/>
          </w:tcPr>
          <w:p w14:paraId="6982120E" w14:textId="77777777" w:rsidR="00071B85" w:rsidRPr="00DB5627" w:rsidRDefault="00071B85" w:rsidP="00071B85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1" w:type="pct"/>
            <w:gridSpan w:val="3"/>
          </w:tcPr>
          <w:p w14:paraId="3DFBA4F0" w14:textId="464F634B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54" w:type="pct"/>
            <w:gridSpan w:val="2"/>
          </w:tcPr>
          <w:p w14:paraId="79F35CB5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5" w:type="pct"/>
            <w:gridSpan w:val="3"/>
          </w:tcPr>
          <w:p w14:paraId="08387D93" w14:textId="340DAF02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1003CCB0" w14:textId="77777777" w:rsidTr="00BF511C">
        <w:trPr>
          <w:trHeight w:val="20"/>
          <w:jc w:val="center"/>
        </w:trPr>
        <w:tc>
          <w:tcPr>
            <w:tcW w:w="2130" w:type="pct"/>
          </w:tcPr>
          <w:p w14:paraId="098CC61B" w14:textId="77777777" w:rsidR="00071B85" w:rsidRPr="00DB5627" w:rsidRDefault="00071B85" w:rsidP="00071B85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7898A27E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" w:type="pct"/>
          </w:tcPr>
          <w:p w14:paraId="129EADD1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</w:tcPr>
          <w:p w14:paraId="6C7EF015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5CCD4891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4A65D517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8" w:type="pct"/>
          </w:tcPr>
          <w:p w14:paraId="3FACBB35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6096B0A6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9E69E6" w:rsidRPr="00DB5627" w14:paraId="6ECC1727" w14:textId="77777777" w:rsidTr="00BF511C">
        <w:trPr>
          <w:trHeight w:val="20"/>
          <w:jc w:val="center"/>
        </w:trPr>
        <w:tc>
          <w:tcPr>
            <w:tcW w:w="2130" w:type="pct"/>
          </w:tcPr>
          <w:p w14:paraId="7CD0437E" w14:textId="77777777" w:rsidR="00071B85" w:rsidRPr="00DB5627" w:rsidRDefault="00071B85" w:rsidP="00071B85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5CBA2485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0" w:type="pct"/>
          </w:tcPr>
          <w:p w14:paraId="6C17E3F2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</w:tcPr>
          <w:p w14:paraId="6B90AEC0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43" w:type="pct"/>
          </w:tcPr>
          <w:p w14:paraId="288CF510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42A21D49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8" w:type="pct"/>
          </w:tcPr>
          <w:p w14:paraId="604A5561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1EBA5E9B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9E69E6" w:rsidRPr="00DB5627" w14:paraId="7D98F435" w14:textId="77777777" w:rsidTr="00BF511C">
        <w:trPr>
          <w:trHeight w:val="20"/>
          <w:jc w:val="center"/>
        </w:trPr>
        <w:tc>
          <w:tcPr>
            <w:tcW w:w="2130" w:type="pct"/>
          </w:tcPr>
          <w:p w14:paraId="26A131E0" w14:textId="77777777" w:rsidR="00071B85" w:rsidRPr="00DB5627" w:rsidRDefault="00071B85" w:rsidP="00071B85">
            <w:pPr>
              <w:snapToGrid w:val="0"/>
              <w:spacing w:line="340" w:lineRule="exact"/>
              <w:ind w:left="917" w:right="2" w:hanging="30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2" w:type="pct"/>
          </w:tcPr>
          <w:p w14:paraId="110317D9" w14:textId="7073F1C6" w:rsidR="00071B85" w:rsidRPr="00DB5627" w:rsidRDefault="00DB5627" w:rsidP="00071B8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C1741D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C1741D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C1741D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40" w:type="pct"/>
          </w:tcPr>
          <w:p w14:paraId="3EB69F86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</w:tcPr>
          <w:p w14:paraId="7F129A4A" w14:textId="6461F215" w:rsidR="00071B85" w:rsidRPr="00DB5627" w:rsidRDefault="00DB5627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43" w:type="pct"/>
          </w:tcPr>
          <w:p w14:paraId="07B5F515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6A87E531" w14:textId="01E760EA" w:rsidR="00071B85" w:rsidRPr="00DB5627" w:rsidRDefault="00DB5627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38" w:type="pct"/>
          </w:tcPr>
          <w:p w14:paraId="7A707C56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485EF2E4" w14:textId="43D927AF" w:rsidR="00071B85" w:rsidRPr="00DB5627" w:rsidRDefault="00DB5627" w:rsidP="00071B85">
            <w:pPr>
              <w:snapToGrid w:val="0"/>
              <w:spacing w:line="340" w:lineRule="exact"/>
              <w:ind w:left="-180" w:right="150" w:hanging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125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6685C406" w14:textId="77777777" w:rsidTr="00BF511C">
        <w:trPr>
          <w:trHeight w:val="20"/>
          <w:jc w:val="center"/>
        </w:trPr>
        <w:tc>
          <w:tcPr>
            <w:tcW w:w="2130" w:type="pct"/>
          </w:tcPr>
          <w:p w14:paraId="6FDD9E38" w14:textId="77777777" w:rsidR="00071B85" w:rsidRPr="00DB5627" w:rsidRDefault="00071B85" w:rsidP="00071B85">
            <w:pPr>
              <w:snapToGrid w:val="0"/>
              <w:spacing w:line="340" w:lineRule="exact"/>
              <w:ind w:left="917" w:right="2" w:hanging="30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722" w:type="pct"/>
            <w:shd w:val="clear" w:color="auto" w:fill="auto"/>
          </w:tcPr>
          <w:p w14:paraId="240BCC0C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739FAC04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7167B" w14:textId="013BF053" w:rsidR="00071B85" w:rsidRPr="00DB5627" w:rsidRDefault="00071B85" w:rsidP="00071B85">
            <w:pPr>
              <w:snapToGrid w:val="0"/>
              <w:spacing w:line="340" w:lineRule="exact"/>
              <w:ind w:left="-180" w:right="90" w:hanging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609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43" w:type="pct"/>
          </w:tcPr>
          <w:p w14:paraId="72463E6D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0BD5E252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</w:tcPr>
          <w:p w14:paraId="27582E0B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CEB360E" w14:textId="78BE0CDA" w:rsidR="00071B85" w:rsidRPr="00DB5627" w:rsidRDefault="00071B85" w:rsidP="00071B85">
            <w:pPr>
              <w:snapToGrid w:val="0"/>
              <w:spacing w:line="340" w:lineRule="exact"/>
              <w:ind w:left="-180" w:right="90" w:hanging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657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E69E6" w:rsidRPr="00DB5627" w14:paraId="07D4405C" w14:textId="77777777" w:rsidTr="00BF511C">
        <w:trPr>
          <w:trHeight w:val="20"/>
          <w:jc w:val="center"/>
        </w:trPr>
        <w:tc>
          <w:tcPr>
            <w:tcW w:w="2130" w:type="pct"/>
          </w:tcPr>
          <w:p w14:paraId="34BE0DA5" w14:textId="77777777" w:rsidR="00071B85" w:rsidRPr="00DB5627" w:rsidRDefault="00071B85" w:rsidP="00071B85">
            <w:pPr>
              <w:snapToGrid w:val="0"/>
              <w:spacing w:line="340" w:lineRule="exact"/>
              <w:ind w:left="984" w:right="2" w:hanging="1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shd w:val="clear" w:color="auto" w:fill="auto"/>
          </w:tcPr>
          <w:p w14:paraId="7A1E4941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76ED4C67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90D1F" w14:textId="6E4980D5" w:rsidR="00071B85" w:rsidRPr="00DB5627" w:rsidRDefault="00DB5627" w:rsidP="00071B85">
            <w:pPr>
              <w:tabs>
                <w:tab w:val="decimal" w:pos="270"/>
                <w:tab w:val="left" w:pos="880"/>
              </w:tabs>
              <w:snapToGrid w:val="0"/>
              <w:spacing w:line="34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108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390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679</w:t>
            </w:r>
          </w:p>
        </w:tc>
        <w:tc>
          <w:tcPr>
            <w:tcW w:w="43" w:type="pct"/>
          </w:tcPr>
          <w:p w14:paraId="729921EB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14:paraId="77B73565" w14:textId="77777777" w:rsidR="00071B85" w:rsidRPr="00DB5627" w:rsidRDefault="00071B85" w:rsidP="00071B85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</w:tcPr>
          <w:p w14:paraId="4A885BCD" w14:textId="77777777" w:rsidR="00071B85" w:rsidRPr="00DB5627" w:rsidRDefault="00071B85" w:rsidP="00071B85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C36A7E7" w14:textId="2A6F8C4A" w:rsidR="00071B85" w:rsidRPr="00DB5627" w:rsidRDefault="00DB5627" w:rsidP="00071B85">
            <w:pPr>
              <w:tabs>
                <w:tab w:val="decimal" w:pos="1032"/>
              </w:tabs>
              <w:snapToGrid w:val="0"/>
              <w:spacing w:line="3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122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841</w:t>
            </w:r>
            <w:r w:rsidR="00071B85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343</w:t>
            </w:r>
          </w:p>
        </w:tc>
      </w:tr>
    </w:tbl>
    <w:p w14:paraId="74B5AB36" w14:textId="7D9806CF" w:rsidR="007B38E5" w:rsidRPr="00DB5627" w:rsidRDefault="007B38E5" w:rsidP="007B38E5">
      <w:pPr>
        <w:shd w:val="clear" w:color="auto" w:fill="FFFFFF"/>
        <w:spacing w:before="120" w:line="400" w:lineRule="exact"/>
        <w:ind w:left="547" w:hanging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(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)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ab/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ณ วันที่ </w:t>
      </w:r>
      <w:r w:rsidR="00DB5627" w:rsidRPr="00DB5627">
        <w:rPr>
          <w:rFonts w:ascii="Angsana New" w:hAnsi="Angsana New" w:cs="Angsana New" w:hint="cs"/>
          <w:snapToGrid w:val="0"/>
          <w:color w:val="000000" w:themeColor="text1"/>
          <w:spacing w:val="-4"/>
          <w:lang w:val="en-US"/>
        </w:rPr>
        <w:t>3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 บริษัทได้จํานําเงินลงทุนในหุ้นสามัญบางส่วน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จํานวน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56</w:t>
      </w:r>
      <w:r w:rsidR="00071B85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00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ล้านบาท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60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ล้านบาท ตามลําดับ เพื่อเป็นหลักประกันเงินกู้ยืมระยะสั้นสกุลเงินบาท (ดูหมายเหตุข้อ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)</w:t>
      </w:r>
    </w:p>
    <w:p w14:paraId="787633BF" w14:textId="6FE51155" w:rsidR="007B38E5" w:rsidRPr="00DB5627" w:rsidRDefault="007B38E5" w:rsidP="007B38E5">
      <w:pPr>
        <w:shd w:val="clear" w:color="auto" w:fill="FFFFFF"/>
        <w:spacing w:before="120" w:line="400" w:lineRule="exact"/>
        <w:ind w:left="547" w:hanging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(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)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ab/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12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 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บริษัทย่อยแห่งหนึ่งได้ทำสัญญาเงินกู้ยืมกับสถาบันการเงินในต่างประเทศสองแห่งจำนวน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13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38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ล้านปอนด์สเตอร์ลิง โดยมีวัตถุประสงค์เพื่อใช้เป็นเงินทุนระยะสั้นสำหรับงานก่อสร้างของผู้เช่า (“Oxford International School Limited” ภายใต้กลุ่ม Nord Anglia Education Limited) ตามสัญญาเช่าและเพื่อชำระคืนเงินกู้ยืมที่มีอยู่ เงินกู้ยืมดังกล่าวมีอัตราดอกเบี้ยร้อยละ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10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80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ต่อปี ซึ่ง ณ วันทำสัญญา บริษัทได้ถูกหักดอกเบี้ยไว้ล่วงหน้าและทยอยรับรู้ดอกเบี้ยจ่ายล่วงหน้าเป็นต้นทุนทางการเงินตามระยะเวลาของเงินกู้ โดยกำหนดชำระคืนเงินต้นภายใน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9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เดือนนับแต่วันที่ทำสัญญา ซึ่งสอดคล้องกับการเริ่มต้นดำเนินการของโรงเรียน Oxford International Brighton ของผู้เช่าในเดือนกันยายน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ทั้งนี้ หลักประกันของเงินกู้ยืมดังกล่าวประกอบด้วย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       หุ้น</w:t>
      </w:r>
      <w:r w:rsidR="004C771C"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สินทรัพย์ของบริษัทย่อย และบัญชีธนาคารแห่งหนึ่ง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รวมถึง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ที่ดินและอาคารซึ่งมีมูลค่าตามบัญชี</w:t>
      </w:r>
      <w:r w:rsidR="00A62DF1"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ณ วันที่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</w:t>
      </w:r>
      <w:r w:rsidR="005D2EAE"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    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8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18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8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18"/>
          <w:cs/>
        </w:rPr>
        <w:t xml:space="preserve"> มีจำนวนเท่ากับ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8"/>
          <w:lang w:val="en-US"/>
        </w:rPr>
        <w:t>18</w:t>
      </w:r>
      <w:r w:rsidRPr="00DB5627">
        <w:rPr>
          <w:rFonts w:ascii="Angsana New" w:hAnsi="Angsana New" w:cs="Angsana New"/>
          <w:snapToGrid w:val="0"/>
          <w:color w:val="000000" w:themeColor="text1"/>
          <w:spacing w:val="-18"/>
          <w:cs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8"/>
          <w:lang w:val="en-US"/>
        </w:rPr>
        <w:t>60</w:t>
      </w:r>
      <w:r w:rsidRPr="00DB5627">
        <w:rPr>
          <w:rFonts w:ascii="Angsana New" w:hAnsi="Angsana New" w:cs="Angsana New"/>
          <w:snapToGrid w:val="0"/>
          <w:color w:val="000000" w:themeColor="text1"/>
          <w:spacing w:val="-18"/>
          <w:cs/>
        </w:rPr>
        <w:t xml:space="preserve"> ล้านปอนด์สเตอร์ลิง หรือเท่ากับ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8"/>
          <w:lang w:val="en-US"/>
        </w:rPr>
        <w:t>766</w:t>
      </w:r>
      <w:r w:rsidRPr="00DB5627">
        <w:rPr>
          <w:rFonts w:ascii="Angsana New" w:hAnsi="Angsana New" w:cs="Angsana New"/>
          <w:snapToGrid w:val="0"/>
          <w:color w:val="000000" w:themeColor="text1"/>
          <w:spacing w:val="-18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8"/>
          <w:lang w:val="en-US"/>
        </w:rPr>
        <w:t>94</w:t>
      </w:r>
      <w:r w:rsidRPr="00DB5627">
        <w:rPr>
          <w:rFonts w:ascii="Angsana New" w:hAnsi="Angsana New" w:cs="Angsana New"/>
          <w:snapToGrid w:val="0"/>
          <w:color w:val="000000" w:themeColor="text1"/>
          <w:spacing w:val="-18"/>
          <w:cs/>
        </w:rPr>
        <w:t xml:space="preserve"> 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แสดง</w:t>
      </w:r>
      <w:r w:rsidR="00A62DF1"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เป็นอสังหาริมทรัพย์เพื่อการลงทุน (ดูหมายเหตุข้อ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10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)  เงินกู้ยืมตามวัตถุประสงค์เพื่อพัฒนาอสังหาริมทรัพย์เพื่อการลงทุนที่ยังไม่ได้เบิกใช้อยู่ในบัญชี Escrow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>แสดงเป็นเงินฝากที่มีข้อจำกัดในการใช้ในจำนวน</w:t>
      </w:r>
      <w:r w:rsidR="00A62DF1" w:rsidRPr="00DB5627">
        <w:rPr>
          <w:rFonts w:ascii="Angsana New" w:hAnsi="Angsana New" w:cs="Angsana New" w:hint="cs"/>
          <w:snapToGrid w:val="0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51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ล้าน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ปอนด์สเตอร์ลิง หรือเท่ากับ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350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73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ล้านบาท</w:t>
      </w:r>
    </w:p>
    <w:p w14:paraId="69AC0D69" w14:textId="2CAA4333" w:rsidR="007B38E5" w:rsidRPr="00DB5627" w:rsidRDefault="007B38E5" w:rsidP="007B38E5">
      <w:pPr>
        <w:shd w:val="clear" w:color="auto" w:fill="FFFFFF"/>
        <w:spacing w:before="120" w:line="400" w:lineRule="exact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ต่อมา ในระหว่างเดือนกรกฎาคม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บริษัทย่อยได้ชำระคืนเงินกู้ระยะสั้นดังกล่าวพร้อมทั้งดอกเบี้ยที่เกี่ยวข้องแล้วทั้งจำนวน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>และ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ไถ่ถอนหลักประกันทั้งหมดในวันเดียวกัน</w:t>
      </w:r>
    </w:p>
    <w:p w14:paraId="088B6C0F" w14:textId="3C7ABEEF" w:rsidR="004A0186" w:rsidRPr="00DB5627" w:rsidRDefault="00250FE7" w:rsidP="00AE79E4">
      <w:pPr>
        <w:ind w:left="547" w:hanging="547"/>
        <w:rPr>
          <w:rFonts w:ascii="Angsana New" w:hAnsi="Angsana New" w:cs="Angsana New"/>
          <w:color w:val="000000" w:themeColor="text1"/>
          <w:spacing w:val="2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6"/>
          <w:cs/>
        </w:rPr>
        <w:br w:type="page"/>
      </w:r>
      <w:r w:rsidR="00DB5627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16</w:t>
      </w:r>
      <w:r w:rsidR="004A0186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 xml:space="preserve">. </w:t>
      </w:r>
      <w:r w:rsidR="004A0186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ตั๋วแลกเงิน</w:t>
      </w:r>
    </w:p>
    <w:p w14:paraId="67BD390A" w14:textId="77777777" w:rsidR="004A0186" w:rsidRPr="00DB5627" w:rsidRDefault="004A0186" w:rsidP="00DB020B">
      <w:pPr>
        <w:ind w:left="54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ตั๋วแลกเงิน ประกอบด้วย</w:t>
      </w:r>
    </w:p>
    <w:p w14:paraId="61421A4F" w14:textId="77777777" w:rsidR="004A0186" w:rsidRPr="00DB5627" w:rsidRDefault="004A0186" w:rsidP="00DB020B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850"/>
        <w:gridCol w:w="1296"/>
        <w:gridCol w:w="243"/>
        <w:gridCol w:w="1287"/>
      </w:tblGrid>
      <w:tr w:rsidR="009E69E6" w:rsidRPr="00DB5627" w14:paraId="7A9A8BFF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3FF83532" w14:textId="77777777" w:rsidR="004A0186" w:rsidRPr="00DB5627" w:rsidRDefault="004A0186" w:rsidP="00BD3C8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  <w:shd w:val="clear" w:color="auto" w:fill="auto"/>
          </w:tcPr>
          <w:p w14:paraId="301D999B" w14:textId="77777777" w:rsidR="004A0186" w:rsidRPr="00DB5627" w:rsidRDefault="004A0186" w:rsidP="00BD3C85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9E69E6" w:rsidRPr="00DB5627" w14:paraId="3EB73A56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15F9BACA" w14:textId="77777777" w:rsidR="004A0186" w:rsidRPr="00DB5627" w:rsidRDefault="004A0186" w:rsidP="00BD3C8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  <w:shd w:val="clear" w:color="auto" w:fill="auto"/>
          </w:tcPr>
          <w:p w14:paraId="287F8252" w14:textId="77777777" w:rsidR="004A0186" w:rsidRPr="00DB5627" w:rsidRDefault="004A0186" w:rsidP="00BD3C85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B5627" w14:paraId="6628C61F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1645D813" w14:textId="77777777" w:rsidR="004A0186" w:rsidRPr="00DB5627" w:rsidRDefault="004A0186" w:rsidP="00BD3C8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107F1AC9" w14:textId="77777777" w:rsidR="004A0186" w:rsidRPr="00DB5627" w:rsidRDefault="004A0186" w:rsidP="00BD3C8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  <w:shd w:val="clear" w:color="auto" w:fill="auto"/>
          </w:tcPr>
          <w:p w14:paraId="7733483D" w14:textId="77777777" w:rsidR="004A0186" w:rsidRPr="00DB5627" w:rsidRDefault="004A0186" w:rsidP="00BD3C85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05674759" w14:textId="77777777" w:rsidR="004A0186" w:rsidRPr="00DB5627" w:rsidRDefault="004A0186" w:rsidP="00BD3C8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32D7C2FB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45457438" w14:textId="77777777" w:rsidR="004A0186" w:rsidRPr="00DB5627" w:rsidRDefault="004A0186" w:rsidP="00BD3C8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148863D6" w14:textId="5EA6DFF2" w:rsidR="004A0186" w:rsidRPr="00DB5627" w:rsidRDefault="00DB5627" w:rsidP="00BD3C8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B57CC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B57CC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14:paraId="4F6AB3E6" w14:textId="77777777" w:rsidR="004A0186" w:rsidRPr="00DB5627" w:rsidRDefault="004A0186" w:rsidP="00BD3C85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B84705F" w14:textId="2D27E491" w:rsidR="004A0186" w:rsidRPr="00DB5627" w:rsidRDefault="00DB5627" w:rsidP="00BD3C8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A018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A018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55FDCB68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1A5FE230" w14:textId="77777777" w:rsidR="004A0186" w:rsidRPr="00DB5627" w:rsidRDefault="004A0186" w:rsidP="00BD3C8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6B751E75" w14:textId="63C7D406" w:rsidR="004A0186" w:rsidRPr="00DB5627" w:rsidRDefault="00DB5627" w:rsidP="00BD3C8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071E523D" w14:textId="77777777" w:rsidR="004A0186" w:rsidRPr="00DB5627" w:rsidRDefault="004A0186" w:rsidP="00BD3C85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314598A5" w14:textId="09C12E45" w:rsidR="004A0186" w:rsidRPr="00DB5627" w:rsidRDefault="00DB5627" w:rsidP="00BD3C8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3AE92EA1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047129FB" w14:textId="77777777" w:rsidR="00BF511C" w:rsidRPr="00DB5627" w:rsidRDefault="00BF511C" w:rsidP="00BF511C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296" w:type="dxa"/>
            <w:shd w:val="clear" w:color="auto" w:fill="auto"/>
          </w:tcPr>
          <w:p w14:paraId="04642375" w14:textId="7400D56E" w:rsidR="00BF511C" w:rsidRPr="00DB5627" w:rsidRDefault="00AC742D" w:rsidP="00AC742D">
            <w:pPr>
              <w:ind w:hanging="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071B85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shd w:val="clear" w:color="auto" w:fill="auto"/>
          </w:tcPr>
          <w:p w14:paraId="10B0E57F" w14:textId="77777777" w:rsidR="00BF511C" w:rsidRPr="00DB5627" w:rsidRDefault="00BF511C" w:rsidP="00BF511C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6D60F022" w14:textId="66E1C16A" w:rsidR="00BF511C" w:rsidRPr="00DB5627" w:rsidRDefault="00AC742D" w:rsidP="00AC742D">
            <w:pPr>
              <w:ind w:hanging="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250</w:t>
            </w:r>
            <w:r w:rsidR="00BF511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BF511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438AD235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1EAEAE15" w14:textId="77777777" w:rsidR="00BF511C" w:rsidRPr="00DB5627" w:rsidRDefault="00BF511C" w:rsidP="00BF511C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ค่าใช้จ่ายทางตรงในการออกตั๋วแลกเงินรอตัดจ่าย</w:t>
            </w:r>
          </w:p>
        </w:tc>
        <w:tc>
          <w:tcPr>
            <w:tcW w:w="1296" w:type="dxa"/>
            <w:shd w:val="clear" w:color="auto" w:fill="auto"/>
          </w:tcPr>
          <w:p w14:paraId="2E591C12" w14:textId="69330397" w:rsidR="00BF511C" w:rsidRPr="00DB5627" w:rsidRDefault="00AC742D" w:rsidP="00BF511C">
            <w:pPr>
              <w:tabs>
                <w:tab w:val="decimal" w:pos="1071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31360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90</w:t>
            </w:r>
            <w:r w:rsidR="0031360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31360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B969A1C" w14:textId="77777777" w:rsidR="00BF511C" w:rsidRPr="00DB5627" w:rsidRDefault="00BF511C" w:rsidP="00BF511C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BA2E728" w14:textId="4BD5B2D5" w:rsidR="00BF511C" w:rsidRPr="00DB5627" w:rsidRDefault="00BF511C" w:rsidP="00BF511C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</w:p>
        </w:tc>
      </w:tr>
      <w:tr w:rsidR="009E69E6" w:rsidRPr="00DB5627" w14:paraId="34F6576E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3FAF0B94" w14:textId="77777777" w:rsidR="00BF511C" w:rsidRPr="00DB5627" w:rsidRDefault="00BF511C" w:rsidP="00BF511C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5BFBD1" w14:textId="154CCE42" w:rsidR="00BF511C" w:rsidRPr="00DB5627" w:rsidRDefault="0031360E" w:rsidP="00BF511C">
            <w:pPr>
              <w:tabs>
                <w:tab w:val="decimal" w:pos="1071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8D84C9B" w14:textId="77777777" w:rsidR="00BF511C" w:rsidRPr="00DB5627" w:rsidRDefault="00BF511C" w:rsidP="00BF511C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CFF9B51" w14:textId="6F450698" w:rsidR="00BF511C" w:rsidRPr="00DB5627" w:rsidRDefault="00BF511C" w:rsidP="00BF511C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031F7105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6984EB1A" w14:textId="77777777" w:rsidR="00BF511C" w:rsidRPr="00DB5627" w:rsidRDefault="00BF511C" w:rsidP="00BF51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2" w:hanging="10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รวมตั๋วแลกเงิน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C43FA" w14:textId="531FFAF5" w:rsidR="00BF511C" w:rsidRPr="00DB5627" w:rsidRDefault="00AC742D" w:rsidP="00AC742D">
            <w:pPr>
              <w:ind w:hanging="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166</w:t>
            </w:r>
            <w:r w:rsidR="00C82D6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678</w:t>
            </w:r>
            <w:r w:rsidR="00C82D6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</w:p>
        </w:tc>
        <w:tc>
          <w:tcPr>
            <w:tcW w:w="243" w:type="dxa"/>
            <w:shd w:val="clear" w:color="auto" w:fill="auto"/>
          </w:tcPr>
          <w:p w14:paraId="42088724" w14:textId="77777777" w:rsidR="00BF511C" w:rsidRPr="00DB5627" w:rsidRDefault="00BF511C" w:rsidP="00BF511C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4831" w14:textId="4060A5EE" w:rsidR="00BF511C" w:rsidRPr="00DB5627" w:rsidRDefault="00FE7C83" w:rsidP="00FE7C83">
            <w:pPr>
              <w:ind w:hanging="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243</w:t>
            </w:r>
            <w:r w:rsidR="00BF511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254</w:t>
            </w:r>
            <w:r w:rsidR="00BF511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658</w:t>
            </w:r>
          </w:p>
        </w:tc>
      </w:tr>
    </w:tbl>
    <w:p w14:paraId="683F91E6" w14:textId="166A5B38" w:rsidR="006543CD" w:rsidRPr="00DB5627" w:rsidRDefault="006543CD" w:rsidP="006543C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ตามที่ที่ประชุมคณะกรรมการครั้งที่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/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2557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ของบริษัท 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17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มกราคม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2557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ได้มีมติอนุมัติให้</w:t>
      </w:r>
      <w:r w:rsidRPr="00DB5627">
        <w:rPr>
          <w:rFonts w:ascii="Angsana New" w:hAnsi="Angsana New" w:cs="Angsana New"/>
          <w:color w:val="000000" w:themeColor="text1"/>
          <w:spacing w:val="-10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DB5627" w:rsidRPr="00DB5627">
        <w:rPr>
          <w:rFonts w:ascii="Angsana New" w:hAnsi="Angsana New" w:cs="Angsana New"/>
          <w:color w:val="000000" w:themeColor="text1"/>
          <w:spacing w:val="-10"/>
          <w:lang w:val="en-US"/>
        </w:rPr>
        <w:t>650</w:t>
      </w:r>
      <w:r w:rsidRPr="00DB5627">
        <w:rPr>
          <w:rFonts w:ascii="Angsana New" w:hAnsi="Angsana New" w:cs="Angsana New"/>
          <w:color w:val="000000" w:themeColor="text1"/>
          <w:spacing w:val="-10"/>
          <w:cs/>
          <w:lang w:val="en-US"/>
        </w:rPr>
        <w:t xml:space="preserve"> ล้านบาท</w:t>
      </w:r>
      <w:r w:rsidRPr="00DB5627">
        <w:rPr>
          <w:rFonts w:ascii="Angsana New" w:hAnsi="Angsana New" w:cs="Angsana New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0"/>
          <w:cs/>
          <w:lang w:val="en-US"/>
        </w:rPr>
        <w:t xml:space="preserve">เป็น </w:t>
      </w:r>
      <w:r w:rsidR="00DB5627" w:rsidRPr="00DB5627">
        <w:rPr>
          <w:rFonts w:ascii="Angsana New" w:hAnsi="Angsana New" w:cs="Angsana New"/>
          <w:color w:val="000000" w:themeColor="text1"/>
          <w:spacing w:val="-10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10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-10"/>
          <w:lang w:val="en-US"/>
        </w:rPr>
        <w:t>000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ล้านบาท</w:t>
      </w:r>
      <w:r w:rsidR="00A62DF1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ให้แก่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บุคคลในวงจำกัดไม่เกิน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10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ฉบับ โดยมีอัตราดอกเบี้ยไม่เกินร้อยละ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12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ต่อปี เพื่อเสริมสภาพคล่องทางการเงิน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ของบริษัทในการขยายธุรกิจและลงทุนในโครงการใหม่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ๆ โดยมอบอำนาจให้ประธานเจ้าหน้าที่บริหาร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หรือบุคคลที่ประธานเจ้าหน้าที่บริหารมอบหมายดำเนินการใด ๆ ที่เกี่ยวข้องกับการออกตั๋วแลกเงินของบริษัท</w:t>
      </w:r>
    </w:p>
    <w:p w14:paraId="69CD1087" w14:textId="668644C6" w:rsidR="006543CD" w:rsidRPr="00DB5627" w:rsidRDefault="006543CD" w:rsidP="006543CD">
      <w:pPr>
        <w:spacing w:before="200"/>
        <w:ind w:left="547"/>
        <w:jc w:val="thaiDistribute"/>
        <w:rPr>
          <w:rFonts w:ascii="Angsana New" w:hAnsi="Angsana New" w:cs="Angsana New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ต่อมาที่ประชุมคณะกรรมการครั้งที่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lang w:val="en-US"/>
        </w:rPr>
        <w:t>/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2558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ของบริษัท 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มีนาคม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2558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ได้มีมติอนุมัติให้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000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ล้านบาท เป็น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500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ล้านบาท เสนอขายกรณีทั่วไปหรือกรณีวงจำกัดประเภทผู้ลงทุนรายใหญ่และ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>/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10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ฉบับ</w:t>
      </w:r>
    </w:p>
    <w:p w14:paraId="7AFFF211" w14:textId="6D30EBCD" w:rsidR="00774EC8" w:rsidRPr="00DB5627" w:rsidRDefault="00ED15E9" w:rsidP="0050111F">
      <w:pPr>
        <w:spacing w:after="12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br w:type="page"/>
      </w:r>
      <w:r w:rsidR="00200368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lastRenderedPageBreak/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31</w:t>
      </w:r>
      <w:r w:rsidR="00200368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4B57CC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ธั</w:t>
      </w:r>
      <w:r w:rsidR="0039041B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น</w:t>
      </w:r>
      <w:r w:rsidR="004B57CC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วาคม</w:t>
      </w:r>
      <w:r w:rsidR="00263141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2566</w:t>
      </w:r>
      <w:r w:rsidR="00522651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E7D71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และ</w:t>
      </w:r>
      <w:r w:rsidR="00605333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2565</w:t>
      </w:r>
      <w:r w:rsidR="00200368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200368"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>บริษัทออกและเสนอขายตั๋วแลกเงินระยะสั้น</w:t>
      </w:r>
      <w:r w:rsidR="00200368" w:rsidRPr="00DB5627">
        <w:rPr>
          <w:rFonts w:ascii="Angsana New" w:hAnsi="Angsana New" w:cs="Angsana New"/>
          <w:snapToGrid w:val="0"/>
          <w:color w:val="000000" w:themeColor="text1"/>
          <w:spacing w:val="6"/>
          <w:cs/>
        </w:rPr>
        <w:t>ให้แก่นักลงทุน</w:t>
      </w:r>
      <w:r w:rsidR="00200368" w:rsidRPr="00DB5627">
        <w:rPr>
          <w:rFonts w:ascii="Angsana New" w:hAnsi="Angsana New" w:cs="Angsana New"/>
          <w:snapToGrid w:val="0"/>
          <w:color w:val="000000" w:themeColor="text1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="00200368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ดังนี้</w:t>
      </w:r>
    </w:p>
    <w:tbl>
      <w:tblPr>
        <w:tblW w:w="85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1926"/>
      </w:tblGrid>
      <w:tr w:rsidR="009E69E6" w:rsidRPr="00DB5627" w14:paraId="2AC02772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47F66D03" w14:textId="77777777" w:rsidR="00F162AF" w:rsidRPr="00DB5627" w:rsidRDefault="00F162AF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  <w:br w:type="page"/>
            </w: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53C0E93A" w14:textId="77777777" w:rsidR="00F162AF" w:rsidRPr="00DB5627" w:rsidRDefault="00F162AF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E69E6" w:rsidRPr="00DB5627" w14:paraId="45B7CC3D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28B5FDEF" w14:textId="77777777" w:rsidR="009647C1" w:rsidRPr="00DB5627" w:rsidRDefault="009647C1" w:rsidP="00DB020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68DB722B" w14:textId="44CA9EC1" w:rsidR="009647C1" w:rsidRPr="00DB5627" w:rsidRDefault="00C539E9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B5627" w14:paraId="3525CFBA" w14:textId="77777777" w:rsidTr="009A53CF">
        <w:trPr>
          <w:trHeight w:val="144"/>
        </w:trPr>
        <w:tc>
          <w:tcPr>
            <w:tcW w:w="2250" w:type="dxa"/>
            <w:vMerge w:val="restart"/>
            <w:shd w:val="clear" w:color="auto" w:fill="auto"/>
          </w:tcPr>
          <w:p w14:paraId="37231A3A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B1E348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vAlign w:val="center"/>
          </w:tcPr>
          <w:p w14:paraId="3B69348C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อัตรา</w:t>
            </w:r>
            <w:r w:rsidR="00DE7D71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11AE35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7550ECF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วันครบกำหนด</w:t>
            </w:r>
          </w:p>
        </w:tc>
      </w:tr>
      <w:tr w:rsidR="009E69E6" w:rsidRPr="00DB5627" w14:paraId="0B74494E" w14:textId="77777777" w:rsidTr="009A53CF">
        <w:trPr>
          <w:trHeight w:val="144"/>
        </w:trPr>
        <w:tc>
          <w:tcPr>
            <w:tcW w:w="2250" w:type="dxa"/>
            <w:vMerge/>
            <w:shd w:val="clear" w:color="auto" w:fill="auto"/>
            <w:vAlign w:val="center"/>
            <w:hideMark/>
          </w:tcPr>
          <w:p w14:paraId="069ED2B6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606562E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</w:tcPr>
          <w:p w14:paraId="0C24CFD2" w14:textId="77777777" w:rsidR="007D0C7C" w:rsidRPr="00DB5627" w:rsidRDefault="00DE7D71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7B456C19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(วัน)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3150FFDB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ไถ่ถอน</w:t>
            </w:r>
          </w:p>
        </w:tc>
      </w:tr>
      <w:tr w:rsidR="009E69E6" w:rsidRPr="00DB5627" w14:paraId="1B5F6594" w14:textId="77777777" w:rsidTr="009A53CF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072CF986" w14:textId="77777777" w:rsidR="007D0C7C" w:rsidRPr="00DB5627" w:rsidRDefault="007D0C7C" w:rsidP="00DB020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636D4865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727F25CD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2DA24E2" w14:textId="77777777" w:rsidR="007D0C7C" w:rsidRPr="00DB5627" w:rsidRDefault="007D0C7C" w:rsidP="00DB020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55C5ABDF" w14:textId="77777777" w:rsidR="007D0C7C" w:rsidRPr="00DB5627" w:rsidRDefault="007D0C7C" w:rsidP="00DB020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9E69E6" w:rsidRPr="00DB5627" w14:paraId="00642C17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35C890E5" w14:textId="1A822ED6" w:rsidR="0031360E" w:rsidRPr="00DB5627" w:rsidRDefault="00DB5627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1360E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30" w:type="dxa"/>
            <w:shd w:val="clear" w:color="auto" w:fill="auto"/>
          </w:tcPr>
          <w:p w14:paraId="6A6B6885" w14:textId="6285AE2E" w:rsidR="0031360E" w:rsidRPr="00DB5627" w:rsidRDefault="00DB5627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170</w:t>
            </w:r>
            <w:r w:rsidR="0031360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31360E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3595B386" w14:textId="407739AB" w:rsidR="0031360E" w:rsidRPr="00DB5627" w:rsidRDefault="00DB5627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4B14E329" w14:textId="29E51398" w:rsidR="0031360E" w:rsidRPr="00DB5627" w:rsidRDefault="00DB5627" w:rsidP="009E36A8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82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114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7B5B80AB" w14:textId="5628F82E" w:rsidR="0031360E" w:rsidRPr="00DB5627" w:rsidRDefault="00DB5627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1360E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1D31B5" w:rsidRPr="00DB5627" w14:paraId="6239096C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1DFC2D86" w14:textId="716D7D42" w:rsidR="0031360E" w:rsidRPr="00DB5627" w:rsidRDefault="00DB5627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8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1360E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กรกฎาคม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E6B25E0" w14:textId="77777777" w:rsidR="0031360E" w:rsidRPr="00DB5627" w:rsidRDefault="0031360E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F98F372" w14:textId="77777777" w:rsidR="0031360E" w:rsidRPr="00DB5627" w:rsidRDefault="0031360E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9C013A3" w14:textId="77777777" w:rsidR="0031360E" w:rsidRPr="00DB5627" w:rsidRDefault="0031360E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8BE2908" w14:textId="4C1DF865" w:rsidR="0031360E" w:rsidRPr="00DB5627" w:rsidRDefault="00DB5627" w:rsidP="0031360E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31360E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1360E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เมษายน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</w:tbl>
    <w:p w14:paraId="412B5531" w14:textId="77777777" w:rsidR="00EC4D53" w:rsidRPr="00DB5627" w:rsidRDefault="00EC4D53" w:rsidP="00EC4D53">
      <w:pPr>
        <w:snapToGrid w:val="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z w:val="24"/>
          <w:szCs w:val="24"/>
          <w:lang w:val="en-US"/>
        </w:rPr>
      </w:pPr>
    </w:p>
    <w:tbl>
      <w:tblPr>
        <w:tblW w:w="85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1926"/>
      </w:tblGrid>
      <w:tr w:rsidR="009E69E6" w:rsidRPr="00DB5627" w14:paraId="67FF5D3B" w14:textId="77777777" w:rsidTr="005A3D3E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3670144A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  <w:br w:type="page"/>
            </w: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04C72C69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E69E6" w:rsidRPr="00DB5627" w14:paraId="190F66C7" w14:textId="77777777" w:rsidTr="005A3D3E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4AA89D44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41A604B5" w14:textId="72346724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6BD6F854" w14:textId="77777777" w:rsidTr="005A3D3E">
        <w:trPr>
          <w:trHeight w:val="144"/>
        </w:trPr>
        <w:tc>
          <w:tcPr>
            <w:tcW w:w="2250" w:type="dxa"/>
            <w:vMerge w:val="restart"/>
            <w:shd w:val="clear" w:color="auto" w:fill="auto"/>
          </w:tcPr>
          <w:p w14:paraId="7EE69DA8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3B2D2A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vAlign w:val="center"/>
          </w:tcPr>
          <w:p w14:paraId="29409D45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DE2108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AA5F5E4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วันครบกำหนด</w:t>
            </w:r>
          </w:p>
        </w:tc>
      </w:tr>
      <w:tr w:rsidR="009E69E6" w:rsidRPr="00DB5627" w14:paraId="09D6EA74" w14:textId="77777777" w:rsidTr="005A3D3E">
        <w:trPr>
          <w:trHeight w:val="144"/>
        </w:trPr>
        <w:tc>
          <w:tcPr>
            <w:tcW w:w="2250" w:type="dxa"/>
            <w:vMerge/>
            <w:shd w:val="clear" w:color="auto" w:fill="auto"/>
            <w:vAlign w:val="center"/>
            <w:hideMark/>
          </w:tcPr>
          <w:p w14:paraId="310199D0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5769E99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</w:tcPr>
          <w:p w14:paraId="52AF2BD9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531FCA0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(วัน)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09B542F8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ไถ่ถอน</w:t>
            </w:r>
          </w:p>
        </w:tc>
      </w:tr>
      <w:tr w:rsidR="009E69E6" w:rsidRPr="00DB5627" w14:paraId="303BDC6E" w14:textId="77777777" w:rsidTr="005A3D3E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14ED2D20" w14:textId="77777777" w:rsidR="005C4E2B" w:rsidRPr="00DB5627" w:rsidRDefault="005C4E2B" w:rsidP="005A3D3E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69E8D4F4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243E748D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0B0A0BE2" w14:textId="77777777" w:rsidR="005C4E2B" w:rsidRPr="00DB5627" w:rsidRDefault="005C4E2B" w:rsidP="005A3D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1B769B98" w14:textId="77777777" w:rsidR="005C4E2B" w:rsidRPr="00DB5627" w:rsidRDefault="005C4E2B" w:rsidP="005A3D3E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9E69E6" w:rsidRPr="00DB5627" w14:paraId="25D4D507" w14:textId="77777777" w:rsidTr="005A3D3E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03842302" w14:textId="5EB23A63" w:rsidR="00BF511C" w:rsidRPr="00DB5627" w:rsidRDefault="00DB5627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F511C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สิงหาคม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30" w:type="dxa"/>
            <w:shd w:val="clear" w:color="auto" w:fill="auto"/>
          </w:tcPr>
          <w:p w14:paraId="7F3FBC4B" w14:textId="5B31D2FB" w:rsidR="00BF511C" w:rsidRPr="00DB5627" w:rsidRDefault="00DB5627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250</w:t>
            </w:r>
            <w:r w:rsidR="00BF511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BF511C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4B278EC5" w14:textId="63BDF8F7" w:rsidR="00BF511C" w:rsidRPr="00DB5627" w:rsidRDefault="00DB5627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479CE96B" w14:textId="3B14C3B5" w:rsidR="00BF511C" w:rsidRPr="00DB5627" w:rsidRDefault="00DB5627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209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69B37D25" w14:textId="40E87E6F" w:rsidR="00BF511C" w:rsidRPr="00DB5627" w:rsidRDefault="00DB5627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F511C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9E69E6" w:rsidRPr="00DB5627" w14:paraId="19358B62" w14:textId="77777777" w:rsidTr="005A3D3E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70FD2630" w14:textId="7309F3B2" w:rsidR="00BF511C" w:rsidRPr="00DB5627" w:rsidRDefault="00DB5627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F511C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3AAEE591" w14:textId="77777777" w:rsidR="00BF511C" w:rsidRPr="00DB5627" w:rsidRDefault="00BF511C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A9B554" w14:textId="77777777" w:rsidR="00BF511C" w:rsidRPr="00DB5627" w:rsidRDefault="00BF511C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39E4690" w14:textId="77777777" w:rsidR="00BF511C" w:rsidRPr="00DB5627" w:rsidRDefault="00BF511C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A05BD23" w14:textId="7C2F957A" w:rsidR="00BF511C" w:rsidRPr="00DB5627" w:rsidRDefault="00DB5627" w:rsidP="00BF511C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00BF511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F511C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</w:tbl>
    <w:p w14:paraId="3630F3C3" w14:textId="77777777" w:rsidR="00BF6332" w:rsidRPr="00DB5627" w:rsidRDefault="00AF2447" w:rsidP="00B76E0E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ู้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>ดอกเบี้ยจ่ายล่วงหน้าเป็นต้นทุนทางการเงินตามระยะเวลาของตั๋วแลกเงิน</w:t>
      </w:r>
    </w:p>
    <w:p w14:paraId="0F044C6B" w14:textId="7D531C6E" w:rsidR="007831C0" w:rsidRPr="00DB5627" w:rsidRDefault="00DB5627" w:rsidP="00DB020B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17</w:t>
      </w:r>
      <w:r w:rsidR="007831C0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7831C0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7831C0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เจ้าหนี้ค่าก่อสร้าง</w:t>
      </w:r>
    </w:p>
    <w:p w14:paraId="6453EDD4" w14:textId="19E0A00B" w:rsidR="006C7586" w:rsidRPr="00DB5627" w:rsidRDefault="006C7586" w:rsidP="006C7586">
      <w:pPr>
        <w:pStyle w:val="BodyTextIndent"/>
        <w:spacing w:before="120"/>
        <w:ind w:left="547" w:firstLine="0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26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สิงหาคม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2559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ท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20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บริษัทย่อยได้วางหลักประกันต่อผู้รับเหมาโครงการโดยมีรายละเอียดของหลักประกันดังนี้</w:t>
      </w:r>
    </w:p>
    <w:p w14:paraId="02D7C545" w14:textId="77777777" w:rsidR="006C7586" w:rsidRPr="00DB5627" w:rsidRDefault="006C7586" w:rsidP="005F66B8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จำนำหุ้น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ของ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 แลนด์มาร์ค โฮลดิ้งส์ จำกัด ทั้งจำนวน</w:t>
      </w:r>
    </w:p>
    <w:p w14:paraId="2AB7A715" w14:textId="661DFBC6" w:rsidR="00DB5627" w:rsidRPr="00DB5627" w:rsidRDefault="006C7586" w:rsidP="005F66B8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สิทธิในการสวมสิทธิการเช่าที่ดิน และการจดจำนองสิ่งปลูกสร้างของโครงการ เจ้าพระยา เอสเตท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   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ภายใต้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สัญญาหลักประกันแบบมีเงื่อน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ไข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ซึ่งจะบังคับใช้สิทธิได้ภายใต้เงื่อนไขตามที่ระบุไว้ในสัญญา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(ดูหมายเหตุข้อ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)</w:t>
      </w:r>
      <w:bookmarkStart w:id="8" w:name="_Hlk61872588"/>
    </w:p>
    <w:p w14:paraId="553C824E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lang w:val="en-US" w:eastAsia="x-none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br w:type="page"/>
      </w:r>
    </w:p>
    <w:p w14:paraId="6291A141" w14:textId="1947FA47" w:rsidR="006C7586" w:rsidRPr="00DB5627" w:rsidRDefault="006C7586" w:rsidP="006C7586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lastRenderedPageBreak/>
        <w:t>เมื่อ</w:t>
      </w:r>
      <w:bookmarkEnd w:id="8"/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เอสเต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ท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375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ล้านดอลลาร์สหรัฐ หรือ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754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ล้านบาท ได้ถูกชำระคืนแล้ว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ทั้งจำนวนก่อนวันครบกำหนด บริษัท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ย่อย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ซึ่งเป็นผู้ค้ำประกัน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ได้ตกลงร่วมกันเพื่อดำเนินการจ่ายชำระหนี้ และ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รับโอนสิทธิเรียกร้องในหนี้ค่าก่อสร้างคืนจากธนาคารซึ่งให้การสนับสนุนทางการเงินสำหรับค่าก่อสร้างก่อนวัน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45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ล้าน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ดอลลาร์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สหรัฐ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ถูกชำระโดยเงินฝากธนาคารของ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บริษัทย่อย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329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ล้านดอลลาร์สหรัฐ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ถูกชำระโดยเงินทุนที่จัดหามาโดย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ผู้รับเหมาโครงการ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ส่งผลให้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ผู้รับจ้าง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ผู้รับเหมาโครงการ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โดยบริษัทย่อยและผู้รับจ้าง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</w:p>
    <w:p w14:paraId="07E4162E" w14:textId="6CEFE978" w:rsidR="006C7586" w:rsidRPr="00DB5627" w:rsidRDefault="006C7586" w:rsidP="005F66B8">
      <w:pPr>
        <w:pStyle w:val="BodyTextIndent"/>
        <w:numPr>
          <w:ilvl w:val="0"/>
          <w:numId w:val="22"/>
        </w:numPr>
        <w:spacing w:after="120"/>
        <w:ind w:left="907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ผู้รับเหมาโครงการ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369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54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ล้านดอลลาร์สหรัฐ</w:t>
      </w:r>
    </w:p>
    <w:p w14:paraId="543394D6" w14:textId="09E12897" w:rsidR="006C7586" w:rsidRPr="00DB5627" w:rsidRDefault="006C7586" w:rsidP="005F66B8">
      <w:pPr>
        <w:pStyle w:val="BodyTextIndent"/>
        <w:numPr>
          <w:ilvl w:val="0"/>
          <w:numId w:val="22"/>
        </w:numPr>
        <w:spacing w:after="120"/>
        <w:ind w:left="907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200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ล้านดอลลาร์สหรัฐ ภายในวันที่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ส่วนหนี้             ที่เหลืออีกจำนวน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169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54</w:t>
      </w:r>
      <w:bookmarkStart w:id="9" w:name="_Hlk61872572"/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30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pacing w:val="-4"/>
          <w:cs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ผู้รับเหมาโครงการ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คิดดอกเบี้ยในอัตราที่ตกลงร่วมกันตลอดระยะเวลาที่ยังค้างชำระ</w:t>
      </w:r>
    </w:p>
    <w:bookmarkEnd w:id="9"/>
    <w:p w14:paraId="654AF8D1" w14:textId="3FD3B419" w:rsidR="00871009" w:rsidRPr="00DB5627" w:rsidRDefault="00936775" w:rsidP="006463A2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ณ </w:t>
      </w:r>
      <w:r w:rsidR="006463A2" w:rsidRPr="00DB5627">
        <w:rPr>
          <w:rFonts w:ascii="Angsana New" w:hAnsi="Angsana New" w:cs="Angsana New"/>
          <w:cs/>
        </w:rPr>
        <w:t>วันที่</w:t>
      </w:r>
      <w:r w:rsidR="006463A2" w:rsidRPr="00DB5627">
        <w:rPr>
          <w:rFonts w:ascii="Angsana New" w:hAnsi="Angsana New" w:cs="Angsana New" w:hint="cs"/>
          <w:cs/>
        </w:rPr>
        <w:t xml:space="preserve"> </w:t>
      </w:r>
      <w:r w:rsidR="00DB5627" w:rsidRPr="00DB5627">
        <w:rPr>
          <w:rFonts w:ascii="Angsana New" w:hAnsi="Angsana New" w:cs="Angsana New"/>
          <w:lang w:val="en-US"/>
        </w:rPr>
        <w:t>31</w:t>
      </w:r>
      <w:r w:rsidR="006463A2" w:rsidRPr="00DB5627">
        <w:rPr>
          <w:rFonts w:ascii="Angsana New" w:hAnsi="Angsana New" w:cs="Angsana New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lang w:val="en-US"/>
        </w:rPr>
        <w:t>2566</w:t>
      </w:r>
      <w:r w:rsidR="006463A2" w:rsidRPr="00DB5627">
        <w:rPr>
          <w:rFonts w:ascii="Angsana New" w:hAnsi="Angsana New" w:cs="Angsana New"/>
          <w:cs/>
        </w:rPr>
        <w:t xml:space="preserve"> </w:t>
      </w:r>
      <w:r w:rsidR="006463A2" w:rsidRPr="00DB5627">
        <w:rPr>
          <w:rFonts w:ascii="Angsana New" w:hAnsi="Angsana New" w:cs="Angsana New" w:hint="cs"/>
          <w:cs/>
        </w:rPr>
        <w:t>เจ้า</w:t>
      </w:r>
      <w:r w:rsidR="006463A2" w:rsidRPr="00DB5627">
        <w:rPr>
          <w:rFonts w:ascii="Angsana New" w:hAnsi="Angsana New" w:cs="Angsana New"/>
          <w:cs/>
        </w:rPr>
        <w:t>หนี้ค่าก่อสร้างและดอกเบี้ยค้างจ่ายระหว่างบริษัทย่อยและผู้รับเหมา</w:t>
      </w:r>
      <w:r w:rsidR="006463A2" w:rsidRPr="00DB5627">
        <w:rPr>
          <w:rFonts w:ascii="Angsana New" w:hAnsi="Angsana New" w:cs="Angsana New" w:hint="cs"/>
          <w:cs/>
        </w:rPr>
        <w:t>โครงการมียอด</w:t>
      </w:r>
      <w:r w:rsidR="006463A2" w:rsidRPr="00DB5627">
        <w:rPr>
          <w:rFonts w:ascii="Angsana New" w:hAnsi="Angsana New" w:cs="Angsana New"/>
          <w:snapToGrid w:val="0"/>
          <w:cs/>
          <w:lang w:val="en-US"/>
        </w:rPr>
        <w:t>คงเหลือ</w:t>
      </w:r>
      <w:r w:rsidR="006463A2" w:rsidRPr="00DB5627">
        <w:rPr>
          <w:rFonts w:ascii="Angsana New" w:hAnsi="Angsana New" w:cs="Angsana New"/>
          <w:cs/>
        </w:rPr>
        <w:t xml:space="preserve">จำนวน </w:t>
      </w:r>
      <w:r w:rsidR="00DB5627" w:rsidRPr="00DB5627">
        <w:rPr>
          <w:rFonts w:ascii="Angsana New" w:hAnsi="Angsana New" w:cs="Angsana New"/>
          <w:lang w:val="en-US"/>
        </w:rPr>
        <w:t>5</w:t>
      </w:r>
      <w:r w:rsidR="006463A2" w:rsidRPr="00DB5627">
        <w:rPr>
          <w:rFonts w:ascii="Angsana New" w:hAnsi="Angsana New" w:cs="Angsana New"/>
          <w:cs/>
        </w:rPr>
        <w:t>,</w:t>
      </w:r>
      <w:r w:rsidR="00DB5627" w:rsidRPr="00DB5627">
        <w:rPr>
          <w:rFonts w:ascii="Angsana New" w:hAnsi="Angsana New" w:cs="Angsana New"/>
          <w:lang w:val="en-US"/>
        </w:rPr>
        <w:t>484</w:t>
      </w:r>
      <w:r w:rsidR="006463A2"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65</w:t>
      </w:r>
      <w:r w:rsidR="006463A2" w:rsidRPr="00DB5627">
        <w:rPr>
          <w:rFonts w:ascii="Angsana New" w:hAnsi="Angsana New" w:cs="Angsana New"/>
          <w:cs/>
        </w:rPr>
        <w:t xml:space="preserve"> ล้านบาท และ </w:t>
      </w:r>
      <w:r w:rsidR="00DB5627" w:rsidRPr="00DB5627">
        <w:rPr>
          <w:rFonts w:ascii="Angsana New" w:hAnsi="Angsana New" w:cs="Angsana New"/>
          <w:lang w:val="en-US"/>
        </w:rPr>
        <w:t>572</w:t>
      </w:r>
      <w:r w:rsidR="006463A2"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61</w:t>
      </w:r>
      <w:r w:rsidR="006463A2" w:rsidRPr="00DB5627">
        <w:rPr>
          <w:rFonts w:ascii="Angsana New" w:hAnsi="Angsana New" w:cs="Angsana New"/>
          <w:cs/>
        </w:rPr>
        <w:t xml:space="preserve"> ล้านบาท ตามลำดับ ซึ่งตาม</w:t>
      </w:r>
      <w:r w:rsidR="006463A2" w:rsidRPr="00DB5627">
        <w:rPr>
          <w:rFonts w:ascii="Angsana New" w:hAnsi="Angsana New" w:cs="Angsana New" w:hint="cs"/>
          <w:cs/>
        </w:rPr>
        <w:t>สัญญาชำระหนี้คืน</w:t>
      </w:r>
      <w:r w:rsidR="00FC2B85">
        <w:rPr>
          <w:rFonts w:ascii="Angsana New" w:hAnsi="Angsana New" w:cs="Angsana New" w:hint="cs"/>
          <w:cs/>
        </w:rPr>
        <w:t xml:space="preserve"> </w:t>
      </w:r>
      <w:r w:rsidR="00D24A75">
        <w:rPr>
          <w:rFonts w:ascii="Angsana New" w:hAnsi="Angsana New" w:cs="Angsana New" w:hint="cs"/>
          <w:cs/>
        </w:rPr>
        <w:t>โดย</w:t>
      </w:r>
      <w:r w:rsidR="00A62F22" w:rsidRPr="00DB5627">
        <w:rPr>
          <w:rFonts w:ascii="Angsana New" w:hAnsi="Angsana New" w:cs="Angsana New" w:hint="cs"/>
          <w:cs/>
        </w:rPr>
        <w:t>ยอด</w:t>
      </w:r>
      <w:r w:rsidR="006463A2" w:rsidRPr="00DB5627">
        <w:rPr>
          <w:rFonts w:ascii="Angsana New" w:hAnsi="Angsana New" w:cs="Angsana New"/>
          <w:cs/>
        </w:rPr>
        <w:t>หนี้ดังกล่าว</w:t>
      </w:r>
      <w:r w:rsidR="006463A2" w:rsidRPr="00DB5627">
        <w:rPr>
          <w:rFonts w:ascii="Angsana New" w:hAnsi="Angsana New" w:cs="Angsana New" w:hint="cs"/>
          <w:cs/>
        </w:rPr>
        <w:t>มี</w:t>
      </w:r>
      <w:r w:rsidR="006463A2" w:rsidRPr="00DB5627">
        <w:rPr>
          <w:rFonts w:ascii="Angsana New" w:hAnsi="Angsana New" w:cs="Angsana New"/>
          <w:cs/>
        </w:rPr>
        <w:t xml:space="preserve">กำหนดชำระภายในวันที่ </w:t>
      </w:r>
      <w:r w:rsidR="00DB5627" w:rsidRPr="00DB5627">
        <w:rPr>
          <w:rFonts w:ascii="Angsana New" w:hAnsi="Angsana New" w:cs="Angsana New"/>
          <w:lang w:val="en-US"/>
        </w:rPr>
        <w:t>30</w:t>
      </w:r>
      <w:r w:rsidR="006463A2" w:rsidRPr="00DB5627">
        <w:rPr>
          <w:rFonts w:ascii="Angsana New" w:hAnsi="Angsana New" w:cs="Angsana New"/>
          <w:cs/>
        </w:rPr>
        <w:t xml:space="preserve"> มิถุนายน </w:t>
      </w:r>
      <w:r w:rsidR="00DB5627" w:rsidRPr="00DB5627">
        <w:rPr>
          <w:rFonts w:ascii="Angsana New" w:hAnsi="Angsana New" w:cs="Angsana New"/>
          <w:lang w:val="en-US"/>
        </w:rPr>
        <w:t>2565</w:t>
      </w:r>
    </w:p>
    <w:p w14:paraId="367E2CCC" w14:textId="0BA2DCF2" w:rsidR="00DB5627" w:rsidRPr="00DB5627" w:rsidRDefault="006463A2" w:rsidP="00DB5627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t xml:space="preserve">อย่างไรก็ตาม </w:t>
      </w:r>
      <w:r w:rsidRPr="00DB5627">
        <w:rPr>
          <w:rFonts w:ascii="Angsana New" w:hAnsi="Angsana New" w:cs="Angsana New" w:hint="cs"/>
          <w:cs/>
        </w:rPr>
        <w:t>บริษัทย่อยเห็นว่า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สัญญาก่อสร้างและไม่สามารถส่งมอบ</w:t>
      </w:r>
      <w:r w:rsidRPr="00DB5627">
        <w:rPr>
          <w:rFonts w:ascii="Angsana New" w:hAnsi="Angsana New" w:cs="Angsana New" w:hint="cs"/>
          <w:cs/>
        </w:rPr>
        <w:t>การก่อสร้าง</w:t>
      </w:r>
      <w:r w:rsidRPr="00DB5627">
        <w:rPr>
          <w:rFonts w:ascii="Angsana New" w:hAnsi="Angsana New" w:cs="Angsana New"/>
          <w:cs/>
        </w:rPr>
        <w:t xml:space="preserve">โครงการเจ้าพระยาเอสเตทได้ภายในวันที่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DB5627" w:rsidRPr="00DB5627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ตามที่กำหนดไว้ ทั้งนี้ตาม</w:t>
      </w:r>
      <w:r w:rsidRPr="00DB5627">
        <w:rPr>
          <w:rFonts w:ascii="Angsana New" w:hAnsi="Angsana New" w:cs="Angsana New" w:hint="cs"/>
          <w:cs/>
        </w:rPr>
        <w:t>ที่ระบุไว้ใน</w:t>
      </w:r>
      <w:r w:rsidRPr="00DB5627">
        <w:rPr>
          <w:rFonts w:ascii="Angsana New" w:hAnsi="Angsana New" w:cs="Angsana New"/>
          <w:cs/>
        </w:rPr>
        <w:t>สัญญาก่อสร้าง บริษัทย่อยและผู้รับเหมา</w:t>
      </w:r>
      <w:r w:rsidR="00EE7B8E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แต่ละ</w:t>
      </w:r>
      <w:r w:rsidRPr="00DB5627">
        <w:rPr>
          <w:rFonts w:ascii="Angsana New" w:hAnsi="Angsana New" w:cs="Angsana New" w:hint="cs"/>
          <w:cs/>
        </w:rPr>
        <w:t>ฝ่าย</w:t>
      </w:r>
      <w:r w:rsidRPr="00DB5627">
        <w:rPr>
          <w:rFonts w:ascii="Angsana New" w:hAnsi="Angsana New" w:cs="Angsana New"/>
          <w:cs/>
        </w:rPr>
        <w:t>จะต้องยื่นข้อเรียกร้องของตนต่อวิศวกร</w:t>
      </w:r>
      <w:r w:rsidRPr="00DB5627">
        <w:rPr>
          <w:rFonts w:ascii="Angsana New" w:hAnsi="Angsana New" w:cs="Angsana New" w:hint="cs"/>
          <w:cs/>
        </w:rPr>
        <w:t>ตามที่บริษัทย่อยและผู้รับเหมา</w:t>
      </w:r>
      <w:r w:rsidR="00EE7B8E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 w:hint="cs"/>
          <w:cs/>
        </w:rPr>
        <w:t xml:space="preserve">ได้ระบุไว้ในสัญญาก่อสร้าง </w:t>
      </w:r>
      <w:r w:rsidRPr="00DB5627">
        <w:rPr>
          <w:rFonts w:ascii="Angsana New" w:hAnsi="Angsana New" w:cs="Angsana New"/>
          <w:lang w:val="en-US"/>
        </w:rPr>
        <w:t>(“</w:t>
      </w:r>
      <w:r w:rsidRPr="00DB5627">
        <w:rPr>
          <w:rFonts w:ascii="Angsana New" w:hAnsi="Angsana New" w:cs="Angsana New" w:hint="cs"/>
          <w:cs/>
          <w:lang w:val="en-US"/>
        </w:rPr>
        <w:t xml:space="preserve">วิศวกร”) </w:t>
      </w:r>
      <w:r w:rsidRPr="00DB5627">
        <w:rPr>
          <w:rFonts w:ascii="Angsana New" w:hAnsi="Angsana New" w:cs="Angsana New"/>
          <w:cs/>
        </w:rPr>
        <w:t>สำหรับความเสียหายจากความล่าช้าและการขยาย</w:t>
      </w:r>
      <w:r w:rsidRPr="00DB5627">
        <w:rPr>
          <w:rFonts w:ascii="Angsana New" w:hAnsi="Angsana New" w:cs="Angsana New" w:hint="cs"/>
          <w:cs/>
        </w:rPr>
        <w:t>กำหนดเวลาแล้วเสร็จของงาน</w:t>
      </w:r>
      <w:r w:rsidRPr="00DB5627">
        <w:rPr>
          <w:rFonts w:ascii="Angsana New" w:hAnsi="Angsana New" w:cs="Angsana New"/>
          <w:cs/>
        </w:rPr>
        <w:t xml:space="preserve"> (</w:t>
      </w:r>
      <w:r w:rsidRPr="00DB5627">
        <w:rPr>
          <w:rFonts w:ascii="Angsana New" w:hAnsi="Angsana New" w:cs="Angsana New"/>
          <w:lang w:val="en-US"/>
        </w:rPr>
        <w:t>Extension of Time for Completion</w:t>
      </w:r>
      <w:r w:rsidRPr="00DB5627">
        <w:rPr>
          <w:rFonts w:ascii="Angsana New" w:hAnsi="Angsana New" w:cs="Angsana New"/>
          <w:cs/>
        </w:rPr>
        <w:t>) โดยวิศวกร</w:t>
      </w:r>
      <w:r w:rsidRPr="00DB5627">
        <w:rPr>
          <w:rFonts w:ascii="Angsana New" w:hAnsi="Angsana New" w:cs="Angsana New" w:hint="cs"/>
          <w:cs/>
        </w:rPr>
        <w:t>ใน</w:t>
      </w:r>
      <w:r w:rsidRPr="00DB5627">
        <w:rPr>
          <w:rFonts w:ascii="Angsana New" w:hAnsi="Angsana New" w:cs="Angsana New"/>
          <w:cs/>
        </w:rPr>
        <w:t>ฐานะ</w:t>
      </w:r>
      <w:r w:rsidRPr="00DB5627">
        <w:rPr>
          <w:rFonts w:ascii="Angsana New" w:hAnsi="Angsana New" w:cs="Angsana New" w:hint="cs"/>
          <w:cs/>
        </w:rPr>
        <w:t>ที่</w:t>
      </w:r>
      <w:r w:rsidRPr="00DB5627">
        <w:rPr>
          <w:rFonts w:ascii="Angsana New" w:hAnsi="Angsana New" w:cs="Angsana New"/>
          <w:cs/>
        </w:rPr>
        <w:t>เป็นผู้ชี้ขาดข้อเรียกร้อง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(Claim Determinder) ของคู่สัญญา จะต้องชี้ขาดประเด็นดังกล่าว</w:t>
      </w:r>
      <w:r w:rsidRPr="00DB5627">
        <w:rPr>
          <w:rFonts w:ascii="Angsana New" w:hAnsi="Angsana New" w:cs="Angsana New" w:hint="cs"/>
          <w:cs/>
        </w:rPr>
        <w:t>ซึ่งจะ</w:t>
      </w:r>
      <w:r w:rsidRPr="00DB5627">
        <w:rPr>
          <w:rFonts w:ascii="Angsana New" w:hAnsi="Angsana New" w:cs="Angsana New"/>
          <w:cs/>
        </w:rPr>
        <w:t xml:space="preserve">มีผลผูกพันต่อคู่สัญญา </w:t>
      </w:r>
      <w:r w:rsidRPr="00DB5627">
        <w:rPr>
          <w:rFonts w:ascii="Angsana New" w:hAnsi="Angsana New" w:cs="Angsana New" w:hint="cs"/>
          <w:cs/>
        </w:rPr>
        <w:t>โดย</w:t>
      </w:r>
      <w:r w:rsidRPr="00DB5627">
        <w:rPr>
          <w:rFonts w:ascii="Angsana New" w:hAnsi="Angsana New" w:cs="Angsana New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lang w:val="en-US"/>
        </w:rPr>
        <w:t>20</w:t>
      </w:r>
      <w:r w:rsidRPr="00DB5627">
        <w:rPr>
          <w:rFonts w:ascii="Angsana New" w:hAnsi="Angsana New" w:cs="Angsana New"/>
          <w:cs/>
        </w:rPr>
        <w:t xml:space="preserve"> เมษายน </w:t>
      </w:r>
      <w:r w:rsidR="00DB5627" w:rsidRPr="00DB5627">
        <w:rPr>
          <w:rFonts w:ascii="Angsana New" w:hAnsi="Angsana New" w:cs="Angsana New"/>
          <w:lang w:val="en-US"/>
        </w:rPr>
        <w:t>2566</w:t>
      </w:r>
      <w:r w:rsidRPr="00DB5627">
        <w:rPr>
          <w:rFonts w:ascii="Angsana New" w:hAnsi="Angsana New" w:cs="Angsana New"/>
          <w:cs/>
        </w:rPr>
        <w:t xml:space="preserve"> วิศวกรได้</w:t>
      </w:r>
      <w:r w:rsidRPr="00DB5627">
        <w:rPr>
          <w:rFonts w:ascii="Angsana New" w:hAnsi="Angsana New" w:cs="Angsana New" w:hint="cs"/>
          <w:cs/>
        </w:rPr>
        <w:t>ออก</w:t>
      </w:r>
      <w:r w:rsidRPr="00DB5627">
        <w:rPr>
          <w:rFonts w:ascii="Angsana New" w:hAnsi="Angsana New" w:cs="Angsana New"/>
          <w:cs/>
        </w:rPr>
        <w:t>หนังสือชี้ขาด</w:t>
      </w:r>
      <w:r w:rsidRPr="00DB5627">
        <w:rPr>
          <w:rFonts w:ascii="Angsana New" w:hAnsi="Angsana New" w:cs="Angsana New" w:hint="cs"/>
          <w:cs/>
        </w:rPr>
        <w:t xml:space="preserve">อย่างเป็นทางการ </w:t>
      </w:r>
      <w:r w:rsidRPr="00DB5627">
        <w:rPr>
          <w:rFonts w:ascii="Angsana New" w:hAnsi="Angsana New" w:cs="Angsana New"/>
          <w:cs/>
        </w:rPr>
        <w:t xml:space="preserve">(Engineer’s Determination) </w:t>
      </w:r>
      <w:r w:rsidRPr="00DB5627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DB5627">
        <w:rPr>
          <w:rFonts w:ascii="Angsana New" w:hAnsi="Angsana New" w:cs="Angsana New"/>
          <w:cs/>
        </w:rPr>
        <w:t xml:space="preserve"> ผู้รับเหมา</w:t>
      </w:r>
      <w:r w:rsidR="00EE7B8E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ได้</w:t>
      </w:r>
      <w:r w:rsidRPr="00DB5627">
        <w:rPr>
          <w:rFonts w:ascii="Angsana New" w:hAnsi="Angsana New" w:cs="Angsana New"/>
          <w:cs/>
        </w:rPr>
        <w:t>สิทธิ</w:t>
      </w:r>
      <w:r w:rsidRPr="00DB5627">
        <w:rPr>
          <w:rFonts w:ascii="Angsana New" w:hAnsi="Angsana New" w:cs="Angsana New" w:hint="cs"/>
          <w:cs/>
        </w:rPr>
        <w:t>ในการขอ</w:t>
      </w:r>
      <w:r w:rsidRPr="00DB5627">
        <w:rPr>
          <w:rFonts w:ascii="Angsana New" w:hAnsi="Angsana New" w:cs="Angsana New"/>
          <w:cs/>
        </w:rPr>
        <w:t>ขยาย</w:t>
      </w:r>
      <w:r w:rsidRPr="00DB5627">
        <w:rPr>
          <w:rFonts w:ascii="Angsana New" w:hAnsi="Angsana New" w:cs="Angsana New" w:hint="cs"/>
          <w:cs/>
        </w:rPr>
        <w:t>เวลาส่งมอบงาน</w:t>
      </w:r>
      <w:r w:rsidRPr="00DB5627">
        <w:rPr>
          <w:rFonts w:ascii="Angsana New" w:hAnsi="Angsana New" w:cs="Angsana New"/>
          <w:cs/>
        </w:rPr>
        <w:t xml:space="preserve"> ดังนั้นกำหนดเวลาแล้วเสร็จของงานยังคงไม่เปลี่ยนแปลง กล่าวคือวันที่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DB5627" w:rsidRPr="00DB5627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ผู้รับเหมา</w:t>
      </w:r>
      <w:r w:rsidR="00EE7B8E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อีกทั้ง</w:t>
      </w:r>
      <w:r w:rsidRPr="00DB5627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DB5627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DB5627" w:rsidRPr="00DB5627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DB5627" w:rsidRPr="00DB5627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 </w:t>
      </w:r>
      <w:r w:rsidRPr="00DB5627">
        <w:rPr>
          <w:rFonts w:ascii="Angsana New" w:hAnsi="Angsana New" w:cs="Angsana New" w:hint="cs"/>
          <w:cs/>
        </w:rPr>
        <w:t>และยังระบุ</w:t>
      </w:r>
      <w:r w:rsidRPr="00DB5627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  <w:r w:rsidR="00DB5627" w:rsidRPr="00DB5627">
        <w:rPr>
          <w:rFonts w:ascii="Angsana New" w:hAnsi="Angsana New" w:cs="Angsana New"/>
          <w:cs/>
        </w:rPr>
        <w:br w:type="page"/>
      </w:r>
    </w:p>
    <w:p w14:paraId="75AE5848" w14:textId="67A98561" w:rsidR="006463A2" w:rsidRPr="00DB5627" w:rsidRDefault="006463A2" w:rsidP="006463A2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 w:hint="cs"/>
          <w:cs/>
        </w:rPr>
        <w:lastRenderedPageBreak/>
        <w:t>การ</w:t>
      </w:r>
      <w:r w:rsidRPr="00DB5627">
        <w:rPr>
          <w:rFonts w:ascii="Angsana New" w:hAnsi="Angsana New" w:cs="Angsana New"/>
          <w:cs/>
        </w:rPr>
        <w:t xml:space="preserve">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Pr="00DB5627">
        <w:rPr>
          <w:rFonts w:ascii="Angsana New" w:hAnsi="Angsana New" w:cs="Angsana New" w:hint="cs"/>
          <w:cs/>
        </w:rPr>
        <w:t>ยัง</w:t>
      </w:r>
      <w:r w:rsidRPr="00DB5627">
        <w:rPr>
          <w:rFonts w:ascii="Angsana New" w:hAnsi="Angsana New" w:cs="Angsana New"/>
          <w:cs/>
        </w:rPr>
        <w:t xml:space="preserve">ไม่รวมถึงค่าเสียหายอื่น ๆ </w:t>
      </w:r>
      <w:r w:rsidRPr="00DB5627">
        <w:rPr>
          <w:rFonts w:ascii="Angsana New" w:hAnsi="Angsana New" w:cs="Angsana New" w:hint="cs"/>
          <w:cs/>
        </w:rPr>
        <w:t>ซึ่ง</w:t>
      </w:r>
      <w:r w:rsidRPr="00DB5627">
        <w:rPr>
          <w:rFonts w:ascii="Angsana New" w:hAnsi="Angsana New" w:cs="Angsana New"/>
          <w:cs/>
        </w:rPr>
        <w:t>บริษัทย่อยได้ประเมินเบื้องต้นแล้วพบว่า</w:t>
      </w:r>
      <w:r w:rsidRPr="00DB5627">
        <w:rPr>
          <w:rFonts w:ascii="Angsana New" w:hAnsi="Angsana New" w:cs="Angsana New" w:hint="cs"/>
          <w:cs/>
        </w:rPr>
        <w:t>มูลค่าความ</w:t>
      </w:r>
      <w:r w:rsidRPr="00DB5627">
        <w:rPr>
          <w:rFonts w:ascii="Angsana New" w:hAnsi="Angsana New" w:cs="Angsana New"/>
          <w:cs/>
        </w:rPr>
        <w:t>เสียหายอันเนื่องมาจากความล่าช้าร</w:t>
      </w:r>
      <w:r w:rsidRPr="00DB5627">
        <w:rPr>
          <w:rFonts w:ascii="Angsana New" w:hAnsi="Angsana New" w:cs="Angsana New" w:hint="cs"/>
          <w:cs/>
        </w:rPr>
        <w:t>่วมกับ</w:t>
      </w:r>
      <w:r w:rsidRPr="00DB5627">
        <w:rPr>
          <w:rFonts w:ascii="Angsana New" w:hAnsi="Angsana New" w:cs="Angsana New"/>
          <w:cs/>
        </w:rPr>
        <w:t>การผิดสัญญาก่อสร้างและสัญญาระหว่างผู้ถือหุ้นมี</w:t>
      </w:r>
      <w:r w:rsidRPr="00DB5627">
        <w:rPr>
          <w:rFonts w:ascii="Angsana New" w:hAnsi="Angsana New" w:cs="Angsana New" w:hint="cs"/>
          <w:cs/>
        </w:rPr>
        <w:t>มูลค่า</w:t>
      </w:r>
      <w:r w:rsidRPr="00DB5627">
        <w:rPr>
          <w:rFonts w:ascii="Angsana New" w:hAnsi="Angsana New" w:cs="Angsana New"/>
          <w:cs/>
        </w:rPr>
        <w:t>เกินกว่า</w:t>
      </w:r>
      <w:r w:rsidRPr="00DB5627">
        <w:rPr>
          <w:rFonts w:ascii="Angsana New" w:hAnsi="Angsana New" w:cs="Angsana New" w:hint="cs"/>
          <w:cs/>
        </w:rPr>
        <w:t>จำนวนรวมของเจ้าหนี้ค่า</w:t>
      </w:r>
      <w:r w:rsidRPr="00DB5627">
        <w:rPr>
          <w:rFonts w:ascii="Angsana New" w:hAnsi="Angsana New" w:cs="Angsana New"/>
          <w:cs/>
        </w:rPr>
        <w:t>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="00AC16A8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ตามมาตรา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205</w:t>
      </w:r>
      <w:r w:rsidR="00AC16A8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</w:p>
    <w:p w14:paraId="65AB73FC" w14:textId="3231F7D7" w:rsidR="006463A2" w:rsidRPr="00DB5627" w:rsidRDefault="006463A2" w:rsidP="00DB5627">
      <w:pPr>
        <w:pStyle w:val="BodyTextIndent"/>
        <w:tabs>
          <w:tab w:val="decimal" w:pos="1008"/>
        </w:tabs>
        <w:spacing w:before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t>ปัจจุบันผู้รับเหมา</w:t>
      </w:r>
      <w:r w:rsidR="00EE7B8E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บริษัท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บริษัทย่อย อยู่ระหว่าง</w:t>
      </w:r>
      <w:r w:rsidRPr="00DB5627">
        <w:rPr>
          <w:rFonts w:ascii="Angsana New" w:hAnsi="Angsana New" w:cs="Angsana New" w:hint="cs"/>
          <w:cs/>
        </w:rPr>
        <w:t>การ</w:t>
      </w:r>
      <w:r w:rsidRPr="00DB5627">
        <w:rPr>
          <w:rFonts w:ascii="Angsana New" w:hAnsi="Angsana New" w:cs="Angsana New"/>
          <w:cs/>
        </w:rPr>
        <w:t>ดำเนินคดีทางกฎหมายและ</w:t>
      </w:r>
      <w:r w:rsidRPr="00DB5627">
        <w:rPr>
          <w:rFonts w:ascii="Angsana New" w:hAnsi="Angsana New" w:cs="Angsana New" w:hint="cs"/>
          <w:cs/>
        </w:rPr>
        <w:t>การระงับข้อพิพาทด้วยวิธีทาง</w:t>
      </w:r>
      <w:r w:rsidRPr="00DB5627">
        <w:rPr>
          <w:rFonts w:ascii="Angsana New" w:hAnsi="Angsana New" w:cs="Angsana New"/>
          <w:cs/>
        </w:rPr>
        <w:t>อนุญาโตตุลาการ</w:t>
      </w:r>
      <w:r w:rsidRPr="00DB5627">
        <w:rPr>
          <w:rFonts w:ascii="Angsana New" w:hAnsi="Angsana New" w:cs="Angsana New" w:hint="cs"/>
          <w:cs/>
        </w:rPr>
        <w:t xml:space="preserve"> ที่เกี่ยวข้องกับ</w:t>
      </w:r>
      <w:r w:rsidRPr="00DB5627">
        <w:rPr>
          <w:rFonts w:ascii="Angsana New" w:hAnsi="Angsana New" w:cs="Angsana New"/>
          <w:cs/>
        </w:rPr>
        <w:t>การผิดสัญญาก่อสร้าง</w:t>
      </w:r>
      <w:r w:rsidRPr="00DB5627">
        <w:rPr>
          <w:rFonts w:ascii="Angsana New" w:hAnsi="Angsana New" w:cs="Angsana New" w:hint="cs"/>
          <w:cs/>
        </w:rPr>
        <w:t xml:space="preserve">และสัญญาอื่นที่เกี่ยวข้อง </w:t>
      </w:r>
      <w:r w:rsidRPr="00DB5627">
        <w:rPr>
          <w:rFonts w:ascii="Angsana New" w:hAnsi="Angsana New" w:cs="Angsana New"/>
          <w:cs/>
        </w:rPr>
        <w:t>(ดูหมายเหตุข้อ</w:t>
      </w:r>
      <w:r w:rsidRPr="00DB5627">
        <w:rPr>
          <w:rFonts w:ascii="Angsana New" w:hAnsi="Angsana New" w:cs="Angsana New" w:hint="cs"/>
          <w:cs/>
        </w:rPr>
        <w:t xml:space="preserve"> </w:t>
      </w:r>
      <w:r w:rsidR="00DB5627" w:rsidRPr="00DB5627">
        <w:rPr>
          <w:rFonts w:ascii="Angsana New" w:hAnsi="Angsana New" w:cs="Angsana New"/>
          <w:bCs/>
          <w:lang w:val="en-US"/>
        </w:rPr>
        <w:t>33</w:t>
      </w:r>
      <w:r w:rsidRPr="00DB5627">
        <w:rPr>
          <w:rFonts w:ascii="Angsana New" w:hAnsi="Angsana New" w:cs="Angsana New"/>
          <w:bCs/>
          <w:lang w:val="en-US"/>
        </w:rPr>
        <w:t>.</w:t>
      </w:r>
      <w:r w:rsidR="00DB5627" w:rsidRPr="00DB5627">
        <w:rPr>
          <w:rFonts w:ascii="Angsana New" w:hAnsi="Angsana New" w:cs="Angsana New"/>
          <w:bCs/>
          <w:lang w:val="en-US"/>
        </w:rPr>
        <w:t>2</w:t>
      </w:r>
      <w:r w:rsidRPr="00DB5627">
        <w:rPr>
          <w:rFonts w:ascii="Angsana New" w:hAnsi="Angsana New" w:cs="Angsana New"/>
          <w:cs/>
        </w:rPr>
        <w:t>)</w:t>
      </w:r>
    </w:p>
    <w:p w14:paraId="60D88B20" w14:textId="43C0662A" w:rsidR="00F17016" w:rsidRPr="00DB5627" w:rsidRDefault="00DB5627" w:rsidP="0050111F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18</w:t>
      </w:r>
      <w:r w:rsidR="00F17016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.</w:t>
      </w:r>
      <w:r w:rsidR="00F17016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ab/>
        <w:t>หนี้สินตามสัญญาเช่า</w:t>
      </w:r>
    </w:p>
    <w:p w14:paraId="6E5E3026" w14:textId="77777777" w:rsidR="00F17016" w:rsidRPr="00DB5627" w:rsidRDefault="00F17016" w:rsidP="00773660">
      <w:pPr>
        <w:pStyle w:val="BodyTextIndent"/>
        <w:spacing w:after="120"/>
        <w:ind w:left="547" w:firstLine="0"/>
        <w:jc w:val="left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หนี้สินตามสัญญาเช่า ประกอบด้วย</w:t>
      </w:r>
    </w:p>
    <w:p w14:paraId="2E6A26BB" w14:textId="77777777" w:rsidR="00625E80" w:rsidRPr="00DB5627" w:rsidRDefault="00625E80" w:rsidP="00625E80">
      <w:pPr>
        <w:ind w:left="547" w:right="-2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1284"/>
        <w:gridCol w:w="171"/>
        <w:gridCol w:w="1284"/>
      </w:tblGrid>
      <w:tr w:rsidR="00871009" w:rsidRPr="00DB5627" w14:paraId="5129BECA" w14:textId="77777777" w:rsidTr="002A0AD4">
        <w:trPr>
          <w:trHeight w:val="144"/>
        </w:trPr>
        <w:tc>
          <w:tcPr>
            <w:tcW w:w="5991" w:type="dxa"/>
          </w:tcPr>
          <w:p w14:paraId="521680FB" w14:textId="77777777" w:rsidR="00871009" w:rsidRPr="00DB5627" w:rsidRDefault="00871009" w:rsidP="005F66B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9" w:type="dxa"/>
            <w:gridSpan w:val="3"/>
          </w:tcPr>
          <w:p w14:paraId="2B28A409" w14:textId="70144F3F" w:rsidR="00871009" w:rsidRPr="00DB5627" w:rsidRDefault="00871009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71009" w:rsidRPr="00DB5627" w14:paraId="0E77B8E8" w14:textId="77777777" w:rsidTr="00871009">
        <w:trPr>
          <w:trHeight w:val="144"/>
        </w:trPr>
        <w:tc>
          <w:tcPr>
            <w:tcW w:w="5991" w:type="dxa"/>
          </w:tcPr>
          <w:p w14:paraId="011F73C2" w14:textId="77777777" w:rsidR="00871009" w:rsidRPr="00DB5627" w:rsidRDefault="00871009" w:rsidP="00871009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EA8872F" w14:textId="1E060E79" w:rsidR="00871009" w:rsidRPr="00DB5627" w:rsidRDefault="00871009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1256E846" w14:textId="77777777" w:rsidR="00871009" w:rsidRPr="00DB5627" w:rsidRDefault="00871009" w:rsidP="00871009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B198E60" w14:textId="6965FF23" w:rsidR="00871009" w:rsidRPr="00DB5627" w:rsidRDefault="00871009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71009" w:rsidRPr="00DB5627" w14:paraId="3BF2D750" w14:textId="77777777" w:rsidTr="00871009">
        <w:trPr>
          <w:trHeight w:val="144"/>
        </w:trPr>
        <w:tc>
          <w:tcPr>
            <w:tcW w:w="5991" w:type="dxa"/>
          </w:tcPr>
          <w:p w14:paraId="49893D33" w14:textId="77777777" w:rsidR="00871009" w:rsidRPr="00DB5627" w:rsidRDefault="00871009" w:rsidP="00871009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FDA3FF" w14:textId="3DA134A2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0D8938A5" w14:textId="77777777" w:rsidR="00871009" w:rsidRPr="00DB5627" w:rsidRDefault="00871009" w:rsidP="00871009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44EBE99" w14:textId="2DEC6561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71009" w:rsidRPr="00DB5627" w14:paraId="7A685B87" w14:textId="77777777" w:rsidTr="00871009">
        <w:trPr>
          <w:trHeight w:val="144"/>
        </w:trPr>
        <w:tc>
          <w:tcPr>
            <w:tcW w:w="5991" w:type="dxa"/>
          </w:tcPr>
          <w:p w14:paraId="6E3AE8D5" w14:textId="77777777" w:rsidR="00871009" w:rsidRPr="00DB5627" w:rsidRDefault="00871009" w:rsidP="00871009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5032C3C" w14:textId="611835F2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" w:type="dxa"/>
          </w:tcPr>
          <w:p w14:paraId="45C4F98D" w14:textId="77777777" w:rsidR="00871009" w:rsidRPr="00DB5627" w:rsidRDefault="00871009" w:rsidP="008710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A66473" w14:textId="6E632D69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871009" w:rsidRPr="00DB5627" w14:paraId="207F0204" w14:textId="77777777" w:rsidTr="00871009">
        <w:trPr>
          <w:trHeight w:val="270"/>
        </w:trPr>
        <w:tc>
          <w:tcPr>
            <w:tcW w:w="5991" w:type="dxa"/>
          </w:tcPr>
          <w:p w14:paraId="108C3C63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vAlign w:val="bottom"/>
          </w:tcPr>
          <w:p w14:paraId="6EF55CA2" w14:textId="1F9F11BC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760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  <w:tc>
          <w:tcPr>
            <w:tcW w:w="171" w:type="dxa"/>
          </w:tcPr>
          <w:p w14:paraId="55EF954E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33FC540" w14:textId="07DD2FE5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354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</w:tr>
      <w:tr w:rsidR="00871009" w:rsidRPr="00DB5627" w14:paraId="32B5858B" w14:textId="77777777" w:rsidTr="00871009">
        <w:trPr>
          <w:trHeight w:val="144"/>
        </w:trPr>
        <w:tc>
          <w:tcPr>
            <w:tcW w:w="5991" w:type="dxa"/>
          </w:tcPr>
          <w:p w14:paraId="437D1E28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284" w:type="dxa"/>
            <w:vAlign w:val="bottom"/>
          </w:tcPr>
          <w:p w14:paraId="31FAC20B" w14:textId="77777777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BF2EDD8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19B6D1B" w14:textId="77777777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71009" w:rsidRPr="00DB5627" w14:paraId="463EA90C" w14:textId="77777777" w:rsidTr="00871009">
        <w:trPr>
          <w:trHeight w:val="144"/>
        </w:trPr>
        <w:tc>
          <w:tcPr>
            <w:tcW w:w="5991" w:type="dxa"/>
          </w:tcPr>
          <w:p w14:paraId="78D0EC13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1FD9928" w14:textId="7DD68ADB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</w:tcPr>
          <w:p w14:paraId="78E93792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605C40B" w14:textId="3A4565AF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71009" w:rsidRPr="00DB5627" w14:paraId="37AE617C" w14:textId="77777777" w:rsidTr="00871009">
        <w:trPr>
          <w:trHeight w:val="144"/>
        </w:trPr>
        <w:tc>
          <w:tcPr>
            <w:tcW w:w="5991" w:type="dxa"/>
          </w:tcPr>
          <w:p w14:paraId="6CE7FD09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32DA5" w14:textId="1CE30009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368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lang w:val="en-US"/>
              </w:rPr>
              <w:t>70</w:t>
            </w:r>
          </w:p>
        </w:tc>
        <w:tc>
          <w:tcPr>
            <w:tcW w:w="171" w:type="dxa"/>
          </w:tcPr>
          <w:p w14:paraId="185AD1A9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F29F524" w14:textId="7D893FCD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347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067</w:t>
            </w:r>
          </w:p>
        </w:tc>
      </w:tr>
      <w:tr w:rsidR="00871009" w:rsidRPr="00DB5627" w14:paraId="1AE5E58A" w14:textId="77777777" w:rsidTr="00871009">
        <w:trPr>
          <w:trHeight w:val="144"/>
        </w:trPr>
        <w:tc>
          <w:tcPr>
            <w:tcW w:w="5991" w:type="dxa"/>
          </w:tcPr>
          <w:p w14:paraId="118B087C" w14:textId="229F8263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13924" w14:textId="1BA89AE4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E89E77A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0B822584" w14:textId="5AB638A9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871009" w:rsidRPr="00DB5627" w14:paraId="73515A87" w14:textId="77777777" w:rsidTr="00871009">
        <w:trPr>
          <w:trHeight w:val="144"/>
        </w:trPr>
        <w:tc>
          <w:tcPr>
            <w:tcW w:w="5991" w:type="dxa"/>
          </w:tcPr>
          <w:p w14:paraId="3CB2E04B" w14:textId="231E2386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36999" w14:textId="5B593C48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539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460</w:t>
            </w:r>
          </w:p>
        </w:tc>
        <w:tc>
          <w:tcPr>
            <w:tcW w:w="171" w:type="dxa"/>
          </w:tcPr>
          <w:p w14:paraId="5C06EFF1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112FD6D5" w14:textId="4B8B9E72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544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654</w:t>
            </w:r>
          </w:p>
        </w:tc>
      </w:tr>
      <w:tr w:rsidR="00871009" w:rsidRPr="00DB5627" w14:paraId="3B95CFA2" w14:textId="77777777" w:rsidTr="00871009">
        <w:trPr>
          <w:trHeight w:val="144"/>
        </w:trPr>
        <w:tc>
          <w:tcPr>
            <w:tcW w:w="5991" w:type="dxa"/>
          </w:tcPr>
          <w:p w14:paraId="00A39589" w14:textId="67FF7526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AC574D" w14:textId="5628DAD9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516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  <w:tc>
          <w:tcPr>
            <w:tcW w:w="171" w:type="dxa"/>
          </w:tcPr>
          <w:p w14:paraId="549DF718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4B1D3C0E" w14:textId="2BC0467A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094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444</w:t>
            </w:r>
          </w:p>
        </w:tc>
      </w:tr>
      <w:tr w:rsidR="00871009" w:rsidRPr="00DB5627" w14:paraId="025E0A8E" w14:textId="77777777" w:rsidTr="00871009">
        <w:trPr>
          <w:trHeight w:val="144"/>
        </w:trPr>
        <w:tc>
          <w:tcPr>
            <w:tcW w:w="5991" w:type="dxa"/>
          </w:tcPr>
          <w:p w14:paraId="7D4B5EED" w14:textId="23FBB469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5AB93" w14:textId="3528C4C9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151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444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71" w:type="dxa"/>
          </w:tcPr>
          <w:p w14:paraId="5613FB72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57A22479" w14:textId="228D1EA8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060</w:t>
            </w:r>
          </w:p>
        </w:tc>
      </w:tr>
      <w:tr w:rsidR="00871009" w:rsidRPr="00DB5627" w14:paraId="1D2D15D9" w14:textId="77777777" w:rsidTr="00871009">
        <w:trPr>
          <w:trHeight w:val="144"/>
        </w:trPr>
        <w:tc>
          <w:tcPr>
            <w:tcW w:w="5991" w:type="dxa"/>
          </w:tcPr>
          <w:p w14:paraId="6CC79FD5" w14:textId="77777777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4B9BB4" w14:textId="1ADA8E42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251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817</w:t>
            </w:r>
          </w:p>
        </w:tc>
        <w:tc>
          <w:tcPr>
            <w:tcW w:w="171" w:type="dxa"/>
          </w:tcPr>
          <w:p w14:paraId="0CA11366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1A71DCB7" w14:textId="042137AA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248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662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158</w:t>
            </w:r>
          </w:p>
        </w:tc>
      </w:tr>
      <w:tr w:rsidR="00871009" w:rsidRPr="00DB5627" w14:paraId="1F187279" w14:textId="77777777" w:rsidTr="00871009">
        <w:trPr>
          <w:trHeight w:val="144"/>
        </w:trPr>
        <w:tc>
          <w:tcPr>
            <w:tcW w:w="5991" w:type="dxa"/>
          </w:tcPr>
          <w:p w14:paraId="65ABF69A" w14:textId="77777777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06ACF" w14:textId="6D79ECAD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</w:tcPr>
          <w:p w14:paraId="23AE3A27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6DF9B16C" w14:textId="19BD6178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71009" w:rsidRPr="00DB5627" w14:paraId="16AA54E0" w14:textId="77777777" w:rsidTr="00871009">
        <w:trPr>
          <w:trHeight w:val="144"/>
        </w:trPr>
        <w:tc>
          <w:tcPr>
            <w:tcW w:w="5991" w:type="dxa"/>
          </w:tcPr>
          <w:p w14:paraId="07EC57B7" w14:textId="77777777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0EDAD19" w14:textId="00B29F12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760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  <w:tc>
          <w:tcPr>
            <w:tcW w:w="171" w:type="dxa"/>
          </w:tcPr>
          <w:p w14:paraId="0916529B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BB277" w14:textId="6A65EA39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354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</w:tr>
    </w:tbl>
    <w:p w14:paraId="42056479" w14:textId="77777777" w:rsidR="00DB5627" w:rsidRPr="00DB5627" w:rsidRDefault="00DB5627" w:rsidP="00625E80">
      <w:pPr>
        <w:spacing w:before="120"/>
        <w:ind w:left="547" w:right="-29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</w:p>
    <w:p w14:paraId="79D56CC3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br w:type="page"/>
      </w:r>
    </w:p>
    <w:p w14:paraId="145D9C22" w14:textId="63EC430E" w:rsidR="00625E80" w:rsidRPr="00DB5627" w:rsidRDefault="00625E80" w:rsidP="00625E80">
      <w:pPr>
        <w:spacing w:before="120"/>
        <w:ind w:left="547" w:right="-29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lastRenderedPageBreak/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1284"/>
        <w:gridCol w:w="171"/>
        <w:gridCol w:w="1284"/>
      </w:tblGrid>
      <w:tr w:rsidR="00871009" w:rsidRPr="00DB5627" w14:paraId="088270E1" w14:textId="77777777" w:rsidTr="00F272B9">
        <w:trPr>
          <w:trHeight w:val="144"/>
        </w:trPr>
        <w:tc>
          <w:tcPr>
            <w:tcW w:w="5991" w:type="dxa"/>
          </w:tcPr>
          <w:p w14:paraId="7CA4525A" w14:textId="77777777" w:rsidR="00871009" w:rsidRPr="00DB5627" w:rsidRDefault="00871009" w:rsidP="005F66B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9" w:type="dxa"/>
            <w:gridSpan w:val="3"/>
          </w:tcPr>
          <w:p w14:paraId="2F5FC7D8" w14:textId="3453939E" w:rsidR="00871009" w:rsidRPr="00DB5627" w:rsidRDefault="00871009" w:rsidP="005F66B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871009" w:rsidRPr="00DB5627" w14:paraId="10728E25" w14:textId="77777777" w:rsidTr="00871009">
        <w:trPr>
          <w:trHeight w:val="144"/>
        </w:trPr>
        <w:tc>
          <w:tcPr>
            <w:tcW w:w="5991" w:type="dxa"/>
          </w:tcPr>
          <w:p w14:paraId="7D48B0D3" w14:textId="77777777" w:rsidR="00871009" w:rsidRPr="00DB5627" w:rsidRDefault="00871009" w:rsidP="00871009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8B48796" w14:textId="1F8D109D" w:rsidR="00871009" w:rsidRPr="00DB5627" w:rsidRDefault="00871009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70C265EC" w14:textId="77777777" w:rsidR="00871009" w:rsidRPr="00DB5627" w:rsidRDefault="00871009" w:rsidP="00871009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CCD062B" w14:textId="01C3106F" w:rsidR="00871009" w:rsidRPr="00DB5627" w:rsidRDefault="00871009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71009" w:rsidRPr="00DB5627" w14:paraId="530B3E28" w14:textId="77777777" w:rsidTr="00871009">
        <w:trPr>
          <w:trHeight w:val="144"/>
        </w:trPr>
        <w:tc>
          <w:tcPr>
            <w:tcW w:w="5991" w:type="dxa"/>
          </w:tcPr>
          <w:p w14:paraId="0F311F30" w14:textId="77777777" w:rsidR="00871009" w:rsidRPr="00DB5627" w:rsidRDefault="00871009" w:rsidP="00871009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A8637CC" w14:textId="1A4EEC1E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3A177243" w14:textId="77777777" w:rsidR="00871009" w:rsidRPr="00DB5627" w:rsidRDefault="00871009" w:rsidP="00871009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87566C" w14:textId="0010527F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71009" w:rsidRPr="00DB5627" w14:paraId="5DEC7B02" w14:textId="77777777" w:rsidTr="00871009">
        <w:trPr>
          <w:trHeight w:val="144"/>
        </w:trPr>
        <w:tc>
          <w:tcPr>
            <w:tcW w:w="5991" w:type="dxa"/>
          </w:tcPr>
          <w:p w14:paraId="715C64F6" w14:textId="77777777" w:rsidR="00871009" w:rsidRPr="00DB5627" w:rsidRDefault="00871009" w:rsidP="00871009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09A28CF" w14:textId="6B83687E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" w:type="dxa"/>
          </w:tcPr>
          <w:p w14:paraId="351C2EFE" w14:textId="77777777" w:rsidR="00871009" w:rsidRPr="00DB5627" w:rsidRDefault="00871009" w:rsidP="008710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5439D0B" w14:textId="34B7A94C" w:rsidR="00871009" w:rsidRPr="00DB5627" w:rsidRDefault="00DB5627" w:rsidP="008710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871009" w:rsidRPr="00DB5627" w14:paraId="6DEE7648" w14:textId="77777777" w:rsidTr="00871009">
        <w:trPr>
          <w:trHeight w:val="270"/>
        </w:trPr>
        <w:tc>
          <w:tcPr>
            <w:tcW w:w="5991" w:type="dxa"/>
          </w:tcPr>
          <w:p w14:paraId="5437F346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4" w:type="dxa"/>
          </w:tcPr>
          <w:p w14:paraId="017CAA09" w14:textId="4531D2B6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120</w:t>
            </w:r>
          </w:p>
        </w:tc>
        <w:tc>
          <w:tcPr>
            <w:tcW w:w="171" w:type="dxa"/>
          </w:tcPr>
          <w:p w14:paraId="2693DA70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112FB2E3" w14:textId="3A07B0D6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644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067</w:t>
            </w:r>
          </w:p>
        </w:tc>
      </w:tr>
      <w:tr w:rsidR="00871009" w:rsidRPr="00DB5627" w14:paraId="6E282435" w14:textId="77777777" w:rsidTr="00871009">
        <w:trPr>
          <w:trHeight w:val="144"/>
        </w:trPr>
        <w:tc>
          <w:tcPr>
            <w:tcW w:w="5991" w:type="dxa"/>
          </w:tcPr>
          <w:p w14:paraId="703C991C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284" w:type="dxa"/>
          </w:tcPr>
          <w:p w14:paraId="5FCAAD73" w14:textId="77777777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D6CEC5D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6B4B8F3" w14:textId="77777777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71009" w:rsidRPr="00DB5627" w14:paraId="1944DF15" w14:textId="77777777" w:rsidTr="00871009">
        <w:trPr>
          <w:trHeight w:val="144"/>
        </w:trPr>
        <w:tc>
          <w:tcPr>
            <w:tcW w:w="5991" w:type="dxa"/>
          </w:tcPr>
          <w:p w14:paraId="1501EE9B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62B72C6" w14:textId="3280929A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</w:tcPr>
          <w:p w14:paraId="4BDECDD3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D8B04D3" w14:textId="1FC41B5C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71009" w:rsidRPr="00DB5627" w14:paraId="7F6D1DB2" w14:textId="77777777" w:rsidTr="00871009">
        <w:trPr>
          <w:trHeight w:val="144"/>
        </w:trPr>
        <w:tc>
          <w:tcPr>
            <w:tcW w:w="5991" w:type="dxa"/>
          </w:tcPr>
          <w:p w14:paraId="022EE699" w14:textId="77777777" w:rsidR="00871009" w:rsidRPr="00DB5627" w:rsidRDefault="00871009" w:rsidP="00871009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C513760" w14:textId="4032A752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310</w:t>
            </w:r>
          </w:p>
        </w:tc>
        <w:tc>
          <w:tcPr>
            <w:tcW w:w="171" w:type="dxa"/>
          </w:tcPr>
          <w:p w14:paraId="32C635C5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9099384" w14:textId="15E49884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843</w:t>
            </w:r>
          </w:p>
        </w:tc>
      </w:tr>
      <w:tr w:rsidR="00871009" w:rsidRPr="00DB5627" w14:paraId="68BDC3D1" w14:textId="77777777" w:rsidTr="00871009">
        <w:trPr>
          <w:trHeight w:val="144"/>
        </w:trPr>
        <w:tc>
          <w:tcPr>
            <w:tcW w:w="5991" w:type="dxa"/>
          </w:tcPr>
          <w:p w14:paraId="3A391BCA" w14:textId="659707A2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284" w:type="dxa"/>
          </w:tcPr>
          <w:p w14:paraId="3BEBEBAD" w14:textId="4A7019C3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4BD16C6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51F9C58" w14:textId="21476165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71009" w:rsidRPr="00DB5627" w14:paraId="0903E6C3" w14:textId="77777777" w:rsidTr="00871009">
        <w:trPr>
          <w:trHeight w:val="144"/>
        </w:trPr>
        <w:tc>
          <w:tcPr>
            <w:tcW w:w="5991" w:type="dxa"/>
          </w:tcPr>
          <w:p w14:paraId="56097197" w14:textId="67BD24C2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</w:tcPr>
          <w:p w14:paraId="43578F56" w14:textId="24D3D527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732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020</w:t>
            </w:r>
          </w:p>
        </w:tc>
        <w:tc>
          <w:tcPr>
            <w:tcW w:w="171" w:type="dxa"/>
          </w:tcPr>
          <w:p w14:paraId="1122BC26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C98B27A" w14:textId="441872D4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737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213</w:t>
            </w:r>
          </w:p>
        </w:tc>
      </w:tr>
      <w:tr w:rsidR="00871009" w:rsidRPr="00DB5627" w14:paraId="2AE62926" w14:textId="77777777" w:rsidTr="00871009">
        <w:trPr>
          <w:trHeight w:val="144"/>
        </w:trPr>
        <w:tc>
          <w:tcPr>
            <w:tcW w:w="5991" w:type="dxa"/>
          </w:tcPr>
          <w:p w14:paraId="530E1FB0" w14:textId="39BA0AB8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FE278F4" w14:textId="00B32A6D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166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297</w:t>
            </w:r>
          </w:p>
        </w:tc>
        <w:tc>
          <w:tcPr>
            <w:tcW w:w="171" w:type="dxa"/>
          </w:tcPr>
          <w:p w14:paraId="0E471690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83957B2" w14:textId="1ADF141A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515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004</w:t>
            </w:r>
          </w:p>
        </w:tc>
      </w:tr>
      <w:tr w:rsidR="00871009" w:rsidRPr="00DB5627" w14:paraId="74705DF6" w14:textId="77777777" w:rsidTr="00871009">
        <w:trPr>
          <w:trHeight w:val="144"/>
        </w:trPr>
        <w:tc>
          <w:tcPr>
            <w:tcW w:w="5991" w:type="dxa"/>
          </w:tcPr>
          <w:p w14:paraId="5AC55658" w14:textId="77777777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F8E4901" w14:textId="6CC827C3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898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317</w:t>
            </w:r>
          </w:p>
        </w:tc>
        <w:tc>
          <w:tcPr>
            <w:tcW w:w="171" w:type="dxa"/>
          </w:tcPr>
          <w:p w14:paraId="70939FCD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A665FA6" w14:textId="039099F9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252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217</w:t>
            </w:r>
          </w:p>
        </w:tc>
      </w:tr>
      <w:tr w:rsidR="00871009" w:rsidRPr="00DB5627" w14:paraId="69483547" w14:textId="77777777" w:rsidTr="00871009">
        <w:trPr>
          <w:trHeight w:val="144"/>
        </w:trPr>
        <w:tc>
          <w:tcPr>
            <w:tcW w:w="5991" w:type="dxa"/>
          </w:tcPr>
          <w:p w14:paraId="15D18D79" w14:textId="77777777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32D0C0A" w14:textId="1D36BB67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</w:tcPr>
          <w:p w14:paraId="12338E23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EE09886" w14:textId="2816C2F3" w:rsidR="00871009" w:rsidRPr="00DB5627" w:rsidRDefault="00871009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71009" w:rsidRPr="00DB5627" w14:paraId="7B8BA692" w14:textId="77777777" w:rsidTr="00871009">
        <w:trPr>
          <w:trHeight w:val="144"/>
        </w:trPr>
        <w:tc>
          <w:tcPr>
            <w:tcW w:w="5991" w:type="dxa"/>
          </w:tcPr>
          <w:p w14:paraId="1230D484" w14:textId="77777777" w:rsidR="00871009" w:rsidRPr="00DB5627" w:rsidRDefault="00871009" w:rsidP="00871009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65578C2" w14:textId="4D89C036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083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120</w:t>
            </w:r>
          </w:p>
        </w:tc>
        <w:tc>
          <w:tcPr>
            <w:tcW w:w="171" w:type="dxa"/>
          </w:tcPr>
          <w:p w14:paraId="48069C25" w14:textId="77777777" w:rsidR="00871009" w:rsidRPr="00DB5627" w:rsidRDefault="00871009" w:rsidP="00871009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0A1000C" w14:textId="64BA80E5" w:rsidR="00871009" w:rsidRPr="00DB5627" w:rsidRDefault="00DB5627" w:rsidP="00871009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644</w:t>
            </w:r>
            <w:r w:rsidR="00871009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067</w:t>
            </w:r>
          </w:p>
        </w:tc>
      </w:tr>
    </w:tbl>
    <w:p w14:paraId="169AC373" w14:textId="02BCBEDA" w:rsidR="00522651" w:rsidRPr="00DB5627" w:rsidRDefault="00DB5627" w:rsidP="00DB5627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19</w:t>
      </w:r>
      <w:r w:rsidR="00522651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522651" w:rsidRPr="00DB5627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522651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หุ้นกู้</w:t>
      </w:r>
    </w:p>
    <w:p w14:paraId="4A48C37B" w14:textId="77777777" w:rsidR="00482280" w:rsidRPr="00DB5627" w:rsidRDefault="00482280" w:rsidP="00DB020B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หุ้นกู้ ประกอบด้วย</w:t>
      </w:r>
    </w:p>
    <w:p w14:paraId="64802211" w14:textId="77777777" w:rsidR="00790598" w:rsidRPr="00DB5627" w:rsidRDefault="00790598" w:rsidP="00790598">
      <w:pPr>
        <w:ind w:left="547" w:right="65" w:hanging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0"/>
        <w:gridCol w:w="1369"/>
        <w:gridCol w:w="144"/>
        <w:gridCol w:w="1368"/>
      </w:tblGrid>
      <w:tr w:rsidR="009E69E6" w:rsidRPr="00DB5627" w14:paraId="18E3301D" w14:textId="77777777" w:rsidTr="005F66B8">
        <w:tc>
          <w:tcPr>
            <w:tcW w:w="5840" w:type="dxa"/>
          </w:tcPr>
          <w:p w14:paraId="22A7E4F5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1E074B5F" w14:textId="77777777" w:rsidR="00790598" w:rsidRPr="00DB5627" w:rsidRDefault="00790598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B5627" w14:paraId="29242CD3" w14:textId="77777777" w:rsidTr="005F66B8">
        <w:tc>
          <w:tcPr>
            <w:tcW w:w="5840" w:type="dxa"/>
          </w:tcPr>
          <w:p w14:paraId="5EB98FA4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14:paraId="0FC86EE2" w14:textId="77777777" w:rsidR="00790598" w:rsidRPr="00DB5627" w:rsidRDefault="00790598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17528196" w14:textId="77777777" w:rsidR="00790598" w:rsidRPr="00DB5627" w:rsidRDefault="00790598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34214C8" w14:textId="77777777" w:rsidR="00790598" w:rsidRPr="00DB5627" w:rsidRDefault="00790598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32EC5897" w14:textId="77777777" w:rsidTr="005F66B8">
        <w:tc>
          <w:tcPr>
            <w:tcW w:w="5840" w:type="dxa"/>
          </w:tcPr>
          <w:p w14:paraId="6BD87144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14:paraId="697E3D01" w14:textId="2FE8154A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90598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2AF74095" w14:textId="77777777" w:rsidR="00790598" w:rsidRPr="00DB5627" w:rsidRDefault="00790598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A755936" w14:textId="1C65C3B9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90598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E69E6" w:rsidRPr="00DB5627" w14:paraId="0F085AAF" w14:textId="77777777" w:rsidTr="005F66B8">
        <w:tc>
          <w:tcPr>
            <w:tcW w:w="5840" w:type="dxa"/>
          </w:tcPr>
          <w:p w14:paraId="300F68E1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14:paraId="5A375947" w14:textId="294E3DAB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1868D4F5" w14:textId="77777777" w:rsidR="00790598" w:rsidRPr="00DB5627" w:rsidRDefault="00790598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8BE7E85" w14:textId="62594BE2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0D6F6351" w14:textId="77777777" w:rsidTr="005F66B8">
        <w:tc>
          <w:tcPr>
            <w:tcW w:w="5840" w:type="dxa"/>
          </w:tcPr>
          <w:p w14:paraId="4E8B9F0D" w14:textId="77777777" w:rsidR="00790598" w:rsidRPr="00DB5627" w:rsidRDefault="0079059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หุ้นกู้ระยะยาว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618765" w14:textId="2342BB69" w:rsidR="00790598" w:rsidRPr="00DB5627" w:rsidRDefault="00DB5627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141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034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</w:tcPr>
          <w:p w14:paraId="01940716" w14:textId="77777777" w:rsidR="00790598" w:rsidRPr="00DB5627" w:rsidRDefault="0079059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6E07EDB" w14:textId="439AD6E7" w:rsidR="00790598" w:rsidRPr="00DB5627" w:rsidRDefault="00DB5627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281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320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6C79693A" w14:textId="77777777" w:rsidTr="005F66B8">
        <w:tc>
          <w:tcPr>
            <w:tcW w:w="5840" w:type="dxa"/>
          </w:tcPr>
          <w:p w14:paraId="0541CB8C" w14:textId="77777777" w:rsidR="00790598" w:rsidRPr="00DB5627" w:rsidRDefault="0079059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ค่าใช้จ่ายทางตรงในการออก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หุ้นกู้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รอตัดจ่าย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A5CAA" w14:textId="78A239EC" w:rsidR="00790598" w:rsidRPr="00DB5627" w:rsidRDefault="005817E8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1C31BAB1" w14:textId="77777777" w:rsidR="00790598" w:rsidRPr="00DB5627" w:rsidRDefault="0079059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3DAB0" w14:textId="6060DF86" w:rsidR="00790598" w:rsidRPr="00DB5627" w:rsidRDefault="00790598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1F97FD6B" w14:textId="77777777" w:rsidTr="005F66B8">
        <w:tc>
          <w:tcPr>
            <w:tcW w:w="5840" w:type="dxa"/>
          </w:tcPr>
          <w:p w14:paraId="08C6C75E" w14:textId="77777777" w:rsidR="00790598" w:rsidRPr="00DB5627" w:rsidRDefault="0079059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DB06D6" w14:textId="6F2DDE2B" w:rsidR="00790598" w:rsidRPr="00DB5627" w:rsidRDefault="00DB5627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135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245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4" w:type="dxa"/>
            <w:vAlign w:val="center"/>
          </w:tcPr>
          <w:p w14:paraId="09A22799" w14:textId="77777777" w:rsidR="00790598" w:rsidRPr="00DB5627" w:rsidRDefault="0079059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D5C29E" w14:textId="1E8144AD" w:rsidR="00790598" w:rsidRPr="00DB5627" w:rsidRDefault="00DB5627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268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155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</w:tr>
      <w:tr w:rsidR="009E69E6" w:rsidRPr="00DB5627" w14:paraId="2614A954" w14:textId="77777777" w:rsidTr="005F66B8">
        <w:tc>
          <w:tcPr>
            <w:tcW w:w="5840" w:type="dxa"/>
          </w:tcPr>
          <w:p w14:paraId="24E1B96E" w14:textId="77777777" w:rsidR="00790598" w:rsidRPr="00DB5627" w:rsidRDefault="0079059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37659" w14:textId="55EF3F28" w:rsidR="00790598" w:rsidRPr="00DB5627" w:rsidRDefault="005817E8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6E2FEF73" w14:textId="77777777" w:rsidR="00790598" w:rsidRPr="00DB5627" w:rsidRDefault="0079059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4001F4AF" w14:textId="28CE37EC" w:rsidR="00790598" w:rsidRPr="00DB5627" w:rsidRDefault="00790598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90598" w:rsidRPr="00DB5627" w14:paraId="41A3CFF8" w14:textId="77777777" w:rsidTr="005F66B8">
        <w:tc>
          <w:tcPr>
            <w:tcW w:w="5840" w:type="dxa"/>
          </w:tcPr>
          <w:p w14:paraId="01B0C77F" w14:textId="77777777" w:rsidR="00790598" w:rsidRPr="00DB5627" w:rsidRDefault="0079059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รวมหุ้นกู้ระยะยาว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E20DA7" w14:textId="77777777" w:rsidR="00790598" w:rsidRPr="00DB5627" w:rsidRDefault="005817E8" w:rsidP="00871009">
            <w:pPr>
              <w:tabs>
                <w:tab w:val="decimal" w:pos="72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7C32BA8D" w14:textId="77777777" w:rsidR="00790598" w:rsidRPr="00DB5627" w:rsidRDefault="0079059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2B9FF2" w14:textId="6D39D1D3" w:rsidR="00790598" w:rsidRPr="00DB5627" w:rsidRDefault="00DB5627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752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593</w:t>
            </w:r>
            <w:r w:rsidR="0079059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793</w:t>
            </w:r>
          </w:p>
        </w:tc>
      </w:tr>
    </w:tbl>
    <w:p w14:paraId="0E4439F4" w14:textId="77777777" w:rsidR="00790598" w:rsidRPr="00DB5627" w:rsidRDefault="00790598" w:rsidP="00790598">
      <w:pPr>
        <w:spacing w:before="120"/>
        <w:ind w:left="547" w:right="72" w:hanging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6"/>
        <w:gridCol w:w="1377"/>
        <w:gridCol w:w="92"/>
        <w:gridCol w:w="1376"/>
      </w:tblGrid>
      <w:tr w:rsidR="009E69E6" w:rsidRPr="00DB5627" w14:paraId="198DA87F" w14:textId="77777777" w:rsidTr="005F66B8">
        <w:tc>
          <w:tcPr>
            <w:tcW w:w="5876" w:type="dxa"/>
          </w:tcPr>
          <w:p w14:paraId="6A70009B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5" w:type="dxa"/>
            <w:gridSpan w:val="3"/>
          </w:tcPr>
          <w:p w14:paraId="65D438A3" w14:textId="77777777" w:rsidR="00790598" w:rsidRPr="00DB5627" w:rsidRDefault="00790598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B5627" w14:paraId="521F6B2D" w14:textId="77777777" w:rsidTr="005F66B8">
        <w:tc>
          <w:tcPr>
            <w:tcW w:w="5876" w:type="dxa"/>
          </w:tcPr>
          <w:p w14:paraId="6A85DD76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2C8DE317" w14:textId="77777777" w:rsidR="00790598" w:rsidRPr="00DB5627" w:rsidRDefault="00790598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5A4DC06C" w14:textId="77777777" w:rsidR="00790598" w:rsidRPr="00DB5627" w:rsidRDefault="00790598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14:paraId="73DBCB9E" w14:textId="77777777" w:rsidR="00790598" w:rsidRPr="00DB5627" w:rsidRDefault="00790598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0349A05B" w14:textId="77777777" w:rsidTr="005F66B8">
        <w:tc>
          <w:tcPr>
            <w:tcW w:w="5876" w:type="dxa"/>
          </w:tcPr>
          <w:p w14:paraId="1A5F8414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5D5AA7DD" w14:textId="0082BE59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90598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79E6B6C1" w14:textId="77777777" w:rsidR="00790598" w:rsidRPr="00DB5627" w:rsidRDefault="00790598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14:paraId="22FDF26A" w14:textId="7F93CD7D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90598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E69E6" w:rsidRPr="00DB5627" w14:paraId="46AE6551" w14:textId="77777777" w:rsidTr="005F66B8">
        <w:tc>
          <w:tcPr>
            <w:tcW w:w="5876" w:type="dxa"/>
          </w:tcPr>
          <w:p w14:paraId="3A99805A" w14:textId="77777777" w:rsidR="00790598" w:rsidRPr="00DB5627" w:rsidRDefault="00790598" w:rsidP="00871009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2DDDC681" w14:textId="226C0A1B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30150A1F" w14:textId="77777777" w:rsidR="00790598" w:rsidRPr="00DB5627" w:rsidRDefault="00790598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6" w:type="dxa"/>
          </w:tcPr>
          <w:p w14:paraId="32321723" w14:textId="302C979E" w:rsidR="00790598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46578F51" w14:textId="77777777" w:rsidTr="005F66B8">
        <w:tc>
          <w:tcPr>
            <w:tcW w:w="5876" w:type="dxa"/>
          </w:tcPr>
          <w:p w14:paraId="2B71B8D5" w14:textId="77777777" w:rsidR="005817E8" w:rsidRPr="00DB5627" w:rsidRDefault="005817E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หุ้นกู้ระยะยาว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CC8624" w14:textId="6839B850" w:rsidR="005817E8" w:rsidRPr="00DB5627" w:rsidRDefault="004C7F7E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141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034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2" w:type="dxa"/>
          </w:tcPr>
          <w:p w14:paraId="7542E6D8" w14:textId="77777777" w:rsidR="005817E8" w:rsidRPr="00DB5627" w:rsidRDefault="005817E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229EEF85" w14:textId="6C41E75D" w:rsidR="005817E8" w:rsidRPr="00DB5627" w:rsidRDefault="00DB5627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301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320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407AADD2" w14:textId="77777777" w:rsidTr="005F66B8">
        <w:tc>
          <w:tcPr>
            <w:tcW w:w="5876" w:type="dxa"/>
          </w:tcPr>
          <w:p w14:paraId="2821F3A3" w14:textId="77777777" w:rsidR="005817E8" w:rsidRPr="00DB5627" w:rsidRDefault="005817E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ค่าใช้จ่ายทางตรงในการออก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หุ้นกู้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รอตัดจ่าย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C8C8E" w14:textId="79BD0B69" w:rsidR="005817E8" w:rsidRPr="00DB5627" w:rsidRDefault="005817E8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14:paraId="5FF90358" w14:textId="77777777" w:rsidR="005817E8" w:rsidRPr="00DB5627" w:rsidRDefault="005817E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F02260D" w14:textId="04128D19" w:rsidR="005817E8" w:rsidRPr="00DB5627" w:rsidRDefault="005817E8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164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628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64E7F745" w14:textId="77777777" w:rsidTr="005F66B8">
        <w:tc>
          <w:tcPr>
            <w:tcW w:w="5876" w:type="dxa"/>
          </w:tcPr>
          <w:p w14:paraId="3D6B16C0" w14:textId="77777777" w:rsidR="005817E8" w:rsidRPr="00DB5627" w:rsidRDefault="005817E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5485D6" w14:textId="7791EB8D" w:rsidR="005817E8" w:rsidRPr="00DB5627" w:rsidRDefault="00DB5627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135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245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281</w:t>
            </w:r>
          </w:p>
        </w:tc>
        <w:tc>
          <w:tcPr>
            <w:tcW w:w="92" w:type="dxa"/>
            <w:vAlign w:val="center"/>
          </w:tcPr>
          <w:p w14:paraId="559F4486" w14:textId="77777777" w:rsidR="005817E8" w:rsidRPr="00DB5627" w:rsidRDefault="005817E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center"/>
          </w:tcPr>
          <w:p w14:paraId="5A14A417" w14:textId="0B9D13A4" w:rsidR="005817E8" w:rsidRPr="00DB5627" w:rsidRDefault="00DB5627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288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155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</w:tr>
      <w:tr w:rsidR="009E69E6" w:rsidRPr="00DB5627" w14:paraId="3FAFBA7A" w14:textId="77777777" w:rsidTr="005F66B8">
        <w:tc>
          <w:tcPr>
            <w:tcW w:w="5876" w:type="dxa"/>
          </w:tcPr>
          <w:p w14:paraId="32060801" w14:textId="77777777" w:rsidR="005817E8" w:rsidRPr="00DB5627" w:rsidRDefault="005817E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u w:val="single"/>
                <w:cs/>
              </w:rPr>
              <w:t>หัก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DE475" w14:textId="444A8C11" w:rsidR="005817E8" w:rsidRPr="00DB5627" w:rsidRDefault="005817E8" w:rsidP="00871009">
            <w:pPr>
              <w:tabs>
                <w:tab w:val="decimal" w:pos="126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0EE22B08" w14:textId="77777777" w:rsidR="005817E8" w:rsidRPr="00DB5627" w:rsidRDefault="005817E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  <w:vAlign w:val="center"/>
          </w:tcPr>
          <w:p w14:paraId="1599932C" w14:textId="11C8D0A2" w:rsidR="005817E8" w:rsidRPr="00DB5627" w:rsidRDefault="005817E8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817E8" w:rsidRPr="00DB5627" w14:paraId="5F04CB3C" w14:textId="77777777" w:rsidTr="005F66B8">
        <w:tc>
          <w:tcPr>
            <w:tcW w:w="5876" w:type="dxa"/>
          </w:tcPr>
          <w:p w14:paraId="5391BCB3" w14:textId="77777777" w:rsidR="005817E8" w:rsidRPr="00DB5627" w:rsidRDefault="005817E8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   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รวมหุ้นกู้ระยะยาว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010BD3" w14:textId="77777777" w:rsidR="005817E8" w:rsidRPr="00DB5627" w:rsidRDefault="005817E8" w:rsidP="00871009">
            <w:pPr>
              <w:tabs>
                <w:tab w:val="decimal" w:pos="726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582F6D9A" w14:textId="77777777" w:rsidR="005817E8" w:rsidRPr="00DB5627" w:rsidRDefault="005817E8" w:rsidP="0087100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8C7F85" w14:textId="38BBF492" w:rsidR="005817E8" w:rsidRPr="00DB5627" w:rsidRDefault="00DB5627" w:rsidP="00871009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752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593</w:t>
            </w:r>
            <w:r w:rsidR="005817E8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793</w:t>
            </w:r>
          </w:p>
        </w:tc>
      </w:tr>
    </w:tbl>
    <w:p w14:paraId="30DFCC09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  <w:lang w:val="en-US" w:eastAsia="x-none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4BF981DB" w14:textId="3810CB40" w:rsidR="00D61782" w:rsidRPr="00DB5627" w:rsidRDefault="00D61782" w:rsidP="002B5DD4">
      <w:pPr>
        <w:pStyle w:val="BodyTextIndent"/>
        <w:spacing w:before="120" w:after="120"/>
        <w:ind w:left="547" w:firstLine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lastRenderedPageBreak/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27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เมษายน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2560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ที่ประชุมสามัญผู้ถือหุ้นมีมติให้บริษัทออกและเสนอขายหุ้นกู้โดยมูลค่ารวม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ของหุ้นกู้ที่ยังไม่ได้ไถ่ถอน ณ ขณะใดขณะหนึ่ง กำหนดไว้ไม่เกิน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000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ล้านบาท ต่อมาเมื่อวันที่                 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24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กุมภาพันธ์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2563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000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7</w:t>
      </w:r>
      <w:r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000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ล้านบาท โดยบริษัทได้ออกจำหน่ายหุ้นกู้ ดังนี้</w:t>
      </w:r>
    </w:p>
    <w:p w14:paraId="3EDDC8D0" w14:textId="76307129" w:rsidR="00871009" w:rsidRPr="00DB5627" w:rsidRDefault="00DB5627" w:rsidP="00800009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มิถุนายน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บริษัทออกจำหน่ายหุ้นกู้อายุ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ปี 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000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ล้านบาท ให้แก่นักลงทุนสถาบัน และ/หรือผู้ลงทุนรายใหญ่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มีหลักประกันและมีผู้แทนผู้ถือหุ้นกู้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 ร้อยละ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00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ต่อปี ชำระดอกเบี้ยทุก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เดือน กำหนดจ่ายดอกเบี้ยงวดแรกในวันที่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กันยายน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มิถุนายน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โดยบริษัทได้จดจำนองที่ดินบางส่วนซึ่งมีมูลค่าตามบัญชี 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จำนวน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358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ล้านบาท 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278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52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ล้านบาท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ตามลำดับ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(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ดูหมายเหตุข้อ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)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000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ล้านบา</w:t>
      </w:r>
      <w:r w:rsidR="00A244BC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>ท</w:t>
      </w:r>
    </w:p>
    <w:p w14:paraId="749FB2E4" w14:textId="271E1913" w:rsidR="00107F8D" w:rsidRPr="00DB5627" w:rsidRDefault="00D61782" w:rsidP="00871009">
      <w:pPr>
        <w:pStyle w:val="BodyTextIndent"/>
        <w:tabs>
          <w:tab w:val="left" w:pos="1170"/>
        </w:tabs>
        <w:spacing w:after="120"/>
        <w:ind w:left="1166" w:firstLine="0"/>
        <w:jc w:val="thaiDistribute"/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นอกจากนั้นบริษัทได้จำนำเงินลงทุนในหุ้นสามัญบางส่วนเพื่อเป็นหลักประกัน ซึ่งมีมูลค่าตามบัญชี 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45</w:t>
      </w:r>
      <w:r w:rsidR="009E5BDC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ล้านบาท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43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ตามลำดับ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(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ดูหมายเหตุข้อ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)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ภายใต้เงื่อนไขที่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เท่า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โดยทำการคำนวณอัตราส่วนดังกล่าว ณ วันที่ออกหุ้นกู้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บริษัทสามารถปฏิบัติตามเงื่อนไขที่ต้องดำรงอัตราส่วนดังกล่าวได้</w:t>
      </w:r>
    </w:p>
    <w:p w14:paraId="2D9EBD5B" w14:textId="2E973E54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firstLine="0"/>
        <w:jc w:val="thaiDistribute"/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12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บริษัทได้รับอนุมัติจาก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  <w:lang w:val="en-US"/>
        </w:rPr>
        <w:t>ที่ประชุม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ผู้ถือหุ้นกู้ให้ขยายระยะเวลาครบ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กำหนดชำระคืนออกไปอีก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ปี โดยหุ้นกู้ครบกำหนดชำระคืนในวันที่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และอนุมัติให้</w:t>
      </w:r>
      <w:r w:rsidRPr="00DB5627">
        <w:rPr>
          <w:rFonts w:ascii="Angsana New" w:hAnsi="Angsana New" w:cs="Angsana New"/>
          <w:snapToGrid w:val="0"/>
          <w:color w:val="000000" w:themeColor="text1"/>
          <w:spacing w:val="-14"/>
          <w:cs/>
          <w:lang w:val="en-US"/>
        </w:rPr>
        <w:t xml:space="preserve">เปลี่ยนอัตราดอกเบี้ยของหุ้นกู้เป็นร้อยละ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4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spacing w:val="-1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4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-1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4"/>
          <w:cs/>
          <w:lang w:val="en-US"/>
        </w:rPr>
        <w:t>ต่อปี รวมทั้งอนุมัติให้คืนเงินต้นก่อนวันครบกำหนด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ชำระ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200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ล้านบาท โดยกำหนดชำระคืนเงินต้นบางส่วนในวันที่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100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ล้านบาท และวันที่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100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ล้านบาท </w:t>
      </w:r>
    </w:p>
    <w:p w14:paraId="3DD30E85" w14:textId="34895A40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hanging="14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8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บริษัทได้รับอนุมัติจาก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ที่ประชุม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ผู้ถือหุ้นกู้ให้ขยายระยะเวลาครบกำหนด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ชำระคืนออกไปอีก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ปี โดยหุ้นกู้ครบกำหนดชำระคืนในวันที่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และเมื่อวันที่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พฤษภาคม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บริษัทได้รับอนุมัติจาก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ที่ประชุม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ผู้ถือหุ้นกู้ให้ขยายระยะเวลาครบกำหนด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ชำระคืนออกไปอีก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ปี โดยหุ้นกู้ครบกำหนดชำระคืนในวันที่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</w:p>
    <w:p w14:paraId="64E0E293" w14:textId="560E17EF" w:rsidR="00DB5627" w:rsidRPr="00DB5627" w:rsidRDefault="00D61782" w:rsidP="00871009">
      <w:pPr>
        <w:pStyle w:val="BodyTextIndent"/>
        <w:tabs>
          <w:tab w:val="left" w:pos="1170"/>
        </w:tabs>
        <w:spacing w:after="120"/>
        <w:ind w:left="1166" w:firstLine="0"/>
        <w:jc w:val="thaiDistribute"/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  <w:lang w:val="en-US"/>
        </w:rPr>
        <w:t xml:space="preserve">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  <w:lang w:val="en-US"/>
        </w:rPr>
        <w:t xml:space="preserve">บริษัทได้ซื้อคืนหุ้นกู้จากตลาดรองบางส่วนจำนวน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6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08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  <w:lang w:val="en-US"/>
        </w:rPr>
        <w:t>ล้านบาท ทำให้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   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ณ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793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92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ล้านบาท</w:t>
      </w:r>
    </w:p>
    <w:p w14:paraId="790EC588" w14:textId="77777777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 w:eastAsia="x-none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br w:type="page"/>
      </w:r>
    </w:p>
    <w:p w14:paraId="22610E93" w14:textId="4FBD7C7C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firstLine="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</w:pPr>
      <w:bookmarkStart w:id="10" w:name="OLE_LINK13"/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lastRenderedPageBreak/>
        <w:t>เมื่อวันที่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พฤษภาคม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บริษัทได้รับอนุมัติจาก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ที่ประชุม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ผู้ถือหุ้นกู้ให้ขยายระยะเวลาครบกำหนด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ชำระคืนออกไปอีก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ปี โดยหุ้นกู้ครบกำหนดชำระคืนในวันที่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2567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</w:p>
    <w:bookmarkEnd w:id="10"/>
    <w:p w14:paraId="0078E9D5" w14:textId="06E683A5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firstLine="0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บริษัทได้จ่ายชำระคืนเงินต้นรวมจำนวน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238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ล้านบาท ทำให้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ณ วันที่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           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>ธันวาคม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555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74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</w:p>
    <w:p w14:paraId="0088AB78" w14:textId="27D8FB0B" w:rsidR="00A62DF1" w:rsidRPr="00DB5627" w:rsidRDefault="00DB5627" w:rsidP="00871009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ab/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บริษัทออกจำหน่ายหุ้นกู้อายุ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ปี 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700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ประเภทไม่ด้อยสิทธิ ไม่มีหลักประกันและมีผู้แทนผู้ถือหุ้นกู้ ซึ่งบริษัทมีสิทธิไถ่ถอนหุ้นกู้ก่อนครบกำหนด โดยมีอัตราดอกเบี้ยคงที่ร้อยละ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ต่อปี ชำระดอกเบี้ยทุก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เดือน กำหนดจ่ายดอกเบี้ยงวดแรกในวันที่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       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มกราคม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ต่อมาเมื่อวันที่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บริษัทได้รับอนุมัติจาก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ที่ประชุม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ปี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รวมทั้งอนุมัติให้ชำระคืนเงินต้นบางส่วนก่อนกำหนดจำนวน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210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โดยแบ่งชำระเป็น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งวด คืองวดวันที่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105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และวันที่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เมษายน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105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ต่อมาเมื่อวันที่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กันยายน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บริษัทได้รับอนุมัติจาก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ที่ประชุม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ปี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และอนุมัติให้เปลี่ยนอัตราดอกเบี้ยของหุ้นกู้เป็นร้อยละ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50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ต่อปี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ต่อมาเมื่อวันที่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สิงหาคม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บริษัทได้รับอนุมัติจาก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ที่ประชุม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ปี โดยหุ้นกู้ครบกำหนดชำระคืนในวันที่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ตุลาคม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และอนุมัติให้เปลี่ยนอัตราดอกเบี้ยของหุ้นกู้เป็นร้อยละ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</w:t>
      </w:r>
      <w:r w:rsidR="00A57BB3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75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ต่อปี </w:t>
      </w:r>
      <w:r w:rsidR="00526F59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ต่อมา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  <w:lang w:val="en-US"/>
        </w:rPr>
        <w:t xml:space="preserve">สิงหาคม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ปี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ตุลาคม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</w:p>
    <w:p w14:paraId="3B7076FB" w14:textId="5F26B10E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ab/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ณ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436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80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ล้านบาท</w:t>
      </w:r>
    </w:p>
    <w:p w14:paraId="64914F7A" w14:textId="1BE68B61" w:rsidR="00BA4353" w:rsidRPr="00DB5627" w:rsidRDefault="00BA4353" w:rsidP="00871009">
      <w:pPr>
        <w:pStyle w:val="BodyTextIndent"/>
        <w:tabs>
          <w:tab w:val="left" w:pos="1170"/>
        </w:tabs>
        <w:spacing w:after="120"/>
        <w:ind w:left="1166" w:hanging="14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ab/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บริษัทได้จ่ายชำระคืนเงินต้นรวมจำนวน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131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04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ทำให้ ณ วันที่         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>ธันวาคม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305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</w:t>
      </w:r>
    </w:p>
    <w:p w14:paraId="4E2E63BA" w14:textId="54986931" w:rsidR="00871009" w:rsidRPr="00DB5627" w:rsidRDefault="00DB5627" w:rsidP="00DB5627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ab/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กันยายน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บริษัทออกจำหน่ายหุ้นกู้อายุ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ปี 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513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ล้านบาท ให้แก่นัก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ล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งทุน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ไม่มีหลักประกันและมีผู้แทนผู้ถือหุ้นกู้ ซึ่งบริษัทมีสิทธิไถ่ถอนหุ้นกู้ก่อนครบกำหนด โดยมีอัตราดอกเบี้ยคงที่ร้อยละ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ต่อปี ชำระดอกเบี้ยทุก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เดือน กำหนดจ่าย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ดอกเบี้ยงวดแรกในวันที่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         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ธันวาคม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กันยายน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ต่อมาเมื่อวันที่</w:t>
      </w:r>
      <w:r w:rsidR="00D84736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F778E9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                           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17</w:t>
      </w:r>
      <w:r w:rsidR="00F778E9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สิงหาคม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บริษัทได้รับอนุมัติจาก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ที่ประชุม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ผู้ถือหุ้นกู้ให้ขยายระยะเวลาครบกำหนดชำระคืน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ออกไปอีก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ปี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กันยายน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รวมทั้งอนุมัติเปลี่ยนอัตราดอกเบี้ยของหุ้นกู้เป็นร้อยละ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ต่อปี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="00871009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br w:type="page"/>
      </w:r>
    </w:p>
    <w:p w14:paraId="44D520AD" w14:textId="5F87D647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firstLine="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lastRenderedPageBreak/>
        <w:t>ใน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ระหว่าง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บริษัทได้ซื้อคืนหุ้นกู้จากตลาดรองบางส่วนจำนวน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220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ล้านบาท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ต่อมาเมื่อวันที่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สิงหาคม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บริษัทได้รับอนุมัติจาก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ที่ประชุม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ปี โดยหุ้นกู้ครบกำหนดชำระคืนในวันที่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รวมทั้งอนุมัติเปลี่ยนอัตราดอกเบี้ยของหุ้นกู้เป็นร้อยละ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75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ต่อปี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ทำให้ 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บริษัทมียอดคงค้างของหุ้นกู้ดังกล่าว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292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90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ต่อมา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เมื่อวันที่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สิงหาคม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บริษัทได้รับอนุมัติจาก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ที่ประชุม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ผู้ถือหุ้นกู้ให้ขยายระยะเวลาครบกำหนด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ชำระคืนออกไปอีก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ปี โดยหุ้นกู้ครบกำหนดชำระคืนในวันที่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กันยายน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2567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</w:p>
    <w:p w14:paraId="3F5365B7" w14:textId="63F1C6BF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firstLine="0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บริษัทได้จ่ายชำระคืนเงินต้นรวมจำนวน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129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87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ล้านบาท ทำให้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ณ วันที่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           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58298B" w:rsidRPr="00DB5627">
        <w:rPr>
          <w:rFonts w:ascii="Angsana New" w:hAnsi="Angsana New" w:cs="Angsana New" w:hint="cs"/>
          <w:color w:val="000000" w:themeColor="text1"/>
          <w:cs/>
          <w:lang w:val="en-US"/>
        </w:rPr>
        <w:t>ธันวาคม</w:t>
      </w:r>
      <w:r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163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03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</w:p>
    <w:p w14:paraId="7D71E14A" w14:textId="4B03B36B" w:rsidR="00D61782" w:rsidRPr="00DB5627" w:rsidRDefault="00DB5627" w:rsidP="00871009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ab/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มีนาคม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บริษัทออกจำหน่ายหุ้นกู้อายุ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ปี 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000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ประเภทไม่ด้อยสิทธิ มีหลักประกันและมีผู้แทนผู้ถือหุ้นกู้ ซึ่งบริษัทมีสิทธิไถ่ถอนหุ้นกู้ก่อนครบกำหนด โดยมีอัตรา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ดอกเบี้ยคงที่ร้อยละ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00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ต่อปี ชำระดอกเบี้ยทุก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เดือน กำหนดจ่ายดอกเบี้ยงวดแรกในวันที่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มิถุนายน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มีนาคม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ภายใต้เงื่อนไขที่บริษัทต้องดำรง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: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ณ วันสิ้นงวดปีบัญชีของแต่ละปี ตลอดอายุของหุ้นกู้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ทั้งนี้           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8298B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บริษัทสามารถปฏิบัติตามเงื่อนไขที่ต้องดำรงอัตราส่วนดังกล่าวได้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โดยบริษัทได้จดจำนองที่ดินบางส่วนซึ่งมีมูลค่าตามบัญชี ณ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วันที่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8298B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จำนวน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984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ล้านบาท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000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 ต่อมาเมื่อวันที่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871009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        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4C54DF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มีนาคม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บริษัทได้รับอนุมัติจาก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ที่ประชุม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ผู้ถือหุ้นกู้ให้ขยายระยะเวลาครบกำหนดชำระคืนออกไปอีก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ปี โดยหุ้นกู้ครบกำหนดชำระคืนในวันที่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23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มีนาคม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และอนุมัติให้เปลี่ยนอัตราดอกเบี้ยของหุ้นกู้เป็นร้อยละ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ต่อปี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</w:p>
    <w:p w14:paraId="14DCBC7C" w14:textId="6EFE1D3B" w:rsidR="00D61782" w:rsidRPr="00DB5627" w:rsidRDefault="00D61782" w:rsidP="00871009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ab/>
      </w:r>
      <w:r w:rsidRPr="00DB5627">
        <w:rPr>
          <w:rFonts w:ascii="Angsana New" w:hAnsi="Angsana New" w:cs="Angsana New"/>
          <w:snapToGrid w:val="0"/>
          <w:color w:val="000000" w:themeColor="text1"/>
          <w:spacing w:val="8"/>
          <w:cs/>
          <w:lang w:val="en-US"/>
        </w:rPr>
        <w:t xml:space="preserve">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8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spacing w:val="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8"/>
          <w:cs/>
          <w:lang w:val="en-US"/>
        </w:rPr>
        <w:t xml:space="preserve">บริษัทได้ซื้อคืนหุ้นกู้จากตลาดรองบางส่วนจำนวน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8"/>
          <w:lang w:val="en-US"/>
        </w:rPr>
        <w:t>47</w:t>
      </w:r>
      <w:r w:rsidRPr="00DB5627">
        <w:rPr>
          <w:rFonts w:ascii="Angsana New" w:hAnsi="Angsana New" w:cs="Angsana New"/>
          <w:snapToGrid w:val="0"/>
          <w:color w:val="000000" w:themeColor="text1"/>
          <w:spacing w:val="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8"/>
          <w:cs/>
          <w:lang w:val="en-US"/>
        </w:rPr>
        <w:t>ล้านบาท ทำให้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953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ล้านบาท</w:t>
      </w:r>
    </w:p>
    <w:p w14:paraId="1A268827" w14:textId="77777777" w:rsidR="00871009" w:rsidRPr="00DB5627" w:rsidRDefault="00871009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cs/>
          <w:lang w:val="en-US" w:eastAsia="x-none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7337AA66" w14:textId="2202FB8B" w:rsidR="00D61782" w:rsidRPr="00DB5627" w:rsidRDefault="00D61782" w:rsidP="00D61782">
      <w:pPr>
        <w:pStyle w:val="BodyTextIndent"/>
        <w:tabs>
          <w:tab w:val="left" w:pos="1170"/>
        </w:tabs>
        <w:spacing w:after="120"/>
        <w:ind w:left="1152" w:firstLine="0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 xml:space="preserve">ต่อมาเมื่อวันที่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มีนาคม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บริษัทได้รับอนุมัติจาก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ที่ประชุม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ปี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มีนาคม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2567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และอนุมัติให้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ชำระคืนเงินต้นบางส่วน โดยการลดมูลค่าที่ตราไว้ต่อหน่วยลงทุนรวมไม่น้อยกว่า    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ของมูลค่าต่อหน่วย 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มีนาคม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โดยแบ่งชำระเป็น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งวด โดยชำระคืน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 xml:space="preserve">มีนาคม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>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 xml:space="preserve">ล้านบาท 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(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 xml:space="preserve">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5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)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 xml:space="preserve">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>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2"/>
          <w:cs/>
          <w:lang w:val="en-US"/>
        </w:rPr>
        <w:t>ล้านบาท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(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)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มีนาคม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จำนวน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100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(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)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100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ล้านบาท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(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)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ทั้งนี้หากบริษัทมีกระแสเงินสดเพียงพอบริษัทอาจทำการไถ่ถอน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ก่อนวันครบกำหนดหรือก่อนวันกำหนดชำระหนี้ตามงวดใดๆ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และอนุมัติ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เปลี่ยนอัตราดอกเบี้ยของหุ้นกู้เป็นร้อยละ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ต่อปี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</w:p>
    <w:p w14:paraId="39910497" w14:textId="12A46DB5" w:rsidR="00D61782" w:rsidRPr="00DB5627" w:rsidRDefault="00D61782" w:rsidP="00D61782">
      <w:pPr>
        <w:pStyle w:val="BodyTextIndent"/>
        <w:tabs>
          <w:tab w:val="left" w:pos="1170"/>
        </w:tabs>
        <w:spacing w:after="120"/>
        <w:ind w:left="1166" w:hanging="14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บริษัทได้จ่ายชำระคืนเงินต้นรวมจำนวน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195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ทำให้ ณ วันที่      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pacing w:val="-4"/>
          <w:cs/>
        </w:rPr>
        <w:t>ธันวาคม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757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70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ล้านบาท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</w:p>
    <w:p w14:paraId="0B69E050" w14:textId="3DD65D5F" w:rsidR="00D61782" w:rsidRPr="00DB5627" w:rsidRDefault="00D61782" w:rsidP="00D61782">
      <w:pPr>
        <w:pStyle w:val="BodyTextIndent"/>
        <w:tabs>
          <w:tab w:val="left" w:pos="1170"/>
        </w:tabs>
        <w:spacing w:after="120"/>
        <w:ind w:left="1166" w:hanging="14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และในระหว่างปี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บริษัทได้จ่ายชำระคืนเงินต้นรวมจำนวน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641</w:t>
      </w:r>
      <w:r w:rsidR="00BB0949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ทำให้ ณ วันที่         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58298B"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58298B" w:rsidRPr="00DB5627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>ธันวาคม</w:t>
      </w:r>
      <w:r w:rsidRPr="00DB562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บริษัทมียอดคงค้างของหุ้นกู้ดังกล่าวจำนวน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BB0949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116</w:t>
      </w:r>
      <w:r w:rsidR="00BB0949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</w:t>
      </w:r>
    </w:p>
    <w:p w14:paraId="77CF0D2A" w14:textId="17322BF2" w:rsidR="00422DAF" w:rsidRPr="00DB5627" w:rsidRDefault="00DB5627" w:rsidP="00482250">
      <w:pPr>
        <w:pStyle w:val="BodyTextIndent"/>
        <w:ind w:left="1170" w:hanging="630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482250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ab/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สิงหาคม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บริษัทออกจำหน่ายหุ้นกู้อายุ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ปี จำนวน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ล้านบาท ให้แก่บริษัทย่อยแห่งหนึ่ง (ดูหมายเหตุข้อ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29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) โดยเป็นหุ้นกู้ชนิดระบุชื่อผู้ถือ ประเภทไม่ด้อยสิทธิ ไม่มีหลักประกันและไม่มีผู้แทนผู้ถือหุ้นกู้ ซึ่งบริษัทมีสิทธิไถ่ถอนหุ้นกู้ก่อนครบกำหนด โดยมีอัตราดอกเบี้ยคงที่ร้อยละ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ต่อปี ชำระดอกเบี้ยทุก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เดือน กำหนดจ่ายดอกเบี้ยงวดแรกในวันที่ </w:t>
      </w:r>
      <w:r w:rsidR="00871009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         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กุมภาพันธ์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โดยหุ้นกู้ครบกำหนดชำระคืนในวันที่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สิงหาคม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ภายใต้เงื่อนไขที่บริษัทต้องดำรงอัตราส่วนของหนี้สินที่มีภาระดอกเบี้ยจ่าย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หักออกด้วยเงินสดและรายการเทียบเท่าเงินสด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ต่อส่วนของผู้ถือหุ้นไม่เกิน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: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ณ วันสิ้นงวดปีบัญชีของแต่ละปี ตลอดอายุของหุ้นกู้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ทั้งนี้ 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บริษัทสามารถปฏิบัติตามเงื่อนไขที่ต้องดำรงอัตราส่วนดังกล่าวได้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และในเดือนสิงหาคม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="00D61782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D61782" w:rsidRPr="00DB5627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บริษัทได้จ่ายชำระหุ้นกู้ดังกล่าวแล้วทั้งจำนวน</w:t>
      </w:r>
    </w:p>
    <w:p w14:paraId="3BA1DA70" w14:textId="77777777" w:rsidR="00871009" w:rsidRPr="00DB5627" w:rsidRDefault="0087100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5D38F59F" w14:textId="4AC79328" w:rsidR="000C0AFD" w:rsidRPr="00DB5627" w:rsidRDefault="00DB5627" w:rsidP="00871009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20</w:t>
      </w:r>
      <w:r w:rsidR="00247EE2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247EE2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EA4FB1" w:rsidRPr="00DB5627">
        <w:rPr>
          <w:rFonts w:ascii="Angsana New" w:hAnsi="Angsana New" w:cs="Angsana New"/>
          <w:b/>
          <w:bCs/>
          <w:color w:val="000000" w:themeColor="text1"/>
          <w:cs/>
        </w:rPr>
        <w:t>ประมาณการหนี้สินสำหรับ</w:t>
      </w:r>
      <w:r w:rsidR="000C0AFD" w:rsidRPr="00DB5627">
        <w:rPr>
          <w:rFonts w:ascii="Angsana New" w:hAnsi="Angsana New" w:cs="Angsana New"/>
          <w:b/>
          <w:bCs/>
          <w:color w:val="000000" w:themeColor="text1"/>
          <w:cs/>
        </w:rPr>
        <w:t>ผลประโยชน์พนักงาน</w:t>
      </w:r>
    </w:p>
    <w:p w14:paraId="6D33CE38" w14:textId="77777777" w:rsidR="00065D4B" w:rsidRPr="00DB5627" w:rsidRDefault="00474255" w:rsidP="00BD3C85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บริษัท</w:t>
      </w:r>
      <w:r w:rsidR="000C0AFD" w:rsidRPr="00DB5627">
        <w:rPr>
          <w:rFonts w:ascii="Angsana New" w:hAnsi="Angsana New" w:cs="Angsana New"/>
          <w:color w:val="000000" w:themeColor="text1"/>
          <w:spacing w:val="-6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ซึ่งจัดเป็น</w:t>
      </w:r>
      <w:r w:rsidR="000C0AFD" w:rsidRPr="00DB5627">
        <w:rPr>
          <w:rFonts w:ascii="Angsana New" w:hAnsi="Angsana New" w:cs="Angsana New"/>
          <w:color w:val="000000" w:themeColor="text1"/>
          <w:cs/>
        </w:rPr>
        <w:t>โครงการผลปร</w:t>
      </w:r>
      <w:r w:rsidR="00065D4B" w:rsidRPr="00DB5627">
        <w:rPr>
          <w:rFonts w:ascii="Angsana New" w:hAnsi="Angsana New" w:cs="Angsana New"/>
          <w:color w:val="000000" w:themeColor="text1"/>
          <w:cs/>
        </w:rPr>
        <w:t>ะโยชน์เพื่อวัตถุประสงค์ดังกล่าว</w:t>
      </w:r>
    </w:p>
    <w:p w14:paraId="777B250A" w14:textId="6C6AF126" w:rsidR="005F4D6D" w:rsidRPr="00DB5627" w:rsidRDefault="005F4D6D" w:rsidP="00BD3C85">
      <w:pPr>
        <w:ind w:left="547"/>
        <w:jc w:val="thaiDistribute"/>
        <w:rPr>
          <w:rFonts w:ascii="Angsana New" w:hAnsi="Angsana New" w:cs="Angsana New"/>
          <w:color w:val="000000" w:themeColor="text1"/>
          <w:spacing w:val="-14"/>
          <w:cs/>
        </w:rPr>
      </w:pPr>
      <w:r w:rsidRPr="00DB5627">
        <w:rPr>
          <w:rFonts w:ascii="Angsana New" w:hAnsi="Angsana New" w:cs="Angsana New"/>
          <w:color w:val="000000" w:themeColor="text1"/>
          <w:spacing w:val="-14"/>
          <w:cs/>
        </w:rPr>
        <w:t>ค่าใช้จ่ายที่บันทึกในกำไรขาดทุนตามโครงการผลประโยชน์ที่กำหนดไว้ สำหรับ</w:t>
      </w:r>
      <w:r w:rsidR="00C539E9" w:rsidRPr="00DB5627">
        <w:rPr>
          <w:rFonts w:ascii="Angsana New" w:hAnsi="Angsana New" w:cs="Angsana New"/>
          <w:color w:val="000000" w:themeColor="text1"/>
          <w:spacing w:val="-14"/>
          <w:cs/>
        </w:rPr>
        <w:t>ปี</w:t>
      </w:r>
      <w:r w:rsidRPr="00DB5627">
        <w:rPr>
          <w:rFonts w:ascii="Angsana New" w:hAnsi="Angsana New" w:cs="Angsana New"/>
          <w:color w:val="000000" w:themeColor="text1"/>
          <w:spacing w:val="-14"/>
          <w:cs/>
        </w:rPr>
        <w:t xml:space="preserve">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spacing w:val="-14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-14"/>
          <w:cs/>
        </w:rPr>
        <w:t xml:space="preserve"> </w:t>
      </w:r>
      <w:r w:rsidR="00C539E9" w:rsidRPr="00DB5627">
        <w:rPr>
          <w:rFonts w:ascii="Angsana New" w:hAnsi="Angsana New" w:cs="Angsana New"/>
          <w:color w:val="000000" w:themeColor="text1"/>
          <w:spacing w:val="-14"/>
          <w:cs/>
        </w:rPr>
        <w:t>ธันวาคม</w:t>
      </w:r>
      <w:r w:rsidRPr="00DB5627">
        <w:rPr>
          <w:rFonts w:ascii="Angsana New" w:hAnsi="Angsana New" w:cs="Angsana New"/>
          <w:color w:val="000000" w:themeColor="text1"/>
          <w:spacing w:val="-14"/>
          <w:cs/>
        </w:rPr>
        <w:t xml:space="preserve"> มีดังนี้</w:t>
      </w:r>
    </w:p>
    <w:p w14:paraId="4A48E3A6" w14:textId="77777777" w:rsidR="001612E3" w:rsidRPr="00DB5627" w:rsidRDefault="00C539E9" w:rsidP="00DB020B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1612E3"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="001612E3"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="001612E3"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174"/>
        <w:gridCol w:w="92"/>
        <w:gridCol w:w="1192"/>
        <w:gridCol w:w="92"/>
        <w:gridCol w:w="1192"/>
        <w:gridCol w:w="92"/>
        <w:gridCol w:w="1174"/>
      </w:tblGrid>
      <w:tr w:rsidR="009E69E6" w:rsidRPr="00DB5627" w14:paraId="7B86EAF4" w14:textId="77777777" w:rsidTr="0022355E">
        <w:tc>
          <w:tcPr>
            <w:tcW w:w="3760" w:type="dxa"/>
            <w:shd w:val="clear" w:color="auto" w:fill="auto"/>
          </w:tcPr>
          <w:p w14:paraId="69522A40" w14:textId="77777777" w:rsidR="00FA4D7F" w:rsidRPr="00DB5627" w:rsidRDefault="00FA4D7F" w:rsidP="00871009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  <w:shd w:val="clear" w:color="auto" w:fill="auto"/>
          </w:tcPr>
          <w:p w14:paraId="102BB604" w14:textId="77777777" w:rsidR="00FA4D7F" w:rsidRPr="00DB5627" w:rsidRDefault="00FA4D7F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  <w:shd w:val="clear" w:color="auto" w:fill="auto"/>
          </w:tcPr>
          <w:p w14:paraId="77F265FB" w14:textId="77777777" w:rsidR="00FA4D7F" w:rsidRPr="00DB5627" w:rsidRDefault="00FA4D7F" w:rsidP="00871009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  <w:shd w:val="clear" w:color="auto" w:fill="auto"/>
          </w:tcPr>
          <w:p w14:paraId="293F46AC" w14:textId="77777777" w:rsidR="00FA4D7F" w:rsidRPr="00DB5627" w:rsidRDefault="00FA4D7F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065A17CF" w14:textId="77777777" w:rsidTr="00FA4D7F">
        <w:tc>
          <w:tcPr>
            <w:tcW w:w="3760" w:type="dxa"/>
            <w:shd w:val="clear" w:color="auto" w:fill="auto"/>
          </w:tcPr>
          <w:p w14:paraId="01F094DF" w14:textId="77777777" w:rsidR="00FA4D7F" w:rsidRPr="00DB5627" w:rsidRDefault="00FA4D7F" w:rsidP="00871009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058BD6CD" w14:textId="332A8D05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  <w:shd w:val="clear" w:color="auto" w:fill="auto"/>
          </w:tcPr>
          <w:p w14:paraId="60BC3B42" w14:textId="77777777" w:rsidR="00FA4D7F" w:rsidRPr="00DB5627" w:rsidRDefault="00FA4D7F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303A3A12" w14:textId="3B8DDCE1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2" w:type="dxa"/>
            <w:shd w:val="clear" w:color="auto" w:fill="auto"/>
          </w:tcPr>
          <w:p w14:paraId="44D28CB2" w14:textId="77777777" w:rsidR="00FA4D7F" w:rsidRPr="00DB5627" w:rsidRDefault="00FA4D7F" w:rsidP="00871009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5C6C5F6E" w14:textId="70D29190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  <w:shd w:val="clear" w:color="auto" w:fill="auto"/>
          </w:tcPr>
          <w:p w14:paraId="4495E5D6" w14:textId="77777777" w:rsidR="00FA4D7F" w:rsidRPr="00DB5627" w:rsidRDefault="00FA4D7F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59F2BA4" w14:textId="4F883377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2416BF14" w14:textId="77777777" w:rsidTr="00FA4D7F">
        <w:tc>
          <w:tcPr>
            <w:tcW w:w="3760" w:type="dxa"/>
            <w:shd w:val="clear" w:color="auto" w:fill="auto"/>
          </w:tcPr>
          <w:p w14:paraId="495022E3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72B45" w14:textId="162826B3" w:rsidR="004877D2" w:rsidRPr="00DB5627" w:rsidRDefault="00DB5627" w:rsidP="00871009">
            <w:pPr>
              <w:tabs>
                <w:tab w:val="decimal" w:pos="1046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967</w:t>
            </w:r>
          </w:p>
        </w:tc>
        <w:tc>
          <w:tcPr>
            <w:tcW w:w="92" w:type="dxa"/>
            <w:shd w:val="clear" w:color="auto" w:fill="auto"/>
          </w:tcPr>
          <w:p w14:paraId="0523B084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45375F24" w14:textId="2692CBDC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538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92" w:type="dxa"/>
            <w:shd w:val="clear" w:color="auto" w:fill="auto"/>
          </w:tcPr>
          <w:p w14:paraId="7849C1D7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E462C" w14:textId="65C75C94" w:rsidR="004877D2" w:rsidRPr="00DB5627" w:rsidRDefault="00DB5627" w:rsidP="00871009">
            <w:pPr>
              <w:tabs>
                <w:tab w:val="decimal" w:pos="1095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278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232</w:t>
            </w:r>
          </w:p>
        </w:tc>
        <w:tc>
          <w:tcPr>
            <w:tcW w:w="92" w:type="dxa"/>
            <w:shd w:val="clear" w:color="auto" w:fill="auto"/>
          </w:tcPr>
          <w:p w14:paraId="12F6E393" w14:textId="77777777" w:rsidR="004877D2" w:rsidRPr="00DB5627" w:rsidRDefault="004877D2" w:rsidP="00871009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4852CDC" w14:textId="3D5203BD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239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</w:tr>
      <w:tr w:rsidR="009E69E6" w:rsidRPr="00DB5627" w14:paraId="660B7199" w14:textId="77777777" w:rsidTr="00FA4D7F">
        <w:tc>
          <w:tcPr>
            <w:tcW w:w="3760" w:type="dxa"/>
            <w:shd w:val="clear" w:color="auto" w:fill="auto"/>
          </w:tcPr>
          <w:p w14:paraId="17AD1CDD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ต้นทุนดอกเบี้ย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8FF68" w14:textId="6944323D" w:rsidR="004877D2" w:rsidRPr="00DB5627" w:rsidRDefault="00DB5627" w:rsidP="00871009">
            <w:pPr>
              <w:tabs>
                <w:tab w:val="decimal" w:pos="1046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551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176</w:t>
            </w:r>
          </w:p>
        </w:tc>
        <w:tc>
          <w:tcPr>
            <w:tcW w:w="92" w:type="dxa"/>
            <w:shd w:val="clear" w:color="auto" w:fill="auto"/>
          </w:tcPr>
          <w:p w14:paraId="10AB30AB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6DB94" w14:textId="6A6B642A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480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570</w:t>
            </w:r>
          </w:p>
        </w:tc>
        <w:tc>
          <w:tcPr>
            <w:tcW w:w="92" w:type="dxa"/>
            <w:shd w:val="clear" w:color="auto" w:fill="auto"/>
          </w:tcPr>
          <w:p w14:paraId="74D26CDE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77204" w14:textId="23D6CA81" w:rsidR="004877D2" w:rsidRPr="00DB5627" w:rsidRDefault="00DB5627" w:rsidP="00871009">
            <w:pPr>
              <w:tabs>
                <w:tab w:val="decimal" w:pos="1095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077</w:t>
            </w:r>
          </w:p>
        </w:tc>
        <w:tc>
          <w:tcPr>
            <w:tcW w:w="92" w:type="dxa"/>
            <w:shd w:val="clear" w:color="auto" w:fill="auto"/>
          </w:tcPr>
          <w:p w14:paraId="7DCDD68C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CA38E" w14:textId="3C3DFF08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178</w:t>
            </w:r>
          </w:p>
        </w:tc>
      </w:tr>
      <w:tr w:rsidR="009E69E6" w:rsidRPr="00DB5627" w14:paraId="205B0388" w14:textId="77777777" w:rsidTr="00FA4D7F">
        <w:tc>
          <w:tcPr>
            <w:tcW w:w="3760" w:type="dxa"/>
            <w:shd w:val="clear" w:color="auto" w:fill="auto"/>
          </w:tcPr>
          <w:p w14:paraId="6011F3D0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C36EB8" w14:textId="254CFF03" w:rsidR="004877D2" w:rsidRPr="00DB5627" w:rsidRDefault="00DB5627" w:rsidP="00871009">
            <w:pPr>
              <w:tabs>
                <w:tab w:val="decimal" w:pos="1046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125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92" w:type="dxa"/>
            <w:shd w:val="clear" w:color="auto" w:fill="auto"/>
          </w:tcPr>
          <w:p w14:paraId="037B61DD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6606AC" w14:textId="02D9A6F4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019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158</w:t>
            </w:r>
          </w:p>
        </w:tc>
        <w:tc>
          <w:tcPr>
            <w:tcW w:w="92" w:type="dxa"/>
            <w:shd w:val="clear" w:color="auto" w:fill="auto"/>
          </w:tcPr>
          <w:p w14:paraId="781AAE7A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46ECA" w14:textId="130A545E" w:rsidR="004877D2" w:rsidRPr="00DB5627" w:rsidRDefault="00DB5627" w:rsidP="00871009">
            <w:pPr>
              <w:tabs>
                <w:tab w:val="decimal" w:pos="1095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801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309</w:t>
            </w:r>
          </w:p>
        </w:tc>
        <w:tc>
          <w:tcPr>
            <w:tcW w:w="92" w:type="dxa"/>
            <w:shd w:val="clear" w:color="auto" w:fill="auto"/>
          </w:tcPr>
          <w:p w14:paraId="693B0795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ED4EB" w14:textId="2F53E816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686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590</w:t>
            </w:r>
          </w:p>
        </w:tc>
      </w:tr>
    </w:tbl>
    <w:p w14:paraId="5EA328CF" w14:textId="77777777" w:rsidR="001F2C2E" w:rsidRPr="00DB5627" w:rsidRDefault="000C0AFD" w:rsidP="00BD3C85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การเปลี่ยนแปลงในมูลค่าปัจจุบันของ</w:t>
      </w:r>
      <w:r w:rsidR="00EA4FB1" w:rsidRPr="00DB5627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Pr="00DB5627">
        <w:rPr>
          <w:rFonts w:ascii="Angsana New" w:hAnsi="Angsana New" w:cs="Angsana New"/>
          <w:color w:val="000000" w:themeColor="text1"/>
          <w:cs/>
        </w:rPr>
        <w:t>ตามโครงการผลประโยชน์ที่กำหนดไว้ มีดังนี้</w:t>
      </w:r>
    </w:p>
    <w:p w14:paraId="34617414" w14:textId="77777777" w:rsidR="000C0AFD" w:rsidRPr="00DB5627" w:rsidRDefault="001F2C2E" w:rsidP="00DB020B">
      <w:pPr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90"/>
        <w:gridCol w:w="1170"/>
        <w:gridCol w:w="90"/>
        <w:gridCol w:w="1208"/>
      </w:tblGrid>
      <w:tr w:rsidR="009E69E6" w:rsidRPr="00DB5627" w14:paraId="2B812AFC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9AEE5CE" w14:textId="77777777" w:rsidR="00EA6B76" w:rsidRPr="00DB5627" w:rsidRDefault="00EA6B76" w:rsidP="00871009">
            <w:pPr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5B2CEB3" w14:textId="77777777" w:rsidR="00EA6B76" w:rsidRPr="00DB5627" w:rsidRDefault="00EA6B76" w:rsidP="00871009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7B09214" w14:textId="77777777" w:rsidR="00EA6B76" w:rsidRPr="00DB5627" w:rsidRDefault="00EA6B76" w:rsidP="00871009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6BE0D611" w14:textId="77777777" w:rsidR="00EA6B76" w:rsidRPr="00DB5627" w:rsidRDefault="00EA6B76" w:rsidP="00871009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139772B7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55AD31A" w14:textId="77777777" w:rsidR="00EA6B76" w:rsidRPr="00DB5627" w:rsidRDefault="00EA6B76" w:rsidP="00871009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613FD8" w14:textId="77777777" w:rsidR="00EA6B76" w:rsidRPr="00DB5627" w:rsidRDefault="00EA6B76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5DB328A" w14:textId="77777777" w:rsidR="00EA6B76" w:rsidRPr="00DB5627" w:rsidRDefault="00EA6B76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2E8F47" w14:textId="77777777" w:rsidR="00EA6B76" w:rsidRPr="00DB5627" w:rsidRDefault="00EA6B76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63B8B02" w14:textId="77777777" w:rsidR="00EA6B76" w:rsidRPr="00DB5627" w:rsidRDefault="00EA6B76" w:rsidP="00871009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509AFF" w14:textId="77777777" w:rsidR="00EA6B76" w:rsidRPr="00DB5627" w:rsidRDefault="00EA6B76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0572F95" w14:textId="77777777" w:rsidR="00EA6B76" w:rsidRPr="00DB5627" w:rsidRDefault="00EA6B76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1BC94637" w14:textId="77777777" w:rsidR="00EA6B76" w:rsidRPr="00DB5627" w:rsidRDefault="00EA6B76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3AB462B6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34189BF1" w14:textId="77777777" w:rsidR="00EA6B76" w:rsidRPr="00DB5627" w:rsidRDefault="00EA6B76" w:rsidP="00871009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232EA4" w14:textId="1ADFFB1D" w:rsidR="00EA6B76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3C104FE" w14:textId="77777777" w:rsidR="00EA6B76" w:rsidRPr="00DB5627" w:rsidRDefault="00EA6B76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E9860C" w14:textId="32AD79B6" w:rsidR="00EA6B76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6FC86B46" w14:textId="77777777" w:rsidR="00EA6B76" w:rsidRPr="00DB5627" w:rsidRDefault="00EA6B76" w:rsidP="00871009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C8525D" w14:textId="10805156" w:rsidR="00EA6B76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E0CB663" w14:textId="77777777" w:rsidR="00EA6B76" w:rsidRPr="00DB5627" w:rsidRDefault="00EA6B76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48BDF6DD" w14:textId="5E6FC516" w:rsidR="00EA6B76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5EED922B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353BC592" w14:textId="77777777" w:rsidR="00FA4D7F" w:rsidRPr="00DB5627" w:rsidRDefault="00FA4D7F" w:rsidP="00871009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1749A1" w14:textId="39C663C1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5708C4B" w14:textId="77777777" w:rsidR="00FA4D7F" w:rsidRPr="00DB5627" w:rsidRDefault="00FA4D7F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C2D4D0" w14:textId="59DBF7D3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26B18E9" w14:textId="77777777" w:rsidR="00FA4D7F" w:rsidRPr="00DB5627" w:rsidRDefault="00FA4D7F" w:rsidP="00871009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A78B51" w14:textId="2BD52DEE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398991D" w14:textId="77777777" w:rsidR="00FA4D7F" w:rsidRPr="00DB5627" w:rsidRDefault="00FA4D7F" w:rsidP="0087100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5036BC95" w14:textId="0C18251C" w:rsidR="00FA4D7F" w:rsidRPr="00DB5627" w:rsidRDefault="00DB5627" w:rsidP="008710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36792054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B0D66FE" w14:textId="77777777" w:rsidR="000B77C1" w:rsidRPr="00DB5627" w:rsidRDefault="000B77C1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ยอดยกมาของประมาณการหนี้สินตามโครงการ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350347" w14:textId="77777777" w:rsidR="000B77C1" w:rsidRPr="00DB5627" w:rsidRDefault="000B77C1" w:rsidP="00871009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CB8EF1" w14:textId="77777777" w:rsidR="000B77C1" w:rsidRPr="00DB5627" w:rsidRDefault="000B77C1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7665B" w14:textId="77777777" w:rsidR="000B77C1" w:rsidRPr="00DB5627" w:rsidRDefault="000B77C1" w:rsidP="00871009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5E6A61" w14:textId="77777777" w:rsidR="000B77C1" w:rsidRPr="00DB5627" w:rsidRDefault="000B77C1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23E35B" w14:textId="77777777" w:rsidR="000B77C1" w:rsidRPr="00DB5627" w:rsidRDefault="000B77C1" w:rsidP="00871009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D5E4E9" w14:textId="77777777" w:rsidR="000B77C1" w:rsidRPr="00DB5627" w:rsidRDefault="000B77C1" w:rsidP="00871009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BBAA18" w14:textId="77777777" w:rsidR="000B77C1" w:rsidRPr="00DB5627" w:rsidRDefault="000B77C1" w:rsidP="00871009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5F5E87E6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FDA068A" w14:textId="77777777" w:rsidR="00FA4D7F" w:rsidRPr="00DB5627" w:rsidRDefault="00FA4D7F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ผลประโยชน์ที่กำหนดไว้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B5AC" w14:textId="7EEED69A" w:rsidR="00FA4D7F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22FB63A6" w14:textId="77777777" w:rsidR="00FA4D7F" w:rsidRPr="00DB5627" w:rsidRDefault="00FA4D7F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A9AD1" w14:textId="09804CBE" w:rsidR="00FA4D7F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024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7A8210A6" w14:textId="77777777" w:rsidR="00FA4D7F" w:rsidRPr="00DB5627" w:rsidRDefault="00FA4D7F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C5B081" w14:textId="77A9DCBB" w:rsidR="00FA4D7F" w:rsidRPr="00DB5627" w:rsidRDefault="00D40436" w:rsidP="00871009">
            <w:pPr>
              <w:tabs>
                <w:tab w:val="decimal" w:pos="10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076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90" w:type="dxa"/>
            <w:shd w:val="clear" w:color="auto" w:fill="auto"/>
          </w:tcPr>
          <w:p w14:paraId="3D113CF9" w14:textId="77777777" w:rsidR="00FA4D7F" w:rsidRPr="00DB5627" w:rsidRDefault="00FA4D7F" w:rsidP="00871009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95CFCE3" w14:textId="77C13A76" w:rsidR="00FA4D7F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571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468</w:t>
            </w:r>
          </w:p>
        </w:tc>
      </w:tr>
      <w:tr w:rsidR="009E69E6" w:rsidRPr="00DB5627" w14:paraId="4FA15CC0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489070ED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48FCED" w14:textId="78EA575B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531BFF37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1AC921" w14:textId="492A4188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538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42A2E343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F546F2" w14:textId="0AC97B65" w:rsidR="004877D2" w:rsidRPr="00DB5627" w:rsidRDefault="00DB5627" w:rsidP="00871009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278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45AFA84D" w14:textId="77777777" w:rsidR="004877D2" w:rsidRPr="00DB5627" w:rsidRDefault="004877D2" w:rsidP="00871009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ED86B82" w14:textId="4351E089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239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</w:tr>
      <w:tr w:rsidR="009E69E6" w:rsidRPr="00DB5627" w14:paraId="57BA1DEF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7C701BC5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65597" w14:textId="7D7BC682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551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14:paraId="666E79F7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49D92A" w14:textId="138A0D92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480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271CF155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6311E3" w14:textId="5721C02E" w:rsidR="004877D2" w:rsidRPr="00DB5627" w:rsidRDefault="00DB5627" w:rsidP="00871009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523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1FB1FA4C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9DBFE5E" w14:textId="10FB77BA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447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178</w:t>
            </w:r>
          </w:p>
        </w:tc>
      </w:tr>
      <w:tr w:rsidR="009E69E6" w:rsidRPr="00DB5627" w14:paraId="421C849B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A1B4619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CF29E" w14:textId="57A3F73B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662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3FD46074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51FCD" w14:textId="2614017C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7B21D742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BEC5F" w14:textId="5372C747" w:rsidR="004877D2" w:rsidRPr="00DB5627" w:rsidRDefault="00DB5627" w:rsidP="00871009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877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67B7D9D7" w14:textId="77777777" w:rsidR="004877D2" w:rsidRPr="00DB5627" w:rsidRDefault="004877D2" w:rsidP="00871009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D0B70" w14:textId="6C21C550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258</w:t>
            </w:r>
            <w:r w:rsidR="004877D2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058</w:t>
            </w:r>
          </w:p>
        </w:tc>
      </w:tr>
      <w:tr w:rsidR="009E69E6" w:rsidRPr="00DB5627" w14:paraId="1044E375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B17FBA2" w14:textId="12A5F3B0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</w:t>
            </w:r>
            <w:r w:rsidR="00E24FA8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 xml:space="preserve"> </w:t>
            </w:r>
            <w:r w:rsidR="009B4BAE" w:rsidRPr="00DB5627">
              <w:rPr>
                <w:rFonts w:ascii="Angsana New" w:hAnsi="Angsana New" w:cs="Angsana New"/>
                <w:color w:val="000000" w:themeColor="text1"/>
                <w:szCs w:val="28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กำไร</w:t>
            </w:r>
            <w:r w:rsidR="009B4BAE" w:rsidRPr="00DB5627">
              <w:rPr>
                <w:rFonts w:ascii="Angsana New" w:hAnsi="Angsana New" w:cs="Angsana New"/>
                <w:color w:val="000000" w:themeColor="text1"/>
                <w:szCs w:val="28"/>
              </w:rPr>
              <w:t>)</w:t>
            </w:r>
            <w:r w:rsidR="00E24FA8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 xml:space="preserve"> </w:t>
            </w:r>
            <w:r w:rsidR="009B4BAE" w:rsidRPr="00DB5627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>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จากการวัดมูลค่าใหม่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D6113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21ECF7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8CC27B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0DC12C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B8A2AE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45C40E" w14:textId="77777777" w:rsidR="004877D2" w:rsidRPr="00DB5627" w:rsidRDefault="004877D2" w:rsidP="00871009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27F1491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575A9D22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3DD6BED2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3446B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44BDAC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2D529E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C736C9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DB07C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B85B71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898C216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444316A4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4A4B04B5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ที่รับรู้เป็นรายการกำไรขาดทุนเบ็ดเสร็จอื่น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00680D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A47B77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21354F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06F090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47AE7C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DB3A5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3E1B0A9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19DD918B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CC863D9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70" w:hanging="90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- จากการเปลี่ยนแปลงข้อสมมติทางการเงิน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AB669C" w14:textId="2B9AD123" w:rsidR="004877D2" w:rsidRPr="00DB5627" w:rsidRDefault="00DB5627" w:rsidP="00871009">
            <w:pPr>
              <w:tabs>
                <w:tab w:val="decimal" w:pos="99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739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608C1BED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184835" w14:textId="7D30F15A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646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9715CA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2B95AA" w14:textId="1390DEC4" w:rsidR="004877D2" w:rsidRPr="00DB5627" w:rsidRDefault="00DB5627" w:rsidP="00871009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802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096</w:t>
            </w:r>
          </w:p>
        </w:tc>
        <w:tc>
          <w:tcPr>
            <w:tcW w:w="90" w:type="dxa"/>
            <w:shd w:val="clear" w:color="auto" w:fill="auto"/>
          </w:tcPr>
          <w:p w14:paraId="161965D7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7649CBB" w14:textId="1AB4CB8E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0F67A4F7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642552A4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70" w:hanging="90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Cs w:val="28"/>
              </w:rPr>
              <w:t xml:space="preserve">- 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จากการเปลี่ยนแปลงด้านประชากรศาสตร์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052EB" w14:textId="2E35150D" w:rsidR="004877D2" w:rsidRPr="00DB5627" w:rsidRDefault="004877D2" w:rsidP="00871009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D9C614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90DCC2" w14:textId="77777777" w:rsidR="004877D2" w:rsidRPr="00DB5627" w:rsidRDefault="004877D2" w:rsidP="0087100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71E31C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225A7A" w14:textId="44694573" w:rsidR="004877D2" w:rsidRPr="00DB5627" w:rsidRDefault="004877D2" w:rsidP="00871009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F5C1BB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615DA62" w14:textId="77777777" w:rsidR="004877D2" w:rsidRPr="00DB5627" w:rsidRDefault="004877D2" w:rsidP="0087100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1117544E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6305686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- จากการปรับปรุงประสบการณ์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740E65" w14:textId="4B6F11FF" w:rsidR="004877D2" w:rsidRPr="00DB5627" w:rsidRDefault="004877D2" w:rsidP="00871009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592FFB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926A40" w14:textId="41CA2409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0310B0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A3F7F2" w14:textId="6E719B37" w:rsidR="004877D2" w:rsidRPr="00DB5627" w:rsidRDefault="00DB5627" w:rsidP="00871009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313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7B6BC7BE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0DAB324" w14:textId="2B5AB575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707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1991215F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470A014A" w14:textId="22EF220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จ่ายผลประโย</w:t>
            </w:r>
            <w:r w:rsidR="00213DCA" w:rsidRPr="00DB5627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>ชน์</w:t>
            </w: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03C43" w14:textId="030D49B7" w:rsidR="004877D2" w:rsidRPr="00DB5627" w:rsidRDefault="004877D2" w:rsidP="00871009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454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74C203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3C79B" w14:textId="77777777" w:rsidR="004877D2" w:rsidRPr="00DB5627" w:rsidRDefault="004877D2" w:rsidP="0087100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4D48F8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F52CC1" w14:textId="19A9518F" w:rsidR="004877D2" w:rsidRPr="00DB5627" w:rsidRDefault="004877D2" w:rsidP="00871009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454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C2E013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51B0B66" w14:textId="77777777" w:rsidR="004877D2" w:rsidRPr="00DB5627" w:rsidRDefault="004877D2" w:rsidP="0087100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2ED9C27A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6FBA00C4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ยอดยกไปของประมาณการหนี้สินตามโครงการ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BC5571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269BCE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3F9D0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038172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9C6EF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19477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98AAC" w14:textId="77777777" w:rsidR="004877D2" w:rsidRPr="00DB5627" w:rsidRDefault="004877D2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3CB2870C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73067B90" w14:textId="77777777" w:rsidR="004877D2" w:rsidRPr="00DB5627" w:rsidRDefault="004877D2" w:rsidP="008710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ผลประโยชน์ที่กำหนดไว้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BF3AD2" w14:textId="150C78F4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75407FB3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6FE811" w14:textId="2BD12617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4E26BFB3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95029B" w14:textId="04C38AE5" w:rsidR="004877D2" w:rsidRPr="00DB5627" w:rsidRDefault="00DB5627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5291C036" w14:textId="77777777" w:rsidR="004877D2" w:rsidRPr="00DB5627" w:rsidRDefault="004877D2" w:rsidP="00871009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7B188" w14:textId="1ADD1E0B" w:rsidR="004877D2" w:rsidRPr="00DB5627" w:rsidRDefault="00D40436" w:rsidP="00871009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076</w:t>
            </w:r>
            <w:r w:rsidR="004877D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</w:tr>
    </w:tbl>
    <w:p w14:paraId="27F3ACA1" w14:textId="77777777" w:rsidR="00AF2447" w:rsidRPr="00DB5627" w:rsidRDefault="00357C52" w:rsidP="00A25460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10"/>
          <w:cs/>
        </w:rPr>
        <w:br w:type="page"/>
      </w:r>
      <w:r w:rsidR="00AF2447" w:rsidRPr="00DB5627">
        <w:rPr>
          <w:rFonts w:ascii="Angsana New" w:hAnsi="Angsana New" w:cs="Angsana New"/>
          <w:color w:val="000000" w:themeColor="text1"/>
          <w:spacing w:val="-10"/>
          <w:cs/>
        </w:rPr>
        <w:lastRenderedPageBreak/>
        <w:t>ข้อสมมติหลักในการประมาณการตามหลักคณิตศาสตร์ประกันภัยที่ใช้ในการคำนวณ</w:t>
      </w:r>
      <w:r w:rsidR="00EA4FB1" w:rsidRPr="00DB5627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="00AF2447" w:rsidRPr="00DB5627">
        <w:rPr>
          <w:rFonts w:ascii="Angsana New" w:hAnsi="Angsana New" w:cs="Angsana New"/>
          <w:color w:val="000000" w:themeColor="text1"/>
          <w:cs/>
        </w:rPr>
        <w:t>ตามโครงการผลประโยชน์ที่กำหนดไว้ มีดังต่อไปนี้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9E69E6" w:rsidRPr="00DB5627" w14:paraId="736483EC" w14:textId="77777777" w:rsidTr="00355A3B">
        <w:tc>
          <w:tcPr>
            <w:tcW w:w="3690" w:type="dxa"/>
          </w:tcPr>
          <w:p w14:paraId="4A326B16" w14:textId="77777777" w:rsidR="004E0417" w:rsidRPr="00DB5627" w:rsidRDefault="004E0417" w:rsidP="00DB020B">
            <w:pPr>
              <w:spacing w:line="34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B431997" w14:textId="77777777" w:rsidR="004E0417" w:rsidRPr="00DB5627" w:rsidRDefault="004E0417" w:rsidP="00DB020B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396D3B" w14:textId="77777777" w:rsidR="004E0417" w:rsidRPr="00DB5627" w:rsidRDefault="004E0417" w:rsidP="00DB020B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14:paraId="3E202CD4" w14:textId="77777777" w:rsidR="004E0417" w:rsidRPr="00DB5627" w:rsidRDefault="004E0417" w:rsidP="00DB020B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6F335049" w14:textId="77777777" w:rsidTr="00355A3B">
        <w:tc>
          <w:tcPr>
            <w:tcW w:w="3690" w:type="dxa"/>
          </w:tcPr>
          <w:p w14:paraId="7225FCCD" w14:textId="77777777" w:rsidR="004E0417" w:rsidRPr="00DB5627" w:rsidRDefault="004E0417" w:rsidP="00DB020B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603F48" w14:textId="77777777" w:rsidR="004E0417" w:rsidRPr="00DB5627" w:rsidRDefault="004E041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687BE8" w14:textId="77777777" w:rsidR="004E0417" w:rsidRPr="00DB5627" w:rsidRDefault="004E0417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664973" w14:textId="77777777" w:rsidR="004E0417" w:rsidRPr="00DB5627" w:rsidRDefault="004E041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31C9645" w14:textId="77777777" w:rsidR="004E0417" w:rsidRPr="00DB5627" w:rsidRDefault="004E0417" w:rsidP="00DB020B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BDB893" w14:textId="77777777" w:rsidR="004E0417" w:rsidRPr="00DB5627" w:rsidRDefault="004E041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B5E9B46" w14:textId="77777777" w:rsidR="004E0417" w:rsidRPr="00DB5627" w:rsidRDefault="004E0417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77784EC" w14:textId="77777777" w:rsidR="004E0417" w:rsidRPr="00DB5627" w:rsidRDefault="004E041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47460425" w14:textId="77777777" w:rsidTr="00355A3B">
        <w:tc>
          <w:tcPr>
            <w:tcW w:w="3690" w:type="dxa"/>
          </w:tcPr>
          <w:p w14:paraId="1E9BF8B5" w14:textId="77777777" w:rsidR="0064725F" w:rsidRPr="00DB5627" w:rsidRDefault="0064725F" w:rsidP="00DB020B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0A0F8B7" w14:textId="3BB92ECD" w:rsidR="004E0417" w:rsidRPr="00DB5627" w:rsidRDefault="00DB562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7270D4" w14:textId="77777777" w:rsidR="004E0417" w:rsidRPr="00DB5627" w:rsidRDefault="004E0417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F4185" w14:textId="5DC06492" w:rsidR="004E0417" w:rsidRPr="00DB5627" w:rsidRDefault="00DB562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8615040" w14:textId="77777777" w:rsidR="004E0417" w:rsidRPr="00DB5627" w:rsidRDefault="004E0417" w:rsidP="00DB020B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508548" w14:textId="63109F77" w:rsidR="004E0417" w:rsidRPr="00DB5627" w:rsidRDefault="00DB562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41619C9" w14:textId="77777777" w:rsidR="004E0417" w:rsidRPr="00DB5627" w:rsidRDefault="004E0417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1EE80CF6" w14:textId="343CB014" w:rsidR="004E0417" w:rsidRPr="00DB5627" w:rsidRDefault="00DB5627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7730A225" w14:textId="77777777" w:rsidTr="00355A3B">
        <w:tc>
          <w:tcPr>
            <w:tcW w:w="3690" w:type="dxa"/>
          </w:tcPr>
          <w:p w14:paraId="6419E3EB" w14:textId="77777777" w:rsidR="00FA4D7F" w:rsidRPr="00DB5627" w:rsidRDefault="00FA4D7F" w:rsidP="00FA4D7F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499E77" w14:textId="0235FC74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3510AE1" w14:textId="77777777" w:rsidR="00FA4D7F" w:rsidRPr="00DB5627" w:rsidRDefault="00FA4D7F" w:rsidP="00FA4D7F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1B36CD" w14:textId="05E44FFE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7A1220E0" w14:textId="77777777" w:rsidR="00FA4D7F" w:rsidRPr="00DB5627" w:rsidRDefault="00FA4D7F" w:rsidP="00FA4D7F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841961" w14:textId="49CBDB23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7ACE5635" w14:textId="77777777" w:rsidR="00FA4D7F" w:rsidRPr="00DB5627" w:rsidRDefault="00FA4D7F" w:rsidP="00FA4D7F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8CE2364" w14:textId="7941AA64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758B3385" w14:textId="77777777" w:rsidTr="00355A3B">
        <w:tc>
          <w:tcPr>
            <w:tcW w:w="3690" w:type="dxa"/>
          </w:tcPr>
          <w:p w14:paraId="1FC95816" w14:textId="77777777" w:rsidR="000F4B2E" w:rsidRPr="00DB5627" w:rsidRDefault="000F4B2E" w:rsidP="00DB020B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44F42D" w14:textId="77777777" w:rsidR="000F4B2E" w:rsidRPr="00DB5627" w:rsidRDefault="000F4B2E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2580DF6" w14:textId="77777777" w:rsidR="000F4B2E" w:rsidRPr="00DB5627" w:rsidRDefault="000F4B2E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1C3EE7" w14:textId="77777777" w:rsidR="000F4B2E" w:rsidRPr="00DB5627" w:rsidRDefault="000F4B2E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1A60805" w14:textId="77777777" w:rsidR="000F4B2E" w:rsidRPr="00DB5627" w:rsidRDefault="000F4B2E" w:rsidP="00DB020B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8E9B6F" w14:textId="77777777" w:rsidR="000F4B2E" w:rsidRPr="00DB5627" w:rsidRDefault="000F4B2E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3EEDAF4A" w14:textId="77777777" w:rsidR="000F4B2E" w:rsidRPr="00DB5627" w:rsidRDefault="000F4B2E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3F6A8C0A" w14:textId="77777777" w:rsidR="000F4B2E" w:rsidRPr="00DB5627" w:rsidRDefault="000F4B2E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</w:tr>
      <w:tr w:rsidR="009E69E6" w:rsidRPr="00DB5627" w14:paraId="31F28789" w14:textId="77777777" w:rsidTr="00355A3B">
        <w:tc>
          <w:tcPr>
            <w:tcW w:w="3690" w:type="dxa"/>
          </w:tcPr>
          <w:p w14:paraId="784477FD" w14:textId="77777777" w:rsidR="004E0417" w:rsidRPr="00DB5627" w:rsidRDefault="004E0417" w:rsidP="00DB020B">
            <w:pPr>
              <w:spacing w:line="340" w:lineRule="exact"/>
              <w:ind w:left="4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BC1CB8" w14:textId="77777777" w:rsidR="004E0417" w:rsidRPr="00DB5627" w:rsidRDefault="004E0417" w:rsidP="00DB020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CA6A9C4" w14:textId="77777777" w:rsidR="004E0417" w:rsidRPr="00DB5627" w:rsidRDefault="004E0417" w:rsidP="00DB020B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CBA5D6" w14:textId="77777777" w:rsidR="004E0417" w:rsidRPr="00DB5627" w:rsidRDefault="004E0417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FA5D039" w14:textId="77777777" w:rsidR="004E0417" w:rsidRPr="00DB5627" w:rsidRDefault="004E0417" w:rsidP="00DB020B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31C723" w14:textId="77777777" w:rsidR="004E0417" w:rsidRPr="00DB5627" w:rsidRDefault="004E0417" w:rsidP="00DB020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BB17EE6" w14:textId="77777777" w:rsidR="004E0417" w:rsidRPr="00DB5627" w:rsidRDefault="004E0417" w:rsidP="00DB020B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35E410D" w14:textId="77777777" w:rsidR="004E0417" w:rsidRPr="00DB5627" w:rsidRDefault="004E0417" w:rsidP="00DB020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4CC8DE27" w14:textId="77777777" w:rsidTr="0022355E">
        <w:tc>
          <w:tcPr>
            <w:tcW w:w="3690" w:type="dxa"/>
          </w:tcPr>
          <w:p w14:paraId="40465741" w14:textId="77777777" w:rsidR="00FA4D7F" w:rsidRPr="00DB5627" w:rsidRDefault="00FA4D7F" w:rsidP="00FA4D7F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E3333" w14:textId="07B9A1D9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</w:t>
            </w:r>
          </w:p>
        </w:tc>
        <w:tc>
          <w:tcPr>
            <w:tcW w:w="90" w:type="dxa"/>
          </w:tcPr>
          <w:p w14:paraId="1B4F1C86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505F0DC" w14:textId="6B1978E3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</w:t>
            </w:r>
          </w:p>
        </w:tc>
        <w:tc>
          <w:tcPr>
            <w:tcW w:w="90" w:type="dxa"/>
          </w:tcPr>
          <w:p w14:paraId="0FF5F9E6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09517" w14:textId="2BF28DB6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90" w:type="dxa"/>
          </w:tcPr>
          <w:p w14:paraId="61E47775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4C7B71F" w14:textId="3F0EADE9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</w:t>
            </w:r>
          </w:p>
        </w:tc>
      </w:tr>
      <w:tr w:rsidR="009E69E6" w:rsidRPr="00DB5627" w14:paraId="268338F4" w14:textId="77777777" w:rsidTr="0022355E">
        <w:tc>
          <w:tcPr>
            <w:tcW w:w="3690" w:type="dxa"/>
          </w:tcPr>
          <w:p w14:paraId="50FF595B" w14:textId="77777777" w:rsidR="00FA4D7F" w:rsidRPr="00DB5627" w:rsidRDefault="00FA4D7F" w:rsidP="00FA4D7F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3D411" w14:textId="1DEA1A01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66BB9279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EF275D" w14:textId="11AC0AA6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25C5FAD8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50510" w14:textId="64DCAE0B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0810136D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6BC6038D" w14:textId="076CF441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</w:tr>
      <w:tr w:rsidR="009E69E6" w:rsidRPr="00DB5627" w14:paraId="7169D09A" w14:textId="77777777" w:rsidTr="0022355E">
        <w:tc>
          <w:tcPr>
            <w:tcW w:w="3690" w:type="dxa"/>
          </w:tcPr>
          <w:p w14:paraId="132C9E84" w14:textId="77777777" w:rsidR="00FA4D7F" w:rsidRPr="00DB5627" w:rsidRDefault="00FA4D7F" w:rsidP="00FA4D7F">
            <w:pPr>
              <w:spacing w:line="340" w:lineRule="exact"/>
              <w:ind w:left="4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9F86F" w14:textId="77777777" w:rsidR="00FA4D7F" w:rsidRPr="00DB5627" w:rsidRDefault="00FA4D7F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C4C82EE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E47BEAE" w14:textId="77777777" w:rsidR="00FA4D7F" w:rsidRPr="00DB5627" w:rsidRDefault="00FA4D7F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16AC0FF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AE1C9" w14:textId="77777777" w:rsidR="00FA4D7F" w:rsidRPr="00DB5627" w:rsidRDefault="00FA4D7F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34AC45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6FC19B25" w14:textId="77777777" w:rsidR="00FA4D7F" w:rsidRPr="00DB5627" w:rsidRDefault="00FA4D7F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24D69A43" w14:textId="77777777" w:rsidTr="0022355E">
        <w:tc>
          <w:tcPr>
            <w:tcW w:w="3690" w:type="dxa"/>
          </w:tcPr>
          <w:p w14:paraId="03748F06" w14:textId="77777777" w:rsidR="00FA4D7F" w:rsidRPr="00DB5627" w:rsidRDefault="00FA4D7F" w:rsidP="00FA4D7F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F7C06" w14:textId="12FAB3D6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6665B769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3A310D" w14:textId="2A71A80F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3E78ADDE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F7F0" w14:textId="21B3065B" w:rsidR="00FA4D7F" w:rsidRPr="00DB5627" w:rsidRDefault="00DB5627" w:rsidP="0002244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2244B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0ADE874F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5F9A25D" w14:textId="3430BC4C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</w:tr>
      <w:tr w:rsidR="009E69E6" w:rsidRPr="00DB5627" w14:paraId="06E2111E" w14:textId="77777777" w:rsidTr="0022355E">
        <w:tc>
          <w:tcPr>
            <w:tcW w:w="3690" w:type="dxa"/>
          </w:tcPr>
          <w:p w14:paraId="57E8B2F6" w14:textId="77777777" w:rsidR="00FA4D7F" w:rsidRPr="00DB5627" w:rsidRDefault="00FA4D7F" w:rsidP="00FA4D7F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6712B" w14:textId="71115372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105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77B43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ของ</w:t>
            </w:r>
            <w:r w:rsidR="00F35E6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7ED04460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6DC1B34" w14:textId="6ABAE396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105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ของ</w:t>
            </w:r>
          </w:p>
        </w:tc>
        <w:tc>
          <w:tcPr>
            <w:tcW w:w="90" w:type="dxa"/>
          </w:tcPr>
          <w:p w14:paraId="150C44FA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EEF4F" w14:textId="5E8E2A6E" w:rsidR="00FA4D7F" w:rsidRPr="00DB5627" w:rsidRDefault="00DB5627" w:rsidP="00E77B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105</w:t>
            </w:r>
            <w:r w:rsidR="00E77B4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ของ</w:t>
            </w:r>
            <w:r w:rsidR="00F35E60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1EF5DED" w14:textId="77777777" w:rsidR="00FA4D7F" w:rsidRPr="00DB5627" w:rsidRDefault="00FA4D7F" w:rsidP="00FA4D7F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6F317BB" w14:textId="596E357F" w:rsidR="00FA4D7F" w:rsidRPr="00DB5627" w:rsidRDefault="00DB5627" w:rsidP="00FA4D7F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105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A4D7F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ของ</w:t>
            </w:r>
          </w:p>
        </w:tc>
      </w:tr>
      <w:tr w:rsidR="00871009" w:rsidRPr="00DB5627" w14:paraId="6E49A7E5" w14:textId="77777777" w:rsidTr="0022355E">
        <w:tc>
          <w:tcPr>
            <w:tcW w:w="3690" w:type="dxa"/>
          </w:tcPr>
          <w:p w14:paraId="14FA363C" w14:textId="77777777" w:rsidR="00871009" w:rsidRPr="00DB5627" w:rsidRDefault="00871009" w:rsidP="00FA4D7F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62C1" w14:textId="5C41C01C" w:rsidR="00871009" w:rsidRPr="00DB5627" w:rsidRDefault="00871009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297C607A" w14:textId="77777777" w:rsidR="00871009" w:rsidRPr="00DB5627" w:rsidRDefault="00871009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38E0469" w14:textId="361DD5F5" w:rsidR="00871009" w:rsidRPr="00DB5627" w:rsidRDefault="00871009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1A4BECB0" w14:textId="77777777" w:rsidR="00871009" w:rsidRPr="00DB5627" w:rsidRDefault="00871009" w:rsidP="00FA4D7F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ECC8" w14:textId="42F742C6" w:rsidR="00871009" w:rsidRPr="00DB5627" w:rsidRDefault="00871009" w:rsidP="00E77B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105FB47D" w14:textId="77777777" w:rsidR="00871009" w:rsidRPr="00DB5627" w:rsidRDefault="00871009" w:rsidP="00FA4D7F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429BCE64" w14:textId="28A489D1" w:rsidR="00871009" w:rsidRPr="00DB5627" w:rsidRDefault="00871009" w:rsidP="00FA4D7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</w:tr>
    </w:tbl>
    <w:p w14:paraId="29B75782" w14:textId="77777777" w:rsidR="00DC4DDC" w:rsidRPr="00DB5627" w:rsidRDefault="009D5753" w:rsidP="009D5753">
      <w:pPr>
        <w:pStyle w:val="ListParagraph"/>
        <w:spacing w:before="120" w:after="0" w:line="240" w:lineRule="auto"/>
        <w:ind w:left="1080" w:hanging="360"/>
        <w:jc w:val="thaiDistribute"/>
        <w:rPr>
          <w:rFonts w:ascii="Angsana New" w:hAnsi="Angsana New" w:cs="Angsana New"/>
          <w:color w:val="000000" w:themeColor="text1"/>
          <w:sz w:val="20"/>
          <w:szCs w:val="24"/>
        </w:rPr>
      </w:pPr>
      <w:r w:rsidRPr="00DB5627">
        <w:rPr>
          <w:rFonts w:ascii="Angsana New" w:hAnsi="Angsana New" w:cs="Angsana New"/>
          <w:snapToGrid w:val="0"/>
          <w:color w:val="000000" w:themeColor="text1"/>
          <w:sz w:val="28"/>
        </w:rPr>
        <w:t>*</w:t>
      </w:r>
      <w:r w:rsidR="007B6DE2" w:rsidRPr="00DB5627">
        <w:rPr>
          <w:rFonts w:ascii="Angsana New" w:hAnsi="Angsana New" w:cs="Angsana New"/>
          <w:color w:val="000000" w:themeColor="text1"/>
        </w:rPr>
        <w:tab/>
      </w:r>
      <w:r w:rsidR="008B7B96" w:rsidRPr="00DB5627">
        <w:rPr>
          <w:rFonts w:ascii="Angsana New" w:hAnsi="Angsana New" w:cs="Angsana New"/>
          <w:color w:val="000000" w:themeColor="text1"/>
          <w:sz w:val="20"/>
          <w:szCs w:val="24"/>
          <w:cs/>
        </w:rPr>
        <w:t>ขึ้นอยู่กับช่วงอายุของพนักงาน</w:t>
      </w:r>
    </w:p>
    <w:p w14:paraId="79A4E51F" w14:textId="535D1B80" w:rsidR="001F5F83" w:rsidRPr="00DB5627" w:rsidRDefault="009D5753" w:rsidP="009D5753">
      <w:pPr>
        <w:pStyle w:val="ListParagraph"/>
        <w:spacing w:after="0" w:line="240" w:lineRule="auto"/>
        <w:ind w:left="1080" w:hanging="360"/>
        <w:jc w:val="thaiDistribute"/>
        <w:rPr>
          <w:rFonts w:ascii="Angsana New" w:hAnsi="Angsana New" w:cs="Angsana New"/>
          <w:color w:val="000000" w:themeColor="text1"/>
          <w:sz w:val="24"/>
          <w:szCs w:val="24"/>
        </w:rPr>
      </w:pPr>
      <w:r w:rsidRPr="00DB5627">
        <w:rPr>
          <w:rFonts w:ascii="Angsana New" w:hAnsi="Angsana New" w:cs="Angsana New"/>
          <w:snapToGrid w:val="0"/>
          <w:color w:val="000000" w:themeColor="text1"/>
          <w:sz w:val="28"/>
        </w:rPr>
        <w:t>**</w:t>
      </w:r>
      <w:r w:rsidR="00536CCD"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vertAlign w:val="superscript"/>
          <w:cs/>
        </w:rPr>
        <w:tab/>
      </w:r>
      <w:r w:rsidR="00536CCD" w:rsidRPr="00DB5627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อ้างอิงตามตารางมรณะไทย </w:t>
      </w:r>
      <w:r w:rsidR="00DB5627" w:rsidRPr="00DB5627">
        <w:rPr>
          <w:rFonts w:ascii="Angsana New" w:hAnsi="Angsana New" w:cs="Angsana New"/>
          <w:color w:val="000000" w:themeColor="text1"/>
          <w:sz w:val="24"/>
          <w:szCs w:val="24"/>
        </w:rPr>
        <w:t>2560</w:t>
      </w:r>
      <w:r w:rsidR="00536CCD" w:rsidRPr="00DB5627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ประเภทสามัญ (</w:t>
      </w:r>
      <w:r w:rsidR="00536CCD" w:rsidRPr="00DB5627">
        <w:rPr>
          <w:rFonts w:ascii="Angsana New" w:hAnsi="Angsana New" w:cs="Angsana New"/>
          <w:color w:val="000000" w:themeColor="text1"/>
          <w:sz w:val="24"/>
          <w:szCs w:val="24"/>
        </w:rPr>
        <w:t>TMO</w:t>
      </w:r>
      <w:r w:rsidR="00DB5627" w:rsidRPr="00DB5627">
        <w:rPr>
          <w:rFonts w:ascii="Angsana New" w:hAnsi="Angsana New" w:cs="Angsana New"/>
          <w:color w:val="000000" w:themeColor="text1"/>
          <w:sz w:val="24"/>
          <w:szCs w:val="24"/>
        </w:rPr>
        <w:t>2017</w:t>
      </w:r>
      <w:r w:rsidR="00536CCD" w:rsidRPr="00DB5627">
        <w:rPr>
          <w:rFonts w:ascii="Angsana New" w:hAnsi="Angsana New" w:cs="Angsana New"/>
          <w:color w:val="000000" w:themeColor="text1"/>
          <w:sz w:val="24"/>
          <w:szCs w:val="24"/>
        </w:rPr>
        <w:t xml:space="preserve">: Thai Mortality Ordinary Tables of </w:t>
      </w:r>
      <w:r w:rsidR="00DB5627" w:rsidRPr="00DB5627">
        <w:rPr>
          <w:rFonts w:ascii="Angsana New" w:hAnsi="Angsana New" w:cs="Angsana New"/>
          <w:color w:val="000000" w:themeColor="text1"/>
          <w:sz w:val="24"/>
          <w:szCs w:val="24"/>
        </w:rPr>
        <w:t>2017</w:t>
      </w:r>
      <w:r w:rsidR="00536CCD" w:rsidRPr="00DB5627">
        <w:rPr>
          <w:rFonts w:ascii="Angsana New" w:hAnsi="Angsana New" w:cs="Angsana New"/>
          <w:color w:val="000000" w:themeColor="text1"/>
          <w:sz w:val="24"/>
          <w:szCs w:val="24"/>
        </w:rPr>
        <w:t>)</w:t>
      </w:r>
    </w:p>
    <w:p w14:paraId="45F6E0BB" w14:textId="77777777" w:rsidR="00B4058D" w:rsidRPr="00DB5627" w:rsidRDefault="001612E3" w:rsidP="00DB020B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ข้อสมมติที่สำคัญในการกำหนด</w:t>
      </w:r>
      <w:r w:rsidR="005F0A83" w:rsidRPr="00DB5627">
        <w:rPr>
          <w:rFonts w:ascii="Angsana New" w:hAnsi="Angsana New" w:cs="Angsana New"/>
          <w:color w:val="000000" w:themeColor="text1"/>
          <w:cs/>
        </w:rPr>
        <w:t>ประมาณการหนี้สินสำหรับ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ผลประโยชน์พนักงานตามหลักคณิตศาสตร์ประกันภัย </w:t>
      </w:r>
      <w:r w:rsidR="00270763" w:rsidRPr="00DB5627">
        <w:rPr>
          <w:rFonts w:ascii="Angsana New" w:hAnsi="Angsana New" w:cs="Angsana New"/>
          <w:color w:val="000000" w:themeColor="text1"/>
          <w:cs/>
          <w:lang w:val="en-US"/>
        </w:rPr>
        <w:t>ประกอบด้วย อัตราคิดลด</w:t>
      </w:r>
      <w:r w:rsidR="00270763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อัตราการเพิ่มขึ้นของเงินเดือน</w:t>
      </w:r>
      <w:r w:rsidR="00270763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876AE5" w:rsidRPr="00DB5627">
        <w:rPr>
          <w:rFonts w:ascii="Angsana New" w:hAnsi="Angsana New" w:cs="Angsana New"/>
          <w:color w:val="000000" w:themeColor="text1"/>
          <w:cs/>
          <w:lang w:val="en-US"/>
        </w:rPr>
        <w:t>อั</w:t>
      </w:r>
      <w:r w:rsidR="00270763" w:rsidRPr="00DB5627">
        <w:rPr>
          <w:rFonts w:ascii="Angsana New" w:hAnsi="Angsana New" w:cs="Angsana New"/>
          <w:color w:val="000000" w:themeColor="text1"/>
          <w:cs/>
          <w:lang w:val="en-US"/>
        </w:rPr>
        <w:t>ตราการลาออกของพนักงาน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876AE5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และอัตรามรณะ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การวิเคราะห์ความอ่อนไหวดังต่อไปนี้ได้พิจารณาจากการเปลี่ยนแปลงในแต่ละข้อสมมติ</w:t>
      </w:r>
      <w:r w:rsidRPr="00DB5627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ในการประมาณการตามหลักคณิตศาสตร์ประกันภัยที่เกี่ยวข้องที่อาจเป็นไปได้อย่างสมเหตุสมผล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ณ วันสิ้นรอบระยะเวลารายงานในขณะที่ข้อสมมติอื่นคงที่</w:t>
      </w:r>
    </w:p>
    <w:p w14:paraId="2B183330" w14:textId="77777777" w:rsidR="00103CE0" w:rsidRPr="00DB5627" w:rsidRDefault="00103CE0" w:rsidP="00DB020B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170"/>
        <w:gridCol w:w="90"/>
        <w:gridCol w:w="1170"/>
        <w:gridCol w:w="90"/>
        <w:gridCol w:w="1208"/>
      </w:tblGrid>
      <w:tr w:rsidR="009E69E6" w:rsidRPr="00DB5627" w14:paraId="4D968867" w14:textId="77777777" w:rsidTr="003B4062">
        <w:tc>
          <w:tcPr>
            <w:tcW w:w="3870" w:type="dxa"/>
          </w:tcPr>
          <w:p w14:paraId="5A707654" w14:textId="77777777" w:rsidR="00BB0F30" w:rsidRPr="00DB5627" w:rsidRDefault="00BB0F30" w:rsidP="00871009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98" w:type="dxa"/>
            <w:gridSpan w:val="7"/>
          </w:tcPr>
          <w:p w14:paraId="27784FB5" w14:textId="77777777" w:rsidR="00BB0F30" w:rsidRPr="00DB5627" w:rsidRDefault="00BB0F30" w:rsidP="00871009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ผลกระทบต่อมูลค่าปัจจุบันของประมาณการหนี้สิน</w:t>
            </w:r>
          </w:p>
        </w:tc>
      </w:tr>
      <w:tr w:rsidR="009E69E6" w:rsidRPr="00DB5627" w14:paraId="394208A2" w14:textId="77777777" w:rsidTr="003B4062">
        <w:tc>
          <w:tcPr>
            <w:tcW w:w="3870" w:type="dxa"/>
          </w:tcPr>
          <w:p w14:paraId="22FBB35B" w14:textId="77777777" w:rsidR="00BB0F30" w:rsidRPr="00DB5627" w:rsidRDefault="00BB0F30" w:rsidP="00871009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98" w:type="dxa"/>
            <w:gridSpan w:val="7"/>
          </w:tcPr>
          <w:p w14:paraId="2D1C7F07" w14:textId="77777777" w:rsidR="00BB0F30" w:rsidRPr="00DB5627" w:rsidRDefault="00BB0F30" w:rsidP="00871009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ผลประโยชน์พนักงานเพิ่มขึ้น (ลดลง)</w:t>
            </w:r>
          </w:p>
        </w:tc>
      </w:tr>
      <w:tr w:rsidR="009E69E6" w:rsidRPr="00DB5627" w14:paraId="4CFFFFAB" w14:textId="77777777" w:rsidTr="003B4062">
        <w:tc>
          <w:tcPr>
            <w:tcW w:w="3870" w:type="dxa"/>
          </w:tcPr>
          <w:p w14:paraId="35520791" w14:textId="77777777" w:rsidR="00F47730" w:rsidRPr="00DB5627" w:rsidRDefault="00F47730" w:rsidP="00871009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26F921EA" w14:textId="77777777" w:rsidR="00F47730" w:rsidRPr="00DB5627" w:rsidRDefault="00F47730" w:rsidP="00871009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96D87D" w14:textId="77777777" w:rsidR="00F47730" w:rsidRPr="00DB5627" w:rsidRDefault="00F47730" w:rsidP="00871009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3"/>
          </w:tcPr>
          <w:p w14:paraId="3BFBFC04" w14:textId="77777777" w:rsidR="00F47730" w:rsidRPr="00DB5627" w:rsidRDefault="00F47730" w:rsidP="00871009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9E6" w:rsidRPr="00DB5627" w14:paraId="1D79628C" w14:textId="77777777" w:rsidTr="003B4062">
        <w:tc>
          <w:tcPr>
            <w:tcW w:w="3870" w:type="dxa"/>
          </w:tcPr>
          <w:p w14:paraId="14001146" w14:textId="77777777" w:rsidR="00F47730" w:rsidRPr="00DB5627" w:rsidRDefault="00F47730" w:rsidP="00871009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A36F36" w14:textId="77777777" w:rsidR="00F47730" w:rsidRPr="00DB5627" w:rsidRDefault="00F47730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EE6114" w14:textId="77777777" w:rsidR="00F47730" w:rsidRPr="00DB5627" w:rsidRDefault="00F47730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0F1CC6" w14:textId="77777777" w:rsidR="00F47730" w:rsidRPr="00DB5627" w:rsidRDefault="00F47730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FCFAFF9" w14:textId="77777777" w:rsidR="00F47730" w:rsidRPr="00DB5627" w:rsidRDefault="00F47730" w:rsidP="00871009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9EA757" w14:textId="77777777" w:rsidR="00F47730" w:rsidRPr="00DB5627" w:rsidRDefault="00F47730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86A42C" w14:textId="77777777" w:rsidR="00F47730" w:rsidRPr="00DB5627" w:rsidRDefault="00F47730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2A5517A8" w14:textId="77777777" w:rsidR="00F47730" w:rsidRPr="00DB5627" w:rsidRDefault="00F47730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9E69E6" w:rsidRPr="00DB5627" w14:paraId="069B8AA0" w14:textId="77777777" w:rsidTr="003B4062">
        <w:tc>
          <w:tcPr>
            <w:tcW w:w="3870" w:type="dxa"/>
          </w:tcPr>
          <w:p w14:paraId="54C65885" w14:textId="77777777" w:rsidR="00F47730" w:rsidRPr="00DB5627" w:rsidRDefault="00F47730" w:rsidP="00871009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3EC0FA" w14:textId="5F9FC8E8" w:rsidR="00F47730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A7E2EC7" w14:textId="77777777" w:rsidR="00F47730" w:rsidRPr="00DB5627" w:rsidRDefault="00F47730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5D58114" w14:textId="50A5DCA8" w:rsidR="00F47730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AC5AE9C" w14:textId="77777777" w:rsidR="00F47730" w:rsidRPr="00DB5627" w:rsidRDefault="00F47730" w:rsidP="00871009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C8886B" w14:textId="072EDF30" w:rsidR="00F47730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261A29" w14:textId="77777777" w:rsidR="00F47730" w:rsidRPr="00DB5627" w:rsidRDefault="00F47730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44C64D98" w14:textId="034D5DB8" w:rsidR="00F47730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B56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E69E6" w:rsidRPr="00DB5627" w14:paraId="7197EC23" w14:textId="77777777" w:rsidTr="003B4062">
        <w:tc>
          <w:tcPr>
            <w:tcW w:w="3870" w:type="dxa"/>
          </w:tcPr>
          <w:p w14:paraId="1821DDC4" w14:textId="77777777" w:rsidR="00FA4D7F" w:rsidRPr="00DB5627" w:rsidRDefault="00FA4D7F" w:rsidP="00871009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45602C" w14:textId="41382CCB" w:rsidR="00FA4D7F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0E876C20" w14:textId="77777777" w:rsidR="00FA4D7F" w:rsidRPr="00DB5627" w:rsidRDefault="00FA4D7F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4BCFED" w14:textId="6856A1A9" w:rsidR="00FA4D7F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0374C22B" w14:textId="77777777" w:rsidR="00FA4D7F" w:rsidRPr="00DB5627" w:rsidRDefault="00FA4D7F" w:rsidP="00871009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49A3E5" w14:textId="72E0FD71" w:rsidR="00FA4D7F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71214B79" w14:textId="77777777" w:rsidR="00FA4D7F" w:rsidRPr="00DB5627" w:rsidRDefault="00FA4D7F" w:rsidP="00871009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5596582" w14:textId="76F70653" w:rsidR="00FA4D7F" w:rsidRPr="00DB5627" w:rsidRDefault="00DB5627" w:rsidP="008710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08BD16D8" w14:textId="77777777" w:rsidTr="0022355E">
        <w:tc>
          <w:tcPr>
            <w:tcW w:w="3870" w:type="dxa"/>
            <w:vAlign w:val="bottom"/>
          </w:tcPr>
          <w:p w14:paraId="6C4AF898" w14:textId="0D70A448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อัตราคิดลด - เพิ่มขึ้นร้อยละ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FBF0E" w14:textId="0F2C3CCE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375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064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29C13BDA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521E3C6" w14:textId="7C6144A4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390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193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302C0B02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F0ABE" w14:textId="43690534" w:rsidR="00DE3FBC" w:rsidRPr="00DB5627" w:rsidRDefault="00473507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180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777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6A3BEBA5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7CC03DE" w14:textId="30A55572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186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301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E69E6" w:rsidRPr="00DB5627" w14:paraId="3E6D8BB3" w14:textId="77777777" w:rsidTr="0022355E">
        <w:tc>
          <w:tcPr>
            <w:tcW w:w="3870" w:type="dxa"/>
            <w:vAlign w:val="bottom"/>
          </w:tcPr>
          <w:p w14:paraId="592222FA" w14:textId="3E671FA3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อัตราคิดลด - ลดลงร้อยละ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4A7BE" w14:textId="7BC8FEFC" w:rsidR="00DE3FBC" w:rsidRPr="00DB5627" w:rsidRDefault="000F40DC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831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258</w:t>
            </w:r>
          </w:p>
        </w:tc>
        <w:tc>
          <w:tcPr>
            <w:tcW w:w="90" w:type="dxa"/>
          </w:tcPr>
          <w:p w14:paraId="00C3CC1D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27A2ED4" w14:textId="1D93E90C" w:rsidR="00DE3FBC" w:rsidRPr="00DB5627" w:rsidRDefault="000F40DC" w:rsidP="00871009">
            <w:pPr>
              <w:spacing w:line="360" w:lineRule="exact"/>
              <w:ind w:right="6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856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005</w:t>
            </w:r>
          </w:p>
        </w:tc>
        <w:tc>
          <w:tcPr>
            <w:tcW w:w="90" w:type="dxa"/>
          </w:tcPr>
          <w:p w14:paraId="546360FE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CDDE6" w14:textId="3EE2393B" w:rsidR="00DE3FBC" w:rsidRPr="00DB5627" w:rsidRDefault="00473507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592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071</w:t>
            </w:r>
          </w:p>
        </w:tc>
        <w:tc>
          <w:tcPr>
            <w:tcW w:w="90" w:type="dxa"/>
          </w:tcPr>
          <w:p w14:paraId="4E296A10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5D6D9C8" w14:textId="2C08639D" w:rsidR="00DE3FBC" w:rsidRPr="00DB5627" w:rsidRDefault="00062EB4" w:rsidP="00871009">
            <w:pPr>
              <w:spacing w:line="360" w:lineRule="exact"/>
              <w:ind w:right="6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609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938</w:t>
            </w:r>
          </w:p>
        </w:tc>
      </w:tr>
      <w:tr w:rsidR="009E69E6" w:rsidRPr="00DB5627" w14:paraId="354F4B96" w14:textId="77777777" w:rsidTr="0022355E">
        <w:tc>
          <w:tcPr>
            <w:tcW w:w="3870" w:type="dxa"/>
            <w:vAlign w:val="bottom"/>
          </w:tcPr>
          <w:p w14:paraId="0B9514CB" w14:textId="3EC74303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B5D26" w14:textId="7C8EB259" w:rsidR="00DE3FBC" w:rsidRPr="00DB5627" w:rsidRDefault="000F40DC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724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395</w:t>
            </w:r>
          </w:p>
        </w:tc>
        <w:tc>
          <w:tcPr>
            <w:tcW w:w="90" w:type="dxa"/>
          </w:tcPr>
          <w:p w14:paraId="73417DDA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286088F" w14:textId="6A94DFAD" w:rsidR="00DE3FBC" w:rsidRPr="00DB5627" w:rsidRDefault="000F40DC" w:rsidP="00871009">
            <w:pPr>
              <w:spacing w:line="360" w:lineRule="exact"/>
              <w:ind w:right="6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750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466</w:t>
            </w:r>
          </w:p>
        </w:tc>
        <w:tc>
          <w:tcPr>
            <w:tcW w:w="90" w:type="dxa"/>
          </w:tcPr>
          <w:p w14:paraId="5B03333C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1641C" w14:textId="4F12C324" w:rsidR="00DE3FBC" w:rsidRPr="00DB5627" w:rsidRDefault="00473507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471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926</w:t>
            </w:r>
          </w:p>
        </w:tc>
        <w:tc>
          <w:tcPr>
            <w:tcW w:w="90" w:type="dxa"/>
          </w:tcPr>
          <w:p w14:paraId="0FFA3B73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0DC763E0" w14:textId="12F8C712" w:rsidR="00DE3FBC" w:rsidRPr="00DB5627" w:rsidRDefault="00062EB4" w:rsidP="00871009">
            <w:pPr>
              <w:spacing w:line="360" w:lineRule="exact"/>
              <w:ind w:right="6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494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030</w:t>
            </w:r>
          </w:p>
        </w:tc>
      </w:tr>
      <w:tr w:rsidR="009E69E6" w:rsidRPr="00DB5627" w14:paraId="2B83B9F5" w14:textId="77777777" w:rsidTr="0022355E">
        <w:tc>
          <w:tcPr>
            <w:tcW w:w="3870" w:type="dxa"/>
            <w:vAlign w:val="bottom"/>
          </w:tcPr>
          <w:p w14:paraId="3E1390B6" w14:textId="5252D1CB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- ลดลงร้อยละ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35A15" w14:textId="450275DB" w:rsidR="00DE3FBC" w:rsidRPr="00DB5627" w:rsidRDefault="000F40DC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335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947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8C38171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498D2A" w14:textId="5A945AC8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353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341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3B9582D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8A0F9" w14:textId="09A6B649" w:rsidR="00DE3FBC" w:rsidRPr="00DB5627" w:rsidRDefault="00473507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129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232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6C43625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005DDA13" w14:textId="3C30215E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138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071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E69E6" w:rsidRPr="00DB5627" w14:paraId="37F643BD" w14:textId="77777777" w:rsidTr="0022355E">
        <w:tc>
          <w:tcPr>
            <w:tcW w:w="3870" w:type="dxa"/>
            <w:vAlign w:val="bottom"/>
          </w:tcPr>
          <w:p w14:paraId="7781C88A" w14:textId="7309C157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อัตราการลาออกของพนักงาน </w:t>
            </w:r>
            <w:r w:rsidRPr="00DB5627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lang w:val="en-US"/>
              </w:rPr>
              <w:t>-</w:t>
            </w:r>
            <w:r w:rsidRPr="00DB5627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 เพิ่มขึ้นร้อยละ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74ADF" w14:textId="6863581D" w:rsidR="00DE3FBC" w:rsidRPr="00DB5627" w:rsidRDefault="000F40DC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591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764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20026DA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ADF4ADD" w14:textId="42CAC6AC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316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724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348000A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64DEF" w14:textId="79AC3242" w:rsidR="00DE3FBC" w:rsidRPr="00DB5627" w:rsidRDefault="00473507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419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451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A589C8B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47A6EB8" w14:textId="11594DF1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157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546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E69E6" w:rsidRPr="00DB5627" w14:paraId="2A336BA7" w14:textId="77777777" w:rsidTr="0022355E">
        <w:tc>
          <w:tcPr>
            <w:tcW w:w="3870" w:type="dxa"/>
            <w:vAlign w:val="bottom"/>
          </w:tcPr>
          <w:p w14:paraId="7D917AA7" w14:textId="1C44EB91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อัตราการลาออกของพนักงาน 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B666E" w14:textId="50E67A9C" w:rsidR="00DE3FBC" w:rsidRPr="00DB5627" w:rsidRDefault="000F40DC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149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500</w:t>
            </w:r>
          </w:p>
        </w:tc>
        <w:tc>
          <w:tcPr>
            <w:tcW w:w="90" w:type="dxa"/>
          </w:tcPr>
          <w:p w14:paraId="23357D47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613D52C" w14:textId="3CD7286B" w:rsidR="00DE3FBC" w:rsidRPr="00DB5627" w:rsidRDefault="000F40DC" w:rsidP="00871009">
            <w:pPr>
              <w:spacing w:line="360" w:lineRule="exact"/>
              <w:ind w:right="6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760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430</w:t>
            </w:r>
          </w:p>
        </w:tc>
        <w:tc>
          <w:tcPr>
            <w:tcW w:w="90" w:type="dxa"/>
          </w:tcPr>
          <w:p w14:paraId="51E5E4A8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1DB8B" w14:textId="5894C60C" w:rsidR="00DE3FBC" w:rsidRPr="00DB5627" w:rsidRDefault="00473507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940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039</w:t>
            </w:r>
          </w:p>
        </w:tc>
        <w:tc>
          <w:tcPr>
            <w:tcW w:w="90" w:type="dxa"/>
          </w:tcPr>
          <w:p w14:paraId="3FD04D85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353AC20E" w14:textId="59A2B9DA" w:rsidR="00DE3FBC" w:rsidRPr="00DB5627" w:rsidRDefault="00062EB4" w:rsidP="00871009">
            <w:pPr>
              <w:spacing w:line="360" w:lineRule="exact"/>
              <w:ind w:right="6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570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368</w:t>
            </w:r>
          </w:p>
        </w:tc>
      </w:tr>
      <w:tr w:rsidR="009E69E6" w:rsidRPr="00DB5627" w14:paraId="64D6EAE9" w14:textId="77777777" w:rsidTr="0022355E">
        <w:tc>
          <w:tcPr>
            <w:tcW w:w="3870" w:type="dxa"/>
            <w:vAlign w:val="bottom"/>
          </w:tcPr>
          <w:p w14:paraId="11B5B3F9" w14:textId="6AFAAF85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อัตรามรณะ 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603D2" w14:textId="3B3E80B9" w:rsidR="00DE3FBC" w:rsidRPr="00DB5627" w:rsidRDefault="000F40DC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244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459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18D30C9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09549EB" w14:textId="4DAFA983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254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635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A417E01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BB78D" w14:textId="31BC18CA" w:rsidR="00DE3FBC" w:rsidRPr="00DB5627" w:rsidRDefault="00473507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220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996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40D93D8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7EDB21E" w14:textId="319E2471" w:rsidR="00DE3FBC" w:rsidRPr="00DB5627" w:rsidRDefault="00DE3FBC" w:rsidP="00871009">
            <w:pPr>
              <w:spacing w:line="36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234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695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E69E6" w:rsidRPr="00DB5627" w14:paraId="43336AA1" w14:textId="77777777" w:rsidTr="0022355E">
        <w:tc>
          <w:tcPr>
            <w:tcW w:w="3870" w:type="dxa"/>
            <w:vAlign w:val="bottom"/>
          </w:tcPr>
          <w:p w14:paraId="23FEC776" w14:textId="70D29187" w:rsidR="00DE3FBC" w:rsidRPr="00DB5627" w:rsidRDefault="00DE3FBC" w:rsidP="00871009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อัตรามรณะ 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B30B" w14:textId="494B7ECF" w:rsidR="00DE3FBC" w:rsidRPr="00DB5627" w:rsidRDefault="000F40DC" w:rsidP="00871009">
            <w:pPr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248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513</w:t>
            </w:r>
          </w:p>
        </w:tc>
        <w:tc>
          <w:tcPr>
            <w:tcW w:w="90" w:type="dxa"/>
          </w:tcPr>
          <w:p w14:paraId="4D7F50D0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4C0EA9" w14:textId="7779AB5F" w:rsidR="00DE3FBC" w:rsidRPr="00DB5627" w:rsidRDefault="00396A52" w:rsidP="00871009">
            <w:pPr>
              <w:spacing w:line="360" w:lineRule="exact"/>
              <w:ind w:right="6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328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959</w:t>
            </w:r>
          </w:p>
        </w:tc>
        <w:tc>
          <w:tcPr>
            <w:tcW w:w="90" w:type="dxa"/>
          </w:tcPr>
          <w:p w14:paraId="08DB3C1E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E12C1" w14:textId="07993846" w:rsidR="00DE3FBC" w:rsidRPr="00DB5627" w:rsidRDefault="00396A52" w:rsidP="00871009">
            <w:pPr>
              <w:spacing w:line="36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224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557</w:t>
            </w:r>
          </w:p>
        </w:tc>
        <w:tc>
          <w:tcPr>
            <w:tcW w:w="90" w:type="dxa"/>
          </w:tcPr>
          <w:p w14:paraId="14425760" w14:textId="77777777" w:rsidR="00DE3FBC" w:rsidRPr="00DB5627" w:rsidRDefault="00DE3FBC" w:rsidP="00871009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501EA882" w14:textId="6738EA6E" w:rsidR="00DE3FBC" w:rsidRPr="00DB5627" w:rsidRDefault="00062EB4" w:rsidP="00871009">
            <w:pPr>
              <w:spacing w:line="360" w:lineRule="exact"/>
              <w:ind w:right="6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238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685</w:t>
            </w:r>
          </w:p>
        </w:tc>
      </w:tr>
    </w:tbl>
    <w:p w14:paraId="268E6F71" w14:textId="77777777" w:rsidR="00A25C74" w:rsidRPr="00DB5627" w:rsidRDefault="0050111F" w:rsidP="00A25460">
      <w:pPr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br w:type="page"/>
      </w:r>
      <w:r w:rsidR="00724A3D" w:rsidRPr="00DB5627">
        <w:rPr>
          <w:rFonts w:ascii="Angsana New" w:hAnsi="Angsana New" w:cs="Angsana New"/>
          <w:color w:val="000000" w:themeColor="text1"/>
          <w:spacing w:val="-4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</w:t>
      </w:r>
      <w:r w:rsidR="005F0A83" w:rsidRPr="00DB5627">
        <w:rPr>
          <w:rFonts w:ascii="Angsana New" w:hAnsi="Angsana New" w:cs="Angsana New"/>
          <w:color w:val="000000" w:themeColor="text1"/>
          <w:spacing w:val="-4"/>
          <w:cs/>
        </w:rPr>
        <w:t>ประมาณการหนี้สิน</w:t>
      </w:r>
      <w:r w:rsidR="005F0A83" w:rsidRPr="00DB5627">
        <w:rPr>
          <w:rFonts w:ascii="Angsana New" w:hAnsi="Angsana New" w:cs="Angsana New"/>
          <w:color w:val="000000" w:themeColor="text1"/>
          <w:spacing w:val="6"/>
          <w:cs/>
        </w:rPr>
        <w:t>สำหรับ</w:t>
      </w:r>
      <w:r w:rsidR="00724A3D" w:rsidRPr="00DB5627">
        <w:rPr>
          <w:rFonts w:ascii="Angsana New" w:hAnsi="Angsana New" w:cs="Angsana New"/>
          <w:color w:val="000000" w:themeColor="text1"/>
          <w:spacing w:val="6"/>
          <w:cs/>
        </w:rPr>
        <w:t>ผลประโยชน์พนักงาน เนื่องจากเป็นการยากที่การเปลี่ยนแปลงข้อสมมติต่าง</w:t>
      </w:r>
      <w:r w:rsidR="004979CE" w:rsidRPr="00DB5627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="00724A3D" w:rsidRPr="00DB5627">
        <w:rPr>
          <w:rFonts w:ascii="Angsana New" w:hAnsi="Angsana New" w:cs="Angsana New"/>
          <w:color w:val="000000" w:themeColor="text1"/>
          <w:spacing w:val="6"/>
          <w:cs/>
        </w:rPr>
        <w:t>ๆ จะเกิดขึ้น</w:t>
      </w:r>
      <w:r w:rsidR="00724A3D" w:rsidRPr="00DB5627">
        <w:rPr>
          <w:rFonts w:ascii="Angsana New" w:hAnsi="Angsana New" w:cs="Angsana New"/>
          <w:color w:val="000000" w:themeColor="text1"/>
          <w:cs/>
        </w:rPr>
        <w:t>แยกต่างหากจากข้อสมมติอื่นซึ่งอาจมีความสัมพันธ์กัน</w:t>
      </w:r>
    </w:p>
    <w:p w14:paraId="41560A6F" w14:textId="77777777" w:rsidR="001F5F83" w:rsidRPr="00DB5627" w:rsidRDefault="00724A3D" w:rsidP="0050111F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นอกจากนี้</w:t>
      </w:r>
      <w:r w:rsidR="004B2F5F"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ในการแสดงการวิเคราะห์ความอ่อนไหวข้างต้น มูลค่าปัจจุบันของ</w:t>
      </w:r>
      <w:r w:rsidR="005F0A83" w:rsidRPr="00DB5627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="005F0A83" w:rsidRPr="00DB5627">
        <w:rPr>
          <w:rFonts w:ascii="Angsana New" w:hAnsi="Angsana New" w:cs="Angsana New"/>
          <w:color w:val="000000" w:themeColor="text1"/>
          <w:spacing w:val="6"/>
          <w:cs/>
        </w:rPr>
        <w:t>สำหรับ</w:t>
      </w:r>
      <w:r w:rsidRPr="00DB5627">
        <w:rPr>
          <w:rFonts w:ascii="Angsana New" w:hAnsi="Angsana New" w:cs="Angsana New"/>
          <w:color w:val="000000" w:themeColor="text1"/>
          <w:spacing w:val="6"/>
          <w:cs/>
        </w:rPr>
        <w:t>ผลประโยชน์พนักงาน ณ วันสิ้นรอบระยะเวลารายงาน คำนวณโดยใช้วิธีคิดลดแต่ละหน่วย</w:t>
      </w:r>
      <w:r w:rsidRPr="00DB5627">
        <w:rPr>
          <w:rFonts w:ascii="Angsana New" w:hAnsi="Angsana New" w:cs="Angsana New"/>
          <w:color w:val="000000" w:themeColor="text1"/>
          <w:cs/>
        </w:rPr>
        <w:t>ที่ประมาณการไว้ (Projected Unit Credit Method) ซึ่งเป</w:t>
      </w:r>
      <w:r w:rsidR="00FA466F" w:rsidRPr="00DB5627">
        <w:rPr>
          <w:rFonts w:ascii="Angsana New" w:hAnsi="Angsana New" w:cs="Angsana New"/>
          <w:color w:val="000000" w:themeColor="text1"/>
          <w:cs/>
        </w:rPr>
        <w:t>็นวิธีเดียวกันกับการคำนวณ</w:t>
      </w:r>
      <w:r w:rsidR="005F0A83" w:rsidRPr="00DB5627">
        <w:rPr>
          <w:rFonts w:ascii="Angsana New" w:hAnsi="Angsana New" w:cs="Angsana New"/>
          <w:color w:val="000000" w:themeColor="text1"/>
          <w:cs/>
        </w:rPr>
        <w:t>ประมาณการหนี้สินสำหรับ</w:t>
      </w:r>
      <w:r w:rsidRPr="00DB5627">
        <w:rPr>
          <w:rFonts w:ascii="Angsana New" w:hAnsi="Angsana New" w:cs="Angsana New"/>
          <w:color w:val="000000" w:themeColor="text1"/>
          <w:cs/>
        </w:rPr>
        <w:t>ผลประโยชน์ของพนักงานที่รับรู้ในงบแสดงฐานะการเงิน</w:t>
      </w:r>
    </w:p>
    <w:p w14:paraId="1CDB09A3" w14:textId="6D247803" w:rsidR="007F7D6E" w:rsidRPr="00DB5627" w:rsidRDefault="007F7D6E" w:rsidP="0050111F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>การวิเคราะห์การครบกำหนดของการจ่ายชำระผลประโยชน์ของประมาณการหนี้สินสำหรับผลประโยชน์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>ของพนักงานหลังออกจากงาน</w:t>
      </w:r>
      <w:r w:rsidR="002432D3" w:rsidRPr="00DB5627">
        <w:rPr>
          <w:rFonts w:ascii="Angsana New" w:hAnsi="Angsana New" w:cs="Angsana New"/>
          <w:color w:val="000000" w:themeColor="text1"/>
          <w:spacing w:val="4"/>
          <w:cs/>
        </w:rPr>
        <w:t>โดยไม่คิดลดเป็นมูลค่าปัจจุบัน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 ณ วันที่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0F38C3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2566</w:t>
      </w:r>
      <w:r w:rsidR="000F38C3"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0F38C3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 มี</w:t>
      </w:r>
      <w:r w:rsidRPr="00DB5627">
        <w:rPr>
          <w:rFonts w:ascii="Angsana New" w:hAnsi="Angsana New" w:cs="Angsana New"/>
          <w:color w:val="000000" w:themeColor="text1"/>
          <w:cs/>
        </w:rPr>
        <w:t>รายละเอียดดังนี้</w:t>
      </w:r>
    </w:p>
    <w:p w14:paraId="1A0D665E" w14:textId="77777777" w:rsidR="00DB61C6" w:rsidRPr="00DB5627" w:rsidRDefault="00DB61C6" w:rsidP="00DB020B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9E69E6" w:rsidRPr="00DB5627" w14:paraId="6D577006" w14:textId="77777777" w:rsidTr="00912AC7">
        <w:tc>
          <w:tcPr>
            <w:tcW w:w="3690" w:type="dxa"/>
            <w:shd w:val="clear" w:color="auto" w:fill="auto"/>
          </w:tcPr>
          <w:p w14:paraId="0F1CE7D0" w14:textId="77777777" w:rsidR="00DB61C6" w:rsidRPr="00DB5627" w:rsidRDefault="00DB61C6" w:rsidP="00DB020B">
            <w:pPr>
              <w:spacing w:line="30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2F5CADC" w14:textId="77777777" w:rsidR="00DB61C6" w:rsidRPr="00DB5627" w:rsidRDefault="00DB61C6" w:rsidP="00DB020B">
            <w:pPr>
              <w:spacing w:line="30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A7451E3" w14:textId="77777777" w:rsidR="00DB61C6" w:rsidRPr="00DB5627" w:rsidRDefault="00DB61C6" w:rsidP="00DB020B">
            <w:pPr>
              <w:spacing w:line="30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2B761D86" w14:textId="77777777" w:rsidR="00DB61C6" w:rsidRPr="00DB5627" w:rsidRDefault="00DB61C6" w:rsidP="00DB020B">
            <w:pPr>
              <w:spacing w:line="30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0951A8BD" w14:textId="77777777" w:rsidTr="00912AC7">
        <w:tc>
          <w:tcPr>
            <w:tcW w:w="3690" w:type="dxa"/>
            <w:shd w:val="clear" w:color="auto" w:fill="auto"/>
          </w:tcPr>
          <w:p w14:paraId="4E7187EC" w14:textId="77777777" w:rsidR="00FA4D7F" w:rsidRPr="00DB5627" w:rsidRDefault="00FA4D7F" w:rsidP="00FA4D7F">
            <w:pPr>
              <w:spacing w:line="30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783861" w14:textId="658B421F" w:rsidR="00FA4D7F" w:rsidRPr="00DB5627" w:rsidRDefault="00DB5627" w:rsidP="00FA4D7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317E4AA" w14:textId="77777777" w:rsidR="00FA4D7F" w:rsidRPr="00DB5627" w:rsidRDefault="00FA4D7F" w:rsidP="00FA4D7F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AC1851" w14:textId="521D0331" w:rsidR="00FA4D7F" w:rsidRPr="00DB5627" w:rsidRDefault="00DB5627" w:rsidP="00FA4D7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32D84A4" w14:textId="77777777" w:rsidR="00FA4D7F" w:rsidRPr="00DB5627" w:rsidRDefault="00FA4D7F" w:rsidP="00FA4D7F">
            <w:pPr>
              <w:spacing w:line="30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46374E" w14:textId="215B329F" w:rsidR="00FA4D7F" w:rsidRPr="00DB5627" w:rsidRDefault="00DB5627" w:rsidP="00FA4D7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4C4A03A" w14:textId="77777777" w:rsidR="00FA4D7F" w:rsidRPr="00DB5627" w:rsidRDefault="00FA4D7F" w:rsidP="00FA4D7F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26439256" w14:textId="3916BE3C" w:rsidR="00FA4D7F" w:rsidRPr="00DB5627" w:rsidRDefault="00DB5627" w:rsidP="00FA4D7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0C158B6A" w14:textId="77777777" w:rsidTr="0022355E">
        <w:tc>
          <w:tcPr>
            <w:tcW w:w="3690" w:type="dxa"/>
            <w:shd w:val="clear" w:color="auto" w:fill="auto"/>
          </w:tcPr>
          <w:p w14:paraId="1CC316AE" w14:textId="1C7DF489" w:rsidR="00FA4D7F" w:rsidRPr="00DB5627" w:rsidRDefault="00FA4D7F" w:rsidP="00FA4D7F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9D7A6" w14:textId="338506C8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966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2E2A4E4" w14:textId="77777777" w:rsidR="00FA4D7F" w:rsidRPr="00DB5627" w:rsidRDefault="00FA4D7F" w:rsidP="00FA4D7F">
            <w:pPr>
              <w:tabs>
                <w:tab w:val="decimal" w:pos="-138"/>
                <w:tab w:val="decimal" w:pos="1080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DC9168" w14:textId="74EE1A02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915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C2ED58" w14:textId="77777777" w:rsidR="00FA4D7F" w:rsidRPr="00DB5627" w:rsidRDefault="00FA4D7F" w:rsidP="00FA4D7F">
            <w:pPr>
              <w:tabs>
                <w:tab w:val="decimal" w:pos="-138"/>
                <w:tab w:val="decimal" w:pos="1080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80309" w14:textId="64ED7397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966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03967B5" w14:textId="77777777" w:rsidR="00FA4D7F" w:rsidRPr="00DB5627" w:rsidRDefault="00FA4D7F" w:rsidP="00FA4D7F">
            <w:pPr>
              <w:tabs>
                <w:tab w:val="decimal" w:pos="-138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54C52E8" w14:textId="17517AC0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915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6C189353" w14:textId="77777777" w:rsidTr="0022355E">
        <w:tc>
          <w:tcPr>
            <w:tcW w:w="3690" w:type="dxa"/>
            <w:shd w:val="clear" w:color="auto" w:fill="auto"/>
          </w:tcPr>
          <w:p w14:paraId="3192222C" w14:textId="200D21C2" w:rsidR="00FA4D7F" w:rsidRPr="00DB5627" w:rsidRDefault="00FA4D7F" w:rsidP="00FA4D7F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เกินกว่า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35C275" w14:textId="69FA9276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7F71DF7D" w14:textId="77777777" w:rsidR="00FA4D7F" w:rsidRPr="00DB5627" w:rsidRDefault="00FA4D7F" w:rsidP="00FA4D7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97A835" w14:textId="6B96CCF4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326</w:t>
            </w:r>
          </w:p>
        </w:tc>
        <w:tc>
          <w:tcPr>
            <w:tcW w:w="90" w:type="dxa"/>
            <w:shd w:val="clear" w:color="auto" w:fill="auto"/>
          </w:tcPr>
          <w:p w14:paraId="2B1CE561" w14:textId="77777777" w:rsidR="00FA4D7F" w:rsidRPr="00DB5627" w:rsidRDefault="00FA4D7F" w:rsidP="00FA4D7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9871D7" w14:textId="70A6A63A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441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0953F00B" w14:textId="77777777" w:rsidR="00FA4D7F" w:rsidRPr="00DB5627" w:rsidRDefault="00FA4D7F" w:rsidP="00FA4D7F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42C8C8B" w14:textId="5526FF1D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326</w:t>
            </w:r>
          </w:p>
        </w:tc>
      </w:tr>
      <w:tr w:rsidR="009E69E6" w:rsidRPr="00DB5627" w14:paraId="12E35C71" w14:textId="77777777" w:rsidTr="00F516A2">
        <w:tc>
          <w:tcPr>
            <w:tcW w:w="3690" w:type="dxa"/>
            <w:shd w:val="clear" w:color="auto" w:fill="auto"/>
          </w:tcPr>
          <w:p w14:paraId="05D8C779" w14:textId="5E2589A4" w:rsidR="00FA4D7F" w:rsidRPr="00DB5627" w:rsidRDefault="00FA4D7F" w:rsidP="00FA4D7F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เกินกว่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า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92B38" w14:textId="42583E55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610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25AC0160" w14:textId="77777777" w:rsidR="00FA4D7F" w:rsidRPr="00DB5627" w:rsidRDefault="00FA4D7F" w:rsidP="00FA4D7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D8748" w14:textId="787EC192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4BFBB2F7" w14:textId="77777777" w:rsidR="00FA4D7F" w:rsidRPr="00DB5627" w:rsidRDefault="00FA4D7F" w:rsidP="00FA4D7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D9775" w14:textId="1CAE872D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2E78224C" w14:textId="77777777" w:rsidR="00FA4D7F" w:rsidRPr="00DB5627" w:rsidRDefault="00FA4D7F" w:rsidP="00FA4D7F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87954" w14:textId="6E955B37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049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700</w:t>
            </w:r>
          </w:p>
        </w:tc>
      </w:tr>
      <w:tr w:rsidR="00FA4D7F" w:rsidRPr="00DB5627" w14:paraId="6251CD89" w14:textId="77777777" w:rsidTr="00F516A2">
        <w:tc>
          <w:tcPr>
            <w:tcW w:w="3690" w:type="dxa"/>
            <w:shd w:val="clear" w:color="auto" w:fill="auto"/>
          </w:tcPr>
          <w:p w14:paraId="375E151F" w14:textId="77777777" w:rsidR="00FA4D7F" w:rsidRPr="00DB5627" w:rsidRDefault="00FA4D7F" w:rsidP="00FA4D7F">
            <w:pPr>
              <w:snapToGrid w:val="0"/>
              <w:spacing w:line="300" w:lineRule="exact"/>
              <w:ind w:left="45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5D1756" w14:textId="12877773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018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21550640" w14:textId="77777777" w:rsidR="00FA4D7F" w:rsidRPr="00DB5627" w:rsidRDefault="00FA4D7F" w:rsidP="00FA4D7F">
            <w:pPr>
              <w:tabs>
                <w:tab w:val="decimal" w:pos="842"/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DD8E14" w14:textId="4566D32F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30</w:t>
            </w:r>
            <w:r w:rsidR="00FA4D7F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335</w:t>
            </w:r>
            <w:r w:rsidR="00FA4D7F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2FA08463" w14:textId="77777777" w:rsidR="00FA4D7F" w:rsidRPr="00DB5627" w:rsidRDefault="00FA4D7F" w:rsidP="00FA4D7F">
            <w:pPr>
              <w:tabs>
                <w:tab w:val="decimal" w:pos="842"/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vAlign w:val="center"/>
          </w:tcPr>
          <w:p w14:paraId="3C038BC1" w14:textId="381DD4B1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516</w:t>
            </w:r>
            <w:r w:rsidR="00DE3FBC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6F153105" w14:textId="77777777" w:rsidR="00FA4D7F" w:rsidRPr="00DB5627" w:rsidRDefault="00FA4D7F" w:rsidP="00FA4D7F">
            <w:pPr>
              <w:tabs>
                <w:tab w:val="decimal" w:pos="842"/>
              </w:tabs>
              <w:spacing w:line="30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678B7" w14:textId="01D046C3" w:rsidR="00FA4D7F" w:rsidRPr="00DB5627" w:rsidRDefault="00DB5627" w:rsidP="00FA4D7F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28</w:t>
            </w:r>
            <w:r w:rsidR="00FA4D7F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505</w:t>
            </w:r>
            <w:r w:rsidR="00FA4D7F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026</w:t>
            </w:r>
          </w:p>
        </w:tc>
      </w:tr>
    </w:tbl>
    <w:p w14:paraId="74CFFDBF" w14:textId="22CAD956" w:rsidR="006F6584" w:rsidRPr="00DB5627" w:rsidRDefault="00DB5627" w:rsidP="00CC683E">
      <w:pPr>
        <w:spacing w:before="360"/>
        <w:rPr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21</w:t>
      </w:r>
      <w:r w:rsidR="006F6584" w:rsidRPr="00DB56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F6584" w:rsidRPr="00DB56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6F6584" w:rsidRPr="00DB5627">
        <w:rPr>
          <w:rFonts w:ascii="Angsana New" w:hAnsi="Angsana New" w:cs="Angsana New" w:hint="cs"/>
          <w:b/>
          <w:bCs/>
          <w:color w:val="000000" w:themeColor="text1"/>
          <w:cs/>
        </w:rPr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9E69E6" w:rsidRPr="00DB5627" w14:paraId="04F5BDA4" w14:textId="77777777" w:rsidTr="005F66B8">
        <w:tc>
          <w:tcPr>
            <w:tcW w:w="2948" w:type="dxa"/>
            <w:shd w:val="clear" w:color="auto" w:fill="auto"/>
          </w:tcPr>
          <w:p w14:paraId="6A4675DB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  <w:shd w:val="clear" w:color="auto" w:fill="auto"/>
          </w:tcPr>
          <w:p w14:paraId="2C243AEF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25A499CC" w14:textId="77777777" w:rsidTr="005F66B8">
        <w:tc>
          <w:tcPr>
            <w:tcW w:w="2948" w:type="dxa"/>
            <w:shd w:val="clear" w:color="auto" w:fill="auto"/>
          </w:tcPr>
          <w:p w14:paraId="6278F5BF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57890EE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0D5CCD8F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3C46AB49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7E25DC2B" w14:textId="77777777" w:rsidR="00775734" w:rsidRPr="00DB5627" w:rsidRDefault="00775734" w:rsidP="00CC683E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0D7C56DC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761CE580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4D9D4673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9E69E6" w:rsidRPr="00DB5627" w14:paraId="4006D58C" w14:textId="77777777" w:rsidTr="005F66B8">
        <w:tc>
          <w:tcPr>
            <w:tcW w:w="2948" w:type="dxa"/>
            <w:shd w:val="clear" w:color="auto" w:fill="auto"/>
          </w:tcPr>
          <w:p w14:paraId="36ACEFCA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377F991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  <w:shd w:val="clear" w:color="auto" w:fill="auto"/>
          </w:tcPr>
          <w:p w14:paraId="4CADF9B4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95159EA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มูลค่า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ต่อ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หุ้น</w:t>
            </w:r>
          </w:p>
        </w:tc>
        <w:tc>
          <w:tcPr>
            <w:tcW w:w="95" w:type="dxa"/>
            <w:shd w:val="clear" w:color="auto" w:fill="auto"/>
          </w:tcPr>
          <w:p w14:paraId="50F33295" w14:textId="77777777" w:rsidR="00775734" w:rsidRPr="00DB5627" w:rsidRDefault="00775734" w:rsidP="00CC683E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1CE87066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  <w:shd w:val="clear" w:color="auto" w:fill="auto"/>
          </w:tcPr>
          <w:p w14:paraId="1C2CAC9C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8E68EF2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9E69E6" w:rsidRPr="00DB5627" w14:paraId="4C1F97CA" w14:textId="77777777" w:rsidTr="005F66B8">
        <w:tc>
          <w:tcPr>
            <w:tcW w:w="2948" w:type="dxa"/>
            <w:shd w:val="clear" w:color="auto" w:fill="auto"/>
          </w:tcPr>
          <w:p w14:paraId="613B2A9B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5DE78D7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  <w:shd w:val="clear" w:color="auto" w:fill="auto"/>
          </w:tcPr>
          <w:p w14:paraId="32CEA59A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3CB3C216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  <w:shd w:val="clear" w:color="auto" w:fill="auto"/>
          </w:tcPr>
          <w:p w14:paraId="5729A839" w14:textId="77777777" w:rsidR="00775734" w:rsidRPr="00DB5627" w:rsidRDefault="00775734" w:rsidP="00CC683E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74277190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  <w:shd w:val="clear" w:color="auto" w:fill="auto"/>
          </w:tcPr>
          <w:p w14:paraId="283C9FDE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8CDD98C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วันที่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0E3D13C4" w14:textId="77777777" w:rsidTr="005F66B8">
        <w:tc>
          <w:tcPr>
            <w:tcW w:w="2948" w:type="dxa"/>
            <w:shd w:val="clear" w:color="auto" w:fill="auto"/>
          </w:tcPr>
          <w:p w14:paraId="730F089B" w14:textId="77777777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A158D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3DA983C9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B318D63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709E0DD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44637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5C069434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3708222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44CF74FD" w14:textId="77777777" w:rsidTr="005F66B8">
        <w:tc>
          <w:tcPr>
            <w:tcW w:w="2948" w:type="dxa"/>
            <w:shd w:val="clear" w:color="auto" w:fill="auto"/>
          </w:tcPr>
          <w:p w14:paraId="582C0FA2" w14:textId="2D41DE73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มกราคม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093FE" w14:textId="2C3FE128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219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198</w:t>
            </w:r>
          </w:p>
        </w:tc>
        <w:tc>
          <w:tcPr>
            <w:tcW w:w="26" w:type="dxa"/>
            <w:shd w:val="clear" w:color="auto" w:fill="auto"/>
          </w:tcPr>
          <w:p w14:paraId="6D1A3E74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2DAD769" w14:textId="3823AA31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4086A6F2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F568D" w14:textId="53151F0F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587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313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711</w:t>
            </w:r>
          </w:p>
        </w:tc>
        <w:tc>
          <w:tcPr>
            <w:tcW w:w="21" w:type="dxa"/>
            <w:shd w:val="clear" w:color="auto" w:fill="auto"/>
          </w:tcPr>
          <w:p w14:paraId="2F682163" w14:textId="77777777" w:rsidR="00775734" w:rsidRPr="00DB5627" w:rsidRDefault="00775734" w:rsidP="00CC683E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8D5955A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ind w:right="21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E69E6" w:rsidRPr="00DB5627" w14:paraId="7DD6E267" w14:textId="77777777" w:rsidTr="005F66B8">
        <w:tc>
          <w:tcPr>
            <w:tcW w:w="2948" w:type="dxa"/>
            <w:shd w:val="clear" w:color="auto" w:fill="auto"/>
            <w:vAlign w:val="bottom"/>
          </w:tcPr>
          <w:p w14:paraId="65C7D8D6" w14:textId="73E4749F" w:rsidR="00775734" w:rsidRPr="00DB5627" w:rsidRDefault="00775734" w:rsidP="00CC683E">
            <w:pPr>
              <w:spacing w:line="360" w:lineRule="exact"/>
              <w:ind w:right="-36" w:firstLine="26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7C28" w14:textId="013D06BA" w:rsidR="00775734" w:rsidRPr="00DB5627" w:rsidRDefault="00775734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933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4565F262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31069FF" w14:textId="2DEABBC5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57BF5804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A07F5F" w14:textId="7C4F598D" w:rsidR="00775734" w:rsidRPr="00DB5627" w:rsidRDefault="00775734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42434B42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2AAB0476" w14:textId="0B00EDA8" w:rsidR="00775734" w:rsidRPr="00DB5627" w:rsidRDefault="00DB5627" w:rsidP="00CC683E">
            <w:pPr>
              <w:tabs>
                <w:tab w:val="decimal" w:pos="1080"/>
              </w:tabs>
              <w:spacing w:line="360" w:lineRule="exact"/>
              <w:ind w:right="21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เมษายน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109E69C9" w14:textId="77777777" w:rsidTr="005F66B8">
        <w:tc>
          <w:tcPr>
            <w:tcW w:w="2948" w:type="dxa"/>
            <w:shd w:val="clear" w:color="auto" w:fill="auto"/>
            <w:vAlign w:val="bottom"/>
          </w:tcPr>
          <w:p w14:paraId="37B88AD2" w14:textId="4DAD321A" w:rsidR="00775734" w:rsidRPr="00DB5627" w:rsidRDefault="00775734" w:rsidP="00CC683E">
            <w:pPr>
              <w:spacing w:line="360" w:lineRule="exact"/>
              <w:ind w:right="-36" w:firstLine="26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เพิ่มทุน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26871" w14:textId="3F2BA700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826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" w:type="dxa"/>
            <w:shd w:val="clear" w:color="auto" w:fill="auto"/>
          </w:tcPr>
          <w:p w14:paraId="005D7BD7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1D6490D8" w14:textId="346EB72A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615689E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B3576" w14:textId="4193D551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503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1" w:type="dxa"/>
            <w:shd w:val="clear" w:color="auto" w:fill="auto"/>
          </w:tcPr>
          <w:p w14:paraId="3C1ED552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05EA8289" w14:textId="1B58AD3F" w:rsidR="00775734" w:rsidRPr="00DB5627" w:rsidRDefault="00DB5627" w:rsidP="00CC683E">
            <w:pPr>
              <w:tabs>
                <w:tab w:val="decimal" w:pos="1080"/>
              </w:tabs>
              <w:spacing w:line="360" w:lineRule="exact"/>
              <w:ind w:right="21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เมษายน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72B2C7D9" w14:textId="77777777" w:rsidTr="005F66B8">
        <w:tc>
          <w:tcPr>
            <w:tcW w:w="2948" w:type="dxa"/>
            <w:shd w:val="clear" w:color="auto" w:fill="auto"/>
          </w:tcPr>
          <w:p w14:paraId="284CF759" w14:textId="5466EEDD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B9D512" w14:textId="24EE7C1D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785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285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132FCECF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C1DA8AD" w14:textId="055F93B9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08DCC7A6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E3D3C5" w14:textId="3F4C8528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579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024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773FE356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90151FA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78E842B2" w14:textId="77777777" w:rsidTr="005F66B8">
        <w:tc>
          <w:tcPr>
            <w:tcW w:w="2948" w:type="dxa"/>
            <w:shd w:val="clear" w:color="auto" w:fill="auto"/>
            <w:vAlign w:val="bottom"/>
          </w:tcPr>
          <w:p w14:paraId="4FA9BC7A" w14:textId="5B71A483" w:rsidR="00775734" w:rsidRPr="00DB5627" w:rsidRDefault="00775734" w:rsidP="00CC683E">
            <w:pPr>
              <w:spacing w:line="360" w:lineRule="exact"/>
              <w:ind w:right="-36" w:firstLine="26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07CD9" w14:textId="11A8E507" w:rsidR="00775734" w:rsidRPr="00DB5627" w:rsidRDefault="00775734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36B25338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22F62A2" w14:textId="68E17774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1EE7D225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5A17E" w14:textId="6172F2EC" w:rsidR="00775734" w:rsidRPr="00DB5627" w:rsidRDefault="00775734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41C146A0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2EBF3886" w14:textId="118158AA" w:rsidR="00775734" w:rsidRPr="00DB5627" w:rsidRDefault="00DB5627" w:rsidP="00CC683E">
            <w:pPr>
              <w:tabs>
                <w:tab w:val="decimal" w:pos="1080"/>
              </w:tabs>
              <w:spacing w:line="360" w:lineRule="exact"/>
              <w:ind w:right="21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B5627" w14:paraId="64418C4A" w14:textId="77777777" w:rsidTr="005F66B8">
        <w:tc>
          <w:tcPr>
            <w:tcW w:w="2948" w:type="dxa"/>
            <w:shd w:val="clear" w:color="auto" w:fill="auto"/>
          </w:tcPr>
          <w:p w14:paraId="01539497" w14:textId="0EB0E00D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7803F2" w14:textId="2E05AB16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959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285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5D3C69BA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1B0F1E3" w14:textId="77777777" w:rsidR="00775734" w:rsidRPr="00DB5627" w:rsidRDefault="00775734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C3C9231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AC13E0A" w14:textId="3113CB50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075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164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5275D01C" w14:textId="77777777" w:rsidR="00775734" w:rsidRPr="00DB5627" w:rsidRDefault="00775734" w:rsidP="00CC683E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CBDB125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ind w:right="21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</w:tbl>
    <w:p w14:paraId="41AFE766" w14:textId="114B101A" w:rsidR="00775734" w:rsidRPr="00DB5627" w:rsidRDefault="00775734" w:rsidP="00775734">
      <w:pPr>
        <w:overflowPunct/>
        <w:autoSpaceDE/>
        <w:autoSpaceDN/>
        <w:adjustRightInd/>
        <w:spacing w:before="240" w:line="280" w:lineRule="exact"/>
        <w:ind w:left="1541" w:right="72" w:hanging="187"/>
        <w:jc w:val="thaiDistribute"/>
        <w:textAlignment w:val="auto"/>
        <w:rPr>
          <w:rFonts w:ascii="Angsana New" w:hAnsi="Angsana New" w:cs="Angsana New"/>
          <w:color w:val="000000" w:themeColor="text1"/>
          <w:spacing w:val="-6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-6"/>
          <w:sz w:val="20"/>
          <w:szCs w:val="20"/>
          <w:lang w:val="en-US"/>
        </w:rPr>
        <w:t xml:space="preserve"> 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27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เมษายน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>ที่ประชุมสามัญผู้ถือหุ้นได้อนุมัติการลดทุนจดทะเบียนของบริษัทโดยการตัดหุ้นสามัญจดทะเบียนที่ยังไม่ได้ออกจำหน่าย (ยกเว้นหุ้นสามัญที่สำรองไว้ เพื่อรองรับ (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) การใช้สิทธิซื้อหุ้นสามัญของบริษัทตามใบสำคัญแสดงสิทธิ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CGD-W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653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157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161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หุ้น และ (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)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CGD-ESOP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40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000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000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หุ้น)</w:t>
      </w:r>
    </w:p>
    <w:p w14:paraId="144CF8D8" w14:textId="560E1154" w:rsidR="00CC683E" w:rsidRPr="00DB5627" w:rsidRDefault="00775734" w:rsidP="00775734">
      <w:pPr>
        <w:overflowPunct/>
        <w:autoSpaceDE/>
        <w:autoSpaceDN/>
        <w:adjustRightInd/>
        <w:spacing w:before="240" w:line="280" w:lineRule="exact"/>
        <w:ind w:left="1541" w:right="72" w:hanging="187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t>(</w:t>
      </w:r>
      <w:r w:rsidR="00DB5627"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t>2</w:t>
      </w:r>
      <w:r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-6"/>
          <w:sz w:val="20"/>
          <w:szCs w:val="20"/>
          <w:lang w:val="en-US"/>
        </w:rPr>
        <w:t xml:space="preserve"> 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27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เมษายน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ที่ประชุมสามัญผู้ถือหุ้นได้อนุมัติการเพิ่มทุนจดทะเบียนของบริษัท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และจัดสรรหุ้นสามัญเพิ่มทุนเพื่อเสนอขายให้แก่บุคคลในวงจำกัดตามแบบมอบอำนาจทั่วไป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>(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General Mandate)</w:t>
      </w:r>
    </w:p>
    <w:p w14:paraId="62CDB6C3" w14:textId="77777777" w:rsidR="00CC683E" w:rsidRPr="00DB5627" w:rsidRDefault="00CC683E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br w:type="page"/>
      </w:r>
    </w:p>
    <w:p w14:paraId="67F32034" w14:textId="54CBC900" w:rsidR="00775734" w:rsidRPr="00DB5627" w:rsidRDefault="00775734" w:rsidP="0083766D">
      <w:pPr>
        <w:overflowPunct/>
        <w:autoSpaceDE/>
        <w:autoSpaceDN/>
        <w:adjustRightInd/>
        <w:spacing w:before="160" w:after="160" w:line="280" w:lineRule="exact"/>
        <w:ind w:left="1541" w:right="72" w:hanging="187"/>
        <w:jc w:val="thaiDistribute"/>
        <w:textAlignment w:val="auto"/>
        <w:rPr>
          <w:rFonts w:ascii="Angsana New" w:hAnsi="Angsana New" w:cs="Angsana New"/>
          <w:color w:val="000000" w:themeColor="text1"/>
          <w:spacing w:val="-6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lastRenderedPageBreak/>
        <w:t>(</w:t>
      </w:r>
      <w:r w:rsidR="00DB5627" w:rsidRPr="00DB5627">
        <w:rPr>
          <w:rFonts w:ascii="Angsana New" w:hAnsi="Angsana New" w:cs="Angsana New" w:hint="cs"/>
          <w:color w:val="000000" w:themeColor="text1"/>
          <w:spacing w:val="-6"/>
          <w:sz w:val="28"/>
          <w:szCs w:val="28"/>
          <w:vertAlign w:val="superscript"/>
          <w:lang w:val="en-US"/>
        </w:rPr>
        <w:t>3</w:t>
      </w:r>
      <w:r w:rsidRPr="00DB5627">
        <w:rPr>
          <w:rFonts w:ascii="Angsana New" w:hAnsi="Angsana New" w:cs="Angsana New"/>
          <w:color w:val="000000" w:themeColor="text1"/>
          <w:spacing w:val="-6"/>
          <w:sz w:val="28"/>
          <w:szCs w:val="28"/>
          <w:vertAlign w:val="superscript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-6"/>
          <w:sz w:val="20"/>
          <w:szCs w:val="20"/>
          <w:lang w:val="en-US"/>
        </w:rPr>
        <w:t xml:space="preserve"> 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</w:t>
      </w:r>
      <w:r w:rsidR="00DB5627" w:rsidRPr="00DB5627">
        <w:rPr>
          <w:rFonts w:ascii="Angsana New" w:hAnsi="Angsana New" w:cs="Angsana New" w:hint="cs"/>
          <w:snapToGrid w:val="0"/>
          <w:color w:val="000000" w:themeColor="text1"/>
          <w:spacing w:val="-6"/>
          <w:sz w:val="24"/>
          <w:szCs w:val="24"/>
          <w:lang w:val="en-US"/>
        </w:rPr>
        <w:t>8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เมษายน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256</w:t>
      </w:r>
      <w:r w:rsidR="00DB5627" w:rsidRPr="00DB5627">
        <w:rPr>
          <w:rFonts w:ascii="Angsana New" w:hAnsi="Angsana New" w:cs="Angsana New" w:hint="cs"/>
          <w:snapToGrid w:val="0"/>
          <w:color w:val="000000" w:themeColor="text1"/>
          <w:spacing w:val="-6"/>
          <w:sz w:val="24"/>
          <w:szCs w:val="24"/>
          <w:lang w:val="en-US"/>
        </w:rPr>
        <w:t>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>ที่ประชุมสามัญผู้ถือหุ้นได้อนุมัติการลดทุนจดทะเบียนของบริษัทโดยการตัดหุ้นสามัญจดทะเบียนที่ยังไม่ได้ออกจำหน่าย (ยกเว้นหุ้นสามัญที่สำรองไว้ เพื่อรองรับ (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) การใช้สิทธิซื้อหุ้นสามัญของบริษัทตามใบสำคัญแสดงสิทธิ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CGD-W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653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157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161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หุ้น และ (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2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)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CGD-ESOP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40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000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000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หุ้น)</w:t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9E69E6" w:rsidRPr="00DB5627" w14:paraId="1467630C" w14:textId="77777777" w:rsidTr="005F66B8">
        <w:tc>
          <w:tcPr>
            <w:tcW w:w="2889" w:type="dxa"/>
            <w:shd w:val="clear" w:color="auto" w:fill="auto"/>
          </w:tcPr>
          <w:p w14:paraId="75274B65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  <w:shd w:val="clear" w:color="auto" w:fill="auto"/>
          </w:tcPr>
          <w:p w14:paraId="7F846018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353C2AE4" w14:textId="77777777" w:rsidTr="005F66B8">
        <w:tc>
          <w:tcPr>
            <w:tcW w:w="2889" w:type="dxa"/>
            <w:shd w:val="clear" w:color="auto" w:fill="auto"/>
          </w:tcPr>
          <w:p w14:paraId="5D4F6D3E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4B1ED1F8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869E6E4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11CBA3D4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4C58BE2D" w14:textId="77777777" w:rsidR="00775734" w:rsidRPr="00DB5627" w:rsidRDefault="00775734" w:rsidP="00CC683E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0384AD1A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3F16F60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304A80CE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9E69E6" w:rsidRPr="00DB5627" w14:paraId="1E60C1AD" w14:textId="77777777" w:rsidTr="005F66B8">
        <w:tc>
          <w:tcPr>
            <w:tcW w:w="2889" w:type="dxa"/>
            <w:shd w:val="clear" w:color="auto" w:fill="auto"/>
          </w:tcPr>
          <w:p w14:paraId="60462E50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F6BA9D2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  <w:shd w:val="clear" w:color="auto" w:fill="auto"/>
          </w:tcPr>
          <w:p w14:paraId="605ED9AB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1D1630B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มูลค่า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ต่อ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หุ้น</w:t>
            </w:r>
          </w:p>
        </w:tc>
        <w:tc>
          <w:tcPr>
            <w:tcW w:w="98" w:type="dxa"/>
            <w:shd w:val="clear" w:color="auto" w:fill="auto"/>
          </w:tcPr>
          <w:p w14:paraId="48D16261" w14:textId="77777777" w:rsidR="00775734" w:rsidRPr="00DB5627" w:rsidRDefault="00775734" w:rsidP="00CC683E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23B804B9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  <w:shd w:val="clear" w:color="auto" w:fill="auto"/>
          </w:tcPr>
          <w:p w14:paraId="6599ECBF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D1C366C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9E69E6" w:rsidRPr="00DB5627" w14:paraId="2D4B4039" w14:textId="77777777" w:rsidTr="005F66B8">
        <w:tc>
          <w:tcPr>
            <w:tcW w:w="2889" w:type="dxa"/>
            <w:shd w:val="clear" w:color="auto" w:fill="auto"/>
          </w:tcPr>
          <w:p w14:paraId="00F2C7AB" w14:textId="77777777" w:rsidR="00775734" w:rsidRPr="00DB5627" w:rsidRDefault="00775734" w:rsidP="00CC683E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CE298F9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  <w:shd w:val="clear" w:color="auto" w:fill="auto"/>
          </w:tcPr>
          <w:p w14:paraId="1C138EF5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5600DD1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40FEE956" w14:textId="77777777" w:rsidR="00775734" w:rsidRPr="00DB5627" w:rsidRDefault="00775734" w:rsidP="00CC683E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0E4A5CFD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55DE1A18" w14:textId="77777777" w:rsidR="00775734" w:rsidRPr="00DB5627" w:rsidRDefault="00775734" w:rsidP="00CC683E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449BEFCC" w14:textId="77777777" w:rsidR="00775734" w:rsidRPr="00DB5627" w:rsidRDefault="00775734" w:rsidP="00CC68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22285740" w14:textId="77777777" w:rsidTr="005F66B8">
        <w:tc>
          <w:tcPr>
            <w:tcW w:w="2889" w:type="dxa"/>
            <w:shd w:val="clear" w:color="auto" w:fill="auto"/>
          </w:tcPr>
          <w:p w14:paraId="3AEB9FC0" w14:textId="77777777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5C68CE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02DA1CC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71A4C56E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59370140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37D8E1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2F880768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1090E831" w14:textId="77777777" w:rsidR="00775734" w:rsidRPr="00DB5627" w:rsidRDefault="00775734" w:rsidP="00CC683E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572D83BA" w14:textId="77777777" w:rsidTr="005F66B8">
        <w:tc>
          <w:tcPr>
            <w:tcW w:w="2889" w:type="dxa"/>
            <w:shd w:val="clear" w:color="auto" w:fill="auto"/>
          </w:tcPr>
          <w:p w14:paraId="00A7F59D" w14:textId="3323770C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8646D3" w14:textId="57E10C40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266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517</w:t>
            </w:r>
          </w:p>
        </w:tc>
        <w:tc>
          <w:tcPr>
            <w:tcW w:w="98" w:type="dxa"/>
            <w:shd w:val="clear" w:color="auto" w:fill="auto"/>
          </w:tcPr>
          <w:p w14:paraId="2857EEBD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506E7EAF" w14:textId="04DCE31A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39FED7FE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B0EBA4" w14:textId="3A74457C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042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395</w:t>
            </w:r>
          </w:p>
        </w:tc>
        <w:tc>
          <w:tcPr>
            <w:tcW w:w="98" w:type="dxa"/>
            <w:shd w:val="clear" w:color="auto" w:fill="auto"/>
          </w:tcPr>
          <w:p w14:paraId="1E4CA72E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7DB656D1" w14:textId="405CA5B0" w:rsidR="00775734" w:rsidRPr="00DB5627" w:rsidRDefault="00DB5627" w:rsidP="00CC683E">
            <w:pPr>
              <w:tabs>
                <w:tab w:val="decimal" w:pos="1207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205</w:t>
            </w:r>
          </w:p>
        </w:tc>
      </w:tr>
      <w:tr w:rsidR="009E69E6" w:rsidRPr="00DB5627" w14:paraId="0DB4EEE2" w14:textId="77777777" w:rsidTr="005F66B8">
        <w:tc>
          <w:tcPr>
            <w:tcW w:w="2889" w:type="dxa"/>
            <w:shd w:val="clear" w:color="auto" w:fill="auto"/>
          </w:tcPr>
          <w:p w14:paraId="0823591B" w14:textId="7261E7F6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1E0ED0" w14:textId="5BA46E7D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266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517</w:t>
            </w:r>
          </w:p>
        </w:tc>
        <w:tc>
          <w:tcPr>
            <w:tcW w:w="98" w:type="dxa"/>
            <w:shd w:val="clear" w:color="auto" w:fill="auto"/>
          </w:tcPr>
          <w:p w14:paraId="4F2B2FA2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46CF2D2C" w14:textId="4A1F4AAC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1504CA3A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CED35B" w14:textId="56EF7BB9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042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395</w:t>
            </w:r>
          </w:p>
        </w:tc>
        <w:tc>
          <w:tcPr>
            <w:tcW w:w="98" w:type="dxa"/>
            <w:shd w:val="clear" w:color="auto" w:fill="auto"/>
          </w:tcPr>
          <w:p w14:paraId="608F446A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</w:tcPr>
          <w:p w14:paraId="7340882C" w14:textId="50346798" w:rsidR="00775734" w:rsidRPr="00DB5627" w:rsidRDefault="00DB5627" w:rsidP="00CC683E">
            <w:pPr>
              <w:tabs>
                <w:tab w:val="decimal" w:pos="1207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205</w:t>
            </w:r>
          </w:p>
        </w:tc>
      </w:tr>
      <w:tr w:rsidR="009E69E6" w:rsidRPr="00DB5627" w14:paraId="55C19957" w14:textId="77777777" w:rsidTr="005F66B8">
        <w:tc>
          <w:tcPr>
            <w:tcW w:w="2889" w:type="dxa"/>
            <w:shd w:val="clear" w:color="auto" w:fill="auto"/>
            <w:vAlign w:val="bottom"/>
          </w:tcPr>
          <w:p w14:paraId="713D00FB" w14:textId="77777777" w:rsidR="00775734" w:rsidRPr="00DB5627" w:rsidRDefault="00775734" w:rsidP="00CC683E">
            <w:pPr>
              <w:spacing w:line="360" w:lineRule="exact"/>
              <w:ind w:right="-36" w:firstLine="26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เพิ่มทุนจากการใช้สิทธิตาม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B95D1" w14:textId="77777777" w:rsidR="00775734" w:rsidRPr="00DB5627" w:rsidRDefault="00775734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08F5DD9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7102F63" w14:textId="77777777" w:rsidR="00775734" w:rsidRPr="00DB5627" w:rsidRDefault="00775734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52F6D5FC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7C0966" w14:textId="77777777" w:rsidR="00775734" w:rsidRPr="00DB5627" w:rsidRDefault="00775734" w:rsidP="00CC683E">
            <w:pPr>
              <w:tabs>
                <w:tab w:val="decimal" w:pos="126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4B817AA0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414A2D88" w14:textId="77777777" w:rsidR="00775734" w:rsidRPr="00DB5627" w:rsidRDefault="00775734" w:rsidP="00CC683E">
            <w:pPr>
              <w:tabs>
                <w:tab w:val="decimal" w:pos="126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14152FEC" w14:textId="77777777" w:rsidTr="005F66B8">
        <w:tc>
          <w:tcPr>
            <w:tcW w:w="2889" w:type="dxa"/>
            <w:shd w:val="clear" w:color="auto" w:fill="auto"/>
            <w:vAlign w:val="bottom"/>
          </w:tcPr>
          <w:p w14:paraId="7F247DC3" w14:textId="45BCCE9A" w:rsidR="00775734" w:rsidRPr="00DB5627" w:rsidRDefault="00775734" w:rsidP="00CC683E">
            <w:pPr>
              <w:spacing w:line="360" w:lineRule="exact"/>
              <w:ind w:left="85" w:right="-36" w:firstLine="272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ใบสำคัญ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แสดง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สิทธิ CGD-W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995E8" w14:textId="21A31FC0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533</w:t>
            </w:r>
          </w:p>
        </w:tc>
        <w:tc>
          <w:tcPr>
            <w:tcW w:w="98" w:type="dxa"/>
            <w:shd w:val="clear" w:color="auto" w:fill="auto"/>
          </w:tcPr>
          <w:p w14:paraId="42F8A6B2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581FC418" w14:textId="37258F8A" w:rsidR="00775734" w:rsidRPr="00DB5627" w:rsidRDefault="00DB5627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55B2A6DB" w14:textId="77777777" w:rsidR="00775734" w:rsidRPr="00DB5627" w:rsidRDefault="00775734" w:rsidP="00CC683E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80D1B" w14:textId="273B627C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326</w:t>
            </w:r>
          </w:p>
        </w:tc>
        <w:tc>
          <w:tcPr>
            <w:tcW w:w="98" w:type="dxa"/>
            <w:shd w:val="clear" w:color="auto" w:fill="auto"/>
          </w:tcPr>
          <w:p w14:paraId="4CDB8DB7" w14:textId="77777777" w:rsidR="00775734" w:rsidRPr="00DB5627" w:rsidRDefault="00775734" w:rsidP="00CC683E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DD87535" w14:textId="44E37D29" w:rsidR="00775734" w:rsidRPr="00DB5627" w:rsidRDefault="00775734" w:rsidP="00CC683E">
            <w:pPr>
              <w:tabs>
                <w:tab w:val="decimal" w:pos="1177"/>
              </w:tabs>
              <w:spacing w:line="360" w:lineRule="exact"/>
              <w:ind w:right="23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20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775734" w:rsidRPr="00DB5627" w14:paraId="25E669A4" w14:textId="77777777" w:rsidTr="005F66B8">
        <w:tc>
          <w:tcPr>
            <w:tcW w:w="2889" w:type="dxa"/>
            <w:shd w:val="clear" w:color="auto" w:fill="auto"/>
          </w:tcPr>
          <w:p w14:paraId="0BDC3705" w14:textId="0D03A6EA" w:rsidR="00775734" w:rsidRPr="00DB5627" w:rsidRDefault="00775734" w:rsidP="00CC683E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377CD5" w14:textId="543DCEFA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266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129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5DBCABD4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2A18C38D" w14:textId="77777777" w:rsidR="00775734" w:rsidRPr="00DB5627" w:rsidRDefault="00775734" w:rsidP="00CC683E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312C268" w14:textId="77777777" w:rsidR="00775734" w:rsidRPr="00DB5627" w:rsidRDefault="00775734" w:rsidP="00CC683E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1B8BC83" w14:textId="4BF0C801" w:rsidR="00775734" w:rsidRPr="00DB5627" w:rsidRDefault="00DB5627" w:rsidP="00CC683E">
            <w:pPr>
              <w:tabs>
                <w:tab w:val="decimal" w:pos="1263"/>
              </w:tabs>
              <w:spacing w:line="360" w:lineRule="exact"/>
              <w:ind w:right="9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042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338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3724D84A" w14:textId="77777777" w:rsidR="00775734" w:rsidRPr="00DB5627" w:rsidRDefault="00775734" w:rsidP="00CC683E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A5B89" w14:textId="5C745E78" w:rsidR="00775734" w:rsidRPr="00DB5627" w:rsidRDefault="00DB5627" w:rsidP="00CC683E">
            <w:pPr>
              <w:tabs>
                <w:tab w:val="decimal" w:pos="1207"/>
              </w:tabs>
              <w:spacing w:line="360" w:lineRule="exact"/>
              <w:ind w:right="21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7573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</w:tbl>
    <w:p w14:paraId="61D6C4BD" w14:textId="043DB0C0" w:rsidR="004C173C" w:rsidRPr="00DB5627" w:rsidRDefault="00DB5627" w:rsidP="00DB020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color w:val="000000" w:themeColor="text1"/>
          <w:lang w:val="en-US" w:eastAsia="x-none"/>
        </w:rPr>
      </w:pPr>
      <w:r w:rsidRPr="00DB5627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22</w:t>
      </w:r>
      <w:r w:rsidR="004C173C" w:rsidRPr="00DB5627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4C173C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ใบสำคัญแสดงสิทธิซื้อหุ้นสามัญ</w:t>
      </w:r>
    </w:p>
    <w:p w14:paraId="07467722" w14:textId="7751F245" w:rsidR="00F0423E" w:rsidRPr="00DB5627" w:rsidRDefault="00DB5627" w:rsidP="00F0423E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-8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22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1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ab/>
      </w:r>
      <w:bookmarkStart w:id="11" w:name="_Hlk155362591"/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ตามมติที่ประชุมวิสามัญผู้ถือหุ้นของบริษัท เมื่อวันที่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18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มกราคม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(“CGD-W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”)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โดยเมื่อวันที่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23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เมษายน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>บริษัทได้ออกใบสำคัญแสดงสิทธิซื้อหุ้นสามัญ CGD-W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หุ้นเดิมต่อ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หน่วยของใบสำคัญแสดงสิทธิ ซึ่งใบสำคัญแสดงสิทธิจดทะเบียนชนิดระบุชื่อและสามารถโอนให้บุคคลอื่นได้โดยไม่มีราคาเสนอขาย อัตราการใช้สิทธิสำหรับซื้อหุ้นสามัญ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คือ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หน่วยสามารถซื้อหุ้นสามัญได้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F0423E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หุ้น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cs/>
        </w:rPr>
        <w:t>และรายการใช้สิทธิมีรายละเอียด 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197"/>
        <w:gridCol w:w="153"/>
        <w:gridCol w:w="1170"/>
        <w:gridCol w:w="162"/>
        <w:gridCol w:w="1278"/>
        <w:gridCol w:w="162"/>
        <w:gridCol w:w="1278"/>
        <w:gridCol w:w="126"/>
        <w:gridCol w:w="1494"/>
      </w:tblGrid>
      <w:tr w:rsidR="009E69E6" w:rsidRPr="00DB5627" w14:paraId="5792AAD3" w14:textId="77777777" w:rsidTr="005F66B8">
        <w:tc>
          <w:tcPr>
            <w:tcW w:w="1170" w:type="dxa"/>
          </w:tcPr>
          <w:p w14:paraId="3554F91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97" w:type="dxa"/>
          </w:tcPr>
          <w:p w14:paraId="17E5BC5B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53" w:type="dxa"/>
          </w:tcPr>
          <w:p w14:paraId="6377BB55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5AA8A3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62" w:type="dxa"/>
          </w:tcPr>
          <w:p w14:paraId="48043940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65152364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62" w:type="dxa"/>
          </w:tcPr>
          <w:p w14:paraId="76FB96A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98" w:type="dxa"/>
            <w:gridSpan w:val="3"/>
          </w:tcPr>
          <w:p w14:paraId="2CD08BDF" w14:textId="77777777" w:rsidR="00F0423E" w:rsidRPr="00DB5627" w:rsidRDefault="00F0423E" w:rsidP="005F66B8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กำหนดเวลาการใช้สิทธิ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*</w:t>
            </w:r>
          </w:p>
        </w:tc>
      </w:tr>
      <w:tr w:rsidR="009E69E6" w:rsidRPr="00DB5627" w14:paraId="569C71BC" w14:textId="77777777" w:rsidTr="005F66B8">
        <w:tc>
          <w:tcPr>
            <w:tcW w:w="1170" w:type="dxa"/>
          </w:tcPr>
          <w:p w14:paraId="30B03F10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97" w:type="dxa"/>
          </w:tcPr>
          <w:p w14:paraId="74701D8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0C2ABB23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59EC94" w14:textId="77777777" w:rsidR="00F0423E" w:rsidRPr="00DB5627" w:rsidRDefault="00F0423E" w:rsidP="005F66B8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 w:themeColor="text1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cs/>
              </w:rPr>
              <w:t>ล้านหน่วย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lang w:val="en-US"/>
              </w:rPr>
              <w:t>)</w:t>
            </w:r>
          </w:p>
        </w:tc>
        <w:tc>
          <w:tcPr>
            <w:tcW w:w="162" w:type="dxa"/>
          </w:tcPr>
          <w:p w14:paraId="3AD5D2D1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80568BA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62" w:type="dxa"/>
          </w:tcPr>
          <w:p w14:paraId="428F8861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176FBECB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เริ่ม</w:t>
            </w:r>
          </w:p>
        </w:tc>
        <w:tc>
          <w:tcPr>
            <w:tcW w:w="126" w:type="dxa"/>
          </w:tcPr>
          <w:p w14:paraId="34F72526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0858ED83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9E69E6" w:rsidRPr="00DB5627" w14:paraId="36020243" w14:textId="77777777" w:rsidTr="005F66B8">
        <w:tc>
          <w:tcPr>
            <w:tcW w:w="1170" w:type="dxa"/>
          </w:tcPr>
          <w:p w14:paraId="4AC42D83" w14:textId="1883153B" w:rsidR="00F0423E" w:rsidRPr="00DB5627" w:rsidRDefault="00F0423E" w:rsidP="005F66B8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CGD-W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197" w:type="dxa"/>
          </w:tcPr>
          <w:p w14:paraId="6312C9DD" w14:textId="259C55DA" w:rsidR="00F0423E" w:rsidRPr="00DB5627" w:rsidRDefault="00DB5627" w:rsidP="005F66B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23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เมษายน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" w:type="dxa"/>
          </w:tcPr>
          <w:p w14:paraId="62D703D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DBC3AA8" w14:textId="146317AB" w:rsidR="00F0423E" w:rsidRPr="00DB5627" w:rsidRDefault="00DB5627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653</w:t>
            </w:r>
          </w:p>
        </w:tc>
        <w:tc>
          <w:tcPr>
            <w:tcW w:w="162" w:type="dxa"/>
          </w:tcPr>
          <w:p w14:paraId="69232528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04555F8E" w14:textId="6F79A5F2" w:rsidR="00F0423E" w:rsidRPr="00DB5627" w:rsidRDefault="00DB5627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62" w:type="dxa"/>
          </w:tcPr>
          <w:p w14:paraId="5A3F6CE7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4E41BB19" w14:textId="7BAE2F4D" w:rsidR="00F0423E" w:rsidRPr="00DB5627" w:rsidRDefault="00DB5627" w:rsidP="005F66B8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</w:tcPr>
          <w:p w14:paraId="4AB39E79" w14:textId="77777777" w:rsidR="00F0423E" w:rsidRPr="00DB5627" w:rsidRDefault="00F0423E" w:rsidP="005F66B8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67D3737A" w14:textId="343D643D" w:rsidR="00F0423E" w:rsidRPr="00DB5627" w:rsidRDefault="00DB5627" w:rsidP="005F66B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22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เมษายน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</w:tbl>
    <w:p w14:paraId="061D903F" w14:textId="77777777" w:rsidR="00F0423E" w:rsidRPr="00DB5627" w:rsidRDefault="00F0423E" w:rsidP="00F0423E">
      <w:pPr>
        <w:spacing w:before="240"/>
        <w:ind w:left="1440" w:hanging="274"/>
        <w:jc w:val="thaiDistribute"/>
        <w:rPr>
          <w:rFonts w:ascii="Angsana New" w:hAnsi="Angsana New" w:cs="Angsana New"/>
          <w:snapToGrid w:val="0"/>
          <w:color w:val="000000" w:themeColor="text1"/>
          <w:sz w:val="24"/>
          <w:szCs w:val="2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*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ab/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>ผู้ถือ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sz w:val="24"/>
          <w:szCs w:val="24"/>
          <w:cs/>
          <w:lang w:val="en-US"/>
        </w:rPr>
        <w:t>ใบสำคัญ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แสดงสิทธิสามารถใช้สิทธิตามใบสำคัญแสดงสิทธิได้ในวันทำการสุดท้ายของเดือนมิถุนายนและธันวาคมของ                     </w:t>
      </w:r>
      <w:r w:rsidRPr="00DB5627">
        <w:rPr>
          <w:rFonts w:ascii="Angsana New" w:hAnsi="Angsana New" w:cs="Angsana New"/>
          <w:snapToGrid w:val="0"/>
          <w:color w:val="000000" w:themeColor="text1"/>
          <w:sz w:val="24"/>
          <w:szCs w:val="24"/>
          <w:cs/>
          <w:lang w:val="en-US"/>
        </w:rPr>
        <w:t>แต่ละปีปฏิทินตลอดอายุของใบสำคัญแสดงสิทธิ</w:t>
      </w:r>
    </w:p>
    <w:p w14:paraId="37337470" w14:textId="0CD7EB69" w:rsidR="00F0423E" w:rsidRPr="00DB5627" w:rsidRDefault="00F0423E" w:rsidP="0083766D">
      <w:pPr>
        <w:spacing w:before="160" w:after="160"/>
        <w:ind w:left="1166"/>
        <w:jc w:val="thaiDistribute"/>
        <w:rPr>
          <w:rFonts w:ascii="Angsana New" w:hAnsi="Angsana New" w:cs="Angsana New"/>
          <w:color w:val="000000" w:themeColor="text1"/>
          <w:spacing w:val="16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16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color w:val="000000" w:themeColor="text1"/>
          <w:spacing w:val="16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1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16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color w:val="000000" w:themeColor="text1"/>
          <w:spacing w:val="16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spacing w:val="16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16"/>
          <w:cs/>
          <w:lang w:val="en-US"/>
        </w:rPr>
        <w:t>ใบสำคัญแสดงสิทธิ</w:t>
      </w:r>
      <w:r w:rsidRPr="00DB5627">
        <w:rPr>
          <w:rFonts w:ascii="Angsana New" w:hAnsi="Angsana New" w:cs="Angsana New" w:hint="cs"/>
          <w:color w:val="000000" w:themeColor="text1"/>
          <w:spacing w:val="16"/>
          <w:cs/>
          <w:lang w:val="en-US"/>
        </w:rPr>
        <w:t xml:space="preserve">คงเหลือ </w:t>
      </w:r>
      <w:r w:rsidR="00DB5627" w:rsidRPr="00DB5627">
        <w:rPr>
          <w:rFonts w:ascii="Angsana New" w:hAnsi="Angsana New" w:cs="Angsana New"/>
          <w:color w:val="000000" w:themeColor="text1"/>
          <w:spacing w:val="16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spacing w:val="16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16"/>
          <w:lang w:val="en-US"/>
        </w:rPr>
        <w:t>653</w:t>
      </w:r>
      <w:r w:rsidRPr="00DB5627">
        <w:rPr>
          <w:rFonts w:ascii="Angsana New" w:hAnsi="Angsana New" w:cs="Angsana New"/>
          <w:color w:val="000000" w:themeColor="text1"/>
          <w:spacing w:val="16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pacing w:val="16"/>
          <w:cs/>
          <w:lang w:val="en-US"/>
        </w:rPr>
        <w:t>ล้านหน่วย</w:t>
      </w:r>
    </w:p>
    <w:p w14:paraId="4C06C554" w14:textId="6E9BD407" w:rsidR="00F0423E" w:rsidRPr="00DB5627" w:rsidRDefault="00F0423E" w:rsidP="0083766D">
      <w:pPr>
        <w:spacing w:after="160"/>
        <w:ind w:left="1166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ในระหว่าง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>ปี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>ธันวาคม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มีผู้ถือหุ้นใช้สิทธิจำนวน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533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สิทธิซึ่งแปลงเป็นหุ้นสามัญจำนวน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533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หุ้น มูลค่าหุ้นละ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บาท โดยบริษัทได้ดำเนินการจดทะเบียนเพิ่ม</w:t>
      </w:r>
      <w:r w:rsidRPr="00DB5627">
        <w:rPr>
          <w:rFonts w:ascii="Angsana New" w:hAnsi="Angsana New" w:cs="Angsana New"/>
          <w:color w:val="000000" w:themeColor="text1"/>
          <w:spacing w:val="6"/>
          <w:cs/>
          <w:lang w:val="en-US"/>
        </w:rPr>
        <w:t>ทุน</w:t>
      </w:r>
      <w:r w:rsidR="00CC683E" w:rsidRPr="00DB5627">
        <w:rPr>
          <w:rFonts w:ascii="Angsana New" w:hAnsi="Angsana New" w:cs="Angsana New"/>
          <w:color w:val="000000" w:themeColor="text1"/>
          <w:spacing w:val="6"/>
          <w:lang w:val="en-US"/>
        </w:rPr>
        <w:t xml:space="preserve">             </w:t>
      </w:r>
      <w:r w:rsidRPr="00DB5627">
        <w:rPr>
          <w:rFonts w:ascii="Angsana New" w:hAnsi="Angsana New" w:cs="Angsana New"/>
          <w:color w:val="000000" w:themeColor="text1"/>
          <w:spacing w:val="6"/>
          <w:cs/>
          <w:lang w:val="en-US"/>
        </w:rPr>
        <w:t>จดทะเบียนและทุนชำระแล้ว กับกรมพัฒนาธุรกิจการค้า กระทรวงพาณิชย์แล้ว เมื่อวันที่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CC683E" w:rsidRPr="00DB5627">
        <w:rPr>
          <w:rFonts w:ascii="Angsana New" w:hAnsi="Angsana New" w:cs="Angsana New"/>
          <w:color w:val="000000" w:themeColor="text1"/>
          <w:lang w:val="en-US"/>
        </w:rPr>
        <w:t xml:space="preserve">        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>มิถุนายน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ส่งผลให้จำนวนหุ้นสามัญถัวเฉลี่ยถ่วงน้ำหนักเพิ่มขึ้นจาก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8</w:t>
      </w:r>
      <w:r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266</w:t>
      </w:r>
      <w:r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128</w:t>
      </w:r>
      <w:r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517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หุ้น 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เป็น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8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266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129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050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หุ้น สำหรับ</w:t>
      </w:r>
      <w:r w:rsidRPr="00DB5627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ปี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ธันวาคม</w:t>
      </w:r>
      <w:r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</w:p>
    <w:p w14:paraId="25ED2181" w14:textId="794894BD" w:rsidR="00CC683E" w:rsidRPr="00DB5627" w:rsidRDefault="00F0423E" w:rsidP="00CC683E">
      <w:pPr>
        <w:ind w:left="1170"/>
        <w:jc w:val="thaiDistribute"/>
        <w:rPr>
          <w:rFonts w:ascii="Angsana New" w:hAnsi="Angsana New" w:cs="Angsana New"/>
          <w:color w:val="000000" w:themeColor="text1"/>
          <w:spacing w:val="-12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spacing w:val="-12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>ใบสำคัญแสดงสิทธิหมดอายุแล้ว</w:t>
      </w:r>
      <w:r w:rsidR="00CC683E"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br w:type="page"/>
      </w:r>
    </w:p>
    <w:p w14:paraId="650A799E" w14:textId="55A89919" w:rsidR="00F0423E" w:rsidRPr="00DB5627" w:rsidRDefault="00DB5627" w:rsidP="00CC683E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lastRenderedPageBreak/>
        <w:t>22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</w:t>
      </w:r>
      <w:r w:rsidR="00F0423E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ab/>
      </w:r>
      <w:r w:rsidR="00F0423E"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 xml:space="preserve">เมื่อวันที่ 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25</w:t>
      </w:r>
      <w:r w:rsidR="00F0423E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 xml:space="preserve"> </w:t>
      </w:r>
      <w:r w:rsidR="00F0423E"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 xml:space="preserve">กุมภาพันธ์ 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2562</w:t>
      </w:r>
      <w:r w:rsidR="00F0423E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 xml:space="preserve"> </w:t>
      </w:r>
      <w:r w:rsidR="00F0423E"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บริษัทได้ออกและเสนอขายใบสำคัญแสดงสิทธิที่จะซื้อหุ้นสามัญ (</w:t>
      </w:r>
      <w:r w:rsidR="00F0423E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 xml:space="preserve">CGD-WC) </w:t>
      </w:r>
      <w:r w:rsidR="00F0423E"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10"/>
          <w:cs/>
        </w:rPr>
        <w:t>อัตราการใช้สิทธิสำหรับซื้อหุ้นสามัญ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คือ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หน่วยสามารถซื้อหุ้นสามัญได้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หุ้นโดย</w:t>
      </w:r>
      <w:r w:rsidR="00F0423E" w:rsidRPr="00DB5627">
        <w:rPr>
          <w:rFonts w:ascii="Angsana New" w:hAnsi="Angsana New" w:cs="Angsana New"/>
          <w:snapToGrid w:val="0"/>
          <w:color w:val="000000" w:themeColor="text1"/>
          <w:spacing w:val="-10"/>
          <w:cs/>
        </w:rPr>
        <w:t>มีรายละเอียด ดังนี้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170"/>
        <w:gridCol w:w="180"/>
        <w:gridCol w:w="990"/>
        <w:gridCol w:w="180"/>
        <w:gridCol w:w="1170"/>
        <w:gridCol w:w="180"/>
        <w:gridCol w:w="1350"/>
        <w:gridCol w:w="270"/>
        <w:gridCol w:w="1440"/>
      </w:tblGrid>
      <w:tr w:rsidR="009E69E6" w:rsidRPr="00DB5627" w14:paraId="16CE04CA" w14:textId="77777777" w:rsidTr="005F66B8">
        <w:tc>
          <w:tcPr>
            <w:tcW w:w="1080" w:type="dxa"/>
          </w:tcPr>
          <w:p w14:paraId="5DE890F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3E0F3E02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80" w:type="dxa"/>
          </w:tcPr>
          <w:p w14:paraId="69CAB57B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A118F6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80" w:type="dxa"/>
          </w:tcPr>
          <w:p w14:paraId="5F4750B5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F02A90" w14:textId="77777777" w:rsidR="00F0423E" w:rsidRPr="00DB5627" w:rsidRDefault="00F0423E" w:rsidP="005F66B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14:paraId="119DA4F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67CF4D1B" w14:textId="77777777" w:rsidR="00F0423E" w:rsidRPr="00DB5627" w:rsidRDefault="00F0423E" w:rsidP="005F66B8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กำหนดเวลาการใช้สิทธิ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*</w:t>
            </w:r>
          </w:p>
        </w:tc>
      </w:tr>
      <w:tr w:rsidR="009E69E6" w:rsidRPr="00DB5627" w14:paraId="42BB27E2" w14:textId="77777777" w:rsidTr="005F66B8">
        <w:tc>
          <w:tcPr>
            <w:tcW w:w="1080" w:type="dxa"/>
          </w:tcPr>
          <w:p w14:paraId="789A7626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58B3758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7B1BC32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88DD4C7" w14:textId="77777777" w:rsidR="00F0423E" w:rsidRPr="00DB5627" w:rsidRDefault="00F0423E" w:rsidP="005F66B8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 w:themeColor="text1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cs/>
              </w:rPr>
              <w:t>ล้านหน่วย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lang w:val="en-US"/>
              </w:rPr>
              <w:t>)</w:t>
            </w:r>
          </w:p>
        </w:tc>
        <w:tc>
          <w:tcPr>
            <w:tcW w:w="180" w:type="dxa"/>
          </w:tcPr>
          <w:p w14:paraId="7428D7FE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F3154C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80" w:type="dxa"/>
          </w:tcPr>
          <w:p w14:paraId="5184DF59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7931E5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เริ่ม</w:t>
            </w:r>
          </w:p>
        </w:tc>
        <w:tc>
          <w:tcPr>
            <w:tcW w:w="270" w:type="dxa"/>
          </w:tcPr>
          <w:p w14:paraId="517C12DB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FEC2E5B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9E69E6" w:rsidRPr="00DB5627" w14:paraId="5339B1DC" w14:textId="77777777" w:rsidTr="005F66B8">
        <w:tc>
          <w:tcPr>
            <w:tcW w:w="1080" w:type="dxa"/>
          </w:tcPr>
          <w:p w14:paraId="20F5E63D" w14:textId="77777777" w:rsidR="00F0423E" w:rsidRPr="00DB5627" w:rsidRDefault="00F0423E" w:rsidP="005F66B8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CGD-W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14:paraId="148E8389" w14:textId="4AE56855" w:rsidR="00F0423E" w:rsidRPr="00DB5627" w:rsidRDefault="00DB5627" w:rsidP="005F66B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6"/>
                <w:sz w:val="23"/>
                <w:szCs w:val="23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sz w:val="23"/>
                <w:szCs w:val="23"/>
                <w:lang w:val="en-US"/>
              </w:rPr>
              <w:t>25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sz w:val="23"/>
                <w:szCs w:val="23"/>
                <w:lang w:val="en-US"/>
              </w:rPr>
              <w:t xml:space="preserve"> 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3A58DC49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E07BB3A" w14:textId="0C42881D" w:rsidR="00F0423E" w:rsidRPr="00DB5627" w:rsidRDefault="00DB5627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180" w:type="dxa"/>
          </w:tcPr>
          <w:p w14:paraId="09A690B1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098A13" w14:textId="059E3380" w:rsidR="00F0423E" w:rsidRPr="00DB5627" w:rsidRDefault="00DB5627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180" w:type="dxa"/>
          </w:tcPr>
          <w:p w14:paraId="4702E873" w14:textId="77777777" w:rsidR="00F0423E" w:rsidRPr="00DB5627" w:rsidRDefault="00F0423E" w:rsidP="005F66B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59C4CAE" w14:textId="6E7E774A" w:rsidR="00F0423E" w:rsidRPr="00DB5627" w:rsidRDefault="00DB5627" w:rsidP="005F66B8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6836A54C" w14:textId="77777777" w:rsidR="00F0423E" w:rsidRPr="00DB5627" w:rsidRDefault="00F0423E" w:rsidP="005F66B8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37038A4" w14:textId="105A35A5" w:rsidR="00F0423E" w:rsidRPr="00DB5627" w:rsidRDefault="00DB5627" w:rsidP="005F66B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0423E"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</w:tbl>
    <w:p w14:paraId="67692D4B" w14:textId="3DBF60B4" w:rsidR="00F0423E" w:rsidRPr="00DB5627" w:rsidRDefault="00F0423E" w:rsidP="00F0423E">
      <w:pPr>
        <w:spacing w:before="240"/>
        <w:ind w:left="1440" w:hanging="274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8"/>
          <w:sz w:val="24"/>
          <w:szCs w:val="24"/>
          <w:lang w:val="en-US"/>
        </w:rPr>
        <w:t xml:space="preserve">*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sz w:val="24"/>
          <w:szCs w:val="24"/>
          <w:cs/>
          <w:lang w:val="en-US"/>
        </w:rPr>
        <w:tab/>
        <w:t>ผู้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lang w:val="en-US"/>
        </w:rPr>
        <w:t>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14:paraId="48FB976C" w14:textId="547989FC" w:rsidR="00F0423E" w:rsidRPr="00DB5627" w:rsidRDefault="00F0423E" w:rsidP="00F0423E">
      <w:pPr>
        <w:spacing w:before="120"/>
        <w:ind w:left="1166" w:right="-115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ณ </w:t>
      </w:r>
      <w:r w:rsidRPr="00DB5627">
        <w:rPr>
          <w:rFonts w:ascii="Angsana New" w:hAnsi="Angsana New" w:cs="Angsana New" w:hint="cs"/>
          <w:color w:val="000000" w:themeColor="text1"/>
          <w:spacing w:val="-12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2566</w:t>
      </w:r>
      <w:r w:rsidR="00D57591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="00D57591" w:rsidRPr="00DB5627">
        <w:rPr>
          <w:rFonts w:ascii="Angsana New" w:hAnsi="Angsana New" w:cs="Angsana New" w:hint="cs"/>
          <w:color w:val="000000" w:themeColor="text1"/>
          <w:spacing w:val="-12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>ใบสำคัญแสดงสิทธิทั้งหมดยังไม่ได้มีการใช้สิทธิ</w:t>
      </w:r>
      <w:bookmarkEnd w:id="11"/>
    </w:p>
    <w:p w14:paraId="79D0F4BE" w14:textId="7C133F2F" w:rsidR="00E346D5" w:rsidRPr="00DB5627" w:rsidRDefault="00DB5627" w:rsidP="0050111F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23</w:t>
      </w:r>
      <w:r w:rsidR="00E346D5" w:rsidRPr="00DB5627">
        <w:rPr>
          <w:rFonts w:ascii="Angsana New" w:hAnsi="Angsana New" w:cs="Angsana New"/>
          <w:b/>
          <w:bCs/>
          <w:color w:val="000000" w:themeColor="text1"/>
          <w:cs/>
        </w:rPr>
        <w:t xml:space="preserve">. </w:t>
      </w:r>
      <w:r w:rsidR="00E346D5" w:rsidRPr="00DB5627">
        <w:rPr>
          <w:rFonts w:ascii="Angsana New" w:hAnsi="Angsana New" w:cs="Angsana New"/>
          <w:b/>
          <w:bCs/>
          <w:color w:val="000000" w:themeColor="text1"/>
          <w:cs/>
        </w:rPr>
        <w:tab/>
        <w:t>ทุนสำรองตามกฎหมาย</w:t>
      </w:r>
    </w:p>
    <w:p w14:paraId="604A16A1" w14:textId="78FEE974" w:rsidR="00E346D5" w:rsidRPr="00DB5627" w:rsidRDefault="00E346D5" w:rsidP="00CC683E">
      <w:pPr>
        <w:spacing w:after="24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10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ของทุนจดทะเบียน </w:t>
      </w:r>
    </w:p>
    <w:p w14:paraId="15531733" w14:textId="7EA06652" w:rsidR="000220EA" w:rsidRPr="00DB5627" w:rsidRDefault="00E346D5" w:rsidP="00CC683E">
      <w:pPr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ตาม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ประมวล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กฎหมายแพ่งและพาณิชย์ ทุกคราวที่จ่ายเงินปันผลบริษัทย่อยต้องจัดสรรเงินไว้เป็นทุนสำรอง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>อย่างน้อย</w:t>
      </w:r>
      <w:r w:rsidR="007B3DD6" w:rsidRPr="00DB5627">
        <w:rPr>
          <w:rFonts w:ascii="Angsana New" w:hAnsi="Angsana New" w:cs="Angsana New" w:hint="cs"/>
          <w:snapToGrid w:val="0"/>
          <w:color w:val="000000" w:themeColor="text1"/>
          <w:cs/>
        </w:rPr>
        <w:t xml:space="preserve">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7B3DD6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>ของจำนวนผลกำไร ซึ่งได้รับจากกิจการของบริษัทย่อยจนกว่าทุนสำรองนั้น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>จะมี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จำนวนถึง</w:t>
      </w:r>
      <w:r w:rsidR="007B3DD6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10</w:t>
      </w:r>
      <w:r w:rsidR="007B3DD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ของทุนของบริษัทย่อย ทุนสำรองนี้จะนำมาจัดสรรเงินปันผลไม่ได้จนกว่าจะเลิกกิจการ</w:t>
      </w:r>
    </w:p>
    <w:p w14:paraId="2FADCAE8" w14:textId="72513B8C" w:rsidR="00466821" w:rsidRPr="00DB5627" w:rsidRDefault="00DB5627" w:rsidP="009F6BF9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24</w:t>
      </w:r>
      <w:r w:rsidR="00466821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466821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66821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องค์ประกอบอื่น</w:t>
      </w:r>
      <w:r w:rsidR="00453830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ของส่วนของผู้ถือหุ้น</w:t>
      </w:r>
    </w:p>
    <w:p w14:paraId="394DF5C8" w14:textId="77777777" w:rsidR="00453830" w:rsidRPr="00DB5627" w:rsidRDefault="00453830" w:rsidP="00DB020B">
      <w:pPr>
        <w:tabs>
          <w:tab w:val="left" w:pos="9090"/>
        </w:tabs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lang w:val="en-US"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cs/>
        </w:rPr>
        <w:t>องค์ประกอบอื่นของส่วนของผู้ถือหุ้น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p w14:paraId="7EDAC8C7" w14:textId="3D4284B3" w:rsidR="00A87085" w:rsidRPr="00DB5627" w:rsidRDefault="00DB5627" w:rsidP="009F6BF9">
      <w:pPr>
        <w:ind w:left="1080" w:hanging="540"/>
        <w:jc w:val="thaiDistribute"/>
        <w:rPr>
          <w:rStyle w:val="PageNumber"/>
          <w:rFonts w:ascii="Angsana New" w:hAnsi="Angsana New" w:cs="Angsana New"/>
          <w:color w:val="000000" w:themeColor="text1"/>
          <w:spacing w:val="-4"/>
          <w:lang w:val="en-US"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24</w:t>
      </w:r>
      <w:r w:rsidR="00453830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1</w:t>
      </w:r>
      <w:r w:rsidR="00453830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ab/>
      </w:r>
      <w:r w:rsidR="00BF537A"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ผล</w:t>
      </w:r>
      <w:r w:rsidR="00A87085"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2A55734E" w14:textId="77777777" w:rsidR="00A87085" w:rsidRPr="00DB5627" w:rsidRDefault="00A87085" w:rsidP="00DB020B">
      <w:pPr>
        <w:ind w:left="547"/>
        <w:jc w:val="right"/>
        <w:rPr>
          <w:rFonts w:ascii="Angsana New" w:hAnsi="Angsana New" w:cs="Angsana New"/>
          <w:color w:val="000000" w:themeColor="text1"/>
          <w:sz w:val="24"/>
          <w:szCs w:val="24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 บาท)</w:t>
      </w:r>
    </w:p>
    <w:tbl>
      <w:tblPr>
        <w:tblW w:w="820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0"/>
        <w:gridCol w:w="1417"/>
        <w:gridCol w:w="161"/>
        <w:gridCol w:w="1417"/>
      </w:tblGrid>
      <w:tr w:rsidR="00CC683E" w:rsidRPr="00DB5627" w14:paraId="38AFDF41" w14:textId="77777777" w:rsidTr="00F96D35">
        <w:tc>
          <w:tcPr>
            <w:tcW w:w="5210" w:type="dxa"/>
          </w:tcPr>
          <w:p w14:paraId="1F74525D" w14:textId="77777777" w:rsidR="00CC683E" w:rsidRPr="00DB5627" w:rsidRDefault="00CC683E" w:rsidP="005011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95" w:type="dxa"/>
            <w:gridSpan w:val="3"/>
          </w:tcPr>
          <w:p w14:paraId="51FB81D0" w14:textId="36D9D472" w:rsidR="00CC683E" w:rsidRPr="00DB5627" w:rsidRDefault="00CC683E" w:rsidP="00CC683E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งบการเงินรวมและ</w:t>
            </w:r>
          </w:p>
        </w:tc>
      </w:tr>
      <w:tr w:rsidR="00CC683E" w:rsidRPr="00DB5627" w14:paraId="2F2B46EB" w14:textId="77777777" w:rsidTr="006657D3">
        <w:tc>
          <w:tcPr>
            <w:tcW w:w="5210" w:type="dxa"/>
          </w:tcPr>
          <w:p w14:paraId="3E9CFBFB" w14:textId="77777777" w:rsidR="00CC683E" w:rsidRPr="00DB5627" w:rsidRDefault="00CC683E" w:rsidP="005011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95" w:type="dxa"/>
            <w:gridSpan w:val="3"/>
          </w:tcPr>
          <w:p w14:paraId="2391E5D8" w14:textId="4ABE02BA" w:rsidR="00CC683E" w:rsidRPr="00DB5627" w:rsidRDefault="00CC683E" w:rsidP="00CC683E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683E" w:rsidRPr="00DB5627" w14:paraId="7FFF99C8" w14:textId="77777777" w:rsidTr="00CC683E">
        <w:tc>
          <w:tcPr>
            <w:tcW w:w="5210" w:type="dxa"/>
          </w:tcPr>
          <w:p w14:paraId="2ED79A01" w14:textId="77777777" w:rsidR="00CC683E" w:rsidRPr="00DB5627" w:rsidRDefault="00CC683E" w:rsidP="00CC68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3BDBBA" w14:textId="4B1E4F9F" w:rsidR="00CC683E" w:rsidRPr="00DB5627" w:rsidRDefault="00CC683E" w:rsidP="00CC683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61" w:type="dxa"/>
          </w:tcPr>
          <w:p w14:paraId="33692D5C" w14:textId="77777777" w:rsidR="00CC683E" w:rsidRPr="00DB5627" w:rsidRDefault="00CC683E" w:rsidP="00CC683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64FE0480" w14:textId="64E1768E" w:rsidR="00CC683E" w:rsidRPr="00DB5627" w:rsidRDefault="00CC683E" w:rsidP="00CC683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CC683E" w:rsidRPr="00DB5627" w14:paraId="2AAF384B" w14:textId="77777777" w:rsidTr="00CC683E">
        <w:tc>
          <w:tcPr>
            <w:tcW w:w="5210" w:type="dxa"/>
          </w:tcPr>
          <w:p w14:paraId="4E14A085" w14:textId="77777777" w:rsidR="00CC683E" w:rsidRPr="00DB5627" w:rsidRDefault="00CC683E" w:rsidP="00CC68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5EFB57" w14:textId="5EE65485" w:rsidR="00CC683E" w:rsidRPr="00DB5627" w:rsidRDefault="00DB5627" w:rsidP="00CC683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CC683E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C683E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="00CC683E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1" w:type="dxa"/>
          </w:tcPr>
          <w:p w14:paraId="3EDCF719" w14:textId="77777777" w:rsidR="00CC683E" w:rsidRPr="00DB5627" w:rsidRDefault="00CC683E" w:rsidP="00CC683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E00404A" w14:textId="125E7FFA" w:rsidR="00CC683E" w:rsidRPr="00DB5627" w:rsidRDefault="00DB5627" w:rsidP="00CC683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CC683E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C683E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="00CC683E"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CC683E" w:rsidRPr="00DB5627" w14:paraId="306A51D3" w14:textId="77777777" w:rsidTr="00CC683E">
        <w:tc>
          <w:tcPr>
            <w:tcW w:w="5210" w:type="dxa"/>
          </w:tcPr>
          <w:p w14:paraId="1F0F4DD2" w14:textId="77777777" w:rsidR="00CC683E" w:rsidRPr="00DB5627" w:rsidRDefault="00CC683E" w:rsidP="00CC683E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</w:tcPr>
          <w:p w14:paraId="29292A16" w14:textId="261BBFE9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2B405BB2" w14:textId="77777777" w:rsidR="00CC683E" w:rsidRPr="00DB5627" w:rsidRDefault="00CC683E" w:rsidP="00CC683E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F0A7D00" w14:textId="1A88AC3F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CC683E" w:rsidRPr="00DB5627" w14:paraId="5E8F7461" w14:textId="77777777" w:rsidTr="00CC683E">
        <w:tc>
          <w:tcPr>
            <w:tcW w:w="5210" w:type="dxa"/>
          </w:tcPr>
          <w:p w14:paraId="2C4A6E8F" w14:textId="0646EEE5" w:rsidR="00CC683E" w:rsidRPr="00DB5627" w:rsidRDefault="00CC683E" w:rsidP="00CC683E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ผลขาดทุนจากเงินลงทุนในตราสารทุนที่กำหนดให้วัดมูลค่า</w:t>
            </w:r>
          </w:p>
        </w:tc>
        <w:tc>
          <w:tcPr>
            <w:tcW w:w="1417" w:type="dxa"/>
            <w:shd w:val="clear" w:color="auto" w:fill="auto"/>
          </w:tcPr>
          <w:p w14:paraId="3E80394B" w14:textId="77777777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14:paraId="5822C7D0" w14:textId="77777777" w:rsidR="00CC683E" w:rsidRPr="00DB5627" w:rsidRDefault="00CC683E" w:rsidP="00CC683E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9586109" w14:textId="77777777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C683E" w:rsidRPr="00DB5627" w14:paraId="3C1E693A" w14:textId="77777777" w:rsidTr="00CC683E">
        <w:tc>
          <w:tcPr>
            <w:tcW w:w="5210" w:type="dxa"/>
          </w:tcPr>
          <w:p w14:paraId="79D1E9E9" w14:textId="2153B67C" w:rsidR="00CC683E" w:rsidRPr="00DB5627" w:rsidRDefault="00CC683E" w:rsidP="00CC683E">
            <w:pPr>
              <w:spacing w:line="360" w:lineRule="exact"/>
              <w:ind w:left="175"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077CD2" w14:textId="1AA1573D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0B4C2A6E" w14:textId="77777777" w:rsidR="00CC683E" w:rsidRPr="00DB5627" w:rsidRDefault="00CC683E" w:rsidP="00CC683E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40482E6" w14:textId="4F74D72B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CC683E" w:rsidRPr="00DB5627" w14:paraId="6744D1DC" w14:textId="77777777" w:rsidTr="00CC683E">
        <w:tc>
          <w:tcPr>
            <w:tcW w:w="5210" w:type="dxa"/>
          </w:tcPr>
          <w:p w14:paraId="131476BE" w14:textId="0199B764" w:rsidR="00CC683E" w:rsidRPr="00DB5627" w:rsidRDefault="00CC683E" w:rsidP="00CC683E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ภาษีเงินได้เกี่ยวกับ</w:t>
            </w:r>
            <w:r w:rsidR="00E6351F"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ผล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ขาดทุนจากเงินลงทุนในตราสารทุนที่กำหนดให้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C1E36" w14:textId="77777777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14:paraId="38BFB72A" w14:textId="77777777" w:rsidR="00CC683E" w:rsidRPr="00DB5627" w:rsidRDefault="00CC683E" w:rsidP="00CC683E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DE28CEB" w14:textId="77777777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C683E" w:rsidRPr="00DB5627" w14:paraId="4FC66A10" w14:textId="77777777" w:rsidTr="00CC683E">
        <w:tc>
          <w:tcPr>
            <w:tcW w:w="5210" w:type="dxa"/>
          </w:tcPr>
          <w:p w14:paraId="75B7AE55" w14:textId="46DC8D5A" w:rsidR="00CC683E" w:rsidRPr="00DB5627" w:rsidRDefault="00CC683E" w:rsidP="00CC683E">
            <w:pPr>
              <w:spacing w:line="360" w:lineRule="exact"/>
              <w:ind w:left="175"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7F209" w14:textId="017E2D83" w:rsidR="00CC683E" w:rsidRPr="00DB5627" w:rsidRDefault="00DB5627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CC683E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091</w:t>
            </w:r>
            <w:r w:rsidR="00CC683E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629</w:t>
            </w:r>
          </w:p>
        </w:tc>
        <w:tc>
          <w:tcPr>
            <w:tcW w:w="161" w:type="dxa"/>
          </w:tcPr>
          <w:p w14:paraId="1FFD0030" w14:textId="77777777" w:rsidR="00CC683E" w:rsidRPr="00DB5627" w:rsidRDefault="00CC683E" w:rsidP="00CC683E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FCFEC3" w14:textId="2993E9E4" w:rsidR="00CC683E" w:rsidRPr="00DB5627" w:rsidRDefault="00DB5627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</w:t>
            </w:r>
            <w:r w:rsidR="00CC683E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621</w:t>
            </w:r>
            <w:r w:rsidR="00CC683E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910</w:t>
            </w:r>
          </w:p>
        </w:tc>
      </w:tr>
      <w:tr w:rsidR="00CC683E" w:rsidRPr="00DB5627" w14:paraId="720C7862" w14:textId="77777777" w:rsidTr="00CC683E">
        <w:tc>
          <w:tcPr>
            <w:tcW w:w="5210" w:type="dxa"/>
          </w:tcPr>
          <w:p w14:paraId="09DFBEE2" w14:textId="77777777" w:rsidR="00CC683E" w:rsidRPr="00DB5627" w:rsidRDefault="00CC683E" w:rsidP="00CC683E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9A1F" w14:textId="6ED88334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16E7960B" w14:textId="77777777" w:rsidR="00CC683E" w:rsidRPr="00DB5627" w:rsidRDefault="00CC683E" w:rsidP="00CC683E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D73E45C" w14:textId="2510D5C3" w:rsidR="00CC683E" w:rsidRPr="00DB5627" w:rsidRDefault="00CC683E" w:rsidP="00CC683E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7912AB04" w14:textId="77777777" w:rsidR="00CC683E" w:rsidRPr="00DB5627" w:rsidRDefault="00CC683E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  <w:br w:type="page"/>
      </w:r>
    </w:p>
    <w:p w14:paraId="63733512" w14:textId="658FD348" w:rsidR="00AD1644" w:rsidRPr="00DB5627" w:rsidRDefault="00BF537A" w:rsidP="00107F8D">
      <w:pPr>
        <w:overflowPunct/>
        <w:autoSpaceDE/>
        <w:autoSpaceDN/>
        <w:adjustRightInd/>
        <w:spacing w:before="240"/>
        <w:ind w:left="1094"/>
        <w:jc w:val="thaiDistribute"/>
        <w:textAlignment w:val="auto"/>
        <w:rPr>
          <w:rStyle w:val="PageNumber"/>
          <w:rFonts w:ascii="Angsana New" w:hAnsi="Angsana New" w:cs="Angsana New"/>
          <w:color w:val="000000" w:themeColor="text1"/>
          <w:spacing w:val="-4"/>
          <w:lang w:val="en-US"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  <w:lastRenderedPageBreak/>
        <w:t>ผล</w:t>
      </w:r>
      <w:r w:rsidR="00A87085" w:rsidRPr="00DB5627"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 แสดงผลสะสมของกำไรและขาดทุนที่เกิดจากการเปลี่ยนแปลงในมูลค่ายุติธรรมที่รับรู้ในกำไรขาดทุนเบ็ดเสร็จอื่น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6E4FCDE7" w14:textId="0E04706E" w:rsidR="00453830" w:rsidRPr="00DB5627" w:rsidRDefault="00DB5627" w:rsidP="0050111F">
      <w:pPr>
        <w:spacing w:before="240"/>
        <w:ind w:left="1094" w:hanging="547"/>
        <w:jc w:val="thaiDistribute"/>
        <w:rPr>
          <w:rStyle w:val="PageNumber"/>
          <w:rFonts w:ascii="Angsana New" w:hAnsi="Angsana New" w:cs="Angsana New"/>
          <w:color w:val="000000" w:themeColor="text1"/>
          <w:lang w:val="en-US"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24</w:t>
      </w:r>
      <w:r w:rsidR="00453830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.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</w:t>
      </w:r>
      <w:r w:rsidR="003B4062"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ab/>
      </w:r>
      <w:r w:rsidR="000772F2" w:rsidRPr="00DB5627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14:paraId="069B1759" w14:textId="77777777" w:rsidR="00453830" w:rsidRPr="00DB5627" w:rsidRDefault="00453830" w:rsidP="00DB020B">
      <w:pPr>
        <w:ind w:left="547"/>
        <w:jc w:val="right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219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7"/>
        <w:gridCol w:w="1172"/>
        <w:gridCol w:w="90"/>
        <w:gridCol w:w="1190"/>
      </w:tblGrid>
      <w:tr w:rsidR="009E69E6" w:rsidRPr="00DB5627" w14:paraId="0A43AB99" w14:textId="77777777" w:rsidTr="00576D23">
        <w:tc>
          <w:tcPr>
            <w:tcW w:w="5767" w:type="dxa"/>
          </w:tcPr>
          <w:p w14:paraId="06DB71B3" w14:textId="77777777" w:rsidR="003E1059" w:rsidRPr="00DB5627" w:rsidRDefault="003E1059" w:rsidP="00DB020B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52" w:type="dxa"/>
            <w:gridSpan w:val="3"/>
          </w:tcPr>
          <w:p w14:paraId="2BA594A1" w14:textId="77777777" w:rsidR="003E1059" w:rsidRPr="00DB5627" w:rsidRDefault="003E1059" w:rsidP="00DB020B">
            <w:pPr>
              <w:pStyle w:val="Heading3"/>
              <w:spacing w:line="340" w:lineRule="exact"/>
              <w:rPr>
                <w:rFonts w:ascii="Angsana New" w:hAnsi="Angsana New" w:cs="Angsana New"/>
                <w:color w:val="000000" w:themeColor="text1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9E69E6" w:rsidRPr="00DB5627" w14:paraId="1B13822A" w14:textId="77777777" w:rsidTr="00576D23">
        <w:tc>
          <w:tcPr>
            <w:tcW w:w="5767" w:type="dxa"/>
          </w:tcPr>
          <w:p w14:paraId="611ACE84" w14:textId="77777777" w:rsidR="003E1059" w:rsidRPr="00DB5627" w:rsidRDefault="003E1059" w:rsidP="00DB02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5C719829" w14:textId="77777777" w:rsidR="003E1059" w:rsidRPr="00DB5627" w:rsidRDefault="003E1059" w:rsidP="00DB020B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CE7408D" w14:textId="77777777" w:rsidR="003E1059" w:rsidRPr="00DB5627" w:rsidRDefault="003E1059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1EA42B08" w14:textId="77777777" w:rsidR="003E1059" w:rsidRPr="00DB5627" w:rsidRDefault="003E1059" w:rsidP="00DB020B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25D12BC2" w14:textId="77777777" w:rsidTr="00576D23">
        <w:tc>
          <w:tcPr>
            <w:tcW w:w="5767" w:type="dxa"/>
          </w:tcPr>
          <w:p w14:paraId="567537D5" w14:textId="77777777" w:rsidR="003E1059" w:rsidRPr="00DB5627" w:rsidRDefault="003E1059" w:rsidP="00DB02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69EBD785" w14:textId="5F94BA21" w:rsidR="003E1059" w:rsidRPr="00DB5627" w:rsidRDefault="00DB5627" w:rsidP="00DB020B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3E105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105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7B7EDCC" w14:textId="77777777" w:rsidR="003E1059" w:rsidRPr="00DB5627" w:rsidRDefault="003E1059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62A74D8" w14:textId="38F0A53C" w:rsidR="003E1059" w:rsidRPr="00DB5627" w:rsidRDefault="00DB5627" w:rsidP="00DB020B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3E105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1059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29D112C5" w14:textId="77777777" w:rsidTr="00576D23">
        <w:tc>
          <w:tcPr>
            <w:tcW w:w="5767" w:type="dxa"/>
          </w:tcPr>
          <w:p w14:paraId="6488682C" w14:textId="77777777" w:rsidR="003E1059" w:rsidRPr="00DB5627" w:rsidRDefault="003E1059" w:rsidP="00DB02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601150C0" w14:textId="445BE83C" w:rsidR="003E1059" w:rsidRPr="00DB5627" w:rsidRDefault="00DB5627" w:rsidP="00DB020B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353BDC1" w14:textId="77777777" w:rsidR="003E1059" w:rsidRPr="00DB5627" w:rsidRDefault="003E1059" w:rsidP="00DB020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EA34D17" w14:textId="4CBA958B" w:rsidR="003E1059" w:rsidRPr="00DB5627" w:rsidRDefault="00DB5627" w:rsidP="00DB020B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280FD843" w14:textId="77777777" w:rsidTr="00576D23">
        <w:tc>
          <w:tcPr>
            <w:tcW w:w="5767" w:type="dxa"/>
          </w:tcPr>
          <w:p w14:paraId="54C9D7DF" w14:textId="77777777" w:rsidR="00FA4D7F" w:rsidRPr="00DB5627" w:rsidRDefault="00FA4D7F" w:rsidP="00FA4D7F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72" w:type="dxa"/>
            <w:shd w:val="clear" w:color="auto" w:fill="auto"/>
          </w:tcPr>
          <w:p w14:paraId="5E6B6AB7" w14:textId="2591A590" w:rsidR="00FA4D7F" w:rsidRPr="00DB5627" w:rsidRDefault="0004453B" w:rsidP="00FA4D7F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59E9CD1D" w14:textId="77777777" w:rsidR="00FA4D7F" w:rsidRPr="00DB5627" w:rsidRDefault="00FA4D7F" w:rsidP="00FA4D7F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796EBB2E" w14:textId="337EB391" w:rsidR="00FA4D7F" w:rsidRPr="00DB5627" w:rsidRDefault="00FA4D7F" w:rsidP="00FA4D7F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77ED74E0" w14:textId="77777777" w:rsidTr="00576D23">
        <w:tc>
          <w:tcPr>
            <w:tcW w:w="5767" w:type="dxa"/>
          </w:tcPr>
          <w:p w14:paraId="02E84242" w14:textId="77777777" w:rsidR="00FA4D7F" w:rsidRPr="00DB5627" w:rsidRDefault="00FA4D7F" w:rsidP="00FA4D7F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ลดลงระหว่างปี</w:t>
            </w:r>
          </w:p>
        </w:tc>
        <w:tc>
          <w:tcPr>
            <w:tcW w:w="1172" w:type="dxa"/>
            <w:shd w:val="clear" w:color="auto" w:fill="auto"/>
          </w:tcPr>
          <w:p w14:paraId="23428F22" w14:textId="7C2E4D42" w:rsidR="00FA4D7F" w:rsidRPr="00DB5627" w:rsidRDefault="00DB5627" w:rsidP="00FA4D7F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820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133</w:t>
            </w:r>
          </w:p>
        </w:tc>
        <w:tc>
          <w:tcPr>
            <w:tcW w:w="90" w:type="dxa"/>
            <w:tcBorders>
              <w:left w:val="nil"/>
            </w:tcBorders>
          </w:tcPr>
          <w:p w14:paraId="4B79C4D3" w14:textId="77777777" w:rsidR="00FA4D7F" w:rsidRPr="00DB5627" w:rsidRDefault="00FA4D7F" w:rsidP="00FA4D7F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1980A959" w14:textId="6DF41B90" w:rsidR="00FA4D7F" w:rsidRPr="00DB5627" w:rsidRDefault="00FA4D7F" w:rsidP="00FA4D7F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7B2B7427" w14:textId="77777777" w:rsidTr="00576D23">
        <w:tc>
          <w:tcPr>
            <w:tcW w:w="5767" w:type="dxa"/>
          </w:tcPr>
          <w:p w14:paraId="6BA9A265" w14:textId="77777777" w:rsidR="00FA4D7F" w:rsidRPr="00DB5627" w:rsidRDefault="00FA4D7F" w:rsidP="00FA4D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ยอดคงเหลือปลายปี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7E19E" w14:textId="4B58E2F6" w:rsidR="00FA4D7F" w:rsidRPr="00DB5627" w:rsidRDefault="0004453B" w:rsidP="00FA4D7F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0275E03" w14:textId="77777777" w:rsidR="00FA4D7F" w:rsidRPr="00DB5627" w:rsidRDefault="00FA4D7F" w:rsidP="00FA4D7F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14E7D58" w14:textId="1BD744D2" w:rsidR="00FA4D7F" w:rsidRPr="00DB5627" w:rsidRDefault="00FA4D7F" w:rsidP="00FA4D7F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4D13FE8B" w14:textId="77777777" w:rsidR="00453830" w:rsidRPr="00DB5627" w:rsidRDefault="00C32655" w:rsidP="00107F8D">
      <w:pPr>
        <w:tabs>
          <w:tab w:val="left" w:pos="9090"/>
        </w:tabs>
        <w:spacing w:before="120" w:line="380" w:lineRule="exact"/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cs/>
        </w:rPr>
        <w:t>ผลต่างของอัตราแลกเปลี่ยนจากการแปลงค่างบการเงินต่างประเทศ</w:t>
      </w:r>
      <w:r w:rsidR="00F34D9A" w:rsidRPr="00DB5627">
        <w:rPr>
          <w:rStyle w:val="PageNumber"/>
          <w:rFonts w:ascii="Angsana New" w:hAnsi="Angsana New" w:cs="Angsana New"/>
          <w:color w:val="000000" w:themeColor="text1"/>
          <w:cs/>
        </w:rPr>
        <w:t>ให้เป็นสกุลเงินบาท</w:t>
      </w:r>
      <w:r w:rsidR="00453830" w:rsidRPr="00DB5627">
        <w:rPr>
          <w:rStyle w:val="PageNumber"/>
          <w:rFonts w:ascii="Angsana New" w:hAnsi="Angsana New" w:cs="Angsana New"/>
          <w:color w:val="000000" w:themeColor="text1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14:paraId="67D5BA8A" w14:textId="096F2779" w:rsidR="003C62C1" w:rsidRPr="00DB5627" w:rsidRDefault="00DB5627" w:rsidP="003C62C1">
      <w:pPr>
        <w:spacing w:before="3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25</w:t>
      </w:r>
      <w:r w:rsidR="00225D1E" w:rsidRPr="00DB56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225D1E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AE6B58" w:rsidRPr="00DB5627">
        <w:rPr>
          <w:rFonts w:ascii="Angsana New" w:hAnsi="Angsana New" w:cs="Angsana New" w:hint="cs"/>
          <w:b/>
          <w:bCs/>
          <w:color w:val="000000" w:themeColor="text1"/>
          <w:cs/>
        </w:rPr>
        <w:t>รายได้</w:t>
      </w:r>
      <w:r w:rsidR="003C62C1" w:rsidRPr="00DB5627">
        <w:rPr>
          <w:rFonts w:ascii="Angsana New" w:hAnsi="Angsana New" w:cs="Angsana New"/>
          <w:b/>
          <w:bCs/>
          <w:color w:val="000000" w:themeColor="text1"/>
          <w:cs/>
        </w:rPr>
        <w:t xml:space="preserve">อื่น </w:t>
      </w:r>
    </w:p>
    <w:p w14:paraId="3C98E971" w14:textId="211FDCA9" w:rsidR="00225D1E" w:rsidRPr="00DB5627" w:rsidRDefault="00AE6B58" w:rsidP="003C62C1">
      <w:pPr>
        <w:ind w:left="547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 w:hint="cs"/>
          <w:color w:val="000000" w:themeColor="text1"/>
          <w:cs/>
        </w:rPr>
        <w:t>รายได้</w:t>
      </w:r>
      <w:r w:rsidR="003C62C1" w:rsidRPr="00DB5627">
        <w:rPr>
          <w:rFonts w:ascii="Angsana New" w:hAnsi="Angsana New" w:cs="Angsana New"/>
          <w:color w:val="000000" w:themeColor="text1"/>
          <w:cs/>
        </w:rPr>
        <w:t>อื่น</w:t>
      </w:r>
      <w:r w:rsidR="00351931" w:rsidRPr="00DB5627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="00351931" w:rsidRPr="00DB56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="00351931" w:rsidRPr="00DB56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="003C62C1" w:rsidRPr="00DB5627">
        <w:rPr>
          <w:rFonts w:ascii="Angsana New" w:hAnsi="Angsana New" w:cs="Angsana New"/>
          <w:color w:val="000000" w:themeColor="text1"/>
          <w:cs/>
        </w:rPr>
        <w:t xml:space="preserve"> ประกอบด้วย</w:t>
      </w:r>
    </w:p>
    <w:p w14:paraId="333411AA" w14:textId="77777777" w:rsidR="00AE6B58" w:rsidRPr="00DB5627" w:rsidRDefault="00AE6B58" w:rsidP="00AE6B58">
      <w:pPr>
        <w:ind w:left="547"/>
        <w:jc w:val="right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82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2"/>
        <w:gridCol w:w="1048"/>
        <w:gridCol w:w="106"/>
        <w:gridCol w:w="1052"/>
        <w:gridCol w:w="142"/>
        <w:gridCol w:w="1065"/>
        <w:gridCol w:w="32"/>
        <w:gridCol w:w="1140"/>
      </w:tblGrid>
      <w:tr w:rsidR="00E625C0" w:rsidRPr="00DB5627" w14:paraId="187D3819" w14:textId="77777777" w:rsidTr="00DB5627">
        <w:trPr>
          <w:cantSplit/>
          <w:trHeight w:hRule="exact" w:val="346"/>
        </w:trPr>
        <w:tc>
          <w:tcPr>
            <w:tcW w:w="4302" w:type="dxa"/>
          </w:tcPr>
          <w:p w14:paraId="49439716" w14:textId="77777777" w:rsidR="00E625C0" w:rsidRPr="00DB5627" w:rsidRDefault="00E625C0" w:rsidP="00CA507C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37" w:type="dxa"/>
            <w:gridSpan w:val="3"/>
          </w:tcPr>
          <w:p w14:paraId="410812AA" w14:textId="77777777" w:rsidR="00E625C0" w:rsidRPr="00DB5627" w:rsidRDefault="00E625C0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DC0DE45" w14:textId="77777777" w:rsidR="00E625C0" w:rsidRPr="00DB5627" w:rsidRDefault="00E625C0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14:paraId="1B1BE718" w14:textId="77777777" w:rsidR="00E625C0" w:rsidRPr="00DB5627" w:rsidRDefault="00E625C0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25C0" w:rsidRPr="00DB5627" w14:paraId="17942E34" w14:textId="77777777" w:rsidTr="00DB5627">
        <w:trPr>
          <w:cantSplit/>
          <w:trHeight w:hRule="exact" w:val="346"/>
        </w:trPr>
        <w:tc>
          <w:tcPr>
            <w:tcW w:w="4302" w:type="dxa"/>
          </w:tcPr>
          <w:p w14:paraId="16DDC949" w14:textId="77777777" w:rsidR="00E625C0" w:rsidRPr="00DB5627" w:rsidRDefault="00E625C0" w:rsidP="00CA507C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557FC3D2" w14:textId="62BD1F51" w:rsidR="00E625C0" w:rsidRPr="00DB5627" w:rsidRDefault="00DB5627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" w:type="dxa"/>
          </w:tcPr>
          <w:p w14:paraId="21882203" w14:textId="77777777" w:rsidR="00E625C0" w:rsidRPr="00DB5627" w:rsidRDefault="00E625C0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E8D94F1" w14:textId="74DC0B8A" w:rsidR="00E625C0" w:rsidRPr="00DB5627" w:rsidRDefault="00DB5627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</w:tcPr>
          <w:p w14:paraId="1897E92C" w14:textId="77777777" w:rsidR="00E625C0" w:rsidRPr="00DB5627" w:rsidRDefault="00E625C0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D90E22" w14:textId="76019E2D" w:rsidR="00E625C0" w:rsidRPr="00DB5627" w:rsidRDefault="00DB5627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2" w:type="dxa"/>
          </w:tcPr>
          <w:p w14:paraId="1FFFFD54" w14:textId="77777777" w:rsidR="00E625C0" w:rsidRPr="00DB5627" w:rsidRDefault="00E625C0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AA6443A" w14:textId="19D4ADE7" w:rsidR="00E625C0" w:rsidRPr="00DB5627" w:rsidRDefault="00DB5627" w:rsidP="00CA507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E9626E" w:rsidRPr="00DB5627" w14:paraId="3E27466E" w14:textId="77777777" w:rsidTr="00DB5627">
        <w:trPr>
          <w:cantSplit/>
          <w:trHeight w:hRule="exact" w:val="346"/>
        </w:trPr>
        <w:tc>
          <w:tcPr>
            <w:tcW w:w="4302" w:type="dxa"/>
            <w:vAlign w:val="center"/>
          </w:tcPr>
          <w:p w14:paraId="2ABD3F28" w14:textId="2EA25C95" w:rsidR="00E9626E" w:rsidRPr="00DB5627" w:rsidRDefault="00E9626E" w:rsidP="00E9626E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รายได้ค่าธรรมเนียมบริหาร</w:t>
            </w:r>
            <w:r w:rsidR="00756E4F"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จัดการอาคารชุด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CB933" w14:textId="102618FA" w:rsidR="00E9626E" w:rsidRPr="00DB5627" w:rsidRDefault="00DB5627" w:rsidP="00DB5627">
            <w:pPr>
              <w:tabs>
                <w:tab w:val="decimal" w:pos="924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84</w:t>
            </w:r>
            <w:r w:rsidR="00E9626E"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597</w:t>
            </w:r>
            <w:r w:rsidR="00E9626E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053</w:t>
            </w:r>
          </w:p>
        </w:tc>
        <w:tc>
          <w:tcPr>
            <w:tcW w:w="107" w:type="dxa"/>
          </w:tcPr>
          <w:p w14:paraId="03C9A0F0" w14:textId="77777777" w:rsidR="00E9626E" w:rsidRPr="00DB5627" w:rsidRDefault="00E9626E" w:rsidP="00E9626E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692FCEA2" w14:textId="27E2E49B" w:rsidR="00E9626E" w:rsidRPr="00DB5627" w:rsidRDefault="00DB5627" w:rsidP="00BF0949">
            <w:pPr>
              <w:ind w:left="-234" w:right="8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</w:t>
            </w:r>
            <w:r w:rsidR="000E64A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239</w:t>
            </w:r>
            <w:r w:rsidR="000E64A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274</w:t>
            </w:r>
          </w:p>
        </w:tc>
        <w:tc>
          <w:tcPr>
            <w:tcW w:w="144" w:type="dxa"/>
          </w:tcPr>
          <w:p w14:paraId="6A170693" w14:textId="77777777" w:rsidR="00E9626E" w:rsidRPr="00DB5627" w:rsidRDefault="00E9626E" w:rsidP="00E9626E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41A8F" w14:textId="15EC541B" w:rsidR="00E9626E" w:rsidRPr="00DB5627" w:rsidRDefault="000D7058" w:rsidP="000D7058">
            <w:pPr>
              <w:tabs>
                <w:tab w:val="decimal" w:pos="5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6B5B9BAA" w14:textId="77777777" w:rsidR="00E9626E" w:rsidRPr="00DB5627" w:rsidRDefault="00E9626E" w:rsidP="00E9626E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46FC00B" w14:textId="5DC44B4D" w:rsidR="00E9626E" w:rsidRPr="00DB5627" w:rsidRDefault="00E9626E" w:rsidP="00E9626E">
            <w:pPr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-</w:t>
            </w:r>
          </w:p>
        </w:tc>
      </w:tr>
      <w:tr w:rsidR="00E9626E" w:rsidRPr="00DB5627" w14:paraId="7410B15F" w14:textId="77777777" w:rsidTr="00DB5627">
        <w:trPr>
          <w:cantSplit/>
          <w:trHeight w:hRule="exact" w:val="346"/>
        </w:trPr>
        <w:tc>
          <w:tcPr>
            <w:tcW w:w="4302" w:type="dxa"/>
            <w:vAlign w:val="center"/>
          </w:tcPr>
          <w:p w14:paraId="03C5BB0A" w14:textId="72A8B90D" w:rsidR="00E9626E" w:rsidRPr="00DB5627" w:rsidRDefault="00E9626E" w:rsidP="00E9626E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รายได้ค่า</w:t>
            </w:r>
            <w:r w:rsidR="00636681"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บริการ</w:t>
            </w: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1046" w14:textId="3EF869FF" w:rsidR="00E9626E" w:rsidRPr="00DB5627" w:rsidRDefault="00DB5627" w:rsidP="00DB5627">
            <w:pPr>
              <w:tabs>
                <w:tab w:val="decimal" w:pos="924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156</w:t>
            </w:r>
            <w:r w:rsidR="00F5135C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581</w:t>
            </w:r>
            <w:r w:rsidR="00C31DF0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981</w:t>
            </w:r>
          </w:p>
        </w:tc>
        <w:tc>
          <w:tcPr>
            <w:tcW w:w="107" w:type="dxa"/>
          </w:tcPr>
          <w:p w14:paraId="7E6E3C9F" w14:textId="77777777" w:rsidR="00E9626E" w:rsidRPr="00DB5627" w:rsidRDefault="00E9626E" w:rsidP="00E9626E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66188EE1" w14:textId="4D1E2DB3" w:rsidR="00E9626E" w:rsidRPr="00DB5627" w:rsidRDefault="00E9626E" w:rsidP="0097063E">
            <w:pPr>
              <w:ind w:left="-234" w:right="8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120</w:t>
            </w:r>
            <w:r w:rsidR="000E64A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763</w:t>
            </w:r>
            <w:r w:rsidR="000E64A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361</w:t>
            </w:r>
          </w:p>
        </w:tc>
        <w:tc>
          <w:tcPr>
            <w:tcW w:w="144" w:type="dxa"/>
          </w:tcPr>
          <w:p w14:paraId="572E35F6" w14:textId="77777777" w:rsidR="00E9626E" w:rsidRPr="00DB5627" w:rsidRDefault="00E9626E" w:rsidP="00E9626E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9119C" w14:textId="30364995" w:rsidR="00E9626E" w:rsidRPr="00DB5627" w:rsidRDefault="000D7058" w:rsidP="000D7058">
            <w:pPr>
              <w:tabs>
                <w:tab w:val="decimal" w:pos="5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7C854F15" w14:textId="77777777" w:rsidR="00E9626E" w:rsidRPr="00DB5627" w:rsidRDefault="00E9626E" w:rsidP="00E9626E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137C86D" w14:textId="32360756" w:rsidR="00E9626E" w:rsidRPr="00DB5627" w:rsidRDefault="00E9626E" w:rsidP="00E9626E">
            <w:pPr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-</w:t>
            </w:r>
          </w:p>
        </w:tc>
      </w:tr>
      <w:tr w:rsidR="00E9626E" w:rsidRPr="00DB5627" w14:paraId="1ED42484" w14:textId="77777777" w:rsidTr="00DB5627">
        <w:trPr>
          <w:cantSplit/>
          <w:trHeight w:hRule="exact" w:val="346"/>
        </w:trPr>
        <w:tc>
          <w:tcPr>
            <w:tcW w:w="4302" w:type="dxa"/>
            <w:vAlign w:val="center"/>
          </w:tcPr>
          <w:p w14:paraId="3F71770F" w14:textId="56C3AE41" w:rsidR="00E9626E" w:rsidRPr="00DB5627" w:rsidRDefault="00E9626E" w:rsidP="00E9626E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เงินคืนค่าเบี้ยปรับภาษีมูลค่าเพิ่ม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4380" w14:textId="7D8D2B52" w:rsidR="00E9626E" w:rsidRPr="00DB5627" w:rsidRDefault="00DB5627" w:rsidP="00DB5627">
            <w:pPr>
              <w:tabs>
                <w:tab w:val="decimal" w:pos="924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</w:t>
            </w:r>
            <w:r w:rsidR="00E9626E"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218</w:t>
            </w:r>
            <w:r w:rsidR="00E9626E"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07" w:type="dxa"/>
          </w:tcPr>
          <w:p w14:paraId="08B78987" w14:textId="77777777" w:rsidR="00E9626E" w:rsidRPr="00DB5627" w:rsidRDefault="00E9626E" w:rsidP="00E9626E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0423B59F" w14:textId="2DBCE893" w:rsidR="00E9626E" w:rsidRPr="00DB5627" w:rsidRDefault="00E9626E" w:rsidP="00BF0949">
            <w:pPr>
              <w:ind w:left="-234" w:right="8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0E64A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68FB435D" w14:textId="77777777" w:rsidR="00E9626E" w:rsidRPr="00DB5627" w:rsidRDefault="00E9626E" w:rsidP="00E9626E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4463E" w14:textId="12EA3866" w:rsidR="00E9626E" w:rsidRPr="00DB5627" w:rsidRDefault="00E9626E" w:rsidP="00E9626E">
            <w:pPr>
              <w:tabs>
                <w:tab w:val="decimal" w:pos="570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32" w:type="dxa"/>
          </w:tcPr>
          <w:p w14:paraId="5E176AE0" w14:textId="77777777" w:rsidR="00E9626E" w:rsidRPr="00DB5627" w:rsidRDefault="00E9626E" w:rsidP="00E9626E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36BEF9D" w14:textId="41353B70" w:rsidR="00E9626E" w:rsidRPr="00DB5627" w:rsidRDefault="00E9626E" w:rsidP="00E9626E">
            <w:pPr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-</w:t>
            </w:r>
          </w:p>
        </w:tc>
      </w:tr>
      <w:tr w:rsidR="00336A71" w:rsidRPr="00DB5627" w14:paraId="62D5429E" w14:textId="77777777" w:rsidTr="00DB5627">
        <w:trPr>
          <w:cantSplit/>
          <w:trHeight w:hRule="exact" w:val="346"/>
        </w:trPr>
        <w:tc>
          <w:tcPr>
            <w:tcW w:w="4302" w:type="dxa"/>
            <w:vAlign w:val="center"/>
          </w:tcPr>
          <w:p w14:paraId="75D3008B" w14:textId="50414286" w:rsidR="00336A71" w:rsidRPr="00DB5627" w:rsidRDefault="008B4A5A" w:rsidP="00336A71">
            <w:pPr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หนี้สูญได้รับคืน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8B8E7" w14:textId="1689DAEC" w:rsidR="00336A71" w:rsidRPr="00DB5627" w:rsidRDefault="00DB5627" w:rsidP="00DB5627">
            <w:pPr>
              <w:tabs>
                <w:tab w:val="decimal" w:pos="924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336A71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  <w:r w:rsidR="00336A71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" w:type="dxa"/>
          </w:tcPr>
          <w:p w14:paraId="416A38AE" w14:textId="77777777" w:rsidR="00336A71" w:rsidRPr="00DB5627" w:rsidRDefault="00336A71" w:rsidP="00336A7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230D3EFC" w14:textId="73E69DFF" w:rsidR="00336A71" w:rsidRPr="00DB5627" w:rsidRDefault="00336A71" w:rsidP="00336A71">
            <w:pPr>
              <w:tabs>
                <w:tab w:val="decimal" w:pos="81"/>
              </w:tabs>
              <w:ind w:left="-234" w:right="8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-</w:t>
            </w:r>
          </w:p>
        </w:tc>
        <w:tc>
          <w:tcPr>
            <w:tcW w:w="144" w:type="dxa"/>
          </w:tcPr>
          <w:p w14:paraId="4E35FFDF" w14:textId="77777777" w:rsidR="00336A71" w:rsidRPr="00DB5627" w:rsidRDefault="00336A71" w:rsidP="00336A71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A5DBF1" w14:textId="3D7B7210" w:rsidR="00336A71" w:rsidRPr="00DB5627" w:rsidRDefault="00DB5627" w:rsidP="00AE4EB4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32" w:type="dxa"/>
          </w:tcPr>
          <w:p w14:paraId="5DF35C6E" w14:textId="77777777" w:rsidR="00336A71" w:rsidRPr="00DB5627" w:rsidRDefault="00336A71" w:rsidP="00336A71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C2DC46C" w14:textId="061235E3" w:rsidR="00336A71" w:rsidRPr="00DB5627" w:rsidRDefault="00336A71" w:rsidP="00336A71">
            <w:pPr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-</w:t>
            </w:r>
          </w:p>
        </w:tc>
      </w:tr>
      <w:tr w:rsidR="00336A71" w:rsidRPr="00DB5627" w14:paraId="4E8C2E7F" w14:textId="77777777" w:rsidTr="00DB5627">
        <w:trPr>
          <w:cantSplit/>
          <w:trHeight w:hRule="exact" w:val="346"/>
        </w:trPr>
        <w:tc>
          <w:tcPr>
            <w:tcW w:w="4302" w:type="dxa"/>
            <w:vAlign w:val="center"/>
          </w:tcPr>
          <w:p w14:paraId="4B89A48F" w14:textId="408F847D" w:rsidR="00336A71" w:rsidRPr="00DB5627" w:rsidRDefault="00336A71" w:rsidP="00336A71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รายได้ค่าธรรมเนียมบริหารจัดการ</w:t>
            </w: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(</w:t>
            </w: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</w:t>
            </w:r>
            <w:r w:rsidR="0037299D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7ADC29" w14:textId="58071F01" w:rsidR="00336A71" w:rsidRPr="00DB5627" w:rsidRDefault="00336A71" w:rsidP="00336A71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7" w:type="dxa"/>
          </w:tcPr>
          <w:p w14:paraId="565D0568" w14:textId="77777777" w:rsidR="00336A71" w:rsidRPr="00DB5627" w:rsidRDefault="00336A71" w:rsidP="00336A7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49A55201" w14:textId="78CBBA8A" w:rsidR="00336A71" w:rsidRPr="00DB5627" w:rsidRDefault="00336A71" w:rsidP="00336A71">
            <w:pPr>
              <w:tabs>
                <w:tab w:val="decimal" w:pos="81"/>
              </w:tabs>
              <w:ind w:left="-234" w:right="8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44" w:type="dxa"/>
          </w:tcPr>
          <w:p w14:paraId="6647C76E" w14:textId="77777777" w:rsidR="00336A71" w:rsidRPr="00DB5627" w:rsidRDefault="00336A71" w:rsidP="00336A71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AA358" w14:textId="4BF4DF32" w:rsidR="00336A71" w:rsidRPr="00DB5627" w:rsidRDefault="00336A71" w:rsidP="00AE4EB4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  <w:tc>
          <w:tcPr>
            <w:tcW w:w="32" w:type="dxa"/>
          </w:tcPr>
          <w:p w14:paraId="151965C0" w14:textId="77777777" w:rsidR="00336A71" w:rsidRPr="00DB5627" w:rsidRDefault="00336A71" w:rsidP="00336A71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0A61371E" w14:textId="707A78D3" w:rsidR="00336A71" w:rsidRPr="00DB5627" w:rsidRDefault="00336A71" w:rsidP="00336A71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336A71" w:rsidRPr="00DB5627" w14:paraId="2250FA34" w14:textId="77777777" w:rsidTr="00DB5627">
        <w:trPr>
          <w:cantSplit/>
          <w:trHeight w:hRule="exact" w:val="346"/>
        </w:trPr>
        <w:tc>
          <w:tcPr>
            <w:tcW w:w="4302" w:type="dxa"/>
            <w:vAlign w:val="center"/>
          </w:tcPr>
          <w:p w14:paraId="72E0AB9B" w14:textId="3C56E148" w:rsidR="00336A71" w:rsidRPr="00DB5627" w:rsidRDefault="00336A71" w:rsidP="00336A71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4419C" w14:textId="48851A44" w:rsidR="00336A71" w:rsidRPr="00DB5627" w:rsidRDefault="00DB5627" w:rsidP="00DB5627">
            <w:pPr>
              <w:tabs>
                <w:tab w:val="decimal" w:pos="924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</w:t>
            </w:r>
            <w:r w:rsidR="00336A71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545</w:t>
            </w:r>
            <w:r w:rsidR="00336A71"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07" w:type="dxa"/>
          </w:tcPr>
          <w:p w14:paraId="79F5D183" w14:textId="77777777" w:rsidR="00336A71" w:rsidRPr="00DB5627" w:rsidRDefault="00336A71" w:rsidP="00336A7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center"/>
          </w:tcPr>
          <w:p w14:paraId="6673989B" w14:textId="17817FFD" w:rsidR="00336A71" w:rsidRPr="00DB5627" w:rsidRDefault="00DB5627" w:rsidP="00336A71">
            <w:pPr>
              <w:tabs>
                <w:tab w:val="decimal" w:pos="987"/>
              </w:tabs>
              <w:ind w:left="-234" w:right="8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512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44" w:type="dxa"/>
          </w:tcPr>
          <w:p w14:paraId="7BB2629F" w14:textId="77777777" w:rsidR="00336A71" w:rsidRPr="00DB5627" w:rsidRDefault="00336A71" w:rsidP="00336A71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E78AF" w14:textId="549A9554" w:rsidR="00336A71" w:rsidRPr="00DB5627" w:rsidRDefault="00DB5627" w:rsidP="00AE4EB4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7A1618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413</w:t>
            </w:r>
            <w:r w:rsidR="007A1618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566</w:t>
            </w:r>
          </w:p>
        </w:tc>
        <w:tc>
          <w:tcPr>
            <w:tcW w:w="32" w:type="dxa"/>
          </w:tcPr>
          <w:p w14:paraId="5FE87C0F" w14:textId="77777777" w:rsidR="00336A71" w:rsidRPr="00DB5627" w:rsidRDefault="00336A71" w:rsidP="00336A7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4EC24E9" w14:textId="2AD9A6C4" w:rsidR="00336A71" w:rsidRPr="00DB5627" w:rsidRDefault="00DB5627" w:rsidP="00336A71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206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</w:tr>
      <w:tr w:rsidR="00336A71" w:rsidRPr="00DB5627" w14:paraId="572FFCF4" w14:textId="77777777" w:rsidTr="00DB5627">
        <w:trPr>
          <w:cantSplit/>
          <w:trHeight w:hRule="exact" w:val="346"/>
        </w:trPr>
        <w:tc>
          <w:tcPr>
            <w:tcW w:w="4302" w:type="dxa"/>
          </w:tcPr>
          <w:p w14:paraId="179B649A" w14:textId="02331121" w:rsidR="00336A71" w:rsidRPr="00DB5627" w:rsidRDefault="00336A71" w:rsidP="00336A7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F14E7" w14:textId="76BB88AB" w:rsidR="00336A71" w:rsidRPr="00DB5627" w:rsidRDefault="00DB5627" w:rsidP="00DB5627">
            <w:pPr>
              <w:tabs>
                <w:tab w:val="decimal" w:pos="924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377</w:t>
            </w:r>
            <w:r w:rsidR="00336A71"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943</w:t>
            </w:r>
            <w:r w:rsidR="00336A71" w:rsidRPr="00DB56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07" w:type="dxa"/>
          </w:tcPr>
          <w:p w14:paraId="2381BB29" w14:textId="77777777" w:rsidR="00336A71" w:rsidRPr="00DB5627" w:rsidRDefault="00336A71" w:rsidP="00336A7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F5D42F" w14:textId="273EFFA5" w:rsidR="00336A71" w:rsidRPr="00DB5627" w:rsidRDefault="00DB5627" w:rsidP="00336A71">
            <w:pPr>
              <w:tabs>
                <w:tab w:val="decimal" w:pos="987"/>
              </w:tabs>
              <w:ind w:left="-234" w:right="8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214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515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355</w:t>
            </w:r>
          </w:p>
        </w:tc>
        <w:tc>
          <w:tcPr>
            <w:tcW w:w="144" w:type="dxa"/>
          </w:tcPr>
          <w:p w14:paraId="6BD9E311" w14:textId="77777777" w:rsidR="00336A71" w:rsidRPr="00DB5627" w:rsidRDefault="00336A71" w:rsidP="00336A71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E8F4C5" w14:textId="4CD4054A" w:rsidR="00336A71" w:rsidRPr="00DB5627" w:rsidRDefault="00DB5627" w:rsidP="00AE4EB4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62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778</w:t>
            </w:r>
            <w:r w:rsidR="00336A71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337</w:t>
            </w:r>
          </w:p>
        </w:tc>
        <w:tc>
          <w:tcPr>
            <w:tcW w:w="32" w:type="dxa"/>
          </w:tcPr>
          <w:p w14:paraId="2402EB21" w14:textId="77777777" w:rsidR="00336A71" w:rsidRPr="00DB5627" w:rsidRDefault="00336A71" w:rsidP="00336A71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03285B" w14:textId="1A242C16" w:rsidR="00336A71" w:rsidRPr="00DB5627" w:rsidRDefault="00336A71" w:rsidP="00336A71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</w:tr>
    </w:tbl>
    <w:p w14:paraId="28036801" w14:textId="77777777" w:rsidR="00CC683E" w:rsidRPr="00DB5627" w:rsidRDefault="00CC683E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1318F670" w14:textId="5F60141E" w:rsidR="00E346D5" w:rsidRPr="00DB5627" w:rsidRDefault="00DB5627" w:rsidP="00CC683E">
      <w:pPr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26</w:t>
      </w:r>
      <w:r w:rsidR="00E346D5" w:rsidRPr="00DB56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346D5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E346D5" w:rsidRPr="00DB5627">
        <w:rPr>
          <w:rFonts w:ascii="Angsana New" w:hAnsi="Angsana New" w:cs="Angsana New"/>
          <w:b/>
          <w:bCs/>
          <w:color w:val="000000" w:themeColor="text1"/>
          <w:cs/>
        </w:rPr>
        <w:t>ค่าใช้จ่ายตามลักษณะ</w:t>
      </w:r>
    </w:p>
    <w:p w14:paraId="3FB2D54B" w14:textId="7937A74F" w:rsidR="00E346D5" w:rsidRPr="00DB5627" w:rsidRDefault="00E346D5" w:rsidP="00DB020B">
      <w:pPr>
        <w:pStyle w:val="BodyTextIndent"/>
        <w:ind w:left="540" w:firstLine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>ข้อมูลเกี่ยวกับค่าใช้จ่ายตามลักษณะสำหรับปีสิ้นสุด</w:t>
      </w:r>
      <w:r w:rsidR="008E3E26" w:rsidRPr="00DB5627">
        <w:rPr>
          <w:rFonts w:ascii="Angsana New" w:hAnsi="Angsana New" w:cs="Angsana New"/>
          <w:color w:val="000000" w:themeColor="text1"/>
          <w:cs/>
        </w:rPr>
        <w:t xml:space="preserve">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="008E3E26" w:rsidRPr="00DB56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="008E3E26" w:rsidRPr="00DB56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ที่สำคัญดังนี้</w:t>
      </w:r>
    </w:p>
    <w:p w14:paraId="4AAD7756" w14:textId="77777777" w:rsidR="00E346D5" w:rsidRPr="00DB5627" w:rsidRDefault="00E346D5" w:rsidP="00DB020B">
      <w:pPr>
        <w:pStyle w:val="BodyTextIndent"/>
        <w:ind w:left="720" w:hanging="14"/>
        <w:jc w:val="right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5"/>
        <w:gridCol w:w="1157"/>
        <w:gridCol w:w="158"/>
        <w:gridCol w:w="1156"/>
        <w:gridCol w:w="158"/>
        <w:gridCol w:w="1162"/>
        <w:gridCol w:w="158"/>
        <w:gridCol w:w="1156"/>
      </w:tblGrid>
      <w:tr w:rsidR="009E69E6" w:rsidRPr="00DB5627" w14:paraId="3360163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BC7F6F4" w14:textId="77777777" w:rsidR="00612923" w:rsidRPr="00DB5627" w:rsidRDefault="00612923" w:rsidP="00475B9F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12" w:name="_Hlk159541747"/>
          </w:p>
        </w:tc>
        <w:tc>
          <w:tcPr>
            <w:tcW w:w="2471" w:type="dxa"/>
            <w:gridSpan w:val="3"/>
          </w:tcPr>
          <w:p w14:paraId="4159F13E" w14:textId="77777777" w:rsidR="00612923" w:rsidRPr="00DB5627" w:rsidRDefault="00612923" w:rsidP="00475B9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3288A214" w14:textId="77777777" w:rsidR="00612923" w:rsidRPr="00DB5627" w:rsidRDefault="00612923" w:rsidP="00475B9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14:paraId="3EBEA8D7" w14:textId="77777777" w:rsidR="00612923" w:rsidRPr="00DB5627" w:rsidRDefault="00612923" w:rsidP="00475B9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4006AF18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840710E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2B3DE75A" w14:textId="3CB18D33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00E12331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80FCAD1" w14:textId="6A5A12FC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" w:type="dxa"/>
          </w:tcPr>
          <w:p w14:paraId="70E4A0B8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0DF6B49F" w14:textId="136F103C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4C7C0251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4C71AD00" w14:textId="5CC35AC5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1A225FE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5B77FA3E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การเปลี่ยนแปลงในต้นทุนพัฒนาที่ดิน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80427" w14:textId="56AFBF1C" w:rsidR="00FA4D7F" w:rsidRPr="00DB5627" w:rsidRDefault="00DB5627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814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925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654</w:t>
            </w:r>
          </w:p>
        </w:tc>
        <w:tc>
          <w:tcPr>
            <w:tcW w:w="158" w:type="dxa"/>
          </w:tcPr>
          <w:p w14:paraId="285407AA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AB6C0C7" w14:textId="2D33988F" w:rsidR="00FA4D7F" w:rsidRPr="00DB5627" w:rsidRDefault="00DB5627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946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655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493</w:t>
            </w:r>
          </w:p>
        </w:tc>
        <w:tc>
          <w:tcPr>
            <w:tcW w:w="158" w:type="dxa"/>
          </w:tcPr>
          <w:p w14:paraId="100E58BB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A786" w14:textId="40364D5B" w:rsidR="00FA4D7F" w:rsidRPr="00DB5627" w:rsidRDefault="003A7C89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8" w:type="dxa"/>
          </w:tcPr>
          <w:p w14:paraId="5D1D6BE3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C0C3BF" w14:textId="07CF71FC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E69E6" w:rsidRPr="00DB5627" w14:paraId="1EF4C03B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3C557B7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จ่ายค่างานก่อสร้าง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2CF90" w14:textId="39C04152" w:rsidR="00FA4D7F" w:rsidRPr="00DB5627" w:rsidRDefault="00DB5627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489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276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795</w:t>
            </w:r>
          </w:p>
        </w:tc>
        <w:tc>
          <w:tcPr>
            <w:tcW w:w="158" w:type="dxa"/>
          </w:tcPr>
          <w:p w14:paraId="30A1971D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22EF82B" w14:textId="1BA14833" w:rsidR="00FA4D7F" w:rsidRPr="00DB5627" w:rsidRDefault="00DB5627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425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312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158" w:type="dxa"/>
          </w:tcPr>
          <w:p w14:paraId="1EF37226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EDE30" w14:textId="3881821C" w:rsidR="00FA4D7F" w:rsidRPr="00DB5627" w:rsidRDefault="00DB5627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="003A7C8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="003A7C8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  <w:tc>
          <w:tcPr>
            <w:tcW w:w="158" w:type="dxa"/>
          </w:tcPr>
          <w:p w14:paraId="444ED518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F51C4B9" w14:textId="76460833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6534F645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2E7F54CD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50D3E" w14:textId="02422654" w:rsidR="00FA4D7F" w:rsidRPr="00DB5627" w:rsidRDefault="00DB5627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183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547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142</w:t>
            </w:r>
          </w:p>
        </w:tc>
        <w:tc>
          <w:tcPr>
            <w:tcW w:w="158" w:type="dxa"/>
          </w:tcPr>
          <w:p w14:paraId="1F39FC63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0E9414EB" w14:textId="1C6272C2" w:rsidR="00FA4D7F" w:rsidRPr="00DB5627" w:rsidRDefault="00DB5627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177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454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645</w:t>
            </w:r>
          </w:p>
        </w:tc>
        <w:tc>
          <w:tcPr>
            <w:tcW w:w="158" w:type="dxa"/>
          </w:tcPr>
          <w:p w14:paraId="61F342A0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FEA5D" w14:textId="3D713F1D" w:rsidR="00FA4D7F" w:rsidRPr="00DB5627" w:rsidRDefault="00DB5627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113</w:t>
            </w:r>
            <w:r w:rsidR="006A5468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959</w:t>
            </w:r>
            <w:r w:rsidR="006A5468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979</w:t>
            </w:r>
          </w:p>
        </w:tc>
        <w:tc>
          <w:tcPr>
            <w:tcW w:w="158" w:type="dxa"/>
          </w:tcPr>
          <w:p w14:paraId="30DEBD64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C14635E" w14:textId="54E6BB91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2A0B9AEC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BD8AF46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8F417" w14:textId="5544F6E3" w:rsidR="00FA4D7F" w:rsidRPr="00DB5627" w:rsidRDefault="00DB5627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939</w:t>
            </w:r>
            <w:r w:rsidR="00C3187D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911</w:t>
            </w:r>
          </w:p>
        </w:tc>
        <w:tc>
          <w:tcPr>
            <w:tcW w:w="158" w:type="dxa"/>
          </w:tcPr>
          <w:p w14:paraId="7248B9CB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B0C9DBA" w14:textId="595FF0C7" w:rsidR="00FA4D7F" w:rsidRPr="00DB5627" w:rsidRDefault="00DB5627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097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724</w:t>
            </w:r>
          </w:p>
        </w:tc>
        <w:tc>
          <w:tcPr>
            <w:tcW w:w="158" w:type="dxa"/>
          </w:tcPr>
          <w:p w14:paraId="5E0BD896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0E19D" w14:textId="6CEC10F7" w:rsidR="00FA4D7F" w:rsidRPr="00DB5627" w:rsidRDefault="00DB5627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</w:t>
            </w:r>
            <w:r w:rsidR="00BF58F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F58F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58" w:type="dxa"/>
          </w:tcPr>
          <w:p w14:paraId="765C05D2" w14:textId="77777777" w:rsidR="00FA4D7F" w:rsidRPr="00DB5627" w:rsidRDefault="00FA4D7F" w:rsidP="00FA4D7F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3583590" w14:textId="63B426F2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6D8E31E0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1A431FC3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ค่าที่ปรึกษา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และค่าบริการทางวิชาชีพ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62F05" w14:textId="6DE82212" w:rsidR="00FA4D7F" w:rsidRPr="00DB5627" w:rsidRDefault="00DB5627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  <w:tc>
          <w:tcPr>
            <w:tcW w:w="158" w:type="dxa"/>
          </w:tcPr>
          <w:p w14:paraId="7FE6889D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A13D8E9" w14:textId="18C1A5A5" w:rsidR="00FA4D7F" w:rsidRPr="00DB5627" w:rsidRDefault="00DB5627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962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589</w:t>
            </w:r>
          </w:p>
        </w:tc>
        <w:tc>
          <w:tcPr>
            <w:tcW w:w="158" w:type="dxa"/>
          </w:tcPr>
          <w:p w14:paraId="76752F71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A093A" w14:textId="42A97645" w:rsidR="00FA4D7F" w:rsidRPr="00DB5627" w:rsidRDefault="00DB5627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949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767</w:t>
            </w:r>
          </w:p>
        </w:tc>
        <w:tc>
          <w:tcPr>
            <w:tcW w:w="158" w:type="dxa"/>
          </w:tcPr>
          <w:p w14:paraId="7E309D41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A0DC6BE" w14:textId="62F2D46A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630CBC9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31C49D4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ค่าธรรมเนียมการเป็นบริษัท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8E968" w14:textId="77777777" w:rsidR="00FA4D7F" w:rsidRPr="00DB5627" w:rsidRDefault="00FA4D7F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5B2F3F1B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E94D72F" w14:textId="77777777" w:rsidR="00FA4D7F" w:rsidRPr="00DB5627" w:rsidRDefault="00FA4D7F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6F1000E2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EE3FF" w14:textId="77777777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747D9E40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22CFDAE" w14:textId="77777777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26F2BF8A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AAB2E5D" w14:textId="77777777" w:rsidR="00FA4D7F" w:rsidRPr="00DB5627" w:rsidRDefault="00FA4D7F" w:rsidP="00FA4D7F">
            <w:pPr>
              <w:ind w:firstLine="25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E9342" w14:textId="0A3026FE" w:rsidR="00FA4D7F" w:rsidRPr="00DB5627" w:rsidRDefault="00DB5627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663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020</w:t>
            </w:r>
          </w:p>
        </w:tc>
        <w:tc>
          <w:tcPr>
            <w:tcW w:w="158" w:type="dxa"/>
          </w:tcPr>
          <w:p w14:paraId="74040CFC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A7320B9" w14:textId="25A6AC18" w:rsidR="00FA4D7F" w:rsidRPr="00DB5627" w:rsidRDefault="00DB5627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404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  <w:tc>
          <w:tcPr>
            <w:tcW w:w="158" w:type="dxa"/>
          </w:tcPr>
          <w:p w14:paraId="0DBB38BE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C9B33" w14:textId="4C208335" w:rsidR="00FA4D7F" w:rsidRPr="00DB5627" w:rsidRDefault="00DB5627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663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020</w:t>
            </w:r>
          </w:p>
        </w:tc>
        <w:tc>
          <w:tcPr>
            <w:tcW w:w="158" w:type="dxa"/>
          </w:tcPr>
          <w:p w14:paraId="615AECFC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8426A3E" w14:textId="2D020DA1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bookmarkEnd w:id="12"/>
      <w:tr w:rsidR="009E69E6" w:rsidRPr="00DB5627" w14:paraId="124B1D9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9AAE414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ค่าเช่า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ค่าบริการและค่าสาธารณูปโภค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CB007" w14:textId="2236EE72" w:rsidR="00FA4D7F" w:rsidRPr="00DB5627" w:rsidRDefault="00DB5627" w:rsidP="00FA4D7F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204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072</w:t>
            </w:r>
          </w:p>
        </w:tc>
        <w:tc>
          <w:tcPr>
            <w:tcW w:w="158" w:type="dxa"/>
          </w:tcPr>
          <w:p w14:paraId="67F9D16F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5E487CE" w14:textId="2DC95475" w:rsidR="00FA4D7F" w:rsidRPr="00DB5627" w:rsidRDefault="00DB5627" w:rsidP="00FA4D7F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226</w:t>
            </w:r>
          </w:p>
        </w:tc>
        <w:tc>
          <w:tcPr>
            <w:tcW w:w="158" w:type="dxa"/>
          </w:tcPr>
          <w:p w14:paraId="5B3AED09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44E34" w14:textId="46800F3E" w:rsidR="00FA4D7F" w:rsidRPr="00DB5627" w:rsidRDefault="00DB5627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870</w:t>
            </w:r>
          </w:p>
        </w:tc>
        <w:tc>
          <w:tcPr>
            <w:tcW w:w="158" w:type="dxa"/>
          </w:tcPr>
          <w:p w14:paraId="00591C3A" w14:textId="77777777" w:rsidR="00FA4D7F" w:rsidRPr="00DB5627" w:rsidRDefault="00FA4D7F" w:rsidP="00FA4D7F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59C8FF2" w14:textId="424A8EA2" w:rsidR="00FA4D7F" w:rsidRPr="00DB5627" w:rsidRDefault="00FA4D7F" w:rsidP="00FA4D7F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2A43E944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66BA260E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ค่านายหน้าในการขาย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2D3E3" w14:textId="52A9761F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8" w:type="dxa"/>
          </w:tcPr>
          <w:p w14:paraId="1A97550D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AA6A64B" w14:textId="14DC325B" w:rsidR="00456816" w:rsidRPr="00DB5627" w:rsidRDefault="00DB5627" w:rsidP="00456816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264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285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770</w:t>
            </w:r>
          </w:p>
        </w:tc>
        <w:tc>
          <w:tcPr>
            <w:tcW w:w="158" w:type="dxa"/>
          </w:tcPr>
          <w:p w14:paraId="26466B88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8038A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40CCBBBF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094B568C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759A0B2C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A589638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ค่าธรรมเนียมการใช้สิทธิ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7A4E2" w14:textId="73AB6444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784</w:t>
            </w:r>
          </w:p>
        </w:tc>
        <w:tc>
          <w:tcPr>
            <w:tcW w:w="158" w:type="dxa"/>
          </w:tcPr>
          <w:p w14:paraId="05CD30F8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BDC5CC8" w14:textId="0C53F4F4" w:rsidR="00456816" w:rsidRPr="00DB5627" w:rsidRDefault="00DB5627" w:rsidP="00456816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145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056</w:t>
            </w:r>
          </w:p>
        </w:tc>
        <w:tc>
          <w:tcPr>
            <w:tcW w:w="158" w:type="dxa"/>
          </w:tcPr>
          <w:p w14:paraId="3FE03175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63650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32EE689D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F3028CC" w14:textId="1CA117CC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5F69E86D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1AB9AEF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397B8" w14:textId="5E39BA7B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568</w:t>
            </w:r>
          </w:p>
        </w:tc>
        <w:tc>
          <w:tcPr>
            <w:tcW w:w="158" w:type="dxa"/>
          </w:tcPr>
          <w:p w14:paraId="4AC03FF7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62C391" w14:textId="19038C60" w:rsidR="00456816" w:rsidRPr="00DB5627" w:rsidRDefault="00DB5627" w:rsidP="00286A03">
            <w:pPr>
              <w:tabs>
                <w:tab w:val="decimal" w:pos="1079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261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042</w:t>
            </w:r>
          </w:p>
        </w:tc>
        <w:tc>
          <w:tcPr>
            <w:tcW w:w="158" w:type="dxa"/>
          </w:tcPr>
          <w:p w14:paraId="03F56D8B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81521" w14:textId="6DEFD25B" w:rsidR="00456816" w:rsidRPr="00DB5627" w:rsidRDefault="00DB5627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439</w:t>
            </w:r>
          </w:p>
        </w:tc>
        <w:tc>
          <w:tcPr>
            <w:tcW w:w="158" w:type="dxa"/>
          </w:tcPr>
          <w:p w14:paraId="0ECF9691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CFEAA7" w14:textId="331D2D0B" w:rsidR="00456816" w:rsidRPr="00DB5627" w:rsidRDefault="00456816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843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12381B06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D067CAE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A0C4E" w14:textId="5E0AC6FF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875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991</w:t>
            </w:r>
          </w:p>
        </w:tc>
        <w:tc>
          <w:tcPr>
            <w:tcW w:w="158" w:type="dxa"/>
          </w:tcPr>
          <w:p w14:paraId="39E6F829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CCAFF0E" w14:textId="18D15BEA" w:rsidR="00456816" w:rsidRPr="00DB5627" w:rsidRDefault="00286A03" w:rsidP="00057DB5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057DB5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191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105</w:t>
            </w:r>
          </w:p>
        </w:tc>
        <w:tc>
          <w:tcPr>
            <w:tcW w:w="158" w:type="dxa"/>
          </w:tcPr>
          <w:p w14:paraId="42A7A4D6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B7D2F" w14:textId="5C29B22B" w:rsidR="00456816" w:rsidRPr="00DB5627" w:rsidRDefault="00DB5627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158" w:type="dxa"/>
          </w:tcPr>
          <w:p w14:paraId="1AAE4CF1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BCA7D5D" w14:textId="43242D9F" w:rsidR="00456816" w:rsidRPr="00DB5627" w:rsidRDefault="00456816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739926B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D717E8A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ค่าเบี้ยปรับและเงินเพิ่ม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020F0" w14:textId="420E1AEA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158" w:type="dxa"/>
          </w:tcPr>
          <w:p w14:paraId="43CC88DB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8AB0218" w14:textId="66156557" w:rsidR="00456816" w:rsidRPr="00DB5627" w:rsidRDefault="00DB5627" w:rsidP="00057DB5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880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585</w:t>
            </w:r>
          </w:p>
        </w:tc>
        <w:tc>
          <w:tcPr>
            <w:tcW w:w="158" w:type="dxa"/>
          </w:tcPr>
          <w:p w14:paraId="737BFF99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98937" w14:textId="40EB124E" w:rsidR="00456816" w:rsidRPr="00DB5627" w:rsidRDefault="00DB5627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221</w:t>
            </w:r>
          </w:p>
        </w:tc>
        <w:tc>
          <w:tcPr>
            <w:tcW w:w="158" w:type="dxa"/>
          </w:tcPr>
          <w:p w14:paraId="43E1EDE7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D70988D" w14:textId="18BCE947" w:rsidR="00456816" w:rsidRPr="00DB5627" w:rsidRDefault="00456816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348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274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5C65F5A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556E73D2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ค่าปรับและค่าความเสียหาย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E348E" w14:textId="279C94AB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833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58" w:type="dxa"/>
          </w:tcPr>
          <w:p w14:paraId="7E12E953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68E08C5" w14:textId="4995C33C" w:rsidR="00456816" w:rsidRPr="00DB5627" w:rsidRDefault="00DB5627" w:rsidP="00057DB5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713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  <w:tc>
          <w:tcPr>
            <w:tcW w:w="158" w:type="dxa"/>
          </w:tcPr>
          <w:p w14:paraId="01F32B89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9E28F" w14:textId="03C7FDAF" w:rsidR="00456816" w:rsidRPr="00DB5627" w:rsidRDefault="00DB5627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111</w:t>
            </w:r>
          </w:p>
        </w:tc>
        <w:tc>
          <w:tcPr>
            <w:tcW w:w="158" w:type="dxa"/>
          </w:tcPr>
          <w:p w14:paraId="09D58636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F8A6C34" w14:textId="043AEC8F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182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3520F0C6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E8D3386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ค่าเบี้ยประกันภัยสินทรัพย์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E7632" w14:textId="2E9E1B8A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503</w:t>
            </w:r>
          </w:p>
        </w:tc>
        <w:tc>
          <w:tcPr>
            <w:tcW w:w="158" w:type="dxa"/>
          </w:tcPr>
          <w:p w14:paraId="52091FD3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316BC51" w14:textId="6E080ED8" w:rsidR="00456816" w:rsidRPr="00DB5627" w:rsidRDefault="00DB5627" w:rsidP="00057DB5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158" w:type="dxa"/>
          </w:tcPr>
          <w:p w14:paraId="5A434105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25599" w14:textId="60A09044" w:rsidR="00456816" w:rsidRPr="00DB5627" w:rsidRDefault="00DB5627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144</w:t>
            </w:r>
          </w:p>
        </w:tc>
        <w:tc>
          <w:tcPr>
            <w:tcW w:w="158" w:type="dxa"/>
          </w:tcPr>
          <w:p w14:paraId="7D3AC74A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2FC53A0" w14:textId="3B599EBF" w:rsidR="00456816" w:rsidRPr="00DB5627" w:rsidRDefault="00456816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043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2853E6A1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BC1B8FD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ค่าภาษีอากรและค่าธรรมเนียมอื่น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2B2AD" w14:textId="353F69AB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887</w:t>
            </w:r>
          </w:p>
        </w:tc>
        <w:tc>
          <w:tcPr>
            <w:tcW w:w="158" w:type="dxa"/>
          </w:tcPr>
          <w:p w14:paraId="50ED7ED9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228292B" w14:textId="7E2228F5" w:rsidR="00456816" w:rsidRPr="00DB5627" w:rsidRDefault="00DB5627" w:rsidP="00057DB5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093</w:t>
            </w:r>
          </w:p>
        </w:tc>
        <w:tc>
          <w:tcPr>
            <w:tcW w:w="158" w:type="dxa"/>
          </w:tcPr>
          <w:p w14:paraId="19C02466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1255B" w14:textId="57DC934E" w:rsidR="00456816" w:rsidRPr="00DB5627" w:rsidRDefault="00DB5627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881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047</w:t>
            </w:r>
          </w:p>
        </w:tc>
        <w:tc>
          <w:tcPr>
            <w:tcW w:w="158" w:type="dxa"/>
          </w:tcPr>
          <w:p w14:paraId="0D431F21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30DED42" w14:textId="737CDF08" w:rsidR="00456816" w:rsidRPr="00DB5627" w:rsidRDefault="00456816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157ED90B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5C36650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CAE7" w14:textId="5AF9CD03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241</w:t>
            </w:r>
            <w:r w:rsidR="00ED6DFB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  <w:tc>
          <w:tcPr>
            <w:tcW w:w="158" w:type="dxa"/>
          </w:tcPr>
          <w:p w14:paraId="31CCD078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9664930" w14:textId="738C2AA1" w:rsidR="00456816" w:rsidRPr="00DB5627" w:rsidRDefault="00DB5627" w:rsidP="00057DB5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  <w:tc>
          <w:tcPr>
            <w:tcW w:w="158" w:type="dxa"/>
          </w:tcPr>
          <w:p w14:paraId="041275C2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C333F" w14:textId="72C15106" w:rsidR="00456816" w:rsidRPr="00DB5627" w:rsidRDefault="00DB5627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6A5468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241</w:t>
            </w:r>
            <w:r w:rsidR="006A5468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  <w:tc>
          <w:tcPr>
            <w:tcW w:w="158" w:type="dxa"/>
          </w:tcPr>
          <w:p w14:paraId="4786D253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A3F9D36" w14:textId="04BACEBE" w:rsidR="00456816" w:rsidRPr="00DB5627" w:rsidRDefault="00456816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E69E6" w:rsidRPr="00DB5627" w14:paraId="51796195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E5925DB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ค่าใช้จ่ายในการจัดตั้งบัญชีทุนสำรอง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D0E187F" w14:textId="44285861" w:rsidR="00456816" w:rsidRPr="00DB5627" w:rsidRDefault="00DB5627" w:rsidP="00456816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" w:type="dxa"/>
          </w:tcPr>
          <w:p w14:paraId="20CECD74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8ACA4CC" w14:textId="1D96EA54" w:rsidR="00456816" w:rsidRPr="00DB5627" w:rsidRDefault="00057DB5" w:rsidP="00057DB5">
            <w:pPr>
              <w:ind w:right="-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176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438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356</w:t>
            </w:r>
          </w:p>
        </w:tc>
        <w:tc>
          <w:tcPr>
            <w:tcW w:w="158" w:type="dxa"/>
          </w:tcPr>
          <w:p w14:paraId="523AEECA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9E79C91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056E30B5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F4F54E9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2D0EB815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8A1838C" w14:textId="77777777" w:rsidR="00456816" w:rsidRPr="00DB5627" w:rsidRDefault="00456816" w:rsidP="0045681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ขาดทุนจากการด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้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อยค่าเงินลงทุนในบริษัทย่อย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7405359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69CA4DBA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114D4F4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673A5C32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4EFD5E9" w14:textId="77777777" w:rsidR="00456816" w:rsidRPr="00DB5627" w:rsidRDefault="00456816" w:rsidP="00456816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3FEE2D20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F460A87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7FD698A1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28B8CBB5" w14:textId="49F81C3A" w:rsidR="00456816" w:rsidRPr="00DB5627" w:rsidRDefault="00456816" w:rsidP="00E42554">
            <w:pPr>
              <w:ind w:firstLine="25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46B9C92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3F626142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C3A011C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18496ABD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39086C9" w14:textId="77777777" w:rsidR="00456816" w:rsidRPr="00DB5627" w:rsidRDefault="00456816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6A8FBAB6" w14:textId="77777777" w:rsidR="00456816" w:rsidRPr="00DB5627" w:rsidRDefault="00456816" w:rsidP="004568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6FAD553" w14:textId="4B855CF6" w:rsidR="00456816" w:rsidRPr="00DB5627" w:rsidRDefault="008E39C9" w:rsidP="004568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237</w:t>
            </w:r>
            <w:r w:rsidR="00456816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</w:tr>
      <w:tr w:rsidR="00943083" w:rsidRPr="00DB5627" w14:paraId="1D388C3E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9A867F2" w14:textId="44C4F175" w:rsidR="00943083" w:rsidRPr="00DB5627" w:rsidRDefault="00943083" w:rsidP="00943083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ขาดทุนจากการด้อย</w:t>
            </w:r>
            <w:r w:rsidR="00091391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ค่า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CA89379" w14:textId="307965ED" w:rsidR="00943083" w:rsidRPr="00DB5627" w:rsidRDefault="00DB5627" w:rsidP="00943083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094308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440</w:t>
            </w:r>
            <w:r w:rsidR="0094308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141</w:t>
            </w:r>
          </w:p>
        </w:tc>
        <w:tc>
          <w:tcPr>
            <w:tcW w:w="158" w:type="dxa"/>
          </w:tcPr>
          <w:p w14:paraId="3A2E334B" w14:textId="77777777" w:rsidR="00943083" w:rsidRPr="00DB5627" w:rsidRDefault="00943083" w:rsidP="00943083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9728FC7" w14:textId="09AD0F9D" w:rsidR="00943083" w:rsidRPr="00DB5627" w:rsidRDefault="00943083" w:rsidP="00943083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5B027C5D" w14:textId="77777777" w:rsidR="00943083" w:rsidRPr="00DB5627" w:rsidRDefault="00943083" w:rsidP="00943083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969E909" w14:textId="3FA7F42E" w:rsidR="00943083" w:rsidRPr="00DB5627" w:rsidRDefault="00DB5627" w:rsidP="00943083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94308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494</w:t>
            </w:r>
            <w:r w:rsidR="0094308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" w:type="dxa"/>
          </w:tcPr>
          <w:p w14:paraId="3F1DAB4D" w14:textId="77777777" w:rsidR="00943083" w:rsidRPr="00DB5627" w:rsidRDefault="00943083" w:rsidP="00943083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041892E" w14:textId="60E700AB" w:rsidR="00943083" w:rsidRPr="00DB5627" w:rsidRDefault="00943083" w:rsidP="00943083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66AA63A1" w14:textId="17B0C828" w:rsidR="004E4CA3" w:rsidRPr="00DB5627" w:rsidRDefault="0004453B" w:rsidP="0050111F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DB5627" w:rsidRPr="00DB5627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27</w:t>
      </w:r>
      <w:r w:rsidR="004E4CA3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.</w:t>
      </w:r>
      <w:r w:rsidR="005D493B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ab/>
      </w:r>
      <w:r w:rsidR="004E4CA3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ค่าตอบแทนกรรมการและผู้บริหาร</w:t>
      </w:r>
    </w:p>
    <w:p w14:paraId="31BCFD2B" w14:textId="6456BA79" w:rsidR="004E4CA3" w:rsidRPr="00DB5627" w:rsidRDefault="00DB5627" w:rsidP="00DB020B">
      <w:pPr>
        <w:tabs>
          <w:tab w:val="decimal" w:pos="720"/>
        </w:tabs>
        <w:spacing w:after="160"/>
        <w:ind w:left="1267" w:hanging="720"/>
        <w:jc w:val="thaiDistribute"/>
        <w:rPr>
          <w:rStyle w:val="PageNumber"/>
          <w:rFonts w:ascii="Angsana New" w:hAnsi="Angsana New" w:cs="Angsana New"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27</w:t>
      </w:r>
      <w:r w:rsidR="004E4CA3" w:rsidRPr="00DB5627">
        <w:rPr>
          <w:rStyle w:val="PageNumber"/>
          <w:rFonts w:ascii="Angsana New" w:hAnsi="Angsana New" w:cs="Angsana New"/>
          <w:color w:val="000000" w:themeColor="text1"/>
          <w:cs/>
        </w:rPr>
        <w:t>.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1</w:t>
      </w:r>
      <w:r w:rsidR="005D493B" w:rsidRPr="00DB5627">
        <w:rPr>
          <w:rStyle w:val="PageNumber"/>
          <w:rFonts w:ascii="Angsana New" w:hAnsi="Angsana New" w:cs="Angsana New"/>
          <w:color w:val="000000" w:themeColor="text1"/>
          <w:cs/>
        </w:rPr>
        <w:tab/>
      </w:r>
      <w:r w:rsidR="004E4CA3" w:rsidRPr="00DB5627">
        <w:rPr>
          <w:rStyle w:val="PageNumber"/>
          <w:rFonts w:ascii="Angsana New" w:hAnsi="Angsana New" w:cs="Angsana New"/>
          <w:color w:val="000000" w:themeColor="text1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90</w:t>
      </w:r>
      <w:r w:rsidR="004E4CA3" w:rsidRPr="00DB5627">
        <w:rPr>
          <w:rStyle w:val="PageNumber"/>
          <w:rFonts w:ascii="Angsana New" w:hAnsi="Angsana New" w:cs="Angsana New"/>
          <w:color w:val="000000" w:themeColor="text1"/>
          <w:cs/>
        </w:rPr>
        <w:t xml:space="preserve"> ของ</w:t>
      </w:r>
      <w:r w:rsidR="004E4CA3" w:rsidRPr="00DB5627">
        <w:rPr>
          <w:rStyle w:val="PageNumber"/>
          <w:rFonts w:ascii="Angsana New" w:hAnsi="Angsana New" w:cs="Angsana New"/>
          <w:color w:val="000000" w:themeColor="text1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DB5627">
        <w:rPr>
          <w:rStyle w:val="PageNumber"/>
          <w:rFonts w:ascii="Angsana New" w:hAnsi="Angsana New" w:cs="Angsana New"/>
          <w:color w:val="000000" w:themeColor="text1"/>
          <w:cs/>
        </w:rPr>
        <w:t xml:space="preserve">กรรมการซึ่งดำรงตำแหน่งเป็นผู้บริหารของบริษัทด้วย </w:t>
      </w:r>
    </w:p>
    <w:p w14:paraId="3A4920C1" w14:textId="02A6E97A" w:rsidR="00881B9E" w:rsidRPr="00DB5627" w:rsidRDefault="00DB5627" w:rsidP="00DB020B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27</w:t>
      </w:r>
      <w:r w:rsidR="004E4CA3" w:rsidRPr="00DB5627">
        <w:rPr>
          <w:rStyle w:val="PageNumber"/>
          <w:rFonts w:ascii="Angsana New" w:hAnsi="Angsana New" w:cs="Angsana New"/>
          <w:color w:val="000000" w:themeColor="text1"/>
          <w:cs/>
        </w:rPr>
        <w:t>.</w:t>
      </w:r>
      <w:r w:rsidRPr="00DB5627">
        <w:rPr>
          <w:rStyle w:val="PageNumber"/>
          <w:rFonts w:ascii="Angsana New" w:hAnsi="Angsana New" w:cs="Angsana New"/>
          <w:color w:val="000000" w:themeColor="text1"/>
          <w:lang w:val="en-US"/>
        </w:rPr>
        <w:t>2</w:t>
      </w:r>
      <w:r w:rsidR="005D493B" w:rsidRPr="00DB5627">
        <w:rPr>
          <w:rStyle w:val="PageNumber"/>
          <w:rFonts w:ascii="Angsana New" w:hAnsi="Angsana New" w:cs="Angsana New"/>
          <w:color w:val="000000" w:themeColor="text1"/>
          <w:cs/>
        </w:rPr>
        <w:tab/>
      </w:r>
      <w:r w:rsidR="0060353C"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474255"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</w:t>
      </w:r>
      <w:r w:rsidR="0060353C"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 xml:space="preserve"> ตามมาตรฐานการบัญชี ฉบับที่ </w:t>
      </w: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lang w:val="en-US"/>
        </w:rPr>
        <w:t>24</w:t>
      </w:r>
      <w:r w:rsidR="00335B07"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60353C"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เรื่อ</w:t>
      </w:r>
      <w:r w:rsidR="0060353C"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  <w:lang w:val="en-US"/>
        </w:rPr>
        <w:t>ง</w:t>
      </w:r>
      <w:r w:rsidR="000F4B2E" w:rsidRPr="00DB5627">
        <w:rPr>
          <w:rStyle w:val="PageNumber"/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60353C"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การเปิดเผยข้อมูลเกี่ยวกับ</w:t>
      </w:r>
      <w:r w:rsidR="00482280"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บุคคลหรือกิจการที่เกี่ยวข้องกัน</w:t>
      </w:r>
    </w:p>
    <w:p w14:paraId="227A668E" w14:textId="344AC0D3" w:rsidR="00AF0664" w:rsidRPr="00DB5627" w:rsidRDefault="00AF0664" w:rsidP="00DB020B">
      <w:pPr>
        <w:spacing w:before="160"/>
        <w:ind w:left="126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</w:pP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ค่าตอบแทนกรรมการและผู้บริหารสำหรับปีสิ้นสุดวันที่ </w:t>
      </w:r>
      <w:r w:rsidR="00DB5627" w:rsidRPr="00DB5627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ธันวาคม มีดังนี้</w:t>
      </w:r>
    </w:p>
    <w:p w14:paraId="4CBD1247" w14:textId="77777777" w:rsidR="00AF0664" w:rsidRPr="00DB5627" w:rsidRDefault="00AF0664" w:rsidP="00DB020B">
      <w:pPr>
        <w:ind w:left="1267" w:hanging="72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US"/>
        </w:rPr>
      </w:pPr>
      <w:r w:rsidRPr="00DB5627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(หน่วย </w:t>
      </w:r>
      <w:r w:rsidRPr="00DB5627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: </w:t>
      </w:r>
      <w:r w:rsidRPr="00DB5627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6"/>
        <w:gridCol w:w="1214"/>
        <w:gridCol w:w="101"/>
        <w:gridCol w:w="1214"/>
      </w:tblGrid>
      <w:tr w:rsidR="009E69E6" w:rsidRPr="00DB5627" w14:paraId="52CD71DA" w14:textId="77777777" w:rsidTr="000B77C1">
        <w:tc>
          <w:tcPr>
            <w:tcW w:w="6136" w:type="dxa"/>
          </w:tcPr>
          <w:p w14:paraId="0C730C95" w14:textId="77777777" w:rsidR="008011B1" w:rsidRPr="00DB5627" w:rsidRDefault="008011B1" w:rsidP="00475B9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34B65AFD" w14:textId="77777777" w:rsidR="008011B1" w:rsidRPr="00DB5627" w:rsidRDefault="008011B1" w:rsidP="00475B9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9E69E6" w:rsidRPr="00DB5627" w14:paraId="59EE3DCE" w14:textId="77777777" w:rsidTr="003E1059">
        <w:tc>
          <w:tcPr>
            <w:tcW w:w="6136" w:type="dxa"/>
          </w:tcPr>
          <w:p w14:paraId="2E959F26" w14:textId="77777777" w:rsidR="008011B1" w:rsidRPr="00DB5627" w:rsidRDefault="008011B1" w:rsidP="00475B9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3D073E4F" w14:textId="77777777" w:rsidR="008011B1" w:rsidRPr="00DB5627" w:rsidRDefault="008011B1" w:rsidP="00475B9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B5627" w14:paraId="1980048F" w14:textId="77777777" w:rsidTr="003E1059">
        <w:tc>
          <w:tcPr>
            <w:tcW w:w="6136" w:type="dxa"/>
          </w:tcPr>
          <w:p w14:paraId="23C5F143" w14:textId="77777777" w:rsidR="008011B1" w:rsidRPr="00DB5627" w:rsidRDefault="008011B1" w:rsidP="00475B9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7BC5609E" w14:textId="5D5B973A" w:rsidR="008011B1" w:rsidRPr="00DB5627" w:rsidRDefault="00DB5627" w:rsidP="00475B9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1" w:type="dxa"/>
          </w:tcPr>
          <w:p w14:paraId="5E187FF6" w14:textId="77777777" w:rsidR="008011B1" w:rsidRPr="00DB5627" w:rsidRDefault="008011B1" w:rsidP="00475B9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6CF1F63A" w14:textId="39EEC14A" w:rsidR="008011B1" w:rsidRPr="00DB5627" w:rsidRDefault="00DB5627" w:rsidP="00475B9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3A962130" w14:textId="77777777" w:rsidTr="003E1059">
        <w:tc>
          <w:tcPr>
            <w:tcW w:w="6136" w:type="dxa"/>
          </w:tcPr>
          <w:p w14:paraId="5F3BB498" w14:textId="77777777" w:rsidR="00FA4D7F" w:rsidRPr="00DB5627" w:rsidRDefault="00FA4D7F" w:rsidP="00FA4D7F">
            <w:pPr>
              <w:tabs>
                <w:tab w:val="left" w:pos="540"/>
              </w:tabs>
              <w:ind w:left="71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14" w:type="dxa"/>
            <w:shd w:val="clear" w:color="auto" w:fill="auto"/>
          </w:tcPr>
          <w:p w14:paraId="108C1279" w14:textId="406A6402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04453B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260</w:t>
            </w:r>
            <w:r w:rsidR="0004453B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68AD6AF8" w14:textId="77777777" w:rsidR="00FA4D7F" w:rsidRPr="00DB5627" w:rsidRDefault="00FA4D7F" w:rsidP="00FA4D7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5FEDA314" w14:textId="791A1F4F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225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E69E6" w:rsidRPr="00DB5627" w14:paraId="168A48AC" w14:textId="77777777" w:rsidTr="000B77C1">
        <w:trPr>
          <w:trHeight w:val="221"/>
        </w:trPr>
        <w:tc>
          <w:tcPr>
            <w:tcW w:w="6136" w:type="dxa"/>
          </w:tcPr>
          <w:p w14:paraId="2C840FFF" w14:textId="77777777" w:rsidR="00FA4D7F" w:rsidRPr="00DB5627" w:rsidRDefault="00FA4D7F" w:rsidP="00FA4D7F">
            <w:pPr>
              <w:tabs>
                <w:tab w:val="left" w:pos="540"/>
              </w:tabs>
              <w:ind w:left="71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4" w:type="dxa"/>
            <w:shd w:val="clear" w:color="auto" w:fill="auto"/>
          </w:tcPr>
          <w:p w14:paraId="61667024" w14:textId="77777777" w:rsidR="00FA4D7F" w:rsidRPr="00DB5627" w:rsidRDefault="00FA4D7F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1E9125C" w14:textId="77777777" w:rsidR="00FA4D7F" w:rsidRPr="00DB5627" w:rsidRDefault="00FA4D7F" w:rsidP="00FA4D7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557221DF" w14:textId="77777777" w:rsidR="00FA4D7F" w:rsidRPr="00DB5627" w:rsidRDefault="00FA4D7F" w:rsidP="00FA4D7F">
            <w:pPr>
              <w:tabs>
                <w:tab w:val="decimal" w:pos="1109"/>
              </w:tabs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B5627" w14:paraId="1C3CCC77" w14:textId="77777777" w:rsidTr="000B77C1">
        <w:tc>
          <w:tcPr>
            <w:tcW w:w="6136" w:type="dxa"/>
          </w:tcPr>
          <w:p w14:paraId="5212AE19" w14:textId="77777777" w:rsidR="00FA4D7F" w:rsidRPr="00DB5627" w:rsidRDefault="00FA4D7F" w:rsidP="00FA4D7F">
            <w:pPr>
              <w:tabs>
                <w:tab w:val="left" w:pos="540"/>
              </w:tabs>
              <w:ind w:left="89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shd w:val="clear" w:color="auto" w:fill="auto"/>
          </w:tcPr>
          <w:p w14:paraId="31ADD717" w14:textId="25A26B11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</w:t>
            </w:r>
            <w:r w:rsidR="003F541B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449</w:t>
            </w:r>
            <w:r w:rsidR="003F541B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217</w:t>
            </w:r>
          </w:p>
        </w:tc>
        <w:tc>
          <w:tcPr>
            <w:tcW w:w="101" w:type="dxa"/>
            <w:shd w:val="clear" w:color="auto" w:fill="auto"/>
          </w:tcPr>
          <w:p w14:paraId="7521574F" w14:textId="77777777" w:rsidR="00FA4D7F" w:rsidRPr="00DB5627" w:rsidRDefault="00FA4D7F" w:rsidP="00FA4D7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1B1F5641" w14:textId="7B965AFE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325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005</w:t>
            </w:r>
          </w:p>
        </w:tc>
      </w:tr>
      <w:tr w:rsidR="009E69E6" w:rsidRPr="00DB5627" w14:paraId="4757649F" w14:textId="77777777" w:rsidTr="000B77C1">
        <w:tc>
          <w:tcPr>
            <w:tcW w:w="6136" w:type="dxa"/>
          </w:tcPr>
          <w:p w14:paraId="637CA454" w14:textId="77777777" w:rsidR="00FA4D7F" w:rsidRPr="00DB5627" w:rsidRDefault="00FA4D7F" w:rsidP="00FA4D7F">
            <w:pPr>
              <w:tabs>
                <w:tab w:val="left" w:pos="540"/>
              </w:tabs>
              <w:ind w:left="89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3FB92613" w14:textId="08B9FA68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557106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531</w:t>
            </w:r>
            <w:r w:rsidR="00557106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999</w:t>
            </w:r>
          </w:p>
        </w:tc>
        <w:tc>
          <w:tcPr>
            <w:tcW w:w="101" w:type="dxa"/>
            <w:shd w:val="clear" w:color="auto" w:fill="auto"/>
          </w:tcPr>
          <w:p w14:paraId="3CF66E89" w14:textId="77777777" w:rsidR="00FA4D7F" w:rsidRPr="00DB5627" w:rsidRDefault="00FA4D7F" w:rsidP="00FA4D7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54FB4A1F" w14:textId="59CAC33C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176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211</w:t>
            </w:r>
          </w:p>
        </w:tc>
      </w:tr>
      <w:tr w:rsidR="00FA4D7F" w:rsidRPr="00DB5627" w14:paraId="79023AAD" w14:textId="77777777" w:rsidTr="000B77C1">
        <w:tc>
          <w:tcPr>
            <w:tcW w:w="6136" w:type="dxa"/>
          </w:tcPr>
          <w:p w14:paraId="7EBC0E09" w14:textId="77777777" w:rsidR="00FA4D7F" w:rsidRPr="00DB5627" w:rsidRDefault="00FA4D7F" w:rsidP="00FA4D7F">
            <w:pPr>
              <w:tabs>
                <w:tab w:val="left" w:pos="702"/>
              </w:tabs>
              <w:ind w:left="107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36D27" w14:textId="3FC6425E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3F541B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241</w:t>
            </w:r>
            <w:r w:rsidR="003F541B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  <w:tc>
          <w:tcPr>
            <w:tcW w:w="101" w:type="dxa"/>
            <w:shd w:val="clear" w:color="auto" w:fill="auto"/>
          </w:tcPr>
          <w:p w14:paraId="5A2F2AA3" w14:textId="77777777" w:rsidR="00FA4D7F" w:rsidRPr="00DB5627" w:rsidRDefault="00FA4D7F" w:rsidP="00FA4D7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39544" w14:textId="621F52BE" w:rsidR="00FA4D7F" w:rsidRPr="00DB5627" w:rsidRDefault="00DB5627" w:rsidP="00FA4D7F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726</w:t>
            </w:r>
            <w:r w:rsidR="00FA4D7F"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</w:tr>
    </w:tbl>
    <w:p w14:paraId="29F2E9ED" w14:textId="57B3BB10" w:rsidR="00556709" w:rsidRPr="00DB5627" w:rsidRDefault="00DB5627" w:rsidP="00CC683E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28</w:t>
      </w:r>
      <w:r w:rsidR="00556709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.</w:t>
      </w:r>
      <w:r w:rsidR="00556709" w:rsidRPr="00DB5627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160E3E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  <w:lang w:val="en-US"/>
        </w:rPr>
        <w:t xml:space="preserve">กำไร </w:t>
      </w:r>
      <w:r w:rsidR="00160E3E" w:rsidRPr="00DB5627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(</w:t>
      </w:r>
      <w:r w:rsidR="00556709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ขาดทุน</w:t>
      </w:r>
      <w:r w:rsidR="00160E3E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 xml:space="preserve">) </w:t>
      </w:r>
      <w:r w:rsidR="00556709" w:rsidRPr="00DB5627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 xml:space="preserve">ต่อหุ้น </w:t>
      </w:r>
    </w:p>
    <w:p w14:paraId="6704F646" w14:textId="77777777" w:rsidR="00556709" w:rsidRPr="00DB5627" w:rsidRDefault="00160E3E" w:rsidP="00DB020B">
      <w:pPr>
        <w:ind w:left="1080" w:hanging="54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กำไร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="00556709" w:rsidRPr="00DB5627">
        <w:rPr>
          <w:rFonts w:ascii="Angsana New" w:hAnsi="Angsana New" w:cs="Angsana New"/>
          <w:color w:val="000000" w:themeColor="text1"/>
          <w:cs/>
        </w:rPr>
        <w:t>ขาดทุน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) </w:t>
      </w:r>
      <w:r w:rsidR="00556709" w:rsidRPr="00DB5627">
        <w:rPr>
          <w:rFonts w:ascii="Angsana New" w:hAnsi="Angsana New" w:cs="Angsana New"/>
          <w:color w:val="000000" w:themeColor="text1"/>
          <w:cs/>
        </w:rPr>
        <w:t>ต่อหุ้นขั้นพื้นฐาน</w:t>
      </w:r>
    </w:p>
    <w:p w14:paraId="4468B8B7" w14:textId="77777777" w:rsidR="00556709" w:rsidRPr="00DB5627" w:rsidRDefault="00160E3E" w:rsidP="00475B9F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กำไร 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>(</w:t>
      </w:r>
      <w:r w:rsidR="00556709" w:rsidRPr="00DB5627">
        <w:rPr>
          <w:rFonts w:ascii="Angsana New" w:hAnsi="Angsana New" w:cs="Angsana New"/>
          <w:color w:val="000000" w:themeColor="text1"/>
          <w:spacing w:val="-6"/>
          <w:cs/>
        </w:rPr>
        <w:t>ขาดทุน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) </w:t>
      </w:r>
      <w:r w:rsidR="00556709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ต่อหุ้นขั้นพื้นฐาน คำนวณโดยการหาร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กำไร 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>(</w:t>
      </w:r>
      <w:r w:rsidR="00556709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ขาดทุน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) </w:t>
      </w:r>
      <w:r w:rsidR="00556709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สุทธิที่เป็นของผู้ถือหุ้นสามัญ</w:t>
      </w:r>
      <w:r w:rsidR="00556709" w:rsidRPr="00DB5627">
        <w:rPr>
          <w:rFonts w:ascii="Angsana New" w:hAnsi="Angsana New" w:cs="Angsana New"/>
          <w:color w:val="000000" w:themeColor="text1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3A622B" w:rsidRPr="00DB5627">
        <w:rPr>
          <w:rFonts w:ascii="Angsana New" w:hAnsi="Angsana New" w:cs="Angsana New"/>
          <w:color w:val="000000" w:themeColor="text1"/>
          <w:cs/>
          <w:lang w:val="en-US"/>
        </w:rPr>
        <w:t>ปี</w:t>
      </w:r>
      <w:r w:rsidR="00556709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9E69E6" w:rsidRPr="00DB5627" w14:paraId="556843CB" w14:textId="77777777" w:rsidTr="002A0115">
        <w:tc>
          <w:tcPr>
            <w:tcW w:w="4950" w:type="dxa"/>
          </w:tcPr>
          <w:p w14:paraId="008323CB" w14:textId="77777777" w:rsidR="0080229A" w:rsidRPr="00DB5627" w:rsidRDefault="0080229A" w:rsidP="00475B9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200D805" w14:textId="77777777" w:rsidR="0080229A" w:rsidRPr="00DB5627" w:rsidRDefault="0080229A" w:rsidP="00475B9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356C1747" w14:textId="77777777" w:rsidR="0080229A" w:rsidRPr="00DB5627" w:rsidRDefault="0080229A" w:rsidP="00475B9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14:paraId="0EC5CD79" w14:textId="77777777" w:rsidR="0080229A" w:rsidRPr="00DB5627" w:rsidRDefault="0080229A" w:rsidP="00475B9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B5627" w14:paraId="03A5FEFB" w14:textId="77777777" w:rsidTr="002A0115">
        <w:tc>
          <w:tcPr>
            <w:tcW w:w="4950" w:type="dxa"/>
          </w:tcPr>
          <w:p w14:paraId="1BFD9C5D" w14:textId="77777777" w:rsidR="0080229A" w:rsidRPr="00DB5627" w:rsidRDefault="0080229A" w:rsidP="00475B9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14:paraId="6B64588D" w14:textId="1D1A6CEA" w:rsidR="0080229A" w:rsidRPr="00DB5627" w:rsidRDefault="0080229A" w:rsidP="00475B9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539E9"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ปี</w:t>
            </w:r>
            <w:r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DB5627"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539E9" w:rsidRPr="00DB5627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B5627" w14:paraId="45B19EE1" w14:textId="77777777" w:rsidTr="00DD06A4">
        <w:tc>
          <w:tcPr>
            <w:tcW w:w="4950" w:type="dxa"/>
          </w:tcPr>
          <w:p w14:paraId="12338A13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44B8CB" w14:textId="774E0DDA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0D721EF0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1992D5" w14:textId="3E97EA04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6622F7AD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6684A341" w14:textId="1BBCAA2E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0977D4AD" w14:textId="77777777" w:rsidR="00FA4D7F" w:rsidRPr="00DB5627" w:rsidRDefault="00FA4D7F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55269F14" w14:textId="3FB65D00" w:rsidR="00FA4D7F" w:rsidRPr="00DB5627" w:rsidRDefault="00DB5627" w:rsidP="00FA4D7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9E69E6" w:rsidRPr="00DB5627" w14:paraId="25B52374" w14:textId="77777777" w:rsidTr="00DD06A4">
        <w:tc>
          <w:tcPr>
            <w:tcW w:w="4950" w:type="dxa"/>
          </w:tcPr>
          <w:p w14:paraId="4A28E4B2" w14:textId="77777777" w:rsidR="00576D23" w:rsidRPr="00DB5627" w:rsidRDefault="00160E3E" w:rsidP="00475B9F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กำไร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76D2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="00576D2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สุทธิส่วนที่เป็นของบริษัทใหญ่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DDA5B08" w14:textId="77777777" w:rsidR="00576D23" w:rsidRPr="00DB5627" w:rsidRDefault="00576D23" w:rsidP="00475B9F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E2F7A1" w14:textId="77777777" w:rsidR="00576D23" w:rsidRPr="00DB5627" w:rsidRDefault="00576D23" w:rsidP="00475B9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42BE66" w14:textId="77777777" w:rsidR="00576D23" w:rsidRPr="00DB5627" w:rsidRDefault="00576D23" w:rsidP="00475B9F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8EF98A" w14:textId="77777777" w:rsidR="00576D23" w:rsidRPr="00DB5627" w:rsidRDefault="00576D23" w:rsidP="00475B9F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07FC99" w14:textId="77777777" w:rsidR="00576D23" w:rsidRPr="00DB5627" w:rsidRDefault="00576D23" w:rsidP="00475B9F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1A724EC7" w14:textId="77777777" w:rsidR="00576D23" w:rsidRPr="00DB5627" w:rsidRDefault="00576D23" w:rsidP="00475B9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2E44EFED" w14:textId="77777777" w:rsidR="00576D23" w:rsidRPr="00DB5627" w:rsidRDefault="00576D23" w:rsidP="00475B9F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3469F45E" w14:textId="77777777" w:rsidTr="00DD06A4">
        <w:tc>
          <w:tcPr>
            <w:tcW w:w="4950" w:type="dxa"/>
          </w:tcPr>
          <w:p w14:paraId="311DD024" w14:textId="77777777" w:rsidR="00FA4D7F" w:rsidRPr="00DB5627" w:rsidRDefault="00FA4D7F" w:rsidP="00FA4D7F">
            <w:pPr>
              <w:ind w:left="810" w:firstLine="27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จากการดำเนินงานต่อเนื่อง (บาท)</w:t>
            </w:r>
          </w:p>
        </w:tc>
        <w:tc>
          <w:tcPr>
            <w:tcW w:w="1080" w:type="dxa"/>
            <w:shd w:val="clear" w:color="auto" w:fill="auto"/>
          </w:tcPr>
          <w:p w14:paraId="5FC6B4FE" w14:textId="481F0CD8" w:rsidR="00FA4D7F" w:rsidRPr="00DB5627" w:rsidRDefault="00DB5627" w:rsidP="00FA4D7F">
            <w:pPr>
              <w:tabs>
                <w:tab w:val="decimal" w:pos="99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</w:t>
            </w:r>
            <w:r w:rsidR="003D40B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716</w:t>
            </w:r>
            <w:r w:rsidR="003D40B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651A4BCA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DA6437" w14:textId="6B466B3C" w:rsidR="00FA4D7F" w:rsidRPr="00DB5627" w:rsidRDefault="00DB5627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233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21437809" w14:textId="77777777" w:rsidR="00FA4D7F" w:rsidRPr="00DB5627" w:rsidRDefault="00FA4D7F" w:rsidP="00FA4D7F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60B3E2" w14:textId="554006EE" w:rsidR="00FA4D7F" w:rsidRPr="00DB5627" w:rsidRDefault="003D40BD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7CE1AAEE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786777C0" w14:textId="3BFB39DF" w:rsidR="00FA4D7F" w:rsidRPr="00DB5627" w:rsidRDefault="00FA4D7F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E69E6" w:rsidRPr="00DB5627" w14:paraId="5C0C61BE" w14:textId="77777777" w:rsidTr="00DD06A4">
        <w:tc>
          <w:tcPr>
            <w:tcW w:w="4950" w:type="dxa"/>
          </w:tcPr>
          <w:p w14:paraId="5FD0781D" w14:textId="24E95526" w:rsidR="00FA4D7F" w:rsidRPr="00DB5627" w:rsidRDefault="00FA4D7F" w:rsidP="00FA4D7F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กำไร</w:t>
            </w:r>
            <w:r w:rsidR="0057435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  <w:r w:rsidR="00574356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สุทธิส่วนที่เป็นของบริษัทใหญ่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5B9CD2B1" w14:textId="77777777" w:rsidR="00FA4D7F" w:rsidRPr="00DB5627" w:rsidRDefault="00FA4D7F" w:rsidP="00FA4D7F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BA831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803C1D" w14:textId="77777777" w:rsidR="00FA4D7F" w:rsidRPr="00DB5627" w:rsidRDefault="00FA4D7F" w:rsidP="00FA4D7F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8EF5FB" w14:textId="77777777" w:rsidR="00FA4D7F" w:rsidRPr="00DB5627" w:rsidRDefault="00FA4D7F" w:rsidP="00FA4D7F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C7F8908" w14:textId="77777777" w:rsidR="00FA4D7F" w:rsidRPr="00DB5627" w:rsidRDefault="00FA4D7F" w:rsidP="00FA4D7F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23B8D27F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04701CC5" w14:textId="77777777" w:rsidR="00FA4D7F" w:rsidRPr="00DB5627" w:rsidRDefault="00FA4D7F" w:rsidP="00FA4D7F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651C0E20" w14:textId="77777777" w:rsidTr="00DD06A4">
        <w:tc>
          <w:tcPr>
            <w:tcW w:w="4950" w:type="dxa"/>
          </w:tcPr>
          <w:p w14:paraId="620EAE5B" w14:textId="77777777" w:rsidR="00FA4D7F" w:rsidRPr="00DB5627" w:rsidRDefault="00FA4D7F" w:rsidP="00FA4D7F">
            <w:pPr>
              <w:ind w:left="810" w:firstLine="27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จากการดำเนินงานต่อเนื่องและการดำเนินงานที่ยกเลิก (บาท)</w:t>
            </w:r>
          </w:p>
        </w:tc>
        <w:tc>
          <w:tcPr>
            <w:tcW w:w="1080" w:type="dxa"/>
            <w:shd w:val="clear" w:color="auto" w:fill="auto"/>
          </w:tcPr>
          <w:p w14:paraId="6843CE52" w14:textId="7D612359" w:rsidR="00FA4D7F" w:rsidRPr="00DB5627" w:rsidRDefault="00DB5627" w:rsidP="00FA4D7F">
            <w:pPr>
              <w:tabs>
                <w:tab w:val="decimal" w:pos="99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</w:t>
            </w:r>
            <w:r w:rsidR="003D40B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716</w:t>
            </w:r>
            <w:r w:rsidR="003D40B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0C4F03E6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553571" w14:textId="09FBF4EC" w:rsidR="00FA4D7F" w:rsidRPr="00DB5627" w:rsidRDefault="00DB5627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229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946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35F0144E" w14:textId="77777777" w:rsidR="00FA4D7F" w:rsidRPr="00DB5627" w:rsidRDefault="00FA4D7F" w:rsidP="00FA4D7F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47CF86" w14:textId="36C16E60" w:rsidR="00FA4D7F" w:rsidRPr="00DB5627" w:rsidRDefault="003D40BD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1BF123B2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0CF3193E" w14:textId="7827C087" w:rsidR="00FA4D7F" w:rsidRPr="00DB5627" w:rsidRDefault="00FA4D7F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878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594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E69E6" w:rsidRPr="00DB5627" w14:paraId="7AFEDECF" w14:textId="77777777" w:rsidTr="00DD06A4">
        <w:tc>
          <w:tcPr>
            <w:tcW w:w="4950" w:type="dxa"/>
          </w:tcPr>
          <w:p w14:paraId="0056E115" w14:textId="77777777" w:rsidR="00FA4D7F" w:rsidRPr="00DB5627" w:rsidRDefault="00FA4D7F" w:rsidP="00FA4D7F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80" w:type="dxa"/>
            <w:shd w:val="clear" w:color="auto" w:fill="auto"/>
          </w:tcPr>
          <w:p w14:paraId="200594FC" w14:textId="42602202" w:rsidR="00FA4D7F" w:rsidRPr="00DB5627" w:rsidRDefault="00DB5627" w:rsidP="00FA4D7F">
            <w:pPr>
              <w:tabs>
                <w:tab w:val="decimal" w:pos="99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128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11313D6D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0E311A" w14:textId="263952A3" w:rsidR="00FA4D7F" w:rsidRPr="00DB5627" w:rsidRDefault="00DB5627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128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207E7642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8B8437" w14:textId="6526AF6D" w:rsidR="00FA4D7F" w:rsidRPr="00DB5627" w:rsidRDefault="00DB5627" w:rsidP="00FA4D7F">
            <w:pPr>
              <w:tabs>
                <w:tab w:val="decimal" w:pos="999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128</w:t>
            </w:r>
            <w:r w:rsidR="0004453B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865</w:t>
            </w:r>
          </w:p>
        </w:tc>
        <w:tc>
          <w:tcPr>
            <w:tcW w:w="81" w:type="dxa"/>
          </w:tcPr>
          <w:p w14:paraId="395BFB56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18C5E56A" w14:textId="018D3E27" w:rsidR="00FA4D7F" w:rsidRPr="00DB5627" w:rsidRDefault="00DB5627" w:rsidP="00FA4D7F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128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517</w:t>
            </w:r>
          </w:p>
        </w:tc>
      </w:tr>
      <w:tr w:rsidR="009E69E6" w:rsidRPr="00DB5627" w14:paraId="61CD86CB" w14:textId="77777777" w:rsidTr="00B67484">
        <w:tc>
          <w:tcPr>
            <w:tcW w:w="4950" w:type="dxa"/>
          </w:tcPr>
          <w:p w14:paraId="1EB69A18" w14:textId="77777777" w:rsidR="00FA4D7F" w:rsidRPr="00DB5627" w:rsidRDefault="00FA4D7F" w:rsidP="00FA4D7F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กำไร 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ขาดทุน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ต่อหุ้นขั้นพื้นฐานจากการดำเนินงานต่อเนื่อง (บาท)</w:t>
            </w:r>
          </w:p>
        </w:tc>
        <w:tc>
          <w:tcPr>
            <w:tcW w:w="1080" w:type="dxa"/>
            <w:shd w:val="clear" w:color="auto" w:fill="auto"/>
          </w:tcPr>
          <w:p w14:paraId="5E425DF6" w14:textId="517F38A2" w:rsidR="00FA4D7F" w:rsidRPr="00DB5627" w:rsidRDefault="00DB5627" w:rsidP="00FA4D7F">
            <w:pPr>
              <w:ind w:left="-66"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3D40B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331B9F01" w14:textId="77777777" w:rsidR="00FA4D7F" w:rsidRPr="00DB5627" w:rsidRDefault="00FA4D7F" w:rsidP="00FA4D7F">
            <w:pPr>
              <w:ind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FADC6" w14:textId="70EAE73A" w:rsidR="00FA4D7F" w:rsidRPr="00DB5627" w:rsidRDefault="00DB5627" w:rsidP="00FA4D7F">
            <w:pPr>
              <w:ind w:left="-66"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028</w:t>
            </w:r>
          </w:p>
        </w:tc>
        <w:tc>
          <w:tcPr>
            <w:tcW w:w="90" w:type="dxa"/>
            <w:shd w:val="clear" w:color="auto" w:fill="auto"/>
          </w:tcPr>
          <w:p w14:paraId="7FAA588C" w14:textId="77777777" w:rsidR="00FA4D7F" w:rsidRPr="00DB5627" w:rsidRDefault="00FA4D7F" w:rsidP="00FA4D7F">
            <w:pPr>
              <w:ind w:right="45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13E7F9" w14:textId="7BC6E0C7" w:rsidR="00FA4D7F" w:rsidRPr="00DB5627" w:rsidRDefault="0004453B" w:rsidP="003D40BD">
            <w:pPr>
              <w:tabs>
                <w:tab w:val="decimal" w:pos="1017"/>
              </w:tabs>
              <w:ind w:left="-66" w:right="4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27B711B4" w14:textId="77777777" w:rsidR="00FA4D7F" w:rsidRPr="00DB5627" w:rsidRDefault="00FA4D7F" w:rsidP="00FA4D7F">
            <w:pPr>
              <w:ind w:right="45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352EDC7D" w14:textId="701C13AC" w:rsidR="00FA4D7F" w:rsidRPr="00DB5627" w:rsidRDefault="00FA4D7F" w:rsidP="00FA4D7F">
            <w:pPr>
              <w:tabs>
                <w:tab w:val="decimal" w:pos="1017"/>
              </w:tabs>
              <w:ind w:left="-66" w:right="45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E69E6" w:rsidRPr="00DB5627" w14:paraId="0F834BDA" w14:textId="77777777" w:rsidTr="00B67484">
        <w:tc>
          <w:tcPr>
            <w:tcW w:w="4950" w:type="dxa"/>
          </w:tcPr>
          <w:p w14:paraId="24B8FC5B" w14:textId="77777777" w:rsidR="00FA4D7F" w:rsidRPr="00DB5627" w:rsidRDefault="00FA4D7F" w:rsidP="00FA4D7F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กำไร 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ขาดทุน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ต่อหุ้นขั้นพื้นฐานจากการดำเนินงานต่อเนื่อง</w:t>
            </w:r>
          </w:p>
        </w:tc>
        <w:tc>
          <w:tcPr>
            <w:tcW w:w="1080" w:type="dxa"/>
            <w:shd w:val="clear" w:color="auto" w:fill="auto"/>
          </w:tcPr>
          <w:p w14:paraId="67B5E408" w14:textId="77777777" w:rsidR="00FA4D7F" w:rsidRPr="00DB5627" w:rsidRDefault="00FA4D7F" w:rsidP="00FA4D7F">
            <w:pPr>
              <w:ind w:left="-6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F9F0DB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99D541" w14:textId="77777777" w:rsidR="00FA4D7F" w:rsidRPr="00DB5627" w:rsidRDefault="00FA4D7F" w:rsidP="00FA4D7F">
            <w:pPr>
              <w:ind w:left="-6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96F454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C2832EC" w14:textId="77777777" w:rsidR="00FA4D7F" w:rsidRPr="00DB5627" w:rsidRDefault="00FA4D7F" w:rsidP="00FA4D7F">
            <w:pPr>
              <w:tabs>
                <w:tab w:val="decimal" w:pos="99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5D3683F7" w14:textId="77777777" w:rsidR="00FA4D7F" w:rsidRPr="00DB5627" w:rsidRDefault="00FA4D7F" w:rsidP="00FA4D7F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0F717ADE" w14:textId="77777777" w:rsidR="00FA4D7F" w:rsidRPr="00DB5627" w:rsidRDefault="00FA4D7F" w:rsidP="00FA4D7F">
            <w:pPr>
              <w:tabs>
                <w:tab w:val="decimal" w:pos="99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E69E6" w:rsidRPr="00DB5627" w14:paraId="555EC51B" w14:textId="77777777" w:rsidTr="00B67484">
        <w:tc>
          <w:tcPr>
            <w:tcW w:w="4950" w:type="dxa"/>
          </w:tcPr>
          <w:p w14:paraId="3B019C53" w14:textId="77777777" w:rsidR="00FA4D7F" w:rsidRPr="00DB5627" w:rsidRDefault="00FA4D7F" w:rsidP="00FA4D7F">
            <w:pPr>
              <w:ind w:left="810" w:firstLine="27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และการดำเนินงานที่ยกเลิก (บาท)</w:t>
            </w:r>
          </w:p>
        </w:tc>
        <w:tc>
          <w:tcPr>
            <w:tcW w:w="1080" w:type="dxa"/>
            <w:shd w:val="clear" w:color="auto" w:fill="auto"/>
          </w:tcPr>
          <w:p w14:paraId="47D6E37C" w14:textId="2F8FE295" w:rsidR="00FA4D7F" w:rsidRPr="00DB5627" w:rsidRDefault="00DB5627" w:rsidP="00FA4D7F">
            <w:pPr>
              <w:ind w:left="-66"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3D40BD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19E1E2E4" w14:textId="77777777" w:rsidR="00FA4D7F" w:rsidRPr="00DB5627" w:rsidRDefault="00FA4D7F" w:rsidP="00FA4D7F">
            <w:pPr>
              <w:ind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CA0C50" w14:textId="14ED5119" w:rsidR="00FA4D7F" w:rsidRPr="00DB5627" w:rsidRDefault="00804C8E" w:rsidP="00804C8E">
            <w:pPr>
              <w:ind w:left="-66" w:right="4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             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FA4D7F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028</w:t>
            </w:r>
          </w:p>
        </w:tc>
        <w:tc>
          <w:tcPr>
            <w:tcW w:w="90" w:type="dxa"/>
            <w:shd w:val="clear" w:color="auto" w:fill="auto"/>
          </w:tcPr>
          <w:p w14:paraId="2747177B" w14:textId="77777777" w:rsidR="00FA4D7F" w:rsidRPr="00DB5627" w:rsidRDefault="00FA4D7F" w:rsidP="00FA4D7F">
            <w:pPr>
              <w:ind w:right="45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5C88EC" w14:textId="77268678" w:rsidR="00FA4D7F" w:rsidRPr="00DB5627" w:rsidRDefault="0004453B" w:rsidP="003D40BD">
            <w:pPr>
              <w:tabs>
                <w:tab w:val="decimal" w:pos="1017"/>
              </w:tabs>
              <w:ind w:left="-66" w:right="4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11FDAB44" w14:textId="77777777" w:rsidR="00FA4D7F" w:rsidRPr="00DB5627" w:rsidRDefault="00FA4D7F" w:rsidP="00FA4D7F">
            <w:pPr>
              <w:ind w:right="45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4BA007F9" w14:textId="0B74304F" w:rsidR="00FA4D7F" w:rsidRPr="00DB5627" w:rsidRDefault="00FA4D7F" w:rsidP="00FA4D7F">
            <w:pPr>
              <w:tabs>
                <w:tab w:val="decimal" w:pos="1017"/>
              </w:tabs>
              <w:ind w:left="-66" w:right="45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1434AF2C" w14:textId="77777777" w:rsidR="00CC683E" w:rsidRPr="00DB5627" w:rsidRDefault="00CC683E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br w:type="page"/>
      </w:r>
    </w:p>
    <w:p w14:paraId="6CC74879" w14:textId="1659F5BA" w:rsidR="00DE7CF3" w:rsidRPr="00DB5627" w:rsidRDefault="00DE7CF3" w:rsidP="00107F8D">
      <w:pPr>
        <w:ind w:left="1094" w:hanging="54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lastRenderedPageBreak/>
        <w:t>กำไร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(</w:t>
      </w:r>
      <w:r w:rsidRPr="00DB5627">
        <w:rPr>
          <w:rFonts w:ascii="Angsana New" w:hAnsi="Angsana New" w:cs="Angsana New"/>
          <w:color w:val="000000" w:themeColor="text1"/>
          <w:cs/>
        </w:rPr>
        <w:t>ขาดทุน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ต่อหุ้นปรับลด</w:t>
      </w:r>
    </w:p>
    <w:p w14:paraId="343440DF" w14:textId="45A82916" w:rsidR="00E55094" w:rsidRPr="00DB5627" w:rsidRDefault="00DE7CF3" w:rsidP="00DB020B">
      <w:pPr>
        <w:ind w:left="547" w:hanging="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กำไร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(</w:t>
      </w:r>
      <w:r w:rsidRPr="00DB5627">
        <w:rPr>
          <w:rFonts w:ascii="Angsana New" w:hAnsi="Angsana New" w:cs="Angsana New"/>
          <w:color w:val="000000" w:themeColor="text1"/>
          <w:cs/>
        </w:rPr>
        <w:t>ขาดทุน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B5627">
        <w:rPr>
          <w:rFonts w:ascii="Angsana New" w:hAnsi="Angsana New" w:cs="Angsana New"/>
          <w:color w:val="000000" w:themeColor="text1"/>
          <w:cs/>
          <w:lang w:val="en-GB"/>
        </w:rPr>
        <w:t>ต่</w:t>
      </w:r>
      <w:r w:rsidR="00B2720E" w:rsidRPr="00DB5627">
        <w:rPr>
          <w:rFonts w:ascii="Angsana New" w:hAnsi="Angsana New" w:cs="Angsana New"/>
          <w:color w:val="000000" w:themeColor="text1"/>
          <w:cs/>
          <w:lang w:val="en-GB"/>
        </w:rPr>
        <w:t xml:space="preserve">อหุ้นปรับลดสำหรับปีสิ้นสุดวันที่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GB"/>
        </w:rPr>
        <w:t>คำนวณโดยการหาร</w:t>
      </w: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spacing w:val="-6"/>
          <w:cs/>
        </w:rPr>
        <w:t>กำไร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(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>ขาดทุน</w:t>
      </w:r>
      <w:r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) </w:t>
      </w:r>
      <w:r w:rsidRPr="00DB5627">
        <w:rPr>
          <w:rFonts w:ascii="Angsana New" w:hAnsi="Angsana New" w:cs="Angsana New"/>
          <w:color w:val="000000" w:themeColor="text1"/>
          <w:spacing w:val="-6"/>
          <w:cs/>
          <w:lang w:val="en-GB"/>
        </w:rPr>
        <w:t>สำหรับปีที่เป็นส่วนของผู้ถือหุ้นสามัญด้วยผลรวมของจำนวนหุ้นสามัญถัวเฉลี่ยถ่วงน้ำหนัก</w:t>
      </w:r>
      <w:r w:rsidRPr="00DB5627">
        <w:rPr>
          <w:rFonts w:ascii="Angsana New" w:hAnsi="Angsana New" w:cs="Angsana New"/>
          <w:color w:val="000000" w:themeColor="text1"/>
          <w:cs/>
          <w:lang w:val="en-GB"/>
        </w:rPr>
        <w:t>ที่</w:t>
      </w:r>
      <w:r w:rsidRPr="00DB5627">
        <w:rPr>
          <w:rFonts w:ascii="Angsana New" w:hAnsi="Angsana New" w:cs="Angsana New"/>
          <w:color w:val="000000" w:themeColor="text1"/>
          <w:cs/>
        </w:rPr>
        <w:t>ออกจำหน่าย</w:t>
      </w:r>
      <w:r w:rsidRPr="00DB5627">
        <w:rPr>
          <w:rFonts w:ascii="Angsana New" w:hAnsi="Angsana New" w:cs="Angsana New"/>
          <w:color w:val="000000" w:themeColor="text1"/>
          <w:cs/>
          <w:lang w:val="en-GB"/>
        </w:rPr>
        <w:t>แล้วในระหว่างปี บวกด้วยจำนวนหุ้นสามัญถัวเฉลี่ยถ่วงน้ำหนักที่ออกเพื่อแปลงสภาพ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GB"/>
        </w:rPr>
        <w:t>หุ้นสามัญเทียบเท่าปรับลดทั้งสิ้นให้เป็นหุ้นสามัญโดยมิได้รับสิ่งตอบแทนใดๆ ทั้งสิ้น ภายใต้ข้อสมมติว่า</w:t>
      </w:r>
      <w:r w:rsidRPr="00DB5627">
        <w:rPr>
          <w:rFonts w:ascii="Angsana New" w:hAnsi="Angsana New" w:cs="Angsana New"/>
          <w:color w:val="000000" w:themeColor="text1"/>
          <w:cs/>
          <w:lang w:val="en-GB"/>
        </w:rPr>
        <w:t>ผู้ถือ</w:t>
      </w:r>
      <w:r w:rsidR="00054A00" w:rsidRPr="00DB5627">
        <w:rPr>
          <w:rFonts w:ascii="Angsana New" w:hAnsi="Angsana New" w:cs="Angsana New"/>
          <w:color w:val="000000" w:themeColor="text1"/>
          <w:cs/>
          <w:lang w:val="en-GB"/>
        </w:rPr>
        <w:t>หุ้น</w:t>
      </w:r>
      <w:r w:rsidRPr="00DB5627">
        <w:rPr>
          <w:rFonts w:ascii="Angsana New" w:hAnsi="Angsana New" w:cs="Angsana New"/>
          <w:color w:val="000000" w:themeColor="text1"/>
          <w:cs/>
          <w:lang w:val="en-GB"/>
        </w:rPr>
        <w:t>จะแปลงหุ้นสามัญเทียบเท่าปรับลดเป็นหุ้นสามัญ เมื่อราคาตามสิทธิต่ำกว่ามูลค่ายุติธรรมของหุ้น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GB"/>
        </w:rPr>
        <w:t>สามัญ</w:t>
      </w:r>
      <w:r w:rsidR="007D6655" w:rsidRPr="00DB5627">
        <w:rPr>
          <w:rFonts w:ascii="Angsana New" w:hAnsi="Angsana New" w:cs="Angsana New" w:hint="cs"/>
          <w:color w:val="000000" w:themeColor="text1"/>
          <w:spacing w:val="-8"/>
          <w:cs/>
          <w:lang w:val="en-GB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อย่างไรก็ตาม มูลค่ายุติธรรมของหุ้นสาม</w:t>
      </w:r>
      <w:r w:rsidR="00B2720E" w:rsidRPr="00DB5627">
        <w:rPr>
          <w:rFonts w:ascii="Angsana New" w:hAnsi="Angsana New" w:cs="Angsana New"/>
          <w:color w:val="000000" w:themeColor="text1"/>
          <w:cs/>
        </w:rPr>
        <w:t xml:space="preserve">ัญของบริษัทสำหรับปีสิ้นสุดวันที่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ต่ำกว่าราคาตามสิทธิเป็นเหตุให้บริษัทไม่นำผลของหุ้นสามัญเทียบเท่าปรับลดมารวมคำนวณเพื่อหา</w:t>
      </w:r>
      <w:r w:rsidRPr="00DB5627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กำไร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(</w:t>
      </w:r>
      <w:r w:rsidRPr="00DB5627">
        <w:rPr>
          <w:rFonts w:ascii="Angsana New" w:hAnsi="Angsana New" w:cs="Angsana New"/>
          <w:color w:val="000000" w:themeColor="text1"/>
          <w:cs/>
        </w:rPr>
        <w:t>ขาดทุน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B5627">
        <w:rPr>
          <w:rFonts w:ascii="Angsana New" w:hAnsi="Angsana New" w:cs="Angsana New"/>
          <w:color w:val="000000" w:themeColor="text1"/>
          <w:cs/>
        </w:rPr>
        <w:t>ต่อหุ้นปรับลด</w:t>
      </w:r>
    </w:p>
    <w:p w14:paraId="53A968AD" w14:textId="5B5AD63A" w:rsidR="00C32655" w:rsidRPr="00DB5627" w:rsidRDefault="00DB5627" w:rsidP="00CC683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29</w:t>
      </w:r>
      <w:r w:rsidR="000D3490" w:rsidRPr="00DB56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32655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C32655" w:rsidRPr="00DB5627">
        <w:rPr>
          <w:rFonts w:ascii="Angsana New" w:hAnsi="Angsana New" w:cs="Angsana New"/>
          <w:b/>
          <w:bCs/>
          <w:color w:val="000000" w:themeColor="text1"/>
          <w:cs/>
        </w:rPr>
        <w:t>รายการบัญชีกับ</w:t>
      </w:r>
      <w:r w:rsidR="008A47D0" w:rsidRPr="00DB5627">
        <w:rPr>
          <w:rFonts w:ascii="Angsana New" w:hAnsi="Angsana New" w:cs="Angsana New"/>
          <w:b/>
          <w:bCs/>
          <w:color w:val="000000" w:themeColor="text1"/>
          <w:cs/>
        </w:rPr>
        <w:t>บุคคลหรือ</w:t>
      </w:r>
      <w:r w:rsidR="00C32655" w:rsidRPr="00DB5627">
        <w:rPr>
          <w:rFonts w:ascii="Angsana New" w:hAnsi="Angsana New" w:cs="Angsana New"/>
          <w:b/>
          <w:bCs/>
          <w:color w:val="000000" w:themeColor="text1"/>
          <w:cs/>
        </w:rPr>
        <w:t>กิจการที่เกี่ยวข้องกัน</w:t>
      </w:r>
    </w:p>
    <w:p w14:paraId="2521A17F" w14:textId="77777777" w:rsidR="00E2158C" w:rsidRPr="00DB5627" w:rsidRDefault="00E2158C" w:rsidP="00CC683E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หรือถูกควบคุมโดยกลุ่มบริษัท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</w:p>
    <w:p w14:paraId="163D4727" w14:textId="77777777" w:rsidR="00E2158C" w:rsidRPr="00DB5627" w:rsidRDefault="00E2158C" w:rsidP="00CC683E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 ซึ่งมีอิทธิพลอย่างเป็นสาระสำคัญกับกลุ่มบริษัท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และบริษัท    </w:t>
      </w:r>
      <w:r w:rsidRPr="00DB562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</w:t>
      </w:r>
      <w:r w:rsidRPr="00DB5627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DB5627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      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ไม่ว่าโดยทางตรงหรือทางอ้อม</w:t>
      </w:r>
    </w:p>
    <w:p w14:paraId="47DF579E" w14:textId="77777777" w:rsidR="005546E9" w:rsidRPr="00DB5627" w:rsidRDefault="005546E9" w:rsidP="0050111F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กิจการที่เกี่ยวข้องกันที่มีรายการระหว่างกันที่สำคัญกับกลุ่มบริษัทและ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/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หรือบริษัท มีดังต่อไปนี้</w:t>
      </w:r>
    </w:p>
    <w:p w14:paraId="5E3127EE" w14:textId="77777777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GB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แลนด์มาร์ค โฮลดิ้งส์ จำกัด</w:t>
      </w:r>
    </w:p>
    <w:p w14:paraId="1ED5C601" w14:textId="77777777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GB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บีซีอีจี คันทรี่ กรุ๊ป เอ็นจิเนียริ่ง จำกัด</w:t>
      </w:r>
    </w:p>
    <w:p w14:paraId="0A19E776" w14:textId="77777777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GB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ซีจีดี ดิจิตอล พาร์ทเนอร์ จำกัด</w:t>
      </w:r>
    </w:p>
    <w:p w14:paraId="1ED15E34" w14:textId="77777777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GB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ลีดดิ้ง สคูล พาร์ทเนอร์ชิพ จำกัด</w:t>
      </w:r>
    </w:p>
    <w:p w14:paraId="6117BD8A" w14:textId="77777777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GB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เจ้าพระยา เอสเตต เรสซิเด้นซ์ จำกัด</w:t>
      </w:r>
    </w:p>
    <w:p w14:paraId="66CF505D" w14:textId="3B7CF232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 ซีจียูเค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จำกัด</w:t>
      </w:r>
    </w:p>
    <w:p w14:paraId="3A4AFBF1" w14:textId="77777777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GB"/>
        </w:rPr>
      </w:pPr>
      <w:r w:rsidRPr="00DB5627">
        <w:rPr>
          <w:rFonts w:ascii="Angsana New" w:hAnsi="Angsana New" w:cs="Angsana New"/>
          <w:color w:val="000000" w:themeColor="text1"/>
          <w:cs/>
          <w:lang w:val="en-GB"/>
        </w:rPr>
        <w:t>บริษัทหลักทรัพย์ พาย จ</w:t>
      </w:r>
      <w:r w:rsidRPr="00DB5627">
        <w:rPr>
          <w:rFonts w:ascii="Angsana New" w:hAnsi="Angsana New" w:cs="Angsana New" w:hint="cs"/>
          <w:color w:val="000000" w:themeColor="text1"/>
          <w:cs/>
          <w:lang w:val="en-GB"/>
        </w:rPr>
        <w:t>ำ</w:t>
      </w:r>
      <w:r w:rsidRPr="00DB5627">
        <w:rPr>
          <w:rFonts w:ascii="Angsana New" w:hAnsi="Angsana New" w:cs="Angsana New"/>
          <w:color w:val="000000" w:themeColor="text1"/>
          <w:cs/>
          <w:lang w:val="en-GB"/>
        </w:rPr>
        <w:t>กัด (มหาชน)</w:t>
      </w:r>
    </w:p>
    <w:p w14:paraId="69B02590" w14:textId="77777777" w:rsidR="00E2158C" w:rsidRPr="00DB5627" w:rsidRDefault="00E2158C" w:rsidP="00E215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คันทรี่ กรุ๊ป โฮลดิ้งส์ จำกัด (มหาชน)</w:t>
      </w:r>
    </w:p>
    <w:p w14:paraId="259DFD6D" w14:textId="77777777" w:rsidR="00E2158C" w:rsidRPr="00DB5627" w:rsidRDefault="00E2158C" w:rsidP="00E2158C">
      <w:pPr>
        <w:overflowPunct/>
        <w:autoSpaceDE/>
        <w:adjustRightInd/>
        <w:ind w:left="540" w:right="43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เบาด์ แอนด์ บียอนด์ จำกัด (มหาชน)</w:t>
      </w:r>
    </w:p>
    <w:p w14:paraId="390FF898" w14:textId="77777777" w:rsidR="00E2158C" w:rsidRPr="00DB5627" w:rsidRDefault="00E2158C" w:rsidP="00E2158C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เอ็มเอฟ โฮลดิ้งส์ จำกัด</w:t>
      </w:r>
    </w:p>
    <w:p w14:paraId="34C0A953" w14:textId="77777777" w:rsidR="00E2158C" w:rsidRPr="00DB5627" w:rsidRDefault="00E2158C" w:rsidP="00E2158C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วอเตอร์ฟร้อนท์ โฮเต็ล จำกัด</w:t>
      </w:r>
    </w:p>
    <w:p w14:paraId="7411D541" w14:textId="201C6BE6" w:rsidR="00CC683E" w:rsidRPr="00DB5627" w:rsidRDefault="00E2158C" w:rsidP="00CC683E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เออร์เบิน รีสอร์ทโฮเต็ล จำกัด</w:t>
      </w:r>
      <w:r w:rsidR="00CC683E" w:rsidRPr="00DB5627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71340F9C" w14:textId="1B2D6908" w:rsidR="001D59A4" w:rsidRPr="00DB5627" w:rsidRDefault="00DB5627" w:rsidP="00CC683E">
      <w:pPr>
        <w:tabs>
          <w:tab w:val="left" w:pos="1080"/>
        </w:tabs>
        <w:spacing w:after="120"/>
        <w:ind w:left="389" w:firstLine="144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29</w:t>
      </w:r>
      <w:r w:rsidR="001D59A4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1D59A4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1D59A4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เงินลงทุนในบริษัทย่อย 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5"/>
        <w:gridCol w:w="604"/>
        <w:gridCol w:w="21"/>
        <w:gridCol w:w="623"/>
        <w:gridCol w:w="620"/>
        <w:gridCol w:w="21"/>
        <w:gridCol w:w="620"/>
        <w:gridCol w:w="21"/>
        <w:gridCol w:w="657"/>
        <w:gridCol w:w="22"/>
        <w:gridCol w:w="626"/>
        <w:gridCol w:w="90"/>
        <w:gridCol w:w="20"/>
        <w:gridCol w:w="516"/>
        <w:gridCol w:w="74"/>
        <w:gridCol w:w="74"/>
        <w:gridCol w:w="515"/>
        <w:gridCol w:w="62"/>
        <w:gridCol w:w="20"/>
        <w:gridCol w:w="581"/>
        <w:gridCol w:w="74"/>
        <w:gridCol w:w="74"/>
        <w:gridCol w:w="515"/>
        <w:gridCol w:w="155"/>
        <w:gridCol w:w="20"/>
        <w:gridCol w:w="562"/>
        <w:gridCol w:w="74"/>
        <w:gridCol w:w="515"/>
        <w:gridCol w:w="20"/>
      </w:tblGrid>
      <w:tr w:rsidR="009E69E6" w:rsidRPr="00DB5627" w14:paraId="2D807EF7" w14:textId="77777777" w:rsidTr="009D0518">
        <w:trPr>
          <w:gridAfter w:val="1"/>
          <w:wAfter w:w="20" w:type="dxa"/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7547C64F" w14:textId="77777777" w:rsidR="005A571A" w:rsidRPr="00DB5627" w:rsidRDefault="005A571A" w:rsidP="003E7260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5D8FC19A" w14:textId="77777777" w:rsidR="005A571A" w:rsidRPr="00DB5627" w:rsidRDefault="005A571A" w:rsidP="003E7260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6F03295A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67565DED" w14:textId="77777777" w:rsidR="005A571A" w:rsidRPr="00DB5627" w:rsidRDefault="005A571A" w:rsidP="003E7260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775E2D3A" w14:textId="77777777" w:rsidR="005A571A" w:rsidRPr="00DB5627" w:rsidRDefault="005A571A" w:rsidP="003E7260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72FA0BFE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7DAB0E46" w14:textId="77777777" w:rsidR="005A571A" w:rsidRPr="00DB5627" w:rsidRDefault="005A571A" w:rsidP="003E7260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264F8F23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533075B" w14:textId="77777777" w:rsidR="005A571A" w:rsidRPr="00DB5627" w:rsidRDefault="005A571A" w:rsidP="003E7260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21AE1F81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center"/>
          </w:tcPr>
          <w:p w14:paraId="2FFB4B7D" w14:textId="77777777" w:rsidR="005A571A" w:rsidRPr="00DB5627" w:rsidRDefault="005A571A" w:rsidP="003E7260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68BDA05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</w:tcBorders>
            <w:vAlign w:val="center"/>
          </w:tcPr>
          <w:p w14:paraId="4E37C2F7" w14:textId="77777777" w:rsidR="005A571A" w:rsidRPr="00DB5627" w:rsidRDefault="005A571A" w:rsidP="003E7260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4C3F4CB4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89" w:type="dxa"/>
            <w:gridSpan w:val="2"/>
            <w:tcBorders>
              <w:top w:val="nil"/>
              <w:bottom w:val="nil"/>
            </w:tcBorders>
            <w:vAlign w:val="center"/>
          </w:tcPr>
          <w:p w14:paraId="336E8077" w14:textId="77777777" w:rsidR="005A571A" w:rsidRPr="00DB5627" w:rsidRDefault="005A571A" w:rsidP="003E7260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" w:type="dxa"/>
            <w:tcBorders>
              <w:top w:val="nil"/>
              <w:bottom w:val="nil"/>
            </w:tcBorders>
            <w:vAlign w:val="center"/>
          </w:tcPr>
          <w:p w14:paraId="31431E5D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01" w:type="dxa"/>
            <w:gridSpan w:val="2"/>
            <w:tcBorders>
              <w:top w:val="nil"/>
              <w:bottom w:val="nil"/>
            </w:tcBorders>
            <w:vAlign w:val="center"/>
          </w:tcPr>
          <w:p w14:paraId="76F0940C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066C8E65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89" w:type="dxa"/>
            <w:gridSpan w:val="2"/>
            <w:tcBorders>
              <w:top w:val="nil"/>
              <w:bottom w:val="nil"/>
            </w:tcBorders>
            <w:vAlign w:val="center"/>
          </w:tcPr>
          <w:p w14:paraId="0D9F59E3" w14:textId="77777777" w:rsidR="005A571A" w:rsidRPr="00DB5627" w:rsidRDefault="005A571A" w:rsidP="003E7260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35481ED9" w14:textId="77777777" w:rsidR="005A571A" w:rsidRPr="00DB5627" w:rsidRDefault="005A571A" w:rsidP="003E726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2AD44C51" w14:textId="77777777" w:rsidR="005A571A" w:rsidRPr="00DB5627" w:rsidRDefault="005A571A" w:rsidP="005A571A">
            <w:pPr>
              <w:tabs>
                <w:tab w:val="left" w:pos="284"/>
              </w:tabs>
              <w:ind w:left="-108" w:right="44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(หน่วย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: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  <w:lang w:val="en-US"/>
              </w:rPr>
              <w:t>บาท)</w:t>
            </w:r>
          </w:p>
        </w:tc>
      </w:tr>
      <w:tr w:rsidR="009E69E6" w:rsidRPr="00DB5627" w14:paraId="2ED762C2" w14:textId="77777777" w:rsidTr="009D0518">
        <w:trPr>
          <w:gridAfter w:val="1"/>
          <w:wAfter w:w="20" w:type="dxa"/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3593A4C5" w14:textId="77777777" w:rsidR="005A571A" w:rsidRPr="00DB5627" w:rsidRDefault="005A571A" w:rsidP="003E7260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  <w:t>ชื่อบริษัท</w:t>
            </w:r>
          </w:p>
        </w:tc>
        <w:tc>
          <w:tcPr>
            <w:tcW w:w="7776" w:type="dxa"/>
            <w:gridSpan w:val="27"/>
            <w:tcBorders>
              <w:top w:val="nil"/>
              <w:bottom w:val="nil"/>
            </w:tcBorders>
            <w:vAlign w:val="center"/>
          </w:tcPr>
          <w:p w14:paraId="7C24E7A3" w14:textId="77777777" w:rsidR="005A571A" w:rsidRPr="00DB5627" w:rsidRDefault="005A571A" w:rsidP="003E7260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งบการเงินเฉพาะกิจการ</w:t>
            </w:r>
          </w:p>
        </w:tc>
      </w:tr>
      <w:tr w:rsidR="009E69E6" w:rsidRPr="00DB5627" w14:paraId="039ADD92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17F480C6" w14:textId="77777777" w:rsidR="005A571A" w:rsidRPr="00DB5627" w:rsidRDefault="005A571A" w:rsidP="005A571A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19FCECAC" w14:textId="77777777" w:rsidR="005A571A" w:rsidRPr="00DB5627" w:rsidRDefault="005A571A" w:rsidP="005A571A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ทุน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17103391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6396F42D" w14:textId="77777777" w:rsidR="005A571A" w:rsidRPr="00DB5627" w:rsidRDefault="005A571A" w:rsidP="005A571A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ทุน</w:t>
            </w: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31224C86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สัดส่วนเงินลงทุน 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BDE72EB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395" w:type="dxa"/>
            <w:gridSpan w:val="4"/>
            <w:tcBorders>
              <w:top w:val="nil"/>
              <w:bottom w:val="nil"/>
            </w:tcBorders>
            <w:vAlign w:val="center"/>
          </w:tcPr>
          <w:p w14:paraId="6FEB6AB9" w14:textId="77777777" w:rsidR="005A571A" w:rsidRPr="00DB5627" w:rsidRDefault="005A571A" w:rsidP="005A571A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วิธีราคาทุน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56A34BE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41" w:type="dxa"/>
            <w:gridSpan w:val="5"/>
            <w:tcBorders>
              <w:top w:val="nil"/>
              <w:bottom w:val="nil"/>
            </w:tcBorders>
            <w:vAlign w:val="center"/>
          </w:tcPr>
          <w:p w14:paraId="4676287A" w14:textId="77777777" w:rsidR="005A571A" w:rsidRPr="00DB5627" w:rsidRDefault="005A571A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การด้อยค่า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DFBA6CA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399" w:type="dxa"/>
            <w:gridSpan w:val="5"/>
            <w:tcBorders>
              <w:top w:val="nil"/>
              <w:bottom w:val="nil"/>
            </w:tcBorders>
            <w:vAlign w:val="center"/>
          </w:tcPr>
          <w:p w14:paraId="7A3A5E62" w14:textId="77777777" w:rsidR="005A571A" w:rsidRPr="00DB5627" w:rsidRDefault="005A571A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ราคาทุน - สุทธิ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C43CEFD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40687D47" w14:textId="77777777" w:rsidR="005A571A" w:rsidRPr="00DB5627" w:rsidRDefault="005A571A" w:rsidP="005A571A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เงินปันผลรับ</w:t>
            </w:r>
          </w:p>
        </w:tc>
      </w:tr>
      <w:tr w:rsidR="009E69E6" w:rsidRPr="00DB5627" w14:paraId="07D5A47C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6732D62B" w14:textId="77777777" w:rsidR="005A571A" w:rsidRPr="00DB5627" w:rsidRDefault="005A571A" w:rsidP="005A571A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244F2F4D" w14:textId="77777777" w:rsidR="005A571A" w:rsidRPr="00DB5627" w:rsidRDefault="005A571A" w:rsidP="005A571A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ชำระแล้ว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0CD6643C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17CFFB4F" w14:textId="77777777" w:rsidR="005A571A" w:rsidRPr="00DB5627" w:rsidRDefault="005A571A" w:rsidP="005A571A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ชำระแล้ว</w:t>
            </w: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20E8D14E" w14:textId="77777777" w:rsidR="005A571A" w:rsidRPr="00DB5627" w:rsidRDefault="005A571A" w:rsidP="005A571A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(ร้อยละ)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EB25B61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B685B00" w14:textId="77777777" w:rsidR="005A571A" w:rsidRPr="00DB5627" w:rsidRDefault="005A571A" w:rsidP="005A571A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2D77E2C5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6B437C40" w14:textId="77777777" w:rsidR="005A571A" w:rsidRPr="00DB5627" w:rsidRDefault="005A571A" w:rsidP="005A571A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702978B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597C5F60" w14:textId="77777777" w:rsidR="005A571A" w:rsidRPr="00DB5627" w:rsidRDefault="005A571A" w:rsidP="005A571A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1363C257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75233C9F" w14:textId="77777777" w:rsidR="005A571A" w:rsidRPr="00DB5627" w:rsidRDefault="005A571A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3D9A8BB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302AE946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7943E603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3CDBFB26" w14:textId="77777777" w:rsidR="005A571A" w:rsidRPr="00DB5627" w:rsidRDefault="005A571A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5E3EB699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26EFE499" w14:textId="77777777" w:rsidR="005A571A" w:rsidRPr="00DB5627" w:rsidRDefault="005A571A" w:rsidP="005A571A">
            <w:pPr>
              <w:tabs>
                <w:tab w:val="left" w:pos="284"/>
              </w:tabs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C219354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0F1DDDE0" w14:textId="77777777" w:rsidR="005A571A" w:rsidRPr="00DB5627" w:rsidRDefault="005A571A" w:rsidP="005A571A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</w:tr>
      <w:tr w:rsidR="009E69E6" w:rsidRPr="00DB5627" w14:paraId="1C03B905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2A13CED0" w14:textId="77777777" w:rsidR="005A571A" w:rsidRPr="00DB5627" w:rsidRDefault="005A571A" w:rsidP="005A571A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54F1CA04" w14:textId="77777777" w:rsidR="005A571A" w:rsidRPr="00DB5627" w:rsidRDefault="005A571A" w:rsidP="005A571A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5ADFEE18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5BBDE51C" w14:textId="77777777" w:rsidR="005A571A" w:rsidRPr="00DB5627" w:rsidRDefault="005A571A" w:rsidP="005A571A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F0B4D93" w14:textId="77777777" w:rsidR="005A571A" w:rsidRPr="00DB5627" w:rsidRDefault="005A571A" w:rsidP="005A571A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0FABB12F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48B91511" w14:textId="77777777" w:rsidR="005A571A" w:rsidRPr="00DB5627" w:rsidRDefault="005A571A" w:rsidP="005A571A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7F6A0177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C73FB3" w14:textId="77777777" w:rsidR="005A571A" w:rsidRPr="00DB5627" w:rsidRDefault="005A571A" w:rsidP="005A571A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16E3671C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2CF74FAD" w14:textId="77777777" w:rsidR="005A571A" w:rsidRPr="00DB5627" w:rsidRDefault="005A571A" w:rsidP="005A571A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6B863A9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0AD40CA2" w14:textId="77777777" w:rsidR="005A571A" w:rsidRPr="00DB5627" w:rsidRDefault="005A571A" w:rsidP="005A571A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03F56C36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7945006C" w14:textId="77777777" w:rsidR="005A571A" w:rsidRPr="00DB5627" w:rsidRDefault="005A571A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72E20E6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6FB10685" w14:textId="77777777" w:rsidR="005A571A" w:rsidRPr="00DB5627" w:rsidRDefault="005A571A" w:rsidP="009D0518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75541CE4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36E54B58" w14:textId="77777777" w:rsidR="005A571A" w:rsidRPr="00DB5627" w:rsidRDefault="005A571A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58833D5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25392316" w14:textId="77777777" w:rsidR="005A571A" w:rsidRPr="00DB5627" w:rsidRDefault="005A571A" w:rsidP="005A571A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สำหรับปี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14"/>
                <w:szCs w:val="14"/>
                <w:cs/>
              </w:rPr>
              <w:t>สิ้นสุดวันที่</w:t>
            </w:r>
          </w:p>
        </w:tc>
      </w:tr>
      <w:tr w:rsidR="009E69E6" w:rsidRPr="00DB5627" w14:paraId="0A32346F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55DDA6DE" w14:textId="77777777" w:rsidR="005A571A" w:rsidRPr="00DB5627" w:rsidRDefault="005A571A" w:rsidP="005A571A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33577960" w14:textId="5408525F" w:rsidR="005A571A" w:rsidRPr="00DB5627" w:rsidRDefault="00DB5627" w:rsidP="005A571A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3DD832D7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2A232937" w14:textId="456A5853" w:rsidR="005A571A" w:rsidRPr="00DB5627" w:rsidRDefault="00DB5627" w:rsidP="005A571A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1F0E4EB" w14:textId="612DCDBE" w:rsidR="005A571A" w:rsidRPr="00DB5627" w:rsidRDefault="00DB5627" w:rsidP="005A571A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318ADF38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37A224A3" w14:textId="2FB3A088" w:rsidR="005A571A" w:rsidRPr="00DB5627" w:rsidRDefault="00DB5627" w:rsidP="005A571A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2644B04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C9ED56F" w14:textId="52C357B5" w:rsidR="005A571A" w:rsidRPr="00DB5627" w:rsidRDefault="00DB5627" w:rsidP="005A571A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346EDC44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1C04E77C" w14:textId="071ED005" w:rsidR="005A571A" w:rsidRPr="00DB5627" w:rsidRDefault="00DB5627" w:rsidP="005A571A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3313E2B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132A9AFE" w14:textId="732798ED" w:rsidR="005A571A" w:rsidRPr="00DB5627" w:rsidRDefault="00DB5627" w:rsidP="005A571A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6488AB8F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6A2A8103" w14:textId="3B59D669" w:rsidR="005A571A" w:rsidRPr="00DB5627" w:rsidRDefault="00DB5627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BA437CA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65FD2935" w14:textId="464B7DF9" w:rsidR="005A571A" w:rsidRPr="00DB5627" w:rsidRDefault="00DB5627" w:rsidP="009D0518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3C22B497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1A76D2A2" w14:textId="1E410611" w:rsidR="005A571A" w:rsidRPr="00DB5627" w:rsidRDefault="00DB5627" w:rsidP="005A571A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5B7B5928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2618383D" w14:textId="71B8D7FD" w:rsidR="005A571A" w:rsidRPr="00DB5627" w:rsidRDefault="00DB5627" w:rsidP="005A571A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</w:tr>
      <w:tr w:rsidR="009E69E6" w:rsidRPr="00DB5627" w14:paraId="34CE8CBE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4312499C" w14:textId="77777777" w:rsidR="00FA4D7F" w:rsidRPr="00DB5627" w:rsidRDefault="00FA4D7F" w:rsidP="00FA4D7F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2F9EC3DC" w14:textId="7B053BD7" w:rsidR="00FA4D7F" w:rsidRPr="00DB5627" w:rsidRDefault="00DB5627" w:rsidP="00FA4D7F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78CC8EC2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5A8D9F63" w14:textId="2943F63D" w:rsidR="00FA4D7F" w:rsidRPr="00DB5627" w:rsidRDefault="00DB5627" w:rsidP="00FA4D7F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06287CFF" w14:textId="17960ED9" w:rsidR="00FA4D7F" w:rsidRPr="00DB5627" w:rsidRDefault="00DB5627" w:rsidP="00FA4D7F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5A5008EB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4B7307BF" w14:textId="707B78AE" w:rsidR="00FA4D7F" w:rsidRPr="00DB5627" w:rsidRDefault="00DB5627" w:rsidP="00FA4D7F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6FD0534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3BD5511" w14:textId="75BF0251" w:rsidR="00FA4D7F" w:rsidRPr="00DB5627" w:rsidRDefault="00DB5627" w:rsidP="00FA4D7F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117510FF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5319B35E" w14:textId="24D410B0" w:rsidR="00FA4D7F" w:rsidRPr="00DB5627" w:rsidRDefault="00DB5627" w:rsidP="00FA4D7F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C0307D9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3B50DC7C" w14:textId="25DF6A5A" w:rsidR="00FA4D7F" w:rsidRPr="00DB5627" w:rsidRDefault="00DB5627" w:rsidP="00FA4D7F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282753EB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07CB342B" w14:textId="1A911197" w:rsidR="00FA4D7F" w:rsidRPr="00DB5627" w:rsidRDefault="00DB5627" w:rsidP="00FA4D7F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99D0846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3853372D" w14:textId="6B38663D" w:rsidR="00FA4D7F" w:rsidRPr="00DB5627" w:rsidRDefault="00DB5627" w:rsidP="009D0518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B7899B4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0CAD7EDD" w14:textId="27E02DDD" w:rsidR="00FA4D7F" w:rsidRPr="00DB5627" w:rsidRDefault="00DB5627" w:rsidP="00FA4D7F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6E88A1F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5207BD0C" w14:textId="43E4545C" w:rsidR="00FA4D7F" w:rsidRPr="00DB5627" w:rsidRDefault="00DB5627" w:rsidP="00FA4D7F">
            <w:pPr>
              <w:tabs>
                <w:tab w:val="left" w:pos="284"/>
              </w:tabs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0DEC63E2" w14:textId="77777777" w:rsidR="00FA4D7F" w:rsidRPr="00DB5627" w:rsidRDefault="00FA4D7F" w:rsidP="00FA4D7F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40C08581" w14:textId="7262DC7A" w:rsidR="00FA4D7F" w:rsidRPr="00DB5627" w:rsidRDefault="00DB5627" w:rsidP="00FA4D7F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9E69E6" w:rsidRPr="00DB5627" w14:paraId="36084BFF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</w:tcBorders>
            <w:vAlign w:val="center"/>
          </w:tcPr>
          <w:p w14:paraId="72FA178F" w14:textId="77777777" w:rsidR="005A571A" w:rsidRPr="00DB5627" w:rsidRDefault="005A571A" w:rsidP="005A571A">
            <w:pPr>
              <w:pStyle w:val="Heading5"/>
              <w:ind w:firstLine="93"/>
              <w:jc w:val="left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  <w:t>บริษัทย่อย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7F66AE2C" w14:textId="77777777" w:rsidR="005A571A" w:rsidRPr="00DB5627" w:rsidRDefault="005A571A" w:rsidP="005A571A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2134DD79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04213ECE" w14:textId="77777777" w:rsidR="005A571A" w:rsidRPr="00DB5627" w:rsidRDefault="005A571A" w:rsidP="005A571A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0A732222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7DF115CA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4DDE35D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F683FB9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D618D5A" w14:textId="77777777" w:rsidR="005A571A" w:rsidRPr="00DB5627" w:rsidRDefault="005A571A" w:rsidP="005A571A">
            <w:pPr>
              <w:tabs>
                <w:tab w:val="decimal" w:pos="630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727873F5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12057C09" w14:textId="77777777" w:rsidR="005A571A" w:rsidRPr="00DB5627" w:rsidRDefault="005A571A" w:rsidP="005A571A">
            <w:pPr>
              <w:tabs>
                <w:tab w:val="decimal" w:pos="630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7742CD3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3EE88666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978D8AF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2C1DA56A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85FA675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58818CE7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D074ECF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1C6753B0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43023D69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47FAC102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9CB37B9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0425B7C9" w14:textId="77777777" w:rsidR="005A571A" w:rsidRPr="00DB5627" w:rsidRDefault="005A571A" w:rsidP="005A571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</w:tr>
      <w:tr w:rsidR="009E69E6" w:rsidRPr="00DB5627" w14:paraId="677FAB76" w14:textId="77777777" w:rsidTr="009D0518">
        <w:trPr>
          <w:cantSplit/>
          <w:trHeight w:val="20"/>
        </w:trPr>
        <w:tc>
          <w:tcPr>
            <w:tcW w:w="1745" w:type="dxa"/>
            <w:vAlign w:val="center"/>
          </w:tcPr>
          <w:p w14:paraId="77585564" w14:textId="77777777" w:rsidR="00227505" w:rsidRPr="00DB5627" w:rsidRDefault="00227505" w:rsidP="00227505">
            <w:pPr>
              <w:pStyle w:val="Heading5"/>
              <w:ind w:left="182" w:hanging="90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12D0E2C7" w14:textId="326EA6ED" w:rsidR="00227505" w:rsidRPr="00DB5627" w:rsidRDefault="00DB5627" w:rsidP="00227505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7298B319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671BB8DF" w14:textId="4C49E702" w:rsidR="00227505" w:rsidRPr="00DB5627" w:rsidRDefault="00DB5627" w:rsidP="009D0518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D902758" w14:textId="281E585E" w:rsidR="00227505" w:rsidRPr="00DB5627" w:rsidRDefault="00DB5627" w:rsidP="009D0518">
            <w:pPr>
              <w:tabs>
                <w:tab w:val="decimal" w:pos="336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E4216C4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8700EBC" w14:textId="010754AF" w:rsidR="00227505" w:rsidRPr="00DB5627" w:rsidRDefault="00DB5627" w:rsidP="00227505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DF1F83F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6CD5A55" w14:textId="295FC3F0" w:rsidR="00227505" w:rsidRPr="00DB5627" w:rsidRDefault="00DB5627" w:rsidP="009D0518">
            <w:pPr>
              <w:tabs>
                <w:tab w:val="decimal" w:pos="585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6F0F59B9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3AF20F29" w14:textId="2784FC6A" w:rsidR="00227505" w:rsidRPr="00DB5627" w:rsidRDefault="00DB5627" w:rsidP="009D0518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33C6298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6E9F6517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3F61791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42F30B63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108BC98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4737CEB6" w14:textId="7BB81C90" w:rsidR="00227505" w:rsidRPr="00DB5627" w:rsidRDefault="00DB5627" w:rsidP="009D0518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4301FE80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3E8D4666" w14:textId="2A8C1C98" w:rsidR="00227505" w:rsidRPr="00DB5627" w:rsidRDefault="00DB5627" w:rsidP="009D0518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4CD27EFC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</w:tcPr>
          <w:p w14:paraId="425E71C6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3C3F85CF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</w:tcPr>
          <w:p w14:paraId="6BFD179C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9E69E6" w:rsidRPr="00DB5627" w14:paraId="7D8AC48E" w14:textId="77777777" w:rsidTr="009D0518">
        <w:trPr>
          <w:cantSplit/>
          <w:trHeight w:val="20"/>
        </w:trPr>
        <w:tc>
          <w:tcPr>
            <w:tcW w:w="1745" w:type="dxa"/>
            <w:vAlign w:val="center"/>
          </w:tcPr>
          <w:p w14:paraId="27E1CE5F" w14:textId="77777777" w:rsidR="00227505" w:rsidRPr="00DB5627" w:rsidRDefault="00227505" w:rsidP="00227505">
            <w:pPr>
              <w:pStyle w:val="Heading5"/>
              <w:ind w:left="182" w:hanging="90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1CB6D9B2" w14:textId="4C8843CA" w:rsidR="00227505" w:rsidRPr="00DB5627" w:rsidRDefault="00227505" w:rsidP="00227505">
            <w:pPr>
              <w:tabs>
                <w:tab w:val="decimal" w:pos="535"/>
              </w:tabs>
              <w:ind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2DCA4A92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449B92C3" w14:textId="0D1262CA" w:rsidR="00227505" w:rsidRPr="00DB5627" w:rsidRDefault="00227505" w:rsidP="009D0518">
            <w:pPr>
              <w:tabs>
                <w:tab w:val="decimal" w:pos="535"/>
              </w:tabs>
              <w:ind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F5A26DF" w14:textId="3C64E4F1" w:rsidR="00227505" w:rsidRPr="00DB5627" w:rsidRDefault="00DB5627" w:rsidP="009D0518">
            <w:pPr>
              <w:tabs>
                <w:tab w:val="decimal" w:pos="336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091FF4B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5BFBC89F" w14:textId="523F6E80" w:rsidR="00227505" w:rsidRPr="00DB5627" w:rsidRDefault="00DB5627" w:rsidP="00227505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54C5693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CA224F0" w14:textId="21C6AAAE" w:rsidR="00227505" w:rsidRPr="00DB5627" w:rsidRDefault="00DB5627" w:rsidP="009D0518">
            <w:pPr>
              <w:tabs>
                <w:tab w:val="decimal" w:pos="585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336FD55E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64594A3E" w14:textId="6B3823D7" w:rsidR="00227505" w:rsidRPr="00DB5627" w:rsidRDefault="00DB5627" w:rsidP="009D0518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50821738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29C1B25C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06E4464C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7E698109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08835A6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747EF30C" w14:textId="7A805144" w:rsidR="00227505" w:rsidRPr="00DB5627" w:rsidRDefault="00DB5627" w:rsidP="009D0518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453F1A15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20D861E3" w14:textId="3F1DA881" w:rsidR="00227505" w:rsidRPr="00DB5627" w:rsidRDefault="00DB5627" w:rsidP="009D0518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82FF52B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52DD32D5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0AF408C6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4F013CEA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</w:tr>
      <w:tr w:rsidR="009E69E6" w:rsidRPr="00DB5627" w14:paraId="61BEF64B" w14:textId="77777777" w:rsidTr="009D0518">
        <w:trPr>
          <w:cantSplit/>
          <w:trHeight w:val="20"/>
        </w:trPr>
        <w:tc>
          <w:tcPr>
            <w:tcW w:w="1745" w:type="dxa"/>
            <w:vAlign w:val="center"/>
          </w:tcPr>
          <w:p w14:paraId="4FA37CD6" w14:textId="77777777" w:rsidR="00227505" w:rsidRPr="00DB5627" w:rsidRDefault="00227505" w:rsidP="00227505">
            <w:pPr>
              <w:pStyle w:val="Heading5"/>
              <w:ind w:firstLine="9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4DF90452" w14:textId="0862048A" w:rsidR="00227505" w:rsidRPr="00DB5627" w:rsidRDefault="00DB5627" w:rsidP="00227505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65278AD0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39054347" w14:textId="59E6C415" w:rsidR="00227505" w:rsidRPr="00DB5627" w:rsidRDefault="00DB5627" w:rsidP="009D0518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9F2BBFC" w14:textId="4E37B588" w:rsidR="00227505" w:rsidRPr="00DB5627" w:rsidRDefault="00DB5627" w:rsidP="009D0518">
            <w:pPr>
              <w:tabs>
                <w:tab w:val="decimal" w:pos="336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100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0226713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2D9040B" w14:textId="7DBB46DA" w:rsidR="00227505" w:rsidRPr="00DB5627" w:rsidRDefault="00DB5627" w:rsidP="00227505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100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2A7CE00E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AC4C8F" w14:textId="02783F94" w:rsidR="00227505" w:rsidRPr="00DB5627" w:rsidRDefault="00DB5627" w:rsidP="009D0518">
            <w:pPr>
              <w:tabs>
                <w:tab w:val="decimal" w:pos="585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5401CAC3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63CC793F" w14:textId="5AEF1D63" w:rsidR="00227505" w:rsidRPr="00DB5627" w:rsidRDefault="00DB5627" w:rsidP="009D0518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65460FF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5E19DAD2" w14:textId="247D046E" w:rsidR="00227505" w:rsidRPr="00DB5627" w:rsidRDefault="00227505" w:rsidP="00227505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20EC8F5F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2E44E443" w14:textId="37E7B032" w:rsidR="00227505" w:rsidRPr="00DB5627" w:rsidRDefault="00227505" w:rsidP="00227505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3F5B363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23EF96A9" w14:textId="38214AF2" w:rsidR="00227505" w:rsidRPr="00DB5627" w:rsidRDefault="00DB5627" w:rsidP="009D0518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537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342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740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3973A5FD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24B3B786" w14:textId="0FF6E6D5" w:rsidR="00227505" w:rsidRPr="00DB5627" w:rsidRDefault="00DB5627" w:rsidP="009D0518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537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342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740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D9456A4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5ECC8594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72D5ADA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5203401A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</w:tr>
      <w:tr w:rsidR="009E69E6" w:rsidRPr="00DB5627" w14:paraId="68909815" w14:textId="77777777" w:rsidTr="009D0518">
        <w:trPr>
          <w:cantSplit/>
          <w:trHeight w:val="20"/>
        </w:trPr>
        <w:tc>
          <w:tcPr>
            <w:tcW w:w="1745" w:type="dxa"/>
            <w:tcBorders>
              <w:bottom w:val="nil"/>
            </w:tcBorders>
            <w:vAlign w:val="center"/>
          </w:tcPr>
          <w:p w14:paraId="75FB74B5" w14:textId="77777777" w:rsidR="00227505" w:rsidRPr="00DB5627" w:rsidRDefault="00227505" w:rsidP="00227505">
            <w:pPr>
              <w:pStyle w:val="Heading5"/>
              <w:ind w:left="9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B5627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4AB93F4F" w14:textId="387C9E7C" w:rsidR="00227505" w:rsidRPr="00DB5627" w:rsidRDefault="00DB5627" w:rsidP="00227505">
            <w:pPr>
              <w:tabs>
                <w:tab w:val="decimal" w:pos="535"/>
              </w:tabs>
              <w:ind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225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641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944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3FBEA7C5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103703E4" w14:textId="5AB12E0D" w:rsidR="00227505" w:rsidRPr="00DB5627" w:rsidRDefault="00DB5627" w:rsidP="009D0518">
            <w:pPr>
              <w:tabs>
                <w:tab w:val="decimal" w:pos="535"/>
              </w:tabs>
              <w:ind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225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641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944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99CF4B5" w14:textId="7AEB7CCE" w:rsidR="00227505" w:rsidRPr="00DB5627" w:rsidRDefault="00DB5627" w:rsidP="009D0518">
            <w:pPr>
              <w:tabs>
                <w:tab w:val="decimal" w:pos="336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96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45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564840C" w14:textId="77777777" w:rsidR="00227505" w:rsidRPr="00DB5627" w:rsidRDefault="00227505" w:rsidP="00227505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7C2A6DFD" w14:textId="5D357FA3" w:rsidR="00227505" w:rsidRPr="00DB5627" w:rsidRDefault="00DB5627" w:rsidP="00227505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96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45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2CA7481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  <w:vAlign w:val="center"/>
          </w:tcPr>
          <w:p w14:paraId="2BE43A6D" w14:textId="4736D38F" w:rsidR="00227505" w:rsidRPr="00DB5627" w:rsidRDefault="00DB5627" w:rsidP="009D0518">
            <w:pPr>
              <w:tabs>
                <w:tab w:val="decimal" w:pos="585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6DA23EF7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45672A2" w14:textId="5D747322" w:rsidR="00227505" w:rsidRPr="00DB5627" w:rsidRDefault="00DB5627" w:rsidP="009D0518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3786FB8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E62A888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9E83635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C747011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9FBE35C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F4E408C" w14:textId="4110FC04" w:rsidR="00227505" w:rsidRPr="00DB5627" w:rsidRDefault="00DB5627" w:rsidP="009D0518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80F2BEC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91500AE" w14:textId="1221156A" w:rsidR="00227505" w:rsidRPr="00DB5627" w:rsidRDefault="00DB5627" w:rsidP="009D0518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5C80E78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single" w:sz="4" w:space="0" w:color="auto"/>
            </w:tcBorders>
            <w:vAlign w:val="center"/>
          </w:tcPr>
          <w:p w14:paraId="56DFE3CA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632A02F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F38292E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</w:tr>
      <w:tr w:rsidR="009E69E6" w:rsidRPr="00DB5627" w14:paraId="6B993C14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0E275DAF" w14:textId="77777777" w:rsidR="00227505" w:rsidRPr="00DB5627" w:rsidRDefault="00227505" w:rsidP="00227505">
            <w:pPr>
              <w:pStyle w:val="Heading5"/>
              <w:ind w:firstLine="92"/>
              <w:jc w:val="left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1741C650" w14:textId="77777777" w:rsidR="00227505" w:rsidRPr="00DB5627" w:rsidRDefault="00227505" w:rsidP="00227505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5161A654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2A36D85B" w14:textId="77777777" w:rsidR="00227505" w:rsidRPr="00DB5627" w:rsidRDefault="00227505" w:rsidP="00227505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516EDDB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2BAFB962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0F67C1BE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A804109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BB3C9" w14:textId="73C414C2" w:rsidR="00227505" w:rsidRPr="00DB5627" w:rsidRDefault="00DB5627" w:rsidP="009D0518">
            <w:pPr>
              <w:tabs>
                <w:tab w:val="decimal" w:pos="585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695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237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021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043D04BC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B4430" w14:textId="48CDE5D2" w:rsidR="00227505" w:rsidRPr="00DB5627" w:rsidRDefault="00DB5627" w:rsidP="009D0518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695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237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021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3A3BF80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67814" w14:textId="167E6A3D" w:rsidR="00227505" w:rsidRPr="00DB5627" w:rsidRDefault="00227505" w:rsidP="00227505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969644A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396099" w14:textId="457E5CFF" w:rsidR="00227505" w:rsidRPr="00DB5627" w:rsidRDefault="00227505" w:rsidP="00227505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33B8EC6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E0F674" w14:textId="7911F510" w:rsidR="00227505" w:rsidRPr="00DB5627" w:rsidRDefault="00DB5627" w:rsidP="009D0518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684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927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75BA6A4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14CDFF" w14:textId="1CD5FE1E" w:rsidR="00227505" w:rsidRPr="00DB5627" w:rsidRDefault="00DB5627" w:rsidP="009D0518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684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227505"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927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32FA979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68547EB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7224EEB7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6D580" w14:textId="77777777" w:rsidR="00227505" w:rsidRPr="00DB5627" w:rsidRDefault="00227505" w:rsidP="0022750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</w:tbl>
    <w:p w14:paraId="70A2CE63" w14:textId="23504A05" w:rsidR="00187C50" w:rsidRPr="00DB5627" w:rsidRDefault="005955EB" w:rsidP="009414C1">
      <w:pPr>
        <w:pStyle w:val="a2"/>
        <w:spacing w:before="200" w:after="200"/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sz w:val="32"/>
          <w:szCs w:val="32"/>
        </w:rPr>
        <w:t>19</w:t>
      </w:r>
      <w:r w:rsidRPr="00DB562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กรกฎาคม </w:t>
      </w:r>
      <w:r w:rsidR="00DB5627" w:rsidRPr="00DB5627">
        <w:rPr>
          <w:rFonts w:ascii="Angsana New" w:hAnsi="Angsana New" w:cs="Angsana New"/>
          <w:color w:val="000000" w:themeColor="text1"/>
          <w:sz w:val="32"/>
          <w:szCs w:val="32"/>
        </w:rPr>
        <w:t>2560</w:t>
      </w:r>
      <w:r w:rsidRPr="00DB562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ที่ประชุมคณะกรรมการบริษัทได้มีมติอนุมัติให้เลิกบริษัท ซีจีดี ดิจิตอล</w:t>
      </w:r>
      <w:r w:rsidRPr="00DB562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พาร์ทเนอร์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จำกัด ซึ่งเป็นบริษัทย่อย เนื่องจากบริษัทย่อยดังกล่าวได้ยกเลิกการประกอบกิจการแล้ว </w:t>
      </w:r>
      <w:r w:rsidR="00FA4D7F"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              </w:t>
      </w:r>
      <w:r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โดยปัจจุบันบริษัท ซีจีดี ดิจิตอล พาร์ทเนอร์ จำกัด ยังอยู่ระหว่างการ</w:t>
      </w:r>
      <w:r w:rsidR="009C2E2F" w:rsidRPr="00DB56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ชำระบัญชี</w:t>
      </w:r>
    </w:p>
    <w:p w14:paraId="30D4A75F" w14:textId="267C3B9E" w:rsidR="001D59A4" w:rsidRPr="00DB5627" w:rsidRDefault="00DB5627" w:rsidP="00142512">
      <w:pPr>
        <w:tabs>
          <w:tab w:val="left" w:pos="1080"/>
        </w:tabs>
        <w:ind w:left="389" w:firstLine="144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29</w:t>
      </w:r>
      <w:r w:rsidR="001D59A4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1D59A4" w:rsidRPr="00DB5627">
        <w:rPr>
          <w:rFonts w:ascii="Angsana New" w:hAnsi="Angsana New" w:cs="Angsana New"/>
          <w:color w:val="000000" w:themeColor="text1"/>
          <w:cs/>
        </w:rPr>
        <w:tab/>
      </w:r>
      <w:r w:rsidR="001D59A4" w:rsidRPr="00DB5627">
        <w:rPr>
          <w:rFonts w:ascii="Angsana New" w:hAnsi="Angsana New" w:cs="Angsana New"/>
          <w:snapToGrid w:val="0"/>
          <w:color w:val="000000" w:themeColor="text1"/>
          <w:cs/>
        </w:rPr>
        <w:t>เงิน</w:t>
      </w:r>
      <w:r w:rsidR="006D2CB8" w:rsidRPr="00DB5627">
        <w:rPr>
          <w:rFonts w:ascii="Angsana New" w:hAnsi="Angsana New" w:cs="Angsana New" w:hint="cs"/>
          <w:snapToGrid w:val="0"/>
          <w:color w:val="000000" w:themeColor="text1"/>
          <w:cs/>
        </w:rPr>
        <w:t>ให้</w:t>
      </w:r>
      <w:r w:rsidR="001D59A4" w:rsidRPr="00DB5627">
        <w:rPr>
          <w:rFonts w:ascii="Angsana New" w:hAnsi="Angsana New" w:cs="Angsana New"/>
          <w:snapToGrid w:val="0"/>
          <w:color w:val="000000" w:themeColor="text1"/>
          <w:cs/>
        </w:rPr>
        <w:t>กู้ยืมระยะสั้นแ</w:t>
      </w:r>
      <w:r w:rsidR="001D59A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ก่</w:t>
      </w:r>
      <w:r w:rsidR="001D59A4" w:rsidRPr="00DB5627">
        <w:rPr>
          <w:rFonts w:ascii="Angsana New" w:hAnsi="Angsana New" w:cs="Angsana New"/>
          <w:snapToGrid w:val="0"/>
          <w:color w:val="000000" w:themeColor="text1"/>
          <w:cs/>
        </w:rPr>
        <w:t>บริษัทที่เกี่ยวข้องกัน</w:t>
      </w:r>
    </w:p>
    <w:p w14:paraId="6925C7A4" w14:textId="77777777" w:rsidR="001D59A4" w:rsidRPr="00DB5627" w:rsidRDefault="001D59A4" w:rsidP="00DB020B">
      <w:pPr>
        <w:ind w:left="1080" w:hanging="533"/>
        <w:jc w:val="right"/>
        <w:rPr>
          <w:rFonts w:ascii="Angsana New" w:hAnsi="Angsana New" w:cs="Angsana New"/>
          <w:snapToGrid w:val="0"/>
          <w:color w:val="000000" w:themeColor="text1"/>
          <w:sz w:val="22"/>
          <w:szCs w:val="22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B5627" w14:paraId="1DF90A2C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968E080" w14:textId="77777777" w:rsidR="001D59A4" w:rsidRPr="00DB5627" w:rsidRDefault="001D59A4" w:rsidP="009F10BB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798D5A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0D30A365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69E6" w:rsidRPr="00DB5627" w14:paraId="5CD1C98D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76080177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2D1703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58D88D67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</w:t>
            </w:r>
            <w:r w:rsidR="00FD190E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ต้น</w:t>
            </w:r>
            <w:r w:rsidR="00D91014"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06B594EB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1EAF71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73D8B78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1C5986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2DA36F34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EDEBBD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4F79A74C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13EF58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นโยบายการคิด</w:t>
            </w:r>
          </w:p>
        </w:tc>
      </w:tr>
      <w:tr w:rsidR="009E69E6" w:rsidRPr="00DB5627" w14:paraId="5B1D06B7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772E041B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607080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7DC8BF87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968A6DD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D639D6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75A081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9B65EE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A238F9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0764E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D7783F9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0EC80B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ต้นทุน</w:t>
            </w:r>
          </w:p>
        </w:tc>
      </w:tr>
      <w:tr w:rsidR="009E69E6" w:rsidRPr="00DB5627" w14:paraId="1F702A7B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03978794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38FE39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7DB929" w14:textId="2E1F7638" w:rsidR="001D59A4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FD190E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D190E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42351550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7F797B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6407DF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8EEBF2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FE9F86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3A8DC7" w14:textId="1ED7033D" w:rsidR="001D59A4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31</w:t>
            </w:r>
            <w:r w:rsidR="001D59A4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75DEAAD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00D174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เงินให้กู้ยืม</w:t>
            </w:r>
          </w:p>
        </w:tc>
      </w:tr>
      <w:tr w:rsidR="009E69E6" w:rsidRPr="00DB5627" w14:paraId="4C0ED37D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2D1A7445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EB4EC2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39648E" w14:textId="3639B611" w:rsidR="001D59A4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4D39400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17382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18FBD9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828176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AD463C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6C58BE" w14:textId="27E68C03" w:rsidR="001D59A4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A954EEA" w14:textId="77777777" w:rsidR="001D59A4" w:rsidRPr="00DB5627" w:rsidRDefault="001D59A4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010AFA" w14:textId="77777777" w:rsidR="001D59A4" w:rsidRPr="00DB5627" w:rsidRDefault="001D59A4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ระหว่างกัน</w:t>
            </w:r>
          </w:p>
        </w:tc>
      </w:tr>
      <w:tr w:rsidR="009E69E6" w:rsidRPr="00DB5627" w14:paraId="6E19AB53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FD444DD" w14:textId="77777777" w:rsidR="000E7220" w:rsidRPr="00DB5627" w:rsidRDefault="000E7220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  <w:shd w:val="clear" w:color="auto" w:fill="auto"/>
          </w:tcPr>
          <w:p w14:paraId="3D62C60D" w14:textId="77777777" w:rsidR="000E7220" w:rsidRPr="00DB5627" w:rsidRDefault="000E7220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4ACA1" w14:textId="77777777" w:rsidR="000E7220" w:rsidRPr="00DB5627" w:rsidRDefault="000E7220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6F5009" w14:textId="77777777" w:rsidR="000E7220" w:rsidRPr="00DB5627" w:rsidRDefault="000E7220" w:rsidP="009F10BB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5E6845" w14:textId="77777777" w:rsidR="000E7220" w:rsidRPr="00DB5627" w:rsidRDefault="000E7220" w:rsidP="009F10BB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D31AC5" w14:textId="77777777" w:rsidR="000E7220" w:rsidRPr="00DB5627" w:rsidRDefault="000E7220" w:rsidP="009F10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B6F380" w14:textId="77777777" w:rsidR="000E7220" w:rsidRPr="00DB5627" w:rsidRDefault="000E7220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A839C2" w14:textId="77777777" w:rsidR="000E7220" w:rsidRPr="00DB5627" w:rsidRDefault="000E7220" w:rsidP="009F10BB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BCB385" w14:textId="77777777" w:rsidR="000E7220" w:rsidRPr="00DB5627" w:rsidRDefault="000E7220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3FF2AD" w14:textId="77777777" w:rsidR="000E7220" w:rsidRPr="00DB5627" w:rsidRDefault="000E7220" w:rsidP="009F10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4D85FA" w14:textId="77777777" w:rsidR="000E7220" w:rsidRPr="00DB5627" w:rsidRDefault="000E7220" w:rsidP="009F10B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3F8B9557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9CE7162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  <w:shd w:val="clear" w:color="auto" w:fill="auto"/>
          </w:tcPr>
          <w:p w14:paraId="2FE09B89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6BBB5ED" w14:textId="5273ADE6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368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028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7A3F3929" w14:textId="77777777" w:rsidR="00E14252" w:rsidRPr="00DB5627" w:rsidRDefault="00E14252" w:rsidP="00E14252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0C198" w14:textId="77777777" w:rsidR="00E14252" w:rsidRPr="00DB5627" w:rsidRDefault="00E14252" w:rsidP="00E14252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8FCD0A" w14:textId="77777777" w:rsidR="00E14252" w:rsidRPr="00DB5627" w:rsidRDefault="00E14252" w:rsidP="00E14252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B9FD41" w14:textId="77777777" w:rsidR="00E14252" w:rsidRPr="00DB5627" w:rsidRDefault="00E14252" w:rsidP="00E14252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3593EF" w14:textId="77777777" w:rsidR="00E14252" w:rsidRPr="00DB5627" w:rsidRDefault="00E14252" w:rsidP="00E14252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91230" w14:textId="392307C0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368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028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5ABB9786" w14:textId="77777777" w:rsidR="00E14252" w:rsidRPr="00DB5627" w:rsidRDefault="00E14252" w:rsidP="00E14252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B0D295" w14:textId="17AA5E7D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69E6" w:rsidRPr="00DB5627" w14:paraId="50902459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8ED0411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บริษัท บีซีอีจี คันทรี่ กรุ๊ป </w:t>
            </w:r>
          </w:p>
        </w:tc>
        <w:tc>
          <w:tcPr>
            <w:tcW w:w="1260" w:type="dxa"/>
            <w:shd w:val="clear" w:color="auto" w:fill="auto"/>
          </w:tcPr>
          <w:p w14:paraId="67C1FBBB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E322EE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BFD0CF" w14:textId="77777777" w:rsidR="00E14252" w:rsidRPr="00DB5627" w:rsidRDefault="00E14252" w:rsidP="00E14252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BA98EB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897C2A" w14:textId="77777777" w:rsidR="00E14252" w:rsidRPr="00DB5627" w:rsidRDefault="00E14252" w:rsidP="00E14252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6D166C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020BCA" w14:textId="77777777" w:rsidR="00E14252" w:rsidRPr="00DB5627" w:rsidRDefault="00E14252" w:rsidP="00E14252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8B4D6D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2630FA" w14:textId="77777777" w:rsidR="00E14252" w:rsidRPr="00DB5627" w:rsidRDefault="00E14252" w:rsidP="00E14252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31D39D" w14:textId="77777777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1DE021F0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44CF3CE7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เอ็นจิ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เนียริ่ง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5D604A33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20B7007" w14:textId="4468F6CC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160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BD58CCB" w14:textId="77777777" w:rsidR="00E14252" w:rsidRPr="00DB5627" w:rsidRDefault="00E14252" w:rsidP="00E14252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870FD3" w14:textId="77777777" w:rsidR="00E14252" w:rsidRPr="00DB5627" w:rsidRDefault="00E14252" w:rsidP="00E14252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7707D0" w14:textId="77777777" w:rsidR="00E14252" w:rsidRPr="00DB5627" w:rsidRDefault="00E14252" w:rsidP="00E14252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73A190" w14:textId="77777777" w:rsidR="00E14252" w:rsidRPr="00DB5627" w:rsidRDefault="00E14252" w:rsidP="00E14252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09D37A" w14:textId="77777777" w:rsidR="00E14252" w:rsidRPr="00DB5627" w:rsidRDefault="00E14252" w:rsidP="00E14252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02B1B4" w14:textId="28425393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160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68440C" w14:textId="77777777" w:rsidR="00E14252" w:rsidRPr="00DB5627" w:rsidRDefault="00E14252" w:rsidP="00E14252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074B49" w14:textId="27B0F964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69E6" w:rsidRPr="00DB5627" w14:paraId="22613341" w14:textId="77777777" w:rsidTr="00C754E5">
        <w:trPr>
          <w:cantSplit/>
        </w:trPr>
        <w:tc>
          <w:tcPr>
            <w:tcW w:w="1620" w:type="dxa"/>
            <w:shd w:val="clear" w:color="auto" w:fill="auto"/>
          </w:tcPr>
          <w:p w14:paraId="3A82B5AD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07E3F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780CE8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93E7D7" w14:textId="77777777" w:rsidR="00E14252" w:rsidRPr="00DB5627" w:rsidRDefault="00E14252" w:rsidP="00E14252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31E87E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B0E4E3" w14:textId="77777777" w:rsidR="00E14252" w:rsidRPr="00DB5627" w:rsidRDefault="00E14252" w:rsidP="00E14252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49E4BC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D8B4F8" w14:textId="77777777" w:rsidR="00E14252" w:rsidRPr="00DB5627" w:rsidRDefault="00E14252" w:rsidP="00E14252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38289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D37F96" w14:textId="77777777" w:rsidR="00E14252" w:rsidRPr="00DB5627" w:rsidRDefault="00E14252" w:rsidP="00E14252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D271B7" w14:textId="77777777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2E354B3F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05F7F9D1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  <w:shd w:val="clear" w:color="auto" w:fill="auto"/>
          </w:tcPr>
          <w:p w14:paraId="1537790E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C2BD56C" w14:textId="62656B19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224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253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08A740B7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6A73F7" w14:textId="4A1606DF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17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798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75EF8925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6D360C" w14:textId="429E91EB" w:rsidR="00E14252" w:rsidRPr="00DB5627" w:rsidRDefault="00E14252" w:rsidP="00E14252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242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051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915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F2986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A8D83E" w14:textId="77777777" w:rsidR="00E14252" w:rsidRPr="00DB5627" w:rsidRDefault="00E14252" w:rsidP="00E14252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7C8A4E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D2AC9F" w14:textId="62EB0BE0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69E6" w:rsidRPr="00DB5627" w14:paraId="701AEE5F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4D94708D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2AEA1B2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E06A7" w14:textId="1EEE3F0C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752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281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4DD1F81A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7E992" w14:textId="37AAB7AB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17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798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15383DA4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16784" w14:textId="75D04CD4" w:rsidR="00E14252" w:rsidRPr="00DB5627" w:rsidRDefault="00E14252" w:rsidP="00E14252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242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051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915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0CE981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6B654" w14:textId="1B473E37" w:rsidR="00E14252" w:rsidRPr="00DB5627" w:rsidRDefault="00DB5627" w:rsidP="006D6DE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6D6DED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528</w:t>
            </w:r>
            <w:r w:rsidR="006D6DED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028</w:t>
            </w:r>
            <w:r w:rsidR="006D6DED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516DA4C2" w14:textId="77777777" w:rsidR="00E14252" w:rsidRPr="00DB5627" w:rsidRDefault="00E14252" w:rsidP="00E14252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568435" w14:textId="77777777" w:rsidR="00E14252" w:rsidRPr="00DB5627" w:rsidRDefault="00E14252" w:rsidP="00E14252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54379BEF" w14:textId="77777777" w:rsidR="009940D3" w:rsidRPr="00DB5627" w:rsidRDefault="001D59A4" w:rsidP="00D27F13">
      <w:pPr>
        <w:spacing w:before="120"/>
        <w:ind w:left="108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  <w:t xml:space="preserve"> </w:t>
      </w:r>
      <w:r w:rsidR="009940D3" w:rsidRPr="00DB5627"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B5627" w14:paraId="496726DF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4660F8A" w14:textId="77777777" w:rsidR="005336CE" w:rsidRPr="00DB5627" w:rsidRDefault="005336CE" w:rsidP="009F10BB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6F1AAC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635EDD92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69E6" w:rsidRPr="00DB5627" w14:paraId="4B022242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54B0405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E5E078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02E165B1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ยอดต้น</w:t>
            </w:r>
            <w:r w:rsidR="00D91014"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1C06E1CA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0B57C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4F0F423E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D2974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51DC1451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0444B7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55CCD96D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BE063D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นโยบายการคิด</w:t>
            </w:r>
          </w:p>
        </w:tc>
      </w:tr>
      <w:tr w:rsidR="009E69E6" w:rsidRPr="00DB5627" w14:paraId="31CC3CCC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BE91E7C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435317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16D75D3E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F20DCBA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C0B72C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3FC02B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BBF968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5BBEB5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AFFADF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8382409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CB641B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ต้นทุน</w:t>
            </w:r>
          </w:p>
        </w:tc>
      </w:tr>
      <w:tr w:rsidR="009E69E6" w:rsidRPr="00DB5627" w14:paraId="41B89C8B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345218D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24BD9F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8B345D" w14:textId="46068156" w:rsidR="005336CE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5336CE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336CE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216495B9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D0AE0E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B20C61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91AF0B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F50F9D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64D2FA" w14:textId="107C6357" w:rsidR="005336CE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31</w:t>
            </w:r>
            <w:r w:rsidR="005336CE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10FE8B9A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3E5110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เงินให้กู้ยืม</w:t>
            </w:r>
          </w:p>
        </w:tc>
      </w:tr>
      <w:tr w:rsidR="009E69E6" w:rsidRPr="00DB5627" w14:paraId="03AFB0A3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625A5025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C17881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38B744" w14:textId="2162E826" w:rsidR="005336CE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4DB93B5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BE3EBA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793359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3A5A3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E642EB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A21001" w14:textId="0499BC72" w:rsidR="005336CE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54CE004" w14:textId="77777777" w:rsidR="005336CE" w:rsidRPr="00DB5627" w:rsidRDefault="005336CE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3AB146" w14:textId="77777777" w:rsidR="005336CE" w:rsidRPr="00DB5627" w:rsidRDefault="005336CE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ระหว่างกัน</w:t>
            </w:r>
          </w:p>
        </w:tc>
      </w:tr>
      <w:tr w:rsidR="009E69E6" w:rsidRPr="00DB5627" w14:paraId="4EE6F80E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6180767" w14:textId="77777777" w:rsidR="009F10BB" w:rsidRPr="00DB5627" w:rsidRDefault="009F10BB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  <w:shd w:val="clear" w:color="auto" w:fill="auto"/>
          </w:tcPr>
          <w:p w14:paraId="62E0B802" w14:textId="77777777" w:rsidR="009F10BB" w:rsidRPr="00DB5627" w:rsidRDefault="009F10BB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000A67" w14:textId="77777777" w:rsidR="009F10BB" w:rsidRPr="00DB5627" w:rsidRDefault="009F10BB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9BFDEA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68D473" w14:textId="77777777" w:rsidR="009F10BB" w:rsidRPr="00DB5627" w:rsidRDefault="009F10BB" w:rsidP="009F10B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AAFC78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A46660" w14:textId="77777777" w:rsidR="009F10BB" w:rsidRPr="00DB5627" w:rsidRDefault="009F10BB" w:rsidP="00E2170B">
            <w:pPr>
              <w:ind w:left="-13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F86877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CC4CD0" w14:textId="77777777" w:rsidR="009F10BB" w:rsidRPr="00DB5627" w:rsidRDefault="009F10BB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AB8827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9309AD" w14:textId="77777777" w:rsidR="009F10BB" w:rsidRPr="00DB5627" w:rsidRDefault="009F10BB" w:rsidP="009F10B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9E69E6" w:rsidRPr="00DB5627" w14:paraId="6663062A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DC7127F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  <w:shd w:val="clear" w:color="auto" w:fill="auto"/>
          </w:tcPr>
          <w:p w14:paraId="291D4AB6" w14:textId="77777777" w:rsidR="00E2170B" w:rsidRPr="00DB5627" w:rsidRDefault="00E2170B" w:rsidP="00E2170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C7E0E9" w14:textId="395FFDCD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431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820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060C3EB6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CE8D75" w14:textId="77777777" w:rsidR="00E2170B" w:rsidRPr="00DB5627" w:rsidRDefault="00E2170B" w:rsidP="00E2170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583F6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7478FD" w14:textId="1A117344" w:rsidR="00E2170B" w:rsidRPr="00DB5627" w:rsidRDefault="00E2170B" w:rsidP="00E2170B">
            <w:pPr>
              <w:ind w:left="-13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63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792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049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526F3A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8204CD" w14:textId="016917C5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368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028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07FEE25A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E3ACF" w14:textId="1A9541F0" w:rsidR="00E2170B" w:rsidRPr="00DB5627" w:rsidRDefault="00E2170B" w:rsidP="00E2170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69E6" w:rsidRPr="00DB5627" w14:paraId="292AD05C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FF079D5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บริษัท บีซีอีจี คันทรี่ กรุ๊ป </w:t>
            </w:r>
          </w:p>
        </w:tc>
        <w:tc>
          <w:tcPr>
            <w:tcW w:w="1260" w:type="dxa"/>
            <w:shd w:val="clear" w:color="auto" w:fill="auto"/>
          </w:tcPr>
          <w:p w14:paraId="477ED4E4" w14:textId="77777777" w:rsidR="00E2170B" w:rsidRPr="00DB5627" w:rsidRDefault="00E2170B" w:rsidP="00E2170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BA1A0C" w14:textId="77777777" w:rsidR="00E2170B" w:rsidRPr="00DB5627" w:rsidRDefault="00E2170B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863BCA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B090C5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AEADFB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555CEA" w14:textId="77777777" w:rsidR="00E2170B" w:rsidRPr="00DB5627" w:rsidRDefault="00E2170B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DA319B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ADF4C7" w14:textId="77777777" w:rsidR="00E2170B" w:rsidRPr="00DB5627" w:rsidRDefault="00E2170B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945EAC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00A0EF" w14:textId="77777777" w:rsidR="00E2170B" w:rsidRPr="00DB5627" w:rsidRDefault="00E2170B" w:rsidP="00E2170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4E9D3CE1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6A8823AC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เอ็นจิ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เนียริ่ง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03CD7DEA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D643A38" w14:textId="4E36EC01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140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91A69BD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5720A5" w14:textId="2E5E7BEB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A8C417F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959A9" w14:textId="77777777" w:rsidR="00E14252" w:rsidRPr="00DB5627" w:rsidRDefault="00E14252" w:rsidP="00E14252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B18EE5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C3D39C" w14:textId="5D5A1EC9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160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F9A0194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3B78FC" w14:textId="52E7BAC9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69E6" w:rsidRPr="00DB5627" w14:paraId="6B7121AC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1355BB5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  <w:shd w:val="clear" w:color="auto" w:fill="auto"/>
          </w:tcPr>
          <w:p w14:paraId="770BEBAB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5CF2D0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DBE5F6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11E462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37186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D6E711" w14:textId="77777777" w:rsidR="00E14252" w:rsidRPr="00DB5627" w:rsidRDefault="00E14252" w:rsidP="00E14252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6B324C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54D26" w14:textId="77777777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1D85D8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A47D8C" w14:textId="77777777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9E6" w:rsidRPr="00DB5627" w14:paraId="022605E1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6E25BE11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  <w:shd w:val="clear" w:color="auto" w:fill="auto"/>
          </w:tcPr>
          <w:p w14:paraId="38F9724F" w14:textId="77777777" w:rsidR="00E14252" w:rsidRPr="00DB5627" w:rsidRDefault="00E14252" w:rsidP="00E14252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4A31C56" w14:textId="43B8DC61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242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857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1082EEB4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0C329B" w14:textId="77777777" w:rsidR="00E14252" w:rsidRPr="00DB5627" w:rsidRDefault="00E14252" w:rsidP="00E14252">
            <w:pPr>
              <w:tabs>
                <w:tab w:val="decimal" w:pos="503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FE152A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7EB037" w14:textId="5F51106D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604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483</w:t>
            </w:r>
            <w:r w:rsidRPr="00DB562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3B2484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F4C394" w14:textId="09229B7B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224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253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08FFE6A0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F4424" w14:textId="6D6FA70A" w:rsidR="00E14252" w:rsidRPr="00DB5627" w:rsidRDefault="00E14252" w:rsidP="00E14252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E14252" w:rsidRPr="00DB5627" w14:paraId="5B5E0482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7BC3254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9E36CB9" w14:textId="77777777" w:rsidR="00E14252" w:rsidRPr="00DB5627" w:rsidRDefault="00E14252" w:rsidP="00E14252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EEC7D" w14:textId="63CC2C7E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814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678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11532233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3A724" w14:textId="01FEB415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D3FD4C9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31284" w14:textId="4EDE0898" w:rsidR="00E14252" w:rsidRPr="00DB5627" w:rsidRDefault="00E14252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82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396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532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A1038" w14:textId="77777777" w:rsidR="00E14252" w:rsidRPr="00DB5627" w:rsidRDefault="00E14252" w:rsidP="00E14252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D0C02" w14:textId="1C5E9E30" w:rsidR="00E14252" w:rsidRPr="00DB5627" w:rsidRDefault="00DB5627" w:rsidP="00E14252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752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281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5652967F" w14:textId="77777777" w:rsidR="00E14252" w:rsidRPr="00DB5627" w:rsidRDefault="00E14252" w:rsidP="00E14252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646406" w14:textId="77777777" w:rsidR="00E14252" w:rsidRPr="00DB5627" w:rsidRDefault="00E14252" w:rsidP="00E14252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01248BCF" w14:textId="77777777" w:rsidR="00CC683E" w:rsidRPr="00DB5627" w:rsidRDefault="00CC683E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br w:type="page"/>
      </w:r>
    </w:p>
    <w:p w14:paraId="6545566E" w14:textId="4C1172B2" w:rsidR="00821B1D" w:rsidRPr="00DB5627" w:rsidRDefault="00821B1D" w:rsidP="005F66B8">
      <w:pPr>
        <w:numPr>
          <w:ilvl w:val="0"/>
          <w:numId w:val="17"/>
        </w:numPr>
        <w:overflowPunct/>
        <w:autoSpaceDE/>
        <w:autoSpaceDN/>
        <w:adjustRightInd/>
        <w:spacing w:before="20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lastRenderedPageBreak/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2557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แลนด์มาร์ค โฮลดิ้งส์ จำกัด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ในวงเงิน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800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18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เดือนนับจากวันที่ลงนาม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ในสัญญากู้ยืมเงิน โดยบริษัทสามารถเรียกชำระเงินคืนได้โดยการแจ้งเป็นลายลักษณ์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อักษร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cs/>
          <w:lang w:val="en-US"/>
        </w:rPr>
        <w:t xml:space="preserve">ก่อนล่วงหน้า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>15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>9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cs/>
          <w:lang w:val="en-US"/>
        </w:rPr>
        <w:t xml:space="preserve"> ต่อปี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และกำหนดชำระคืนภายใน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18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เดือน นับจากการเบิกเงินครั้งแรก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และ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มีนาคม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2559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บริษัทได้ทำการแก้ไขสัญญาเงินให้กู้ยืมดังกล่าวโดยกำหนดให้ชำระคืนเมื่อทวงถาม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10"/>
          <w:cs/>
        </w:rPr>
        <w:t>โดยระหว่างปี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2564</w:t>
      </w:r>
      <w:r w:rsidR="00B36D5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B36D56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และ</w:t>
      </w:r>
      <w:r w:rsidR="00B36D5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="00B36D5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บริษัทได้รับชำระ</w:t>
      </w:r>
      <w:r w:rsidR="00964731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>คืน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เงินกู้ยืมดังกล่าวบางส่วนจำนวน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200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ล้านบาท</w:t>
      </w:r>
      <w:r w:rsidR="000A338B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43</w:t>
      </w:r>
      <w:r w:rsidR="00E13CB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18</w:t>
      </w:r>
      <w:r w:rsidR="000A338B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 ล้านบาท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63</w:t>
      </w:r>
      <w:r w:rsidR="00E13CB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79</w:t>
      </w:r>
      <w:r w:rsidR="000A338B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 ล้านบาท</w:t>
      </w:r>
      <w:r w:rsidR="009F594D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 ตามลำดับ</w:t>
      </w:r>
    </w:p>
    <w:p w14:paraId="3011ADBA" w14:textId="75317A37" w:rsidR="00821B1D" w:rsidRPr="00DB5627" w:rsidRDefault="00821B1D" w:rsidP="00107F8D">
      <w:pPr>
        <w:overflowPunct/>
        <w:autoSpaceDE/>
        <w:autoSpaceDN/>
        <w:adjustRightInd/>
        <w:spacing w:before="240"/>
        <w:ind w:left="144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ต่อมาเมื่อวันที่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16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2562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แลนด์มาร์ค โฮลดิ้งส์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จำกัด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(“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บริษัทย่อย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”)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เพิ่มเติมจำนวน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500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ล้านบาท เงินกู้ดังกล่าวไม่มีหลักทรัพย์ค้ำประกันและคิดดอกเบี้ยในอัตราร้อยละ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ต่อปี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และกำหนดชำระคืนภายใน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เดือน โดยบริษัทย่อย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สามารถขอขยายระยะเวลาในการชำระคืนเงินต้นและดอกเบี้ยได้ แต่ทั้งนี้ขึ้นอยู่กับการตัดสินใจ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ของบริษัทเพียงฝ่ายเดียว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</w:p>
    <w:p w14:paraId="31428466" w14:textId="27CAE557" w:rsidR="00821B1D" w:rsidRPr="00DB5627" w:rsidRDefault="00821B1D" w:rsidP="00821B1D">
      <w:pPr>
        <w:overflowPunct/>
        <w:autoSpaceDE/>
        <w:autoSpaceDN/>
        <w:adjustRightInd/>
        <w:spacing w:before="200"/>
        <w:ind w:left="144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ต่อมาเมื่อวันที่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13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พฤศจิกายน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2562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บริษัทได้ทำสัญญาให้กู้ยืมเงินกับบริษัท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แลนด์มาร์ค โฮลดิ้งส์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จำกัด 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(“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บริษัทย่อย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”)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เพิ่มเติมในวงเงิน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500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โดยมีระยะเวลาในการเบิกเงินกู้ยืม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ภายในวันที่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12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พฤศจิกายน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เงินกู้ดังกล่าวไม่มีหลักทรัพย์ค้ำประกันและ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cs/>
          <w:lang w:val="en-US"/>
        </w:rPr>
        <w:t xml:space="preserve">คิดดอกเบี้ยในอัตรา   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>9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>25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cs/>
          <w:lang w:val="en-US"/>
        </w:rPr>
        <w:t xml:space="preserve"> ต่อปี</w:t>
      </w:r>
      <w:r w:rsidRPr="00DB5627">
        <w:rPr>
          <w:rFonts w:ascii="Angsana New" w:hAnsi="Angsana New" w:cs="Angsana New"/>
          <w:snapToGrid w:val="0"/>
          <w:color w:val="000000" w:themeColor="text1"/>
          <w:spacing w:val="-1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และกำหนดชำระคืนภายใน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เดือน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โดยบริษัทย่อยสามารถขอขยายระยะเวลา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DB5627">
        <w:rPr>
          <w:rFonts w:ascii="Angsana New" w:hAnsi="Angsana New" w:cs="Angsana New"/>
          <w:snapToGrid w:val="0"/>
          <w:color w:val="000000" w:themeColor="text1"/>
          <w:spacing w:val="2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โดย ณ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2566</w:t>
      </w:r>
      <w:r w:rsidR="005B55C6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5B55C6"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บริษัทย่อยเบิกเงินกู้ยืมจากวงเงินดังกล่าวแล้วจำนวน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375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ล้านบาท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คงเหลือวงเงินที่ยังไม่เบิกอีกจำนวน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125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</w:t>
      </w:r>
    </w:p>
    <w:p w14:paraId="5FDE1000" w14:textId="1C74764E" w:rsidR="00821B1D" w:rsidRPr="00DB5627" w:rsidRDefault="00821B1D" w:rsidP="005F66B8">
      <w:pPr>
        <w:numPr>
          <w:ilvl w:val="0"/>
          <w:numId w:val="17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4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22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ตุลาคม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           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เอ็นจิเนียริ่ง จำกัด (“บริษัทย่อย”) ในวงเงิน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ล้านบาทโดยมีระยะเวลาในการเบิกเงินกู้ยืมภายในวันที่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22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ตุลาคม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เงินกู้ดังกล่าวไม่มีหลักทรัพย์ค้ำประกันและคิดดอกเบี้ยในอัตราร้อยละ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00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ต่อปี และกำหนดชำระคืนภายใน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  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โดย ณ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วันที่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5B55C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B55C6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บริษัทย่อยเบิกเงินกู้ยืมจากวงเงินดังกล่าวแล้วทั้งจำนวน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</w:t>
      </w:r>
    </w:p>
    <w:p w14:paraId="70AEF6A2" w14:textId="77777777" w:rsidR="00CC683E" w:rsidRPr="00DB5627" w:rsidRDefault="00CC683E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8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br w:type="page"/>
      </w:r>
    </w:p>
    <w:p w14:paraId="6518ACC2" w14:textId="7B8CC257" w:rsidR="00821B1D" w:rsidRPr="00DB5627" w:rsidRDefault="00821B1D" w:rsidP="00821B1D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8"/>
          <w:sz w:val="34"/>
          <w:szCs w:val="34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lastRenderedPageBreak/>
        <w:t xml:space="preserve">ต่อมาเมื่อวันที่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27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พฤศจิกายน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บริษัทได้ทำสัญญาให้กู้ยืมเงินกับบริษัท บีซีอีจี คันทรี่ กรุ๊ป เอ็นจิเนียริ่ง จำกัด (“บริษัทย่อย”) เพิ่มเติมในวงเงิน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200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ล้านบาทโดยมีระยะเวลาในการเบิกเงินกู้ยืมภายในวันที่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27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พฤศจิกายน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เงินกู้ดังกล่าวไม่มีหลักทรัพย์ค้ำประกันและ คิดดอกเบี้ยในอัตรา 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00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ต่อปี และกำหนดชำระคืนภายใน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และบริษัทได้ทำสัญญาแก้ไขสัญญาเงินกู้ยืมฉบับลงวันที่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27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พฤศจิกายน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2563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โดยขยายระยะเวลาในการเบิกเงินกู้ยืมกับบริษัทย่อยในวงเงิน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200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ล้านบาท ออกไปจนถึงวันที่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27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พฤศจิกายน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โดยเงื่อนไขอื่นๆ ของสัญญาเงินกู้ดังกล่าวยังคงเหมือนเดิม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โดย ณ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5B55C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B55C6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บริษัทย่อยเบิกเงินกู้ยืมจากวงเงินดังกล่าวแล้วจำนวน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110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sz w:val="34"/>
          <w:szCs w:val="34"/>
          <w:cs/>
          <w:lang w:val="en-US"/>
        </w:rPr>
        <w:t>ล้านบาท</w:t>
      </w:r>
    </w:p>
    <w:p w14:paraId="7EA889BB" w14:textId="2D9961FA" w:rsidR="00821B1D" w:rsidRPr="00DB5627" w:rsidRDefault="00821B1D" w:rsidP="00821B1D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cs/>
        </w:rPr>
      </w:pP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ทั้งนี้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ณ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5B55C6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5B55C6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บริษัท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>ย่อยเบิกเงินกู้ยืมจากวงเงินดังกล่าว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แล้ว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>รวม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จำนวน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="00DB5627" w:rsidRPr="00DB5627">
        <w:rPr>
          <w:rFonts w:ascii="Angsana New" w:hAnsi="Angsana New" w:cs="Angsana New" w:hint="cs"/>
          <w:snapToGrid w:val="0"/>
          <w:color w:val="000000" w:themeColor="text1"/>
          <w:spacing w:val="-6"/>
          <w:lang w:val="en-US"/>
        </w:rPr>
        <w:t>6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0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ล้านบาท คงเหลือวงเงินที่ยังไม่เบิกอีกจำนวน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90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ล้านบาท</w:t>
      </w:r>
    </w:p>
    <w:p w14:paraId="22B8C36C" w14:textId="280637FA" w:rsidR="00821B1D" w:rsidRPr="00DB5627" w:rsidRDefault="00821B1D" w:rsidP="005F66B8">
      <w:pPr>
        <w:numPr>
          <w:ilvl w:val="0"/>
          <w:numId w:val="17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8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23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2559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บริษัทได้ทำสัญญาให้กู้ยืมเงินกับบริษัท ลีดดิ้ง สคูล พาร์ทเนอร์ชิพ จำกัด (“บริษัทย่อย”) ในวงเงิน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10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55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ล้านปอนด์สเตอร์ลิง โดยมีระยะเวลาในการเบิกเงินกู้ยืมภายในวันที่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30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กันยายน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2559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เงินกู้ยืมดังกล่าวไม่มีหลักทรัพย์ค้ำประกัน และคิดดอกเบี้ยในอัตราร้อยละ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00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ต่อปี กำหนดชำระคืนเมื่อทวงถาม และในวันเดียวกันบริษัทย่อยดังกล่าวได้เบิกเงินกู้จำนวน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10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55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ล้านปอนด์สเตอร์ลิง หรือเทียบเท่ากับ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472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82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ล้านบาท โดยในวันดังกล่าวบริษัทได้ทำสัญญาให้บริษัทย่อยดังกล่าวแปลงหนี้เงินกู้ยืมเป็นทุนจำนวน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217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66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14:paraId="252DBCB6" w14:textId="53145404" w:rsidR="005C53C8" w:rsidRPr="00DB5627" w:rsidRDefault="00821B1D" w:rsidP="005C53C8">
      <w:pPr>
        <w:overflowPunct/>
        <w:autoSpaceDE/>
        <w:autoSpaceDN/>
        <w:adjustRightInd/>
        <w:ind w:left="144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ต่อมาวันที่ </w:t>
      </w:r>
      <w:bookmarkStart w:id="13" w:name="_Hlk150175521"/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21</w:t>
      </w:r>
      <w:bookmarkEnd w:id="13"/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กรกฎาคม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2566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บริษัทย่อยได้ชำระคืนเงินให้กู้ยืมดังกล่าวแล้วทั้งจำนวน</w:t>
      </w:r>
      <w:r w:rsidR="009F23DF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</w:p>
    <w:p w14:paraId="66AD479D" w14:textId="7D87C991" w:rsidR="00CF73C5" w:rsidRPr="00DB5627" w:rsidRDefault="00DB5627" w:rsidP="009C03DC">
      <w:pPr>
        <w:tabs>
          <w:tab w:val="left" w:pos="1080"/>
        </w:tabs>
        <w:spacing w:before="240" w:after="240"/>
        <w:ind w:left="389" w:firstLine="144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29</w:t>
      </w:r>
      <w:r w:rsidR="00CF73C5" w:rsidRPr="00DB5627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CF73C5" w:rsidRPr="00DB5627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เงินให้กู้ยืมระยะยาวแก่บริษัทที่เกี่ยวข้องกัน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B5627" w14:paraId="1CC0FEC2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20A14667" w14:textId="77777777" w:rsidR="005400DA" w:rsidRPr="00DB5627" w:rsidRDefault="005400DA" w:rsidP="009F10BB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169443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0B42CD0C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E69E6" w:rsidRPr="00DB5627" w14:paraId="2AE26C1C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32FA1133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729843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4D4807CC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</w:t>
            </w:r>
            <w:r w:rsidR="000A49F0"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5F60058F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C220BC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0F6E8159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64FDE4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466CD40B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F7705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6455F087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F95298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9E69E6" w:rsidRPr="00DB5627" w14:paraId="499790F6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4B5A2E4F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AF791E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2FC66DBC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A6C861C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61BE94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D92EE0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E80B8F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105207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27B1A8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DD74F13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16BF6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9E69E6" w:rsidRPr="00DB5627" w14:paraId="7DB14E3F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56A109FA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08A923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4DA472" w14:textId="674DDDE1" w:rsidR="005400DA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5400DA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400DA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3BAA5F4A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16645D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150C65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89328B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64CCA6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0BCEBA" w14:textId="0204E246" w:rsidR="005400DA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5400DA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20687EB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990DC1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</w:p>
        </w:tc>
      </w:tr>
      <w:tr w:rsidR="009E69E6" w:rsidRPr="00DB5627" w14:paraId="6C4BF536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1613BC61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2E8186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2BB292" w14:textId="061B29B1" w:rsidR="005400DA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C6E4A0F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1BCBB5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2C9AE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DFD37A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C0E32A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D76EB1" w14:textId="544502F1" w:rsidR="005400DA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DBE4B20" w14:textId="77777777" w:rsidR="005400DA" w:rsidRPr="00DB5627" w:rsidRDefault="005400DA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4E7C2" w14:textId="77777777" w:rsidR="005400DA" w:rsidRPr="00DB5627" w:rsidRDefault="005400DA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9E69E6" w:rsidRPr="00DB5627" w14:paraId="60E1CE6A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390AFCA6" w14:textId="77777777" w:rsidR="00E47602" w:rsidRPr="00DB5627" w:rsidRDefault="00E47602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758B32A9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236CBC" w14:textId="77777777" w:rsidR="00E47602" w:rsidRPr="00DB5627" w:rsidRDefault="00E47602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0F6582" w14:textId="77777777" w:rsidR="00E47602" w:rsidRPr="00DB5627" w:rsidRDefault="00E47602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B5CD6C" w14:textId="77777777" w:rsidR="00E47602" w:rsidRPr="00DB5627" w:rsidRDefault="00E47602" w:rsidP="009F10B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966DA0" w14:textId="77777777" w:rsidR="00E47602" w:rsidRPr="00DB5627" w:rsidRDefault="00E47602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83EE1" w14:textId="77777777" w:rsidR="00E47602" w:rsidRPr="00DB5627" w:rsidRDefault="00E47602" w:rsidP="009F10B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140F0" w14:textId="77777777" w:rsidR="00E47602" w:rsidRPr="00DB5627" w:rsidRDefault="00E47602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751321" w14:textId="77777777" w:rsidR="00E47602" w:rsidRPr="00DB5627" w:rsidRDefault="00E47602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6B8798" w14:textId="77777777" w:rsidR="00E47602" w:rsidRPr="00DB5627" w:rsidRDefault="00E47602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3DAB4F" w14:textId="77777777" w:rsidR="00E47602" w:rsidRPr="00DB5627" w:rsidRDefault="00E47602" w:rsidP="009F10B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4C732F5E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51B894BE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12F2DDE" w14:textId="77777777" w:rsidR="00E2170B" w:rsidRPr="00DB5627" w:rsidRDefault="00E2170B" w:rsidP="00E2170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79FF6640" w14:textId="6538E32C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290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02A5D3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A0842B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B2A68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96A7E0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B3433F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279FED" w14:textId="2CC4BB7C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290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52F315A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4EC89" w14:textId="1B79F4EE" w:rsidR="00E2170B" w:rsidRPr="00DB5627" w:rsidRDefault="00E2170B" w:rsidP="00E2170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9E69E6" w:rsidRPr="00DB5627" w14:paraId="0B922DAB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79ECFCB1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13A70073" w14:textId="77777777" w:rsidR="00E2170B" w:rsidRPr="00DB5627" w:rsidRDefault="00E2170B" w:rsidP="00E2170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C8EFDB" w14:textId="77777777" w:rsidR="00E2170B" w:rsidRPr="00DB5627" w:rsidRDefault="00E2170B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A66141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EDB309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FA317E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4984B7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75476E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4236FB" w14:textId="77777777" w:rsidR="00E2170B" w:rsidRPr="00DB5627" w:rsidRDefault="00E2170B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4403F0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57F657" w14:textId="77777777" w:rsidR="00E2170B" w:rsidRPr="00DB5627" w:rsidRDefault="00E2170B" w:rsidP="00E2170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6216EEE0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01EEA63B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3B6BE63F" w14:textId="77777777" w:rsidR="00E2170B" w:rsidRPr="00DB5627" w:rsidRDefault="00E2170B" w:rsidP="00E2170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356CDD4D" w14:textId="23FC1937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710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72985C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4BBC8A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8CE009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7B944E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568C5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C15842" w14:textId="18AD1116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710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663BE34" w14:textId="77777777" w:rsidR="00E2170B" w:rsidRPr="00DB5627" w:rsidRDefault="00E2170B" w:rsidP="00E2170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84D61C" w14:textId="62F57528" w:rsidR="00E2170B" w:rsidRPr="00DB5627" w:rsidRDefault="00E2170B" w:rsidP="00E2170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9E69E6" w:rsidRPr="00DB5627" w14:paraId="654C25EB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24D6E736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370C24E" w14:textId="77777777" w:rsidR="00E2170B" w:rsidRPr="00DB5627" w:rsidRDefault="00E2170B" w:rsidP="00E2170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B134F" w14:textId="3298A533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A80A9E6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29B1F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05C16F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AC2FA" w14:textId="77777777" w:rsidR="00E2170B" w:rsidRPr="00DB5627" w:rsidRDefault="00E2170B" w:rsidP="00E2170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76A9D8" w14:textId="77777777" w:rsidR="00E2170B" w:rsidRPr="00DB5627" w:rsidRDefault="00E2170B" w:rsidP="00E2170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E7FB5" w14:textId="02756020" w:rsidR="00E2170B" w:rsidRPr="00DB5627" w:rsidRDefault="00DB5627" w:rsidP="00E2170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9564475" w14:textId="77777777" w:rsidR="00E2170B" w:rsidRPr="00DB5627" w:rsidRDefault="00E2170B" w:rsidP="00E2170B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8D002A" w14:textId="77777777" w:rsidR="00E2170B" w:rsidRPr="00DB5627" w:rsidRDefault="00E2170B" w:rsidP="00E2170B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</w:tr>
    </w:tbl>
    <w:p w14:paraId="2E23E737" w14:textId="77777777" w:rsidR="00CC683E" w:rsidRPr="00DB5627" w:rsidRDefault="00CC683E">
      <w:r w:rsidRPr="00DB5627">
        <w:rPr>
          <w:rFonts w:cs="Angsana New"/>
          <w:cs/>
        </w:rPr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B5627" w14:paraId="46F4E83E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3557A055" w14:textId="03389E77" w:rsidR="00E47602" w:rsidRPr="00DB5627" w:rsidRDefault="00E47602" w:rsidP="009F10BB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AEAF4C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3187EF52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E69E6" w:rsidRPr="00DB5627" w14:paraId="4C9C2072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3C7E68FE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8EA347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731AADD0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</w:t>
            </w:r>
            <w:r w:rsidR="000A49F0"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618AE84A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FE5618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4039B02F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28D046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38CAAEB3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9CD561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65B2D5FC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C80608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9E69E6" w:rsidRPr="00DB5627" w14:paraId="30D15FD3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1C959074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D38038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3CEAA229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5BD31E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BEDFAB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977EB0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E3D810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E4CB83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601111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F7BA705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C34F99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9E69E6" w:rsidRPr="00DB5627" w14:paraId="40A8CAF9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6B55E0D1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9E907C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19C7E0" w14:textId="7C428F61" w:rsidR="00E47602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E47602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47602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3615CC9E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57A6FB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ADE65E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6B6F4C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99BDEE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182F19" w14:textId="308E4D6D" w:rsidR="00E47602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E47602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7D3B18A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EE4B4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</w:p>
        </w:tc>
      </w:tr>
      <w:tr w:rsidR="009E69E6" w:rsidRPr="00DB5627" w14:paraId="7A799D15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267F766B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EB70C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F1087A" w14:textId="5D8E0019" w:rsidR="00E47602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BDEDDE1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F2DC01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EECEFB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874AFF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551459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FA4989" w14:textId="34FFBC79" w:rsidR="00E47602" w:rsidRPr="00DB5627" w:rsidRDefault="00DB5627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DE3F73E" w14:textId="77777777" w:rsidR="00E47602" w:rsidRPr="00DB5627" w:rsidRDefault="00E47602" w:rsidP="009F10BB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90E3A2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9E69E6" w:rsidRPr="00DB5627" w14:paraId="3CC3228D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268C29AA" w14:textId="77777777" w:rsidR="00E47602" w:rsidRPr="00DB5627" w:rsidRDefault="00E47602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A271C1F" w14:textId="77777777" w:rsidR="00E47602" w:rsidRPr="00DB5627" w:rsidRDefault="00E47602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6EC865" w14:textId="77777777" w:rsidR="00E47602" w:rsidRPr="00DB5627" w:rsidRDefault="00E47602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0AC38D" w14:textId="77777777" w:rsidR="00E47602" w:rsidRPr="00DB5627" w:rsidRDefault="00E47602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FCD19C" w14:textId="77777777" w:rsidR="00E47602" w:rsidRPr="00DB5627" w:rsidRDefault="00E47602" w:rsidP="009F10B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024242" w14:textId="77777777" w:rsidR="00E47602" w:rsidRPr="00DB5627" w:rsidRDefault="00E47602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B4D018" w14:textId="77777777" w:rsidR="00E47602" w:rsidRPr="00DB5627" w:rsidRDefault="00E47602" w:rsidP="009F10B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9FF4C6" w14:textId="77777777" w:rsidR="00E47602" w:rsidRPr="00DB5627" w:rsidRDefault="00E47602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7E116C" w14:textId="77777777" w:rsidR="00E47602" w:rsidRPr="00DB5627" w:rsidRDefault="00E47602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6F0646" w14:textId="77777777" w:rsidR="00E47602" w:rsidRPr="00DB5627" w:rsidRDefault="00E47602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505B17" w14:textId="77777777" w:rsidR="00E47602" w:rsidRPr="00DB5627" w:rsidRDefault="00E47602" w:rsidP="009F10BB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248C2D86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2511409C" w14:textId="77777777" w:rsidR="009F10BB" w:rsidRPr="00DB5627" w:rsidRDefault="009F10BB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1E872CC" w14:textId="77777777" w:rsidR="009F10BB" w:rsidRPr="00DB5627" w:rsidRDefault="009F10BB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D88B294" w14:textId="09A47CF1" w:rsidR="009F10BB" w:rsidRPr="00DB5627" w:rsidRDefault="00DB5627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290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037D9FE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B2B36C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A2163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FF7CB3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5FBF88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43C2CF" w14:textId="416FBC7B" w:rsidR="009F10BB" w:rsidRPr="00DB5627" w:rsidRDefault="00DB5627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290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956973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FB2A22" w14:textId="5809E0CA" w:rsidR="009F10BB" w:rsidRPr="00DB5627" w:rsidRDefault="009F10BB" w:rsidP="009F10B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9E69E6" w:rsidRPr="00DB5627" w14:paraId="1B8D396E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30BB38FC" w14:textId="77777777" w:rsidR="009F10BB" w:rsidRPr="00DB5627" w:rsidRDefault="009F10BB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1985E415" w14:textId="77777777" w:rsidR="009F10BB" w:rsidRPr="00DB5627" w:rsidRDefault="009F10BB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8BA683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7FC1DC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CFFB1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A234A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987644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FE0B3C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01D271" w14:textId="77777777" w:rsidR="009F10BB" w:rsidRPr="00DB5627" w:rsidRDefault="009F10BB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F30421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F23FFA" w14:textId="77777777" w:rsidR="009F10BB" w:rsidRPr="00DB5627" w:rsidRDefault="009F10BB" w:rsidP="009F10B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1E45F141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13E1021C" w14:textId="77777777" w:rsidR="009F10BB" w:rsidRPr="00DB5627" w:rsidRDefault="009F10BB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3A1ABB26" w14:textId="77777777" w:rsidR="009F10BB" w:rsidRPr="00DB5627" w:rsidRDefault="009F10BB" w:rsidP="009F10BB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2E8A6584" w14:textId="25853A44" w:rsidR="009F10BB" w:rsidRPr="00DB5627" w:rsidRDefault="00DB5627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710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654216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A50442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A12FA5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AD945A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20F825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C66CD" w14:textId="72B13176" w:rsidR="009F10BB" w:rsidRPr="00DB5627" w:rsidRDefault="00DB5627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710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760AB9F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A4FB35" w14:textId="1093DAB0" w:rsidR="009F10BB" w:rsidRPr="00DB5627" w:rsidRDefault="009F10BB" w:rsidP="009F10BB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 xml:space="preserve">ร้อยละ 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50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9F10BB" w:rsidRPr="00DB5627" w14:paraId="3DDC0597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7C450BA6" w14:textId="77777777" w:rsidR="009F10BB" w:rsidRPr="00DB5627" w:rsidRDefault="009F10BB" w:rsidP="009F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FDCD29E" w14:textId="77777777" w:rsidR="009F10BB" w:rsidRPr="00DB5627" w:rsidRDefault="009F10BB" w:rsidP="009F10BB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8E637" w14:textId="74631F52" w:rsidR="009F10BB" w:rsidRPr="00DB5627" w:rsidRDefault="00DB5627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FF4BEB1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49006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561C9B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44BD6" w14:textId="77777777" w:rsidR="009F10BB" w:rsidRPr="00DB5627" w:rsidRDefault="009F10BB" w:rsidP="009F10BB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2E2F4D" w14:textId="77777777" w:rsidR="009F10BB" w:rsidRPr="00DB5627" w:rsidRDefault="009F10BB" w:rsidP="009F10BB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97FA7" w14:textId="60B02EE7" w:rsidR="009F10BB" w:rsidRPr="00DB5627" w:rsidRDefault="00DB5627" w:rsidP="009F10BB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9F10B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030BFA" w14:textId="77777777" w:rsidR="009F10BB" w:rsidRPr="00DB5627" w:rsidRDefault="009F10BB" w:rsidP="009F10BB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EF3549" w14:textId="77777777" w:rsidR="009F10BB" w:rsidRPr="00DB5627" w:rsidRDefault="009F10BB" w:rsidP="009F10BB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</w:tr>
    </w:tbl>
    <w:p w14:paraId="76728A86" w14:textId="37CB4997" w:rsidR="009C03DC" w:rsidRPr="00DB5627" w:rsidRDefault="009C03DC" w:rsidP="00CC683E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 w:cs="Angsana New"/>
          <w:snapToGrid w:val="0"/>
          <w:color w:val="000000" w:themeColor="text1"/>
          <w:spacing w:val="-8"/>
          <w:cs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สิงหาคม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2564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 แลนด์มาร์ค โฮลดิ้งส์ จำกัด </w:t>
      </w:r>
      <w:r w:rsidRPr="00DB5627">
        <w:rPr>
          <w:rFonts w:ascii="Angsana New" w:hAnsi="Angsana New" w:cs="Angsana New"/>
          <w:color w:val="000000" w:themeColor="text1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ผู้ให้กู้</w:t>
      </w:r>
      <w:r w:rsidRPr="00DB5627">
        <w:rPr>
          <w:rFonts w:ascii="Angsana New" w:hAnsi="Angsana New" w:cs="Angsana New"/>
          <w:color w:val="000000" w:themeColor="text1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ได้ทำสัญญาให้กู้ยืมเงินแก่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บริษัท วอเตอร์ฟร้อนท์โฮเต็ล จำกัด และบริษัท เออร์เบิน รีสอร์ท โฮเต็ล จำกัด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(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ผู้กู้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)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 จำนวน </w:t>
      </w:r>
      <w:r w:rsidR="00DB5627"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290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ล้านบาท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>และ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710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ล้านบาท ตามลำดับ 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>เงินกู้ยืมดังกล่าวค้ำประกันโดย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4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บริษัท เบาด์ แอนด์ บียอนด์ จำกัด (มหาชน)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คิดดอกเบี้ยในอัตราร้อยละ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5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50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 ต่อปี และมีกำหนดชำระคืนในวันที่</w:t>
      </w:r>
      <w:r w:rsidRPr="00DB5627">
        <w:rPr>
          <w:rFonts w:ascii="Angsana New" w:hAnsi="Angsana New" w:cs="Angsana New" w:hint="cs"/>
          <w:color w:val="000000" w:themeColor="text1"/>
          <w:spacing w:val="4"/>
          <w:cs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26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สิงหาคม </w:t>
      </w:r>
      <w:r w:rsidR="00DB5627" w:rsidRPr="00DB5627">
        <w:rPr>
          <w:rFonts w:ascii="Angsana New" w:hAnsi="Angsana New" w:cs="Angsana New"/>
          <w:color w:val="000000" w:themeColor="text1"/>
          <w:spacing w:val="4"/>
          <w:lang w:val="en-US"/>
        </w:rPr>
        <w:t>2569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โดย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cs/>
        </w:rPr>
        <w:t>ผู้กู้สามารถขอขยายระยะเวลาในการชำระคืนเงินต้นและดอกเบี้ยได้ แต่ทั้งนี้ขึ้นอยู่กับการตัดสินใจของผู้ให้กู้เพียงฝ่ายเดียว</w:t>
      </w:r>
      <w:r w:rsidRPr="00DB5627">
        <w:rPr>
          <w:rFonts w:ascii="Angsana New" w:hAnsi="Angsana New" w:cs="Angsana New" w:hint="cs"/>
          <w:snapToGrid w:val="0"/>
          <w:color w:val="000000" w:themeColor="text1"/>
          <w:spacing w:val="-8"/>
          <w:cs/>
        </w:rPr>
        <w:t xml:space="preserve"> </w:t>
      </w:r>
    </w:p>
    <w:p w14:paraId="233934C9" w14:textId="1665D8CE" w:rsidR="00CF73C5" w:rsidRPr="00DB5627" w:rsidRDefault="00DB5627" w:rsidP="00CC683E">
      <w:pPr>
        <w:tabs>
          <w:tab w:val="left" w:pos="1080"/>
        </w:tabs>
        <w:spacing w:before="120"/>
        <w:ind w:left="389" w:firstLine="144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29</w:t>
      </w:r>
      <w:r w:rsidR="00CF73C5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CF73C5" w:rsidRPr="00DB5627">
        <w:rPr>
          <w:rFonts w:ascii="Angsana New" w:hAnsi="Angsana New" w:cs="Angsana New"/>
          <w:color w:val="000000" w:themeColor="text1"/>
          <w:cs/>
        </w:rPr>
        <w:tab/>
        <w:t>เงินกู้ยืมระยะสั้นจากบริษัทที่เกี่ยวข้องกัน</w:t>
      </w:r>
    </w:p>
    <w:p w14:paraId="64AAD178" w14:textId="77777777" w:rsidR="00904914" w:rsidRPr="00DB5627" w:rsidRDefault="00904914" w:rsidP="00904914">
      <w:pPr>
        <w:ind w:left="1080" w:right="65" w:hanging="533"/>
        <w:jc w:val="right"/>
        <w:rPr>
          <w:rFonts w:ascii="Angsana New" w:hAnsi="Angsana New" w:cs="Angsana New"/>
          <w:snapToGrid w:val="0"/>
          <w:color w:val="000000" w:themeColor="text1"/>
          <w:sz w:val="20"/>
          <w:szCs w:val="20"/>
          <w:lang w:val="en-US"/>
        </w:rPr>
      </w:pPr>
      <w:bookmarkStart w:id="14" w:name="OLE_LINK1"/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0"/>
          <w:szCs w:val="20"/>
          <w:cs/>
        </w:rPr>
        <w:t>(หน่วย : บาท)</w:t>
      </w:r>
    </w:p>
    <w:bookmarkEnd w:id="14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9E69E6" w:rsidRPr="00DB5627" w14:paraId="48AF4238" w14:textId="77777777" w:rsidTr="005F66B8">
        <w:trPr>
          <w:cantSplit/>
        </w:trPr>
        <w:tc>
          <w:tcPr>
            <w:tcW w:w="1620" w:type="dxa"/>
          </w:tcPr>
          <w:p w14:paraId="0832C941" w14:textId="77777777" w:rsidR="00904914" w:rsidRPr="00DB5627" w:rsidRDefault="00904914" w:rsidP="005F66B8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F5F823B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2E13CD14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E69E6" w:rsidRPr="00DB5627" w14:paraId="128A2FCF" w14:textId="77777777" w:rsidTr="005F66B8">
        <w:trPr>
          <w:cantSplit/>
        </w:trPr>
        <w:tc>
          <w:tcPr>
            <w:tcW w:w="1620" w:type="dxa"/>
          </w:tcPr>
          <w:p w14:paraId="068C42E7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DEF4240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6ECD8323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5D2CD983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CA163EA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7682BC01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7374D1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3855328B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80D650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4AA9067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E72BB59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9E69E6" w:rsidRPr="00DB5627" w14:paraId="35D3EDFF" w14:textId="77777777" w:rsidTr="005F66B8">
        <w:trPr>
          <w:cantSplit/>
        </w:trPr>
        <w:tc>
          <w:tcPr>
            <w:tcW w:w="1620" w:type="dxa"/>
          </w:tcPr>
          <w:p w14:paraId="5A58D005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C313605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6F22E5E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989BE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55FD57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AE4B8BC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90051A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207337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F0C45E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9AA3D9E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0A866E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9E69E6" w:rsidRPr="00DB5627" w14:paraId="5C5390DD" w14:textId="77777777" w:rsidTr="005F66B8">
        <w:trPr>
          <w:cantSplit/>
        </w:trPr>
        <w:tc>
          <w:tcPr>
            <w:tcW w:w="1620" w:type="dxa"/>
          </w:tcPr>
          <w:p w14:paraId="1E5E26C8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D0283A6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814B9A" w14:textId="1AA036C0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904914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F3E13AE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B85F804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D888A65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320F79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885313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E7C9A2" w14:textId="67EF68C4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71756C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1756C"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42F1B7F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E3EDA8F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เงินกู้ยืม</w:t>
            </w:r>
          </w:p>
        </w:tc>
      </w:tr>
      <w:tr w:rsidR="009E69E6" w:rsidRPr="00DB5627" w14:paraId="07DA7DF5" w14:textId="77777777" w:rsidTr="005F66B8">
        <w:trPr>
          <w:cantSplit/>
        </w:trPr>
        <w:tc>
          <w:tcPr>
            <w:tcW w:w="1620" w:type="dxa"/>
          </w:tcPr>
          <w:p w14:paraId="0CE9643A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B6B4CC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42EB00" w14:textId="58C5076E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1E3E2044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688C32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5D73C8B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3A8D4B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A4B4633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D0BEBD" w14:textId="650A6A6C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7321294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FA144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9E69E6" w:rsidRPr="00DB5627" w14:paraId="6C1C9D23" w14:textId="77777777" w:rsidTr="005F66B8">
        <w:trPr>
          <w:cantSplit/>
        </w:trPr>
        <w:tc>
          <w:tcPr>
            <w:tcW w:w="1620" w:type="dxa"/>
          </w:tcPr>
          <w:p w14:paraId="641EC1B8" w14:textId="77777777" w:rsidR="00904914" w:rsidRPr="00DB5627" w:rsidRDefault="00904914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0AFAA602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BF5F5C" w14:textId="77777777" w:rsidR="00904914" w:rsidRPr="00DB5627" w:rsidRDefault="00904914" w:rsidP="005F66B8">
            <w:pPr>
              <w:tabs>
                <w:tab w:val="decimal" w:pos="990"/>
              </w:tabs>
              <w:spacing w:line="260" w:lineRule="exact"/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4BA34F2" w14:textId="77777777" w:rsidR="00904914" w:rsidRPr="00DB5627" w:rsidRDefault="00904914" w:rsidP="005F66B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8E10AA" w14:textId="77777777" w:rsidR="00904914" w:rsidRPr="00DB5627" w:rsidRDefault="00904914" w:rsidP="005F66B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22210D" w14:textId="77777777" w:rsidR="00904914" w:rsidRPr="00DB5627" w:rsidRDefault="00904914" w:rsidP="005F66B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F5ABAA6" w14:textId="77777777" w:rsidR="00904914" w:rsidRPr="00DB5627" w:rsidRDefault="00904914" w:rsidP="005F66B8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6B764B9" w14:textId="77777777" w:rsidR="00904914" w:rsidRPr="00DB5627" w:rsidRDefault="00904914" w:rsidP="005F66B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9FCEC5" w14:textId="77777777" w:rsidR="00904914" w:rsidRPr="00DB5627" w:rsidRDefault="00904914" w:rsidP="005F66B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CC32EF" w14:textId="77777777" w:rsidR="00904914" w:rsidRPr="00DB5627" w:rsidRDefault="00904914" w:rsidP="005F66B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51CACCB8" w14:textId="77777777" w:rsidR="00904914" w:rsidRPr="00DB5627" w:rsidRDefault="00904914" w:rsidP="005F66B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09DFEFC8" w14:textId="77777777" w:rsidTr="005F66B8">
        <w:trPr>
          <w:cantSplit/>
        </w:trPr>
        <w:tc>
          <w:tcPr>
            <w:tcW w:w="1620" w:type="dxa"/>
          </w:tcPr>
          <w:p w14:paraId="20C52FF1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14:paraId="47CCFD81" w14:textId="77777777" w:rsidR="00E14252" w:rsidRPr="00DB5627" w:rsidRDefault="00E14252" w:rsidP="00E1425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E26063F" w14:textId="62D3A1DF" w:rsidR="00E14252" w:rsidRPr="00DB5627" w:rsidRDefault="00DB5627" w:rsidP="00E14252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bookmarkStart w:id="15" w:name="OLE_LINK4"/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443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365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334</w:t>
            </w:r>
            <w:bookmarkEnd w:id="15"/>
          </w:p>
        </w:tc>
        <w:tc>
          <w:tcPr>
            <w:tcW w:w="90" w:type="dxa"/>
          </w:tcPr>
          <w:p w14:paraId="33CA6432" w14:textId="77777777" w:rsidR="00E14252" w:rsidRPr="00DB5627" w:rsidRDefault="00E14252" w:rsidP="00E1425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72ACAD" w14:textId="26F7474D" w:rsidR="00E14252" w:rsidRPr="00DB5627" w:rsidRDefault="00DB5627" w:rsidP="00E14252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22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847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314</w:t>
            </w:r>
          </w:p>
        </w:tc>
        <w:tc>
          <w:tcPr>
            <w:tcW w:w="90" w:type="dxa"/>
          </w:tcPr>
          <w:p w14:paraId="285752DF" w14:textId="77777777" w:rsidR="00E14252" w:rsidRPr="00DB5627" w:rsidRDefault="00E14252" w:rsidP="00E1425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9130FC0" w14:textId="77777777" w:rsidR="00E14252" w:rsidRPr="00DB5627" w:rsidRDefault="00E14252" w:rsidP="00E14252">
            <w:pPr>
              <w:tabs>
                <w:tab w:val="decimal" w:pos="582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501151" w14:textId="77777777" w:rsidR="00E14252" w:rsidRPr="00DB5627" w:rsidRDefault="00E14252" w:rsidP="00E1425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9B51EBA" w14:textId="2F3816AC" w:rsidR="00E14252" w:rsidRPr="00DB5627" w:rsidRDefault="00DB5627" w:rsidP="00E14252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466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212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</w:tcPr>
          <w:p w14:paraId="7468984A" w14:textId="77777777" w:rsidR="00E14252" w:rsidRPr="00DB5627" w:rsidRDefault="00E14252" w:rsidP="00E1425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BA73D1A" w14:textId="77777777" w:rsidR="00E14252" w:rsidRPr="00DB5627" w:rsidRDefault="00E14252" w:rsidP="00E1425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10F4F2C0" w14:textId="77777777" w:rsidTr="005F66B8">
        <w:trPr>
          <w:cantSplit/>
        </w:trPr>
        <w:tc>
          <w:tcPr>
            <w:tcW w:w="1620" w:type="dxa"/>
          </w:tcPr>
          <w:p w14:paraId="6EFE7D55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341B1021" w14:textId="77777777" w:rsidR="00E14252" w:rsidRPr="00DB5627" w:rsidRDefault="00E14252" w:rsidP="00E14252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D468B59" w14:textId="77777777" w:rsidR="00E14252" w:rsidRPr="00DB5627" w:rsidRDefault="00E14252" w:rsidP="00E1425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65C8223" w14:textId="77777777" w:rsidR="00E14252" w:rsidRPr="00DB5627" w:rsidRDefault="00E14252" w:rsidP="00E14252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F96A63" w14:textId="77777777" w:rsidR="00E14252" w:rsidRPr="00DB5627" w:rsidRDefault="00E14252" w:rsidP="00E14252">
            <w:pPr>
              <w:spacing w:line="280" w:lineRule="exact"/>
              <w:ind w:left="-136" w:right="99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C72FA22" w14:textId="77777777" w:rsidR="00E14252" w:rsidRPr="00DB5627" w:rsidRDefault="00E14252" w:rsidP="00E14252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1F2BD98" w14:textId="77777777" w:rsidR="00E14252" w:rsidRPr="00DB5627" w:rsidRDefault="00E14252" w:rsidP="00E14252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6068DB" w14:textId="77777777" w:rsidR="00E14252" w:rsidRPr="00DB5627" w:rsidRDefault="00E14252" w:rsidP="00E14252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5A35E1D" w14:textId="77777777" w:rsidR="00E14252" w:rsidRPr="00DB5627" w:rsidRDefault="00E14252" w:rsidP="00E1425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5E8675" w14:textId="77777777" w:rsidR="00E14252" w:rsidRPr="00DB5627" w:rsidRDefault="00E14252" w:rsidP="00E1425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058FD2A" w14:textId="77777777" w:rsidR="00E14252" w:rsidRPr="00DB5627" w:rsidRDefault="00E14252" w:rsidP="00E1425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20DBC20E" w14:textId="77777777" w:rsidTr="005F66B8">
        <w:trPr>
          <w:cantSplit/>
        </w:trPr>
        <w:tc>
          <w:tcPr>
            <w:tcW w:w="1620" w:type="dxa"/>
          </w:tcPr>
          <w:p w14:paraId="201175F6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14:paraId="58E71969" w14:textId="77777777" w:rsidR="00E14252" w:rsidRPr="00DB5627" w:rsidRDefault="00E14252" w:rsidP="00E1425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C6B014" w14:textId="77777777" w:rsidR="00E14252" w:rsidRPr="00DB5627" w:rsidRDefault="00E14252" w:rsidP="00E14252">
            <w:pPr>
              <w:tabs>
                <w:tab w:val="decimal" w:pos="582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55DCE6D" w14:textId="77777777" w:rsidR="00E14252" w:rsidRPr="00DB5627" w:rsidRDefault="00E14252" w:rsidP="00E14252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AC4F94D" w14:textId="5F71F775" w:rsidR="00E14252" w:rsidRPr="00DB5627" w:rsidRDefault="00DB5627" w:rsidP="00E14252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222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781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319CC050" w14:textId="77777777" w:rsidR="00E14252" w:rsidRPr="00DB5627" w:rsidRDefault="00E14252" w:rsidP="00E14252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58A7F86" w14:textId="77777777" w:rsidR="00E14252" w:rsidRPr="00DB5627" w:rsidRDefault="00E14252" w:rsidP="00E14252">
            <w:pPr>
              <w:tabs>
                <w:tab w:val="decimal" w:pos="582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4B15F1" w14:textId="77777777" w:rsidR="00E14252" w:rsidRPr="00DB5627" w:rsidRDefault="00E14252" w:rsidP="00E14252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495855C" w14:textId="57D2A49E" w:rsidR="00E14252" w:rsidRPr="00DB5627" w:rsidRDefault="00DB5627" w:rsidP="00E14252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222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781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4729E6D9" w14:textId="77777777" w:rsidR="00E14252" w:rsidRPr="00DB5627" w:rsidRDefault="00E14252" w:rsidP="00E1425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D89F72A" w14:textId="77777777" w:rsidR="00E14252" w:rsidRPr="00DB5627" w:rsidRDefault="00E14252" w:rsidP="00E1425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1C8413F1" w14:textId="77777777" w:rsidTr="005F66B8">
        <w:trPr>
          <w:cantSplit/>
        </w:trPr>
        <w:tc>
          <w:tcPr>
            <w:tcW w:w="1620" w:type="dxa"/>
          </w:tcPr>
          <w:p w14:paraId="29B0449D" w14:textId="77777777" w:rsidR="00E14252" w:rsidRPr="00DB5627" w:rsidRDefault="00E14252" w:rsidP="00E14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6A451758" w14:textId="77777777" w:rsidR="00E14252" w:rsidRPr="00DB5627" w:rsidRDefault="00E14252" w:rsidP="00E1425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9D82C7" w14:textId="2B6663B0" w:rsidR="00E14252" w:rsidRPr="00DB5627" w:rsidRDefault="00DB5627" w:rsidP="00E1425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443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365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70AEF723" w14:textId="77777777" w:rsidR="00E14252" w:rsidRPr="00DB5627" w:rsidRDefault="00E14252" w:rsidP="00E1425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4BFAD2" w14:textId="3931A9EF" w:rsidR="00E14252" w:rsidRPr="00DB5627" w:rsidRDefault="00DB5627" w:rsidP="00E14252">
            <w:pPr>
              <w:tabs>
                <w:tab w:val="decimal" w:pos="994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245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629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006</w:t>
            </w:r>
          </w:p>
        </w:tc>
        <w:tc>
          <w:tcPr>
            <w:tcW w:w="90" w:type="dxa"/>
          </w:tcPr>
          <w:p w14:paraId="14E1FC92" w14:textId="77777777" w:rsidR="00E14252" w:rsidRPr="00DB5627" w:rsidRDefault="00E14252" w:rsidP="00E1425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31BF2" w14:textId="77777777" w:rsidR="00E14252" w:rsidRPr="00DB5627" w:rsidRDefault="00E14252" w:rsidP="00E14252">
            <w:pPr>
              <w:tabs>
                <w:tab w:val="decimal" w:pos="582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873F884" w14:textId="77777777" w:rsidR="00E14252" w:rsidRPr="00DB5627" w:rsidRDefault="00E14252" w:rsidP="00E1425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1C57A" w14:textId="79DC5504" w:rsidR="00E14252" w:rsidRPr="00DB5627" w:rsidRDefault="00DB5627" w:rsidP="00E1425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688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994</w:t>
            </w:r>
            <w:r w:rsidR="00E14252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90" w:type="dxa"/>
          </w:tcPr>
          <w:p w14:paraId="68D1DE3E" w14:textId="77777777" w:rsidR="00E14252" w:rsidRPr="00DB5627" w:rsidRDefault="00E14252" w:rsidP="00E1425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647D35A" w14:textId="77777777" w:rsidR="00E14252" w:rsidRPr="00DB5627" w:rsidRDefault="00E14252" w:rsidP="00E1425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11FDBBC7" w14:textId="77777777" w:rsidR="00904914" w:rsidRPr="00DB5627" w:rsidRDefault="00904914" w:rsidP="00CC683E">
      <w:pPr>
        <w:spacing w:before="120"/>
        <w:ind w:left="1080" w:right="72" w:hanging="533"/>
        <w:jc w:val="right"/>
        <w:rPr>
          <w:rFonts w:ascii="Angsana New" w:hAnsi="Angsana New" w:cs="Angsana New"/>
          <w:snapToGrid w:val="0"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snapToGrid w:val="0"/>
          <w:color w:val="000000" w:themeColor="text1"/>
          <w:sz w:val="20"/>
          <w:szCs w:val="20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9E69E6" w:rsidRPr="00DB5627" w14:paraId="5D4C6DDC" w14:textId="77777777" w:rsidTr="005F66B8">
        <w:trPr>
          <w:cantSplit/>
        </w:trPr>
        <w:tc>
          <w:tcPr>
            <w:tcW w:w="1620" w:type="dxa"/>
          </w:tcPr>
          <w:p w14:paraId="4E196FBF" w14:textId="77777777" w:rsidR="00904914" w:rsidRPr="00DB5627" w:rsidRDefault="00904914" w:rsidP="005F66B8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0E0E3E7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0E93F5E1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E69E6" w:rsidRPr="00DB5627" w14:paraId="1F249A7D" w14:textId="77777777" w:rsidTr="005F66B8">
        <w:trPr>
          <w:cantSplit/>
        </w:trPr>
        <w:tc>
          <w:tcPr>
            <w:tcW w:w="1620" w:type="dxa"/>
          </w:tcPr>
          <w:p w14:paraId="581F88CE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CD038A7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6B1A3522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67754AB7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9C047F1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0094ACE4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B94D1D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79D04AC4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6D148D3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5E397CC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7436272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9E69E6" w:rsidRPr="00DB5627" w14:paraId="0BB1E93F" w14:textId="77777777" w:rsidTr="005F66B8">
        <w:trPr>
          <w:cantSplit/>
        </w:trPr>
        <w:tc>
          <w:tcPr>
            <w:tcW w:w="1620" w:type="dxa"/>
          </w:tcPr>
          <w:p w14:paraId="5A47768A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29B70C4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041C082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58302A3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E08F5AA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8C55B6B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50D77C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667920E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5AED0B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51447D30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836B23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9E69E6" w:rsidRPr="00DB5627" w14:paraId="1D4A4406" w14:textId="77777777" w:rsidTr="005F66B8">
        <w:trPr>
          <w:cantSplit/>
        </w:trPr>
        <w:tc>
          <w:tcPr>
            <w:tcW w:w="1620" w:type="dxa"/>
          </w:tcPr>
          <w:p w14:paraId="434DCCF6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ABCC041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282AA5" w14:textId="666AAAC3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904914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DF8DC26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F228056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9A2379C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F3C49BE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E5D159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99CF636" w14:textId="50A0D9B2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71756C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1756C"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59E35E8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186D947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เงินกู้ยืม</w:t>
            </w:r>
          </w:p>
        </w:tc>
      </w:tr>
      <w:tr w:rsidR="009E69E6" w:rsidRPr="00DB5627" w14:paraId="7F95BC5A" w14:textId="77777777" w:rsidTr="005F66B8">
        <w:trPr>
          <w:cantSplit/>
        </w:trPr>
        <w:tc>
          <w:tcPr>
            <w:tcW w:w="1620" w:type="dxa"/>
          </w:tcPr>
          <w:p w14:paraId="45205BBE" w14:textId="77777777" w:rsidR="00904914" w:rsidRPr="00DB5627" w:rsidRDefault="00904914" w:rsidP="005F66B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56C5F65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94513A" w14:textId="725806CA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9FCE601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610763A" w14:textId="77777777" w:rsidR="00904914" w:rsidRPr="00DB5627" w:rsidRDefault="00904914" w:rsidP="005F66B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0945BF3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6983AB1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1061BB" w14:textId="77777777" w:rsidR="00904914" w:rsidRPr="00DB5627" w:rsidRDefault="00904914" w:rsidP="005F66B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4821D12" w14:textId="24228D8D" w:rsidR="00904914" w:rsidRPr="00DB5627" w:rsidRDefault="00DB5627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6EA22915" w14:textId="77777777" w:rsidR="00904914" w:rsidRPr="00DB5627" w:rsidRDefault="00904914" w:rsidP="005F66B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E0EF9E5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9E69E6" w:rsidRPr="00DB5627" w14:paraId="00A34C33" w14:textId="77777777" w:rsidTr="005F66B8">
        <w:trPr>
          <w:cantSplit/>
        </w:trPr>
        <w:tc>
          <w:tcPr>
            <w:tcW w:w="1620" w:type="dxa"/>
          </w:tcPr>
          <w:p w14:paraId="2E67B3B2" w14:textId="77777777" w:rsidR="00904914" w:rsidRPr="00DB5627" w:rsidRDefault="00904914" w:rsidP="005F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color w:val="000000" w:themeColor="text1"/>
                <w:sz w:val="20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บริษัท ซีจีดี ดิจิตอล</w:t>
            </w:r>
          </w:p>
        </w:tc>
        <w:tc>
          <w:tcPr>
            <w:tcW w:w="1260" w:type="dxa"/>
          </w:tcPr>
          <w:p w14:paraId="5B6575D3" w14:textId="77777777" w:rsidR="00904914" w:rsidRPr="00DB5627" w:rsidRDefault="00904914" w:rsidP="005F66B8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E660867" w14:textId="77777777" w:rsidR="00904914" w:rsidRPr="00DB5627" w:rsidRDefault="00904914" w:rsidP="005F66B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B5D2EB7" w14:textId="77777777" w:rsidR="00904914" w:rsidRPr="00DB5627" w:rsidRDefault="00904914" w:rsidP="005F66B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D5C70C" w14:textId="77777777" w:rsidR="00904914" w:rsidRPr="00DB5627" w:rsidRDefault="00904914" w:rsidP="005F66B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441E369" w14:textId="77777777" w:rsidR="00904914" w:rsidRPr="00DB5627" w:rsidRDefault="00904914" w:rsidP="005F66B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EBE1AFF" w14:textId="77777777" w:rsidR="00904914" w:rsidRPr="00DB5627" w:rsidRDefault="00904914" w:rsidP="005F66B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E1E792E" w14:textId="77777777" w:rsidR="00904914" w:rsidRPr="00DB5627" w:rsidRDefault="00904914" w:rsidP="005F66B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1BE407" w14:textId="77777777" w:rsidR="00904914" w:rsidRPr="00DB5627" w:rsidRDefault="00904914" w:rsidP="005F66B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07C65F" w14:textId="77777777" w:rsidR="00904914" w:rsidRPr="00DB5627" w:rsidRDefault="00904914" w:rsidP="005F66B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C51FEA8" w14:textId="77777777" w:rsidR="00904914" w:rsidRPr="00DB5627" w:rsidRDefault="00904914" w:rsidP="005F66B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0B4DEF1F" w14:textId="77777777" w:rsidTr="005F66B8">
        <w:trPr>
          <w:cantSplit/>
          <w:trHeight w:val="64"/>
        </w:trPr>
        <w:tc>
          <w:tcPr>
            <w:tcW w:w="1620" w:type="dxa"/>
          </w:tcPr>
          <w:p w14:paraId="13AEF9DA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14:paraId="3AB3D1F3" w14:textId="77777777" w:rsidR="00E2170B" w:rsidRPr="00DB5627" w:rsidRDefault="00E2170B" w:rsidP="00E2170B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8A2DA2" w14:textId="33C0BC7E" w:rsidR="00E2170B" w:rsidRPr="00DB5627" w:rsidRDefault="00DB5627" w:rsidP="00E2170B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479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685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</w:tcPr>
          <w:p w14:paraId="130573A0" w14:textId="77777777" w:rsidR="00E2170B" w:rsidRPr="00DB5627" w:rsidRDefault="00E2170B" w:rsidP="00E2170B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317772" w14:textId="77777777" w:rsidR="00E2170B" w:rsidRPr="00DB5627" w:rsidRDefault="00E2170B" w:rsidP="00E2170B">
            <w:pPr>
              <w:tabs>
                <w:tab w:val="decimal" w:pos="582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C044B4" w14:textId="77777777" w:rsidR="00E2170B" w:rsidRPr="00DB5627" w:rsidRDefault="00E2170B" w:rsidP="00E2170B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A1883A3" w14:textId="598D663C" w:rsidR="00E2170B" w:rsidRPr="00DB5627" w:rsidRDefault="00E2170B" w:rsidP="00E2170B">
            <w:pPr>
              <w:tabs>
                <w:tab w:val="decimal" w:pos="998"/>
              </w:tabs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319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806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97EBA50" w14:textId="77777777" w:rsidR="00E2170B" w:rsidRPr="00DB5627" w:rsidRDefault="00E2170B" w:rsidP="00E2170B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BE6E72" w14:textId="32424AA4" w:rsidR="00E2170B" w:rsidRPr="00DB5627" w:rsidRDefault="00DB5627" w:rsidP="00E2170B">
            <w:pPr>
              <w:tabs>
                <w:tab w:val="decimal" w:pos="998"/>
              </w:tabs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443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365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4D9FEE05" w14:textId="77777777" w:rsidR="00E2170B" w:rsidRPr="00DB5627" w:rsidRDefault="00E2170B" w:rsidP="00E2170B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B7B1128" w14:textId="77777777" w:rsidR="00E2170B" w:rsidRPr="00DB5627" w:rsidRDefault="00E2170B" w:rsidP="00E2170B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5A633A8A" w14:textId="77777777" w:rsidTr="005F66B8">
        <w:trPr>
          <w:cantSplit/>
        </w:trPr>
        <w:tc>
          <w:tcPr>
            <w:tcW w:w="1620" w:type="dxa"/>
          </w:tcPr>
          <w:p w14:paraId="47DB2598" w14:textId="77777777" w:rsidR="00E2170B" w:rsidRPr="00DB5627" w:rsidRDefault="00E2170B" w:rsidP="00E217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3D3E0DF0" w14:textId="77777777" w:rsidR="00E2170B" w:rsidRPr="00DB5627" w:rsidRDefault="00E2170B" w:rsidP="00E2170B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A9823D" w14:textId="022B6388" w:rsidR="00E2170B" w:rsidRPr="00DB5627" w:rsidRDefault="00DB5627" w:rsidP="00E2170B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479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685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</w:tcPr>
          <w:p w14:paraId="51F60DAA" w14:textId="77777777" w:rsidR="00E2170B" w:rsidRPr="00DB5627" w:rsidRDefault="00E2170B" w:rsidP="00E2170B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7712BD" w14:textId="77777777" w:rsidR="00E2170B" w:rsidRPr="00DB5627" w:rsidRDefault="00E2170B" w:rsidP="00E2170B">
            <w:pPr>
              <w:tabs>
                <w:tab w:val="decimal" w:pos="582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E16D0A6" w14:textId="77777777" w:rsidR="00E2170B" w:rsidRPr="00DB5627" w:rsidRDefault="00E2170B" w:rsidP="00E2170B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4F510A" w14:textId="79248555" w:rsidR="00E2170B" w:rsidRPr="00DB5627" w:rsidRDefault="00E2170B" w:rsidP="00E2170B">
            <w:pPr>
              <w:tabs>
                <w:tab w:val="decimal" w:pos="998"/>
              </w:tabs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319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806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9E4B336" w14:textId="77777777" w:rsidR="00E2170B" w:rsidRPr="00DB5627" w:rsidRDefault="00E2170B" w:rsidP="00E2170B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BC22DD" w14:textId="3AFE5F6B" w:rsidR="00E2170B" w:rsidRPr="00DB5627" w:rsidRDefault="00DB5627" w:rsidP="00E2170B">
            <w:pPr>
              <w:tabs>
                <w:tab w:val="decimal" w:pos="998"/>
              </w:tabs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443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365</w:t>
            </w:r>
            <w:r w:rsidR="00E2170B"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2D92690E" w14:textId="77777777" w:rsidR="00E2170B" w:rsidRPr="00DB5627" w:rsidRDefault="00E2170B" w:rsidP="00E2170B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4D4FFB9" w14:textId="77777777" w:rsidR="00E2170B" w:rsidRPr="00DB5627" w:rsidRDefault="00E2170B" w:rsidP="00E2170B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</w:tr>
    </w:tbl>
    <w:p w14:paraId="7C8BF840" w14:textId="478E998B" w:rsidR="00CC683E" w:rsidRPr="00DB5627" w:rsidRDefault="005C1818" w:rsidP="00B270F8">
      <w:pPr>
        <w:numPr>
          <w:ilvl w:val="0"/>
          <w:numId w:val="25"/>
        </w:numPr>
        <w:overflowPunct/>
        <w:autoSpaceDE/>
        <w:autoSpaceDN/>
        <w:adjustRightInd/>
        <w:spacing w:before="120"/>
        <w:ind w:left="108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24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2559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บริษัทได้ทำสัญญากู้ยืมเงินกับบริษัท ซีจีดี ดิจิตอล พาร์ทเนอร์ จำกัด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15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และไม่คิดดอกเบี้ย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ระหว่างกัน กำหนดชำระคืนเมื่อทวงถาม</w:t>
      </w:r>
      <w:r w:rsidRPr="00DB5627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ต่อมาเมื่อวันที่ </w:t>
      </w:r>
      <w:r w:rsidR="00DB5627" w:rsidRPr="00DB5627">
        <w:rPr>
          <w:rFonts w:ascii="Angsana New" w:hAnsi="Angsana New" w:cs="Angsana New"/>
          <w:color w:val="000000" w:themeColor="text1"/>
          <w:spacing w:val="-8"/>
          <w:lang w:val="en-US"/>
        </w:rPr>
        <w:t>30</w:t>
      </w:r>
      <w:r w:rsidRPr="00DB5627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color w:val="000000" w:themeColor="text1"/>
          <w:spacing w:val="-8"/>
          <w:lang w:val="en-US"/>
        </w:rPr>
        <w:t>2559</w:t>
      </w:r>
      <w:r w:rsidRPr="00DB5627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บริษัทได้ชำระคืนเงินกู้ยืม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ดังกล่าว จำนวน 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4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spacing w:val="-2"/>
          <w:lang w:val="en-US"/>
        </w:rPr>
        <w:t>81</w:t>
      </w:r>
      <w:r w:rsidRPr="00DB5627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>ล้านปอนด์สเตอร์ลิง โดยสุทธิด้วยเงินปันผลรับที่ประกาศจ่ายจาก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บริษัท</w:t>
      </w:r>
      <w:r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ซีจีดี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ดิจิตอล พาร์ทเนอร์ จำกัด แทนการจ่ายชำระเป็นเงินสด</w:t>
      </w:r>
      <w:r w:rsidR="00CC683E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7415A9BC" w14:textId="338E1A3C" w:rsidR="005C1818" w:rsidRPr="00DB5627" w:rsidRDefault="005C1818" w:rsidP="00CC683E">
      <w:pPr>
        <w:spacing w:after="120"/>
        <w:ind w:left="1080" w:right="-2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lastRenderedPageBreak/>
        <w:t xml:space="preserve">ต่อมาเมื่อวันที่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22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มิถุนายน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2560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จำกัด เพิ่มเติม 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0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38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</w:p>
    <w:p w14:paraId="7E1D75FF" w14:textId="678F8268" w:rsidR="005C1818" w:rsidRPr="00DB5627" w:rsidRDefault="005C1818" w:rsidP="00CC683E">
      <w:pPr>
        <w:numPr>
          <w:ilvl w:val="0"/>
          <w:numId w:val="25"/>
        </w:num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="Angsana New" w:hAnsi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21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กรกฎาคม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บริษัทได้ทำสัญญากู้ยืมเงินกับบริษัท ลีดดิ้ง สคูล พาร์ทเนอร์ชิพ จำกัด 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Pr="00DB5627">
        <w:rPr>
          <w:rFonts w:ascii="Angsana New" w:hAnsi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72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4B44BCA2" w14:textId="50D56906" w:rsidR="00CF73C5" w:rsidRPr="00DB5627" w:rsidRDefault="005C1818" w:rsidP="00CC683E">
      <w:p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  <w:lang w:val="en-US"/>
        </w:rPr>
        <w:t>ต่อมา</w:t>
      </w:r>
      <w:r w:rsidRPr="00DB5627">
        <w:rPr>
          <w:rFonts w:ascii="Angsana New" w:hAnsi="Angsana New" w:cs="Angsana New" w:hint="cs"/>
          <w:color w:val="000000" w:themeColor="text1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22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สิงหาคม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บริษัทได้ทำสัญญาเงินกู้ยืมกับบริษัท ลีดดิ้ง สคูล พาร์ทเนอร์ชิพ จำกัด เพิ่มเติม 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</w:t>
      </w:r>
      <w:r w:rsidRPr="00DB5627">
        <w:rPr>
          <w:rFonts w:ascii="Angsana New" w:hAnsi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32</w:t>
      </w:r>
      <w:r w:rsidRPr="00DB5627">
        <w:rPr>
          <w:rFonts w:ascii="Angsana New" w:hAnsi="Angsana New"/>
          <w:color w:val="000000" w:themeColor="text1"/>
          <w:lang w:val="en-US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27057C94" w14:textId="10A547FB" w:rsidR="00AF0664" w:rsidRPr="00DB5627" w:rsidRDefault="00DB5627" w:rsidP="005068B5">
      <w:pPr>
        <w:ind w:left="1094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t>29</w:t>
      </w:r>
      <w:r w:rsidR="00AF0664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5</w:t>
      </w:r>
      <w:r w:rsidR="00AF0664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AF0664" w:rsidRPr="00DB5627">
        <w:rPr>
          <w:rFonts w:ascii="Angsana New" w:hAnsi="Angsana New" w:cs="Angsana New"/>
          <w:color w:val="000000" w:themeColor="text1"/>
          <w:cs/>
          <w:lang w:val="en-US"/>
        </w:rPr>
        <w:t>ยอดคงเหลืออื่น</w:t>
      </w:r>
      <w:r w:rsidR="00AF0664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F0664" w:rsidRPr="00DB5627">
        <w:rPr>
          <w:rFonts w:ascii="Angsana New" w:hAnsi="Angsana New" w:cs="Angsana New"/>
          <w:color w:val="000000" w:themeColor="text1"/>
          <w:cs/>
          <w:lang w:val="en-US"/>
        </w:rPr>
        <w:t>ๆ</w:t>
      </w:r>
      <w:r w:rsidR="00AF0664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F0664" w:rsidRPr="00DB5627">
        <w:rPr>
          <w:rFonts w:ascii="Angsana New" w:hAnsi="Angsana New" w:cs="Angsana New"/>
          <w:color w:val="000000" w:themeColor="text1"/>
          <w:cs/>
          <w:lang w:val="en-US"/>
        </w:rPr>
        <w:t>และ</w:t>
      </w:r>
      <w:r w:rsidR="00AF0664" w:rsidRPr="00DB5627">
        <w:rPr>
          <w:rFonts w:ascii="Angsana New" w:hAnsi="Angsana New" w:cs="Angsana New"/>
          <w:color w:val="000000" w:themeColor="text1"/>
          <w:cs/>
        </w:rPr>
        <w:t>รายการค้ากับบุคคลหรือกิจการที่เกี่ยวข้องกัน</w:t>
      </w:r>
    </w:p>
    <w:p w14:paraId="1888F88F" w14:textId="77777777" w:rsidR="00A01096" w:rsidRPr="00DB5627" w:rsidRDefault="00AF0664" w:rsidP="005068B5">
      <w:pPr>
        <w:tabs>
          <w:tab w:val="decimal" w:pos="1170"/>
        </w:tabs>
        <w:spacing w:after="120"/>
        <w:ind w:left="108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>สินทรัพย์ หนี้สิน รายได้และค่าใช้จ่าย ส่วนหนึ่งของกลุ่มบริษัท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DB5627">
        <w:rPr>
          <w:rFonts w:ascii="Angsana New" w:hAnsi="Angsana New" w:cs="Angsana New"/>
          <w:color w:val="000000" w:themeColor="text1"/>
          <w:cs/>
        </w:rPr>
        <w:t>เกิดจากรายการกับบุคคลหรือ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กิจการที่เกี่ยวข้องกัน บุคคลหรือกิจการเหล่านี้เกี่ยวข้องกันโดยการ</w:t>
      </w:r>
      <w:r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มี</w:t>
      </w:r>
      <w:r w:rsidRPr="00DB5627">
        <w:rPr>
          <w:rFonts w:ascii="Angsana New" w:hAnsi="Angsana New" w:cs="Angsana New"/>
          <w:color w:val="000000" w:themeColor="text1"/>
          <w:spacing w:val="-8"/>
          <w:cs/>
        </w:rPr>
        <w:t>กรรมการร่วมกัน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และการถือหุ้นทั้งทางตรงหรือทางอ้อม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9E69E6" w:rsidRPr="00DB5627" w14:paraId="2E4F9C6E" w14:textId="77777777" w:rsidTr="008428CC"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59B441AA" w14:textId="77777777" w:rsidR="00AF0664" w:rsidRPr="00DB5627" w:rsidRDefault="00AF0664" w:rsidP="005068B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14:paraId="73480E0A" w14:textId="77777777" w:rsidR="00AF0664" w:rsidRPr="00DB5627" w:rsidRDefault="00AF0664" w:rsidP="005068B5">
            <w:pPr>
              <w:tabs>
                <w:tab w:val="left" w:pos="709"/>
              </w:tabs>
              <w:ind w:left="-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E69E6" w:rsidRPr="00DB5627" w14:paraId="02AE5485" w14:textId="77777777" w:rsidTr="008436FB">
        <w:trPr>
          <w:trHeight w:val="80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3F30F91C" w14:textId="6234AB01" w:rsidR="00AF0664" w:rsidRPr="00DB5627" w:rsidRDefault="00AF0664" w:rsidP="005068B5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ค่าธรรมเนียมบริ</w:t>
            </w:r>
            <w:r w:rsidR="008870C8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ห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าร</w:t>
            </w:r>
            <w:r w:rsidR="008870C8"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จัดการ</w:t>
            </w: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14:paraId="54D17625" w14:textId="77777777" w:rsidR="00AF0664" w:rsidRPr="00DB5627" w:rsidRDefault="00AF0664" w:rsidP="005068B5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74ED1515" w14:textId="77777777" w:rsidR="00DC3C38" w:rsidRPr="00DB5627" w:rsidRDefault="008436FB" w:rsidP="00CC683E">
      <w:pPr>
        <w:tabs>
          <w:tab w:val="left" w:pos="993"/>
        </w:tabs>
        <w:spacing w:before="120" w:after="120"/>
        <w:ind w:left="108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>รายการกับบุคคลหรือกิจการที่เกี่ยวข้องกันดังกล่าวที่มีนัยสำคัญ ดังนี้</w:t>
      </w:r>
    </w:p>
    <w:tbl>
      <w:tblPr>
        <w:tblW w:w="809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0"/>
        <w:gridCol w:w="90"/>
        <w:gridCol w:w="899"/>
        <w:gridCol w:w="90"/>
        <w:gridCol w:w="899"/>
        <w:gridCol w:w="90"/>
        <w:gridCol w:w="899"/>
      </w:tblGrid>
      <w:tr w:rsidR="009E69E6" w:rsidRPr="00DB5627" w14:paraId="6312EC0D" w14:textId="77777777" w:rsidTr="00CC683E">
        <w:trPr>
          <w:trHeight w:val="144"/>
          <w:tblHeader/>
        </w:trPr>
        <w:tc>
          <w:tcPr>
            <w:tcW w:w="4230" w:type="dxa"/>
          </w:tcPr>
          <w:p w14:paraId="464EAB43" w14:textId="77777777" w:rsidR="00FD7D8C" w:rsidRPr="00DB5627" w:rsidRDefault="00FD7D8C" w:rsidP="005F66B8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530CF1A5" w14:textId="77777777" w:rsidR="00FD7D8C" w:rsidRPr="00DB5627" w:rsidRDefault="00FD7D8C" w:rsidP="005F66B8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29F2BA5" w14:textId="77777777" w:rsidR="00FD7D8C" w:rsidRPr="00DB5627" w:rsidRDefault="00FD7D8C" w:rsidP="005F66B8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1F5A3794" w14:textId="77777777" w:rsidR="00FD7D8C" w:rsidRPr="00DB5627" w:rsidRDefault="00FD7D8C" w:rsidP="005F66B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9E69E6" w:rsidRPr="00DB5627" w14:paraId="0BFF6789" w14:textId="77777777" w:rsidTr="00CC683E">
        <w:trPr>
          <w:trHeight w:val="144"/>
          <w:tblHeader/>
        </w:trPr>
        <w:tc>
          <w:tcPr>
            <w:tcW w:w="4230" w:type="dxa"/>
          </w:tcPr>
          <w:p w14:paraId="67F68CE8" w14:textId="77777777" w:rsidR="00FD7D8C" w:rsidRPr="00DB5627" w:rsidRDefault="00FD7D8C" w:rsidP="005F66B8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7888867B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9C1399" w14:textId="77777777" w:rsidR="00FD7D8C" w:rsidRPr="00DB5627" w:rsidRDefault="00FD7D8C" w:rsidP="005F66B8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06A89240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B5627" w14:paraId="66189ED2" w14:textId="77777777" w:rsidTr="00CC683E">
        <w:trPr>
          <w:trHeight w:val="144"/>
          <w:tblHeader/>
        </w:trPr>
        <w:tc>
          <w:tcPr>
            <w:tcW w:w="4230" w:type="dxa"/>
          </w:tcPr>
          <w:p w14:paraId="6033B4C8" w14:textId="77777777" w:rsidR="00FD7D8C" w:rsidRPr="00DB5627" w:rsidRDefault="00FD7D8C" w:rsidP="005F66B8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AAB3778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14:paraId="557BD620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D27A2C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7A596B7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93D52E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14:paraId="6066125C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6DB4CA8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665221E3" w14:textId="77777777" w:rsidTr="00CC683E">
        <w:trPr>
          <w:trHeight w:val="144"/>
          <w:tblHeader/>
        </w:trPr>
        <w:tc>
          <w:tcPr>
            <w:tcW w:w="4230" w:type="dxa"/>
          </w:tcPr>
          <w:p w14:paraId="5991DDAA" w14:textId="77777777" w:rsidR="00FD7D8C" w:rsidRPr="00DB5627" w:rsidRDefault="00FD7D8C" w:rsidP="005F66B8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BF1BADE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14:paraId="139AB702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6B91D5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6C66483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0A97B0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14:paraId="2569E0DA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9E3E196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74CB488D" w14:textId="77777777" w:rsidTr="00CC683E">
        <w:trPr>
          <w:trHeight w:val="144"/>
          <w:tblHeader/>
        </w:trPr>
        <w:tc>
          <w:tcPr>
            <w:tcW w:w="4230" w:type="dxa"/>
          </w:tcPr>
          <w:p w14:paraId="77EAFEF7" w14:textId="77777777" w:rsidR="00FD7D8C" w:rsidRPr="00DB5627" w:rsidRDefault="00FD7D8C" w:rsidP="005F66B8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445374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42373A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4D5462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5AB02CE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C974C16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4ECB20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D34A03" w14:textId="77777777" w:rsidR="00FD7D8C" w:rsidRPr="00DB5627" w:rsidRDefault="00FD7D8C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B5627" w14:paraId="58FB4C32" w14:textId="77777777" w:rsidTr="00CC683E">
        <w:trPr>
          <w:trHeight w:val="144"/>
          <w:tblHeader/>
        </w:trPr>
        <w:tc>
          <w:tcPr>
            <w:tcW w:w="4230" w:type="dxa"/>
          </w:tcPr>
          <w:p w14:paraId="35AB45FB" w14:textId="77777777" w:rsidR="00FD7D8C" w:rsidRPr="00DB5627" w:rsidRDefault="00FD7D8C" w:rsidP="005F66B8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A8724C" w14:textId="572383C5" w:rsidR="00FD7D8C" w:rsidRPr="00DB5627" w:rsidRDefault="00DB5627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735855C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49D34B" w14:textId="237E8218" w:rsidR="00FD7D8C" w:rsidRPr="00DB5627" w:rsidRDefault="00DB5627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A3BB8EA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31CC96" w14:textId="1EB570E8" w:rsidR="00FD7D8C" w:rsidRPr="00DB5627" w:rsidRDefault="00DB5627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1827FB1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669840A" w14:textId="28A13EDB" w:rsidR="00FD7D8C" w:rsidRPr="00DB5627" w:rsidRDefault="00DB5627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B5627" w14:paraId="552D6CAD" w14:textId="77777777" w:rsidTr="00CC683E">
        <w:trPr>
          <w:trHeight w:val="144"/>
          <w:tblHeader/>
        </w:trPr>
        <w:tc>
          <w:tcPr>
            <w:tcW w:w="4230" w:type="dxa"/>
          </w:tcPr>
          <w:p w14:paraId="3BA70ED4" w14:textId="77777777" w:rsidR="00FD7D8C" w:rsidRPr="00DB5627" w:rsidRDefault="00FD7D8C" w:rsidP="005F66B8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F0ADBD" w14:textId="701B122B" w:rsidR="00FD7D8C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645F384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9BF036" w14:textId="4470B542" w:rsidR="00FD7D8C" w:rsidRPr="00DB5627" w:rsidRDefault="00DB5627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5D5B189D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CC2671" w14:textId="56725FB1" w:rsidR="00FD7D8C" w:rsidRPr="00DB5627" w:rsidRDefault="00DB5627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4EB63A3" w14:textId="77777777" w:rsidR="00FD7D8C" w:rsidRPr="00DB5627" w:rsidRDefault="00FD7D8C" w:rsidP="005F66B8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55A52F5" w14:textId="0161AFD3" w:rsidR="00FD7D8C" w:rsidRPr="00DB5627" w:rsidRDefault="00DB5627" w:rsidP="005F66B8">
            <w:pPr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02770BA7" w14:textId="77777777" w:rsidTr="00CC683E">
        <w:trPr>
          <w:trHeight w:val="144"/>
        </w:trPr>
        <w:tc>
          <w:tcPr>
            <w:tcW w:w="4230" w:type="dxa"/>
          </w:tcPr>
          <w:p w14:paraId="4AAF035C" w14:textId="77777777" w:rsidR="00FD7D8C" w:rsidRPr="00DB5627" w:rsidRDefault="00FD7D8C" w:rsidP="005F66B8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720CA72" w14:textId="77777777" w:rsidR="00FD7D8C" w:rsidRPr="00DB5627" w:rsidRDefault="00FD7D8C" w:rsidP="005F66B8">
            <w:pPr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35215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709ADD" w14:textId="77777777" w:rsidR="00FD7D8C" w:rsidRPr="00DB5627" w:rsidRDefault="00FD7D8C" w:rsidP="005F66B8">
            <w:pPr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CF1E2B5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69319ED" w14:textId="77777777" w:rsidR="00FD7D8C" w:rsidRPr="00DB5627" w:rsidRDefault="00FD7D8C" w:rsidP="005F66B8">
            <w:pPr>
              <w:ind w:right="23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566501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16D8AEB" w14:textId="77777777" w:rsidR="00FD7D8C" w:rsidRPr="00DB5627" w:rsidRDefault="00FD7D8C" w:rsidP="005F66B8">
            <w:pPr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3ACBC59E" w14:textId="77777777" w:rsidTr="00CC683E">
        <w:trPr>
          <w:trHeight w:val="144"/>
        </w:trPr>
        <w:tc>
          <w:tcPr>
            <w:tcW w:w="4230" w:type="dxa"/>
          </w:tcPr>
          <w:p w14:paraId="2C06B493" w14:textId="77777777" w:rsidR="00FD7D8C" w:rsidRPr="00DB5627" w:rsidRDefault="00FD7D8C" w:rsidP="005F66B8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4A3A02" w14:textId="77777777" w:rsidR="00FD7D8C" w:rsidRPr="00DB5627" w:rsidRDefault="00FD7D8C" w:rsidP="005F66B8">
            <w:pPr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2A01798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2B61D41" w14:textId="77777777" w:rsidR="00FD7D8C" w:rsidRPr="00DB5627" w:rsidRDefault="00FD7D8C" w:rsidP="005F66B8">
            <w:pPr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8D03FB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FDE84F4" w14:textId="77777777" w:rsidR="00FD7D8C" w:rsidRPr="00DB5627" w:rsidRDefault="00FD7D8C" w:rsidP="005F66B8">
            <w:pPr>
              <w:ind w:right="23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69F9481" w14:textId="77777777" w:rsidR="00FD7D8C" w:rsidRPr="00DB5627" w:rsidRDefault="00FD7D8C" w:rsidP="005F66B8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10E91E" w14:textId="77777777" w:rsidR="00FD7D8C" w:rsidRPr="00DB5627" w:rsidRDefault="00FD7D8C" w:rsidP="005F66B8">
            <w:pPr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76C41728" w14:textId="77777777" w:rsidTr="00CC683E">
        <w:trPr>
          <w:trHeight w:val="144"/>
        </w:trPr>
        <w:tc>
          <w:tcPr>
            <w:tcW w:w="4230" w:type="dxa"/>
          </w:tcPr>
          <w:p w14:paraId="36690E33" w14:textId="519387CD" w:rsidR="00AC7AD5" w:rsidRPr="00DB5627" w:rsidRDefault="00AC7AD5" w:rsidP="00AC7AD5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ลูกหนี้อื่น (ดูหมายเหตุข้อ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77529629" w14:textId="77777777" w:rsidR="00AC7AD5" w:rsidRPr="00DB5627" w:rsidRDefault="00AC7AD5" w:rsidP="00AC7AD5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657A8B8" w14:textId="77777777" w:rsidR="00AC7AD5" w:rsidRPr="00DB5627" w:rsidRDefault="00AC7AD5" w:rsidP="00AC7AD5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BF05E34" w14:textId="77777777" w:rsidR="00AC7AD5" w:rsidRPr="00DB5627" w:rsidRDefault="00AC7AD5" w:rsidP="00AC7AD5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5AD60C" w14:textId="77777777" w:rsidR="00AC7AD5" w:rsidRPr="00DB5627" w:rsidRDefault="00AC7AD5" w:rsidP="00AC7AD5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AD24614" w14:textId="66198D8D" w:rsidR="00AC7AD5" w:rsidRPr="00DB5627" w:rsidRDefault="00DB5627" w:rsidP="00AC7AD5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222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401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882</w:t>
            </w:r>
          </w:p>
        </w:tc>
        <w:tc>
          <w:tcPr>
            <w:tcW w:w="90" w:type="dxa"/>
            <w:tcBorders>
              <w:left w:val="nil"/>
            </w:tcBorders>
          </w:tcPr>
          <w:p w14:paraId="7FD73E2F" w14:textId="77777777" w:rsidR="00AC7AD5" w:rsidRPr="00DB5627" w:rsidRDefault="00AC7AD5" w:rsidP="00AC7AD5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7F7997DE" w14:textId="0634C049" w:rsidR="00AC7AD5" w:rsidRPr="00DB5627" w:rsidRDefault="00DB5627" w:rsidP="00AC7AD5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185</w:t>
            </w:r>
            <w:r w:rsidR="00AC7AD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701</w:t>
            </w:r>
            <w:r w:rsidR="00AC7AD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984</w:t>
            </w:r>
          </w:p>
        </w:tc>
      </w:tr>
      <w:tr w:rsidR="009E69E6" w:rsidRPr="00DB5627" w14:paraId="1F49C382" w14:textId="77777777" w:rsidTr="00CC683E">
        <w:trPr>
          <w:trHeight w:val="144"/>
        </w:trPr>
        <w:tc>
          <w:tcPr>
            <w:tcW w:w="4230" w:type="dxa"/>
          </w:tcPr>
          <w:p w14:paraId="5BB94EF1" w14:textId="232B5B6C" w:rsidR="00AC7AD5" w:rsidRPr="00DB5627" w:rsidRDefault="00AC7AD5" w:rsidP="00AC7AD5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6F1665AA" w14:textId="77777777" w:rsidR="00AC7AD5" w:rsidRPr="00DB5627" w:rsidRDefault="00AC7AD5" w:rsidP="00AC7AD5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9471D19" w14:textId="77777777" w:rsidR="00AC7AD5" w:rsidRPr="00DB5627" w:rsidRDefault="00AC7AD5" w:rsidP="00AC7AD5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34291D" w14:textId="77777777" w:rsidR="00AC7AD5" w:rsidRPr="00DB5627" w:rsidRDefault="00AC7AD5" w:rsidP="00AC7AD5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1A1FFE" w14:textId="77777777" w:rsidR="00AC7AD5" w:rsidRPr="00DB5627" w:rsidRDefault="00AC7AD5" w:rsidP="00AC7AD5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94A20AD" w14:textId="0393BCEE" w:rsidR="00AC7AD5" w:rsidRPr="00DB5627" w:rsidRDefault="00DB5627" w:rsidP="00AC7AD5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</w:p>
        </w:tc>
        <w:tc>
          <w:tcPr>
            <w:tcW w:w="90" w:type="dxa"/>
            <w:tcBorders>
              <w:left w:val="nil"/>
            </w:tcBorders>
          </w:tcPr>
          <w:p w14:paraId="3BD458AD" w14:textId="77777777" w:rsidR="00AC7AD5" w:rsidRPr="00DB5627" w:rsidRDefault="00AC7AD5" w:rsidP="00AC7AD5">
            <w:pPr>
              <w:tabs>
                <w:tab w:val="decimal" w:pos="1080"/>
              </w:tabs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5C5AB7CB" w14:textId="4BFCA926" w:rsidR="00AC7AD5" w:rsidRPr="00DB5627" w:rsidRDefault="00DB5627" w:rsidP="00AC7AD5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197</w:t>
            </w:r>
            <w:r w:rsidR="00AC7AD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411</w:t>
            </w:r>
            <w:r w:rsidR="00AC7AD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458</w:t>
            </w:r>
          </w:p>
        </w:tc>
      </w:tr>
      <w:tr w:rsidR="009E69E6" w:rsidRPr="00DB5627" w14:paraId="54A6207D" w14:textId="77777777" w:rsidTr="00CC683E">
        <w:trPr>
          <w:trHeight w:val="144"/>
        </w:trPr>
        <w:tc>
          <w:tcPr>
            <w:tcW w:w="4230" w:type="dxa"/>
          </w:tcPr>
          <w:p w14:paraId="6BDE271E" w14:textId="37A14833" w:rsidR="00AC7AD5" w:rsidRPr="00DB5627" w:rsidRDefault="00AC7AD5" w:rsidP="006D6DED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เจ้าหนี้อื่น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เงินทดรองรับ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  <w:r w:rsidR="00414BC1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*</w:t>
            </w:r>
          </w:p>
        </w:tc>
        <w:tc>
          <w:tcPr>
            <w:tcW w:w="900" w:type="dxa"/>
          </w:tcPr>
          <w:p w14:paraId="448FA262" w14:textId="77777777" w:rsidR="00AC7AD5" w:rsidRPr="00DB5627" w:rsidRDefault="00AC7AD5" w:rsidP="00AC7AD5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5556670" w14:textId="77777777" w:rsidR="00AC7AD5" w:rsidRPr="00DB5627" w:rsidRDefault="00AC7AD5" w:rsidP="00AC7AD5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7B28D" w14:textId="77777777" w:rsidR="00AC7AD5" w:rsidRPr="00DB5627" w:rsidRDefault="00AC7AD5" w:rsidP="00AC7AD5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99993A" w14:textId="77777777" w:rsidR="00AC7AD5" w:rsidRPr="00DB5627" w:rsidRDefault="00AC7AD5" w:rsidP="00AC7AD5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C97FCEA" w14:textId="283C2FB8" w:rsidR="00AC7AD5" w:rsidRPr="00DB5627" w:rsidRDefault="00DB5627" w:rsidP="00AC7AD5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DCE9BB6" w14:textId="77777777" w:rsidR="00AC7AD5" w:rsidRPr="00DB5627" w:rsidRDefault="00AC7AD5" w:rsidP="00AC7AD5">
            <w:pPr>
              <w:tabs>
                <w:tab w:val="decimal" w:pos="961"/>
              </w:tabs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2A38807E" w14:textId="78ACF280" w:rsidR="00AC7AD5" w:rsidRPr="00DB5627" w:rsidRDefault="00DB5627" w:rsidP="00AC7AD5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AC7AD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429</w:t>
            </w:r>
            <w:r w:rsidR="00AC7AD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554</w:t>
            </w:r>
            <w:r w:rsidR="00AC7AD5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507</w:t>
            </w:r>
          </w:p>
        </w:tc>
      </w:tr>
      <w:tr w:rsidR="009E69E6" w:rsidRPr="00DB5627" w14:paraId="3C5E843D" w14:textId="77777777" w:rsidTr="00CC683E">
        <w:trPr>
          <w:trHeight w:val="144"/>
        </w:trPr>
        <w:tc>
          <w:tcPr>
            <w:tcW w:w="4230" w:type="dxa"/>
          </w:tcPr>
          <w:p w14:paraId="04393687" w14:textId="7E154942" w:rsidR="00244CC3" w:rsidRPr="00DB5627" w:rsidRDefault="00244CC3" w:rsidP="006D6DED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1ED87BA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07CA444" w14:textId="77777777" w:rsidR="00244CC3" w:rsidRPr="00DB5627" w:rsidRDefault="00244CC3" w:rsidP="00244CC3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B6994C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023D538" w14:textId="77777777" w:rsidR="00244CC3" w:rsidRPr="00DB5627" w:rsidRDefault="00244CC3" w:rsidP="00244CC3">
            <w:pPr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B7B2AB" w14:textId="43881759" w:rsidR="00244CC3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088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74DFE1F" w14:textId="77777777" w:rsidR="00244CC3" w:rsidRPr="00DB5627" w:rsidRDefault="00244CC3" w:rsidP="00846C6F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361AC759" w14:textId="392362EF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174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904</w:t>
            </w:r>
          </w:p>
        </w:tc>
      </w:tr>
      <w:tr w:rsidR="009E69E6" w:rsidRPr="00DB5627" w14:paraId="2C2A3EB0" w14:textId="77777777" w:rsidTr="00CC683E">
        <w:trPr>
          <w:trHeight w:val="144"/>
        </w:trPr>
        <w:tc>
          <w:tcPr>
            <w:tcW w:w="4230" w:type="dxa"/>
          </w:tcPr>
          <w:p w14:paraId="1103E903" w14:textId="4E82A751" w:rsidR="00244CC3" w:rsidRPr="00DB5627" w:rsidRDefault="00244CC3" w:rsidP="006D6DED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หุ้นกู้ระยะยาว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E0ECB30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895EBFE" w14:textId="77777777" w:rsidR="00244CC3" w:rsidRPr="00DB5627" w:rsidRDefault="00244CC3" w:rsidP="00244CC3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A8B5D45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F85EC6B" w14:textId="77777777" w:rsidR="00244CC3" w:rsidRPr="00DB5627" w:rsidRDefault="00244CC3" w:rsidP="00244CC3">
            <w:pPr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CBA23C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21B97B7" w14:textId="77777777" w:rsidR="00244CC3" w:rsidRPr="00DB5627" w:rsidRDefault="00244CC3" w:rsidP="00244CC3">
            <w:pPr>
              <w:tabs>
                <w:tab w:val="decimal" w:pos="961"/>
              </w:tabs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797F8A2" w14:textId="21E48B50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5D84C14A" w14:textId="77777777" w:rsidTr="00CC683E">
        <w:trPr>
          <w:trHeight w:hRule="exact" w:val="144"/>
        </w:trPr>
        <w:tc>
          <w:tcPr>
            <w:tcW w:w="4230" w:type="dxa"/>
          </w:tcPr>
          <w:p w14:paraId="6BB3A5A0" w14:textId="77777777" w:rsidR="00244CC3" w:rsidRPr="00DB5627" w:rsidRDefault="00244CC3" w:rsidP="00244CC3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5E5D419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D06AF5B" w14:textId="77777777" w:rsidR="00244CC3" w:rsidRPr="00DB5627" w:rsidRDefault="00244CC3" w:rsidP="00244CC3">
            <w:pPr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81FB98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9DBF46" w14:textId="77777777" w:rsidR="00244CC3" w:rsidRPr="00DB5627" w:rsidRDefault="00244CC3" w:rsidP="00244CC3">
            <w:pPr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3BFBE17" w14:textId="77777777" w:rsidR="00244CC3" w:rsidRPr="00DB5627" w:rsidRDefault="00244CC3" w:rsidP="00244CC3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DEC5425" w14:textId="77777777" w:rsidR="00244CC3" w:rsidRPr="00DB5627" w:rsidRDefault="00244CC3" w:rsidP="00244CC3">
            <w:pPr>
              <w:tabs>
                <w:tab w:val="decimal" w:pos="961"/>
              </w:tabs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5E64D679" w14:textId="77777777" w:rsidR="00244CC3" w:rsidRPr="00DB5627" w:rsidRDefault="00244CC3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68DE0CD3" w14:textId="77777777" w:rsidTr="00CC683E">
        <w:trPr>
          <w:trHeight w:val="144"/>
        </w:trPr>
        <w:tc>
          <w:tcPr>
            <w:tcW w:w="4230" w:type="dxa"/>
          </w:tcPr>
          <w:p w14:paraId="48F80BD9" w14:textId="77777777" w:rsidR="00244CC3" w:rsidRPr="00DB5627" w:rsidRDefault="00244CC3" w:rsidP="00244CC3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6EEB671C" w14:textId="77777777" w:rsidR="00244CC3" w:rsidRPr="00DB5627" w:rsidRDefault="00244CC3" w:rsidP="00244CC3">
            <w:pPr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7DF90DC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C53325" w14:textId="77777777" w:rsidR="00244CC3" w:rsidRPr="00DB5627" w:rsidRDefault="00244CC3" w:rsidP="00244CC3">
            <w:pPr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647E982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D5FC9D" w14:textId="77777777" w:rsidR="00244CC3" w:rsidRPr="00DB5627" w:rsidRDefault="00244CC3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F48EB73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B7D8182" w14:textId="77777777" w:rsidR="00244CC3" w:rsidRPr="00DB5627" w:rsidRDefault="00244CC3" w:rsidP="00244CC3">
            <w:pPr>
              <w:tabs>
                <w:tab w:val="decimal" w:pos="829"/>
              </w:tabs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2F19E6B3" w14:textId="77777777" w:rsidTr="00CC683E">
        <w:trPr>
          <w:trHeight w:val="144"/>
        </w:trPr>
        <w:tc>
          <w:tcPr>
            <w:tcW w:w="4230" w:type="dxa"/>
          </w:tcPr>
          <w:p w14:paraId="299EE820" w14:textId="333D2734" w:rsidR="00244CC3" w:rsidRPr="00DB5627" w:rsidRDefault="00244CC3" w:rsidP="00244CC3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ลูกหนี้อื่น (ดูหมายเหตุข้อ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03BD590" w14:textId="7ED6A54A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508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023</w:t>
            </w:r>
          </w:p>
        </w:tc>
        <w:tc>
          <w:tcPr>
            <w:tcW w:w="90" w:type="dxa"/>
            <w:tcBorders>
              <w:left w:val="nil"/>
            </w:tcBorders>
          </w:tcPr>
          <w:p w14:paraId="227CC929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3DE730" w14:textId="5EB5468D" w:rsidR="00244CC3" w:rsidRPr="00DB5627" w:rsidRDefault="00DB5627" w:rsidP="00244CC3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364</w:t>
            </w:r>
          </w:p>
        </w:tc>
        <w:tc>
          <w:tcPr>
            <w:tcW w:w="90" w:type="dxa"/>
          </w:tcPr>
          <w:p w14:paraId="69DAE63D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DBFAF25" w14:textId="77777777" w:rsidR="00244CC3" w:rsidRPr="00DB5627" w:rsidRDefault="00244CC3" w:rsidP="00244CC3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DAED105" w14:textId="77777777" w:rsidR="00244CC3" w:rsidRPr="00DB5627" w:rsidRDefault="00244CC3" w:rsidP="00244CC3">
            <w:pPr>
              <w:tabs>
                <w:tab w:val="decimal" w:pos="829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6957799" w14:textId="77777777" w:rsidR="00244CC3" w:rsidRPr="00DB5627" w:rsidRDefault="00244CC3" w:rsidP="00244CC3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317E8566" w14:textId="77777777" w:rsidTr="00CC683E">
        <w:trPr>
          <w:trHeight w:val="144"/>
        </w:trPr>
        <w:tc>
          <w:tcPr>
            <w:tcW w:w="4230" w:type="dxa"/>
          </w:tcPr>
          <w:p w14:paraId="0FB42AC3" w14:textId="4EEBE24A" w:rsidR="00244CC3" w:rsidRPr="00DB5627" w:rsidRDefault="00244CC3" w:rsidP="00244CC3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จากการขายเงินลงทุน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r w:rsidR="00DD4864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*</w:t>
            </w:r>
            <w:r w:rsidR="00593C01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*</w:t>
            </w:r>
          </w:p>
        </w:tc>
        <w:tc>
          <w:tcPr>
            <w:tcW w:w="900" w:type="dxa"/>
          </w:tcPr>
          <w:p w14:paraId="0DD92421" w14:textId="09C76302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5E4BBCAF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927658" w14:textId="1C826B47" w:rsidR="00244CC3" w:rsidRPr="00DB5627" w:rsidRDefault="00DB5627" w:rsidP="00244CC3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FD2CF9A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734BA4" w14:textId="77777777" w:rsidR="00244CC3" w:rsidRPr="00DB5627" w:rsidRDefault="00244CC3" w:rsidP="00244CC3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329C6CB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BC2905" w14:textId="77777777" w:rsidR="00244CC3" w:rsidRPr="00DB5627" w:rsidRDefault="00244CC3" w:rsidP="00244CC3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6693CF7E" w14:textId="77777777" w:rsidTr="00CC683E">
        <w:trPr>
          <w:trHeight w:val="144"/>
        </w:trPr>
        <w:tc>
          <w:tcPr>
            <w:tcW w:w="4230" w:type="dxa"/>
          </w:tcPr>
          <w:p w14:paraId="5DD07910" w14:textId="3D5DB7CD" w:rsidR="00244CC3" w:rsidRPr="00DB5627" w:rsidRDefault="00244CC3" w:rsidP="00244CC3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21C140F1" w14:textId="79B4400B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165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452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066</w:t>
            </w:r>
          </w:p>
        </w:tc>
        <w:tc>
          <w:tcPr>
            <w:tcW w:w="90" w:type="dxa"/>
            <w:tcBorders>
              <w:left w:val="nil"/>
            </w:tcBorders>
          </w:tcPr>
          <w:p w14:paraId="0DE52722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1B0511" w14:textId="6527E5BC" w:rsidR="00244CC3" w:rsidRPr="00DB5627" w:rsidRDefault="00DB5627" w:rsidP="00244CC3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452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066</w:t>
            </w:r>
          </w:p>
        </w:tc>
        <w:tc>
          <w:tcPr>
            <w:tcW w:w="90" w:type="dxa"/>
          </w:tcPr>
          <w:p w14:paraId="469E1C1E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AA9748E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1E93445" w14:textId="77777777" w:rsidR="00244CC3" w:rsidRPr="00DB5627" w:rsidRDefault="00244CC3" w:rsidP="00244CC3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A86F5E3" w14:textId="77777777" w:rsidR="00244CC3" w:rsidRPr="00DB5627" w:rsidRDefault="00244CC3" w:rsidP="00244CC3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73992573" w14:textId="77777777" w:rsidTr="00CC683E">
        <w:trPr>
          <w:trHeight w:val="144"/>
        </w:trPr>
        <w:tc>
          <w:tcPr>
            <w:tcW w:w="4230" w:type="dxa"/>
          </w:tcPr>
          <w:p w14:paraId="4F8C004B" w14:textId="77777777" w:rsidR="00244CC3" w:rsidRPr="00DB5627" w:rsidRDefault="00244CC3" w:rsidP="00244CC3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48F43030" w14:textId="5CBCC24E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143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</w:tcBorders>
          </w:tcPr>
          <w:p w14:paraId="5AE96D57" w14:textId="77777777" w:rsidR="00244CC3" w:rsidRPr="00DB5627" w:rsidRDefault="00244CC3" w:rsidP="00244CC3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8147C85" w14:textId="3D4CA4DF" w:rsidR="00244CC3" w:rsidRPr="00DB5627" w:rsidRDefault="00DB5627" w:rsidP="00244CC3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551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406</w:t>
            </w:r>
          </w:p>
        </w:tc>
        <w:tc>
          <w:tcPr>
            <w:tcW w:w="90" w:type="dxa"/>
          </w:tcPr>
          <w:p w14:paraId="54F9D2F5" w14:textId="77777777" w:rsidR="00244CC3" w:rsidRPr="00DB5627" w:rsidRDefault="00244CC3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1ED647" w14:textId="02E1ED43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143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</w:tcBorders>
          </w:tcPr>
          <w:p w14:paraId="2D0F0A08" w14:textId="77777777" w:rsidR="00244CC3" w:rsidRPr="00DB5627" w:rsidRDefault="00244CC3" w:rsidP="00244CC3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5009D23" w14:textId="76681253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551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406</w:t>
            </w:r>
          </w:p>
        </w:tc>
      </w:tr>
      <w:tr w:rsidR="009E69E6" w:rsidRPr="00DB5627" w14:paraId="1275539F" w14:textId="77777777" w:rsidTr="00CC683E">
        <w:trPr>
          <w:trHeight w:val="144"/>
        </w:trPr>
        <w:tc>
          <w:tcPr>
            <w:tcW w:w="4230" w:type="dxa"/>
          </w:tcPr>
          <w:p w14:paraId="553E8F88" w14:textId="0204C9A5" w:rsidR="00244CC3" w:rsidRPr="00DB5627" w:rsidRDefault="00244CC3" w:rsidP="006D6DED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C153DD4" w14:textId="6E016D18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287</w:t>
            </w:r>
          </w:p>
        </w:tc>
        <w:tc>
          <w:tcPr>
            <w:tcW w:w="90" w:type="dxa"/>
            <w:tcBorders>
              <w:left w:val="nil"/>
            </w:tcBorders>
          </w:tcPr>
          <w:p w14:paraId="35F1DDA9" w14:textId="77777777" w:rsidR="00244CC3" w:rsidRPr="00DB5627" w:rsidRDefault="00244CC3" w:rsidP="00244CC3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AD16899" w14:textId="3B2A9363" w:rsidR="00244CC3" w:rsidRPr="00DB5627" w:rsidRDefault="00DB5627" w:rsidP="00244CC3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048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816</w:t>
            </w:r>
          </w:p>
        </w:tc>
        <w:tc>
          <w:tcPr>
            <w:tcW w:w="90" w:type="dxa"/>
          </w:tcPr>
          <w:p w14:paraId="6EA68501" w14:textId="77777777" w:rsidR="00244CC3" w:rsidRPr="00DB5627" w:rsidRDefault="00244CC3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4965E3" w14:textId="21CFF0FD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</w:t>
            </w:r>
            <w:r w:rsidR="00817052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749</w:t>
            </w:r>
          </w:p>
        </w:tc>
        <w:tc>
          <w:tcPr>
            <w:tcW w:w="90" w:type="dxa"/>
            <w:tcBorders>
              <w:left w:val="nil"/>
            </w:tcBorders>
          </w:tcPr>
          <w:p w14:paraId="6BD665F1" w14:textId="77777777" w:rsidR="00244CC3" w:rsidRPr="00DB5627" w:rsidRDefault="00244CC3" w:rsidP="00244CC3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B11BC66" w14:textId="24C0CCC7" w:rsidR="00244CC3" w:rsidRPr="00DB5627" w:rsidRDefault="00DB5627" w:rsidP="00244CC3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</w:t>
            </w:r>
            <w:r w:rsidR="00244CC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240</w:t>
            </w:r>
          </w:p>
        </w:tc>
      </w:tr>
      <w:tr w:rsidR="009E69E6" w:rsidRPr="00DB5627" w14:paraId="5B5DB571" w14:textId="77777777" w:rsidTr="00CC683E">
        <w:trPr>
          <w:trHeight w:val="144"/>
        </w:trPr>
        <w:tc>
          <w:tcPr>
            <w:tcW w:w="4230" w:type="dxa"/>
          </w:tcPr>
          <w:p w14:paraId="3A15C7F0" w14:textId="19E5DA3F" w:rsidR="00846C6F" w:rsidRPr="00DB5627" w:rsidRDefault="00846C6F" w:rsidP="006D6DED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(ดูหมายเหตุข้อ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0A41F78" w14:textId="349537D8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</w:p>
        </w:tc>
        <w:tc>
          <w:tcPr>
            <w:tcW w:w="90" w:type="dxa"/>
            <w:tcBorders>
              <w:left w:val="nil"/>
            </w:tcBorders>
          </w:tcPr>
          <w:p w14:paraId="63584444" w14:textId="77777777" w:rsidR="00846C6F" w:rsidRPr="00DB5627" w:rsidRDefault="00846C6F" w:rsidP="00846C6F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C3FC057" w14:textId="3A8BCB86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323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14:paraId="44C2A910" w14:textId="77777777" w:rsidR="00846C6F" w:rsidRPr="00DB5627" w:rsidRDefault="00846C6F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ADCB462" w14:textId="77777777" w:rsidR="00846C6F" w:rsidRPr="00DB5627" w:rsidRDefault="00846C6F" w:rsidP="00846C6F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0011130" w14:textId="77777777" w:rsidR="00846C6F" w:rsidRPr="00DB5627" w:rsidRDefault="00846C6F" w:rsidP="00846C6F">
            <w:pPr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3FCFC09" w14:textId="77777777" w:rsidR="00846C6F" w:rsidRPr="00DB5627" w:rsidRDefault="00846C6F" w:rsidP="00846C6F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44F14CB1" w14:textId="77777777" w:rsidTr="00CC683E">
        <w:trPr>
          <w:trHeight w:val="144"/>
        </w:trPr>
        <w:tc>
          <w:tcPr>
            <w:tcW w:w="4230" w:type="dxa"/>
          </w:tcPr>
          <w:p w14:paraId="3506A564" w14:textId="77777777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5B03B209" w14:textId="39CEE8CE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37D1F2C3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C5B0779" w14:textId="3B9C6C95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B3A5E43" w14:textId="77777777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93EF7C0" w14:textId="34511BCE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FB33832" w14:textId="77777777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97FBFE3" w14:textId="0AA4BE41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5FAE83F5" w14:textId="77777777" w:rsidTr="00CC683E">
        <w:trPr>
          <w:trHeight w:val="144"/>
        </w:trPr>
        <w:tc>
          <w:tcPr>
            <w:tcW w:w="4230" w:type="dxa"/>
          </w:tcPr>
          <w:p w14:paraId="78180B59" w14:textId="77777777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4D78487F" w14:textId="0D24099A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  <w:tcBorders>
              <w:left w:val="nil"/>
            </w:tcBorders>
          </w:tcPr>
          <w:p w14:paraId="1A821106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D3C157" w14:textId="79FC71B0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152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994</w:t>
            </w:r>
          </w:p>
        </w:tc>
        <w:tc>
          <w:tcPr>
            <w:tcW w:w="90" w:type="dxa"/>
          </w:tcPr>
          <w:p w14:paraId="78ACD5E2" w14:textId="77777777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996308C" w14:textId="5DBCFE26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  <w:tcBorders>
              <w:left w:val="nil"/>
            </w:tcBorders>
          </w:tcPr>
          <w:p w14:paraId="31D11EA3" w14:textId="77777777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E911A66" w14:textId="40334BE2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152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994</w:t>
            </w:r>
          </w:p>
        </w:tc>
      </w:tr>
      <w:tr w:rsidR="009E69E6" w:rsidRPr="00DB5627" w14:paraId="1F0C6E62" w14:textId="77777777" w:rsidTr="00CC683E">
        <w:trPr>
          <w:trHeight w:val="144"/>
        </w:trPr>
        <w:tc>
          <w:tcPr>
            <w:tcW w:w="4230" w:type="dxa"/>
          </w:tcPr>
          <w:p w14:paraId="28E5DF43" w14:textId="77777777" w:rsidR="00C22DF6" w:rsidRPr="00DB5627" w:rsidRDefault="00C22DF6" w:rsidP="00CC683E">
            <w:pPr>
              <w:ind w:left="158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5B2E828" w14:textId="77777777" w:rsidR="00846C6F" w:rsidRPr="00DB5627" w:rsidRDefault="00846C6F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B80FFB4" w14:textId="77777777" w:rsidR="00846C6F" w:rsidRPr="00DB5627" w:rsidRDefault="00846C6F" w:rsidP="00846C6F">
            <w:pPr>
              <w:ind w:left="158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DE6691" w14:textId="77777777" w:rsidR="00846C6F" w:rsidRPr="00DB5627" w:rsidRDefault="00846C6F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511C222" w14:textId="77777777" w:rsidR="00846C6F" w:rsidRPr="00DB5627" w:rsidRDefault="00846C6F" w:rsidP="00846C6F">
            <w:pPr>
              <w:ind w:left="158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5517D1F" w14:textId="77777777" w:rsidR="00846C6F" w:rsidRPr="00DB5627" w:rsidRDefault="00846C6F" w:rsidP="00846C6F">
            <w:pPr>
              <w:ind w:left="158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23A083F" w14:textId="77777777" w:rsidR="00846C6F" w:rsidRPr="00DB5627" w:rsidRDefault="00846C6F" w:rsidP="00846C6F">
            <w:pPr>
              <w:ind w:left="158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5B27A4" w14:textId="77777777" w:rsidR="00846C6F" w:rsidRPr="00DB5627" w:rsidRDefault="00846C6F" w:rsidP="00846C6F">
            <w:pPr>
              <w:ind w:left="158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6CF23237" w14:textId="77777777" w:rsidTr="00CC683E">
        <w:trPr>
          <w:trHeight w:val="144"/>
        </w:trPr>
        <w:tc>
          <w:tcPr>
            <w:tcW w:w="4230" w:type="dxa"/>
          </w:tcPr>
          <w:p w14:paraId="3AF37B18" w14:textId="77777777" w:rsidR="00846C6F" w:rsidRPr="00DB5627" w:rsidRDefault="00846C6F" w:rsidP="00846C6F">
            <w:pPr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9C62B3A" w14:textId="77777777" w:rsidR="00846C6F" w:rsidRPr="00DB5627" w:rsidRDefault="00846C6F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2750BF0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57D50C" w14:textId="77777777" w:rsidR="00846C6F" w:rsidRPr="00DB5627" w:rsidRDefault="00846C6F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795058C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02C40C" w14:textId="77777777" w:rsidR="00846C6F" w:rsidRPr="00DB5627" w:rsidRDefault="00846C6F" w:rsidP="00846C6F">
            <w:pPr>
              <w:ind w:left="-250" w:right="8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27C153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305323" w14:textId="77777777" w:rsidR="00846C6F" w:rsidRPr="00DB5627" w:rsidRDefault="00846C6F" w:rsidP="00846C6F">
            <w:pPr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54D6A7F6" w14:textId="77777777" w:rsidTr="00CC683E">
        <w:trPr>
          <w:trHeight w:val="144"/>
        </w:trPr>
        <w:tc>
          <w:tcPr>
            <w:tcW w:w="4230" w:type="dxa"/>
            <w:shd w:val="clear" w:color="auto" w:fill="auto"/>
          </w:tcPr>
          <w:p w14:paraId="227D5348" w14:textId="3E4F1EFD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bookmarkStart w:id="16" w:name="OLE_LINK7"/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ลูกหนี้การค้า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หมุนเวียน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bookmarkEnd w:id="16"/>
          </w:p>
        </w:tc>
        <w:tc>
          <w:tcPr>
            <w:tcW w:w="900" w:type="dxa"/>
            <w:shd w:val="clear" w:color="auto" w:fill="auto"/>
          </w:tcPr>
          <w:p w14:paraId="3CF0A8D4" w14:textId="278D9AFD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606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789A547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769693F1" w14:textId="038382E7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167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09B68E33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B79E191" w14:textId="77777777" w:rsidR="00846C6F" w:rsidRPr="00DB5627" w:rsidRDefault="00846C6F" w:rsidP="00846C6F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DCF4381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235D7ED0" w14:textId="77777777" w:rsidR="00846C6F" w:rsidRPr="00DB5627" w:rsidRDefault="00846C6F" w:rsidP="00846C6F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1C55011A" w14:textId="77777777" w:rsidTr="00CC683E">
        <w:trPr>
          <w:trHeight w:val="144"/>
        </w:trPr>
        <w:tc>
          <w:tcPr>
            <w:tcW w:w="4230" w:type="dxa"/>
            <w:shd w:val="clear" w:color="auto" w:fill="auto"/>
          </w:tcPr>
          <w:p w14:paraId="49F65D43" w14:textId="1D337FAF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ลูกหนี้การค้า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ไม่หมุนเวียน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B64A577" w14:textId="56C747CC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529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F2C7CB4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8B8E140" w14:textId="1BE55F60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47A6489D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13C8C3F" w14:textId="77777777" w:rsidR="00846C6F" w:rsidRPr="00DB5627" w:rsidRDefault="00846C6F" w:rsidP="00846C6F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ADD253B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0EA01D4" w14:textId="77777777" w:rsidR="00846C6F" w:rsidRPr="00DB5627" w:rsidRDefault="00846C6F" w:rsidP="00846C6F">
            <w:pPr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846C6F" w:rsidRPr="00DB5627" w14:paraId="40EA4B81" w14:textId="77777777" w:rsidTr="00CC683E">
        <w:trPr>
          <w:trHeight w:val="144"/>
        </w:trPr>
        <w:tc>
          <w:tcPr>
            <w:tcW w:w="4230" w:type="dxa"/>
            <w:shd w:val="clear" w:color="auto" w:fill="auto"/>
          </w:tcPr>
          <w:p w14:paraId="0418092E" w14:textId="77777777" w:rsidR="00846C6F" w:rsidRPr="00DB5627" w:rsidRDefault="00846C6F" w:rsidP="00846C6F">
            <w:pPr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2924EF2C" w14:textId="17984D12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8F82D13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3E5ED52" w14:textId="23790B27" w:rsidR="00846C6F" w:rsidRPr="00DB5627" w:rsidRDefault="00DB5627" w:rsidP="00846C6F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16CE3E34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1351B73" w14:textId="20A66B58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D6AB3FC" w14:textId="77777777" w:rsidR="00846C6F" w:rsidRPr="00DB5627" w:rsidRDefault="00846C6F" w:rsidP="00846C6F">
            <w:pPr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187C701" w14:textId="22E2BE6E" w:rsidR="00846C6F" w:rsidRPr="00DB5627" w:rsidRDefault="00DB5627" w:rsidP="00846C6F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46C6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</w:tr>
    </w:tbl>
    <w:p w14:paraId="2034A444" w14:textId="47A4F6CA" w:rsidR="00414BC1" w:rsidRPr="00DB5627" w:rsidRDefault="00414BC1" w:rsidP="00CC683E">
      <w:pPr>
        <w:spacing w:before="120" w:after="120"/>
        <w:ind w:left="1325" w:hanging="331"/>
        <w:rPr>
          <w:rFonts w:ascii="Angsana New" w:hAnsi="Angsana New" w:cs="Angsana New"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sz w:val="20"/>
          <w:szCs w:val="20"/>
          <w:cs/>
        </w:rPr>
        <w:t>*</w:t>
      </w:r>
      <w:r w:rsidR="00CC683E" w:rsidRPr="00DB5627">
        <w:rPr>
          <w:rFonts w:ascii="Angsana New" w:hAnsi="Angsana New" w:cs="Angsana New"/>
          <w:color w:val="000000" w:themeColor="text1"/>
          <w:sz w:val="20"/>
          <w:szCs w:val="20"/>
          <w:cs/>
        </w:rPr>
        <w:tab/>
      </w:r>
      <w:r w:rsidRPr="00DB5627">
        <w:rPr>
          <w:rFonts w:ascii="Angsana New" w:hAnsi="Angsana New" w:cs="Angsana New"/>
          <w:color w:val="000000" w:themeColor="text1"/>
          <w:sz w:val="20"/>
          <w:szCs w:val="20"/>
          <w:cs/>
        </w:rPr>
        <w:t xml:space="preserve">เจ้าหนี้อื่น </w:t>
      </w:r>
      <w:r w:rsidR="00821F9F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-</w:t>
      </w:r>
      <w:r w:rsidRPr="00DB5627">
        <w:rPr>
          <w:rFonts w:ascii="Angsana New" w:hAnsi="Angsana New" w:cs="Angsana New"/>
          <w:color w:val="000000" w:themeColor="text1"/>
          <w:sz w:val="20"/>
          <w:szCs w:val="20"/>
          <w:cs/>
        </w:rPr>
        <w:t xml:space="preserve"> เงินทดรองรับ</w:t>
      </w:r>
      <w:r w:rsidR="00CA1F34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</w:rPr>
        <w:t xml:space="preserve"> เป็นเงินทดรองรับจากบริษัทย่อย  โดย</w:t>
      </w:r>
      <w:r w:rsidRPr="00DB5627">
        <w:rPr>
          <w:rFonts w:ascii="Angsana New" w:hAnsi="Angsana New" w:cs="Angsana New" w:hint="cs"/>
          <w:color w:val="000000" w:themeColor="text1"/>
          <w:sz w:val="20"/>
          <w:szCs w:val="20"/>
          <w:cs/>
        </w:rPr>
        <w:t>เริ่มคิดดอกเบี้ยระหว่างกัน</w:t>
      </w:r>
      <w:r w:rsidR="00CA1F34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</w:rPr>
        <w:t xml:space="preserve">ตั้งแต่วันที่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</w:t>
      </w:r>
      <w:r w:rsidR="00CA1F34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CA1F34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ตุลาคม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2566</w:t>
      </w:r>
      <w:r w:rsidR="00CA1F34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CA1F34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จากยอดเงินทดรองรับสุทธิจากลูกหนี้อื่นระหว่างกัน ในอัตราร้อยละ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</w:t>
      </w:r>
      <w:r w:rsidR="00CA1F34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CA1F34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ต่อปี</w:t>
      </w:r>
    </w:p>
    <w:p w14:paraId="21801C76" w14:textId="26815C8A" w:rsidR="00C07DC0" w:rsidRPr="00DB5627" w:rsidRDefault="00DF2CBC" w:rsidP="00D93AF6">
      <w:pPr>
        <w:spacing w:before="120" w:after="120"/>
        <w:ind w:left="1325" w:hanging="331"/>
        <w:rPr>
          <w:rFonts w:ascii="Angsana New" w:hAnsi="Angsana New"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** 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ab/>
      </w:r>
      <w:r w:rsidR="00AD53DC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ในระหว่างปี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2564</w:t>
      </w:r>
      <w:r w:rsidR="000D759D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-</w:t>
      </w:r>
      <w:r w:rsidR="000D759D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2565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กลุ่มบริษัทได้ด</w:t>
      </w:r>
      <w:r w:rsidR="000D759D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เนินการขายหุ้นสามัญท</w:t>
      </w:r>
      <w:r w:rsidR="000D759D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ั้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งหมดของ </w:t>
      </w:r>
      <w:r w:rsidR="000D759D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วอเตอร์ฟร้อนท์ โฮเต็ล จำกัด</w:t>
      </w:r>
      <w:r w:rsidR="000D759D" w:rsidRPr="00DB5627">
        <w:rPr>
          <w:rFonts w:ascii="Angsana New" w:hAnsi="Angsana New" w:cstheme="minorBidi" w:hint="cs"/>
          <w:color w:val="000000" w:themeColor="text1"/>
          <w:sz w:val="20"/>
          <w:szCs w:val="20"/>
          <w:cs/>
          <w:lang w:val="en-US"/>
        </w:rPr>
        <w:t xml:space="preserve"> และ </w:t>
      </w:r>
      <w:r w:rsidR="000D759D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เออร์เบิน รีสอร์ทโฮเต็ล จำกัด</w:t>
      </w:r>
      <w:r w:rsidR="00003D58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 ซึ่งเป็นบริษัทย่อยที่มีการจัดต</w:t>
      </w:r>
      <w:r w:rsidR="00003D58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ั้</w:t>
      </w:r>
      <w:r w:rsidR="00003D58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งข</w:t>
      </w:r>
      <w:r w:rsidR="00003D58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ึ้</w:t>
      </w:r>
      <w:r w:rsidR="00003D58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นเพื</w:t>
      </w:r>
      <w:r w:rsidR="00003D58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่</w:t>
      </w:r>
      <w:r w:rsidR="00003D58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อรองรับการท</w:t>
      </w:r>
      <w:r w:rsidR="00003D58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003D58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รายการ</w:t>
      </w:r>
      <w:r w:rsidR="009A2C2A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ขายธุรกิจโรงแรม</w:t>
      </w:r>
      <w:r w:rsidR="00D93AF6" w:rsidRPr="00DB5627">
        <w:rPr>
          <w:rFonts w:ascii="Angsana New" w:hAnsi="Angsana New"/>
          <w:color w:val="000000" w:themeColor="text1"/>
          <w:sz w:val="20"/>
          <w:szCs w:val="20"/>
          <w:lang w:val="en-US"/>
        </w:rPr>
        <w:t xml:space="preserve"> 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ซึ่งคิดเป็นมูลค่ารวม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500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ล้านบาท โดยได้รับช</w:t>
      </w:r>
      <w:r w:rsidR="00D93AF6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ระเงินค่าหุ้นแล้</w:t>
      </w:r>
      <w:r w:rsidR="00D93AF6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วจำ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นวน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359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75</w:t>
      </w:r>
      <w:r w:rsidR="00D93AF6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ล้านบาท ส</w:t>
      </w:r>
      <w:r w:rsidR="00D93AF6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หรับส่วนที่เหลืออีก 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140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ล้านบาท จะได้รับช</w:t>
      </w:r>
      <w:r w:rsidR="00D93AF6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B5627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ระหลังจากบรรลุเงื่อนไขตามสัญญาภายในระยะเวลาอันใกล</w:t>
      </w:r>
      <w:r w:rsidR="00D93AF6" w:rsidRPr="00DB5627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้</w:t>
      </w:r>
    </w:p>
    <w:p w14:paraId="5EE3DD7F" w14:textId="77777777" w:rsidR="00FD7D8C" w:rsidRPr="00DB5627" w:rsidRDefault="00FD7D8C" w:rsidP="00FD7D8C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tbl>
      <w:tblPr>
        <w:tblW w:w="811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0"/>
        <w:gridCol w:w="90"/>
        <w:gridCol w:w="899"/>
        <w:gridCol w:w="90"/>
        <w:gridCol w:w="899"/>
        <w:gridCol w:w="90"/>
        <w:gridCol w:w="913"/>
      </w:tblGrid>
      <w:tr w:rsidR="009E69E6" w:rsidRPr="00DB5627" w14:paraId="3DEBDF1F" w14:textId="77777777" w:rsidTr="00CC683E">
        <w:trPr>
          <w:trHeight w:val="144"/>
        </w:trPr>
        <w:tc>
          <w:tcPr>
            <w:tcW w:w="4230" w:type="dxa"/>
          </w:tcPr>
          <w:p w14:paraId="66B539A9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17" w:name="_Hlk132643628"/>
          </w:p>
        </w:tc>
        <w:tc>
          <w:tcPr>
            <w:tcW w:w="1889" w:type="dxa"/>
            <w:gridSpan w:val="3"/>
          </w:tcPr>
          <w:p w14:paraId="5171F125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B3CEFBC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C5CA3B" w14:textId="77777777" w:rsidR="00FD7D8C" w:rsidRPr="00DB5627" w:rsidRDefault="00FD7D8C" w:rsidP="005F66B8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9E69E6" w:rsidRPr="00DB5627" w14:paraId="189F4DEE" w14:textId="77777777" w:rsidTr="00CC683E">
        <w:trPr>
          <w:trHeight w:val="144"/>
        </w:trPr>
        <w:tc>
          <w:tcPr>
            <w:tcW w:w="4230" w:type="dxa"/>
          </w:tcPr>
          <w:p w14:paraId="1CDB901D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2E3478EF" w14:textId="77777777" w:rsidR="00FD7D8C" w:rsidRPr="00DB5627" w:rsidRDefault="00FD7D8C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103ED8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4047AC07" w14:textId="77777777" w:rsidR="00FD7D8C" w:rsidRPr="00DB5627" w:rsidRDefault="00FD7D8C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B5627" w14:paraId="008B302A" w14:textId="77777777" w:rsidTr="00CC683E">
        <w:trPr>
          <w:trHeight w:val="144"/>
        </w:trPr>
        <w:tc>
          <w:tcPr>
            <w:tcW w:w="4230" w:type="dxa"/>
          </w:tcPr>
          <w:p w14:paraId="327D5E95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0EA239AC" w14:textId="6A653DF1" w:rsidR="00FD7D8C" w:rsidRPr="00DB5627" w:rsidRDefault="00FD7D8C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สำหรับ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9E69E6" w:rsidRPr="00DB5627" w14:paraId="5C585249" w14:textId="77777777" w:rsidTr="00CC683E">
        <w:trPr>
          <w:trHeight w:val="144"/>
        </w:trPr>
        <w:tc>
          <w:tcPr>
            <w:tcW w:w="4230" w:type="dxa"/>
          </w:tcPr>
          <w:p w14:paraId="76C362F7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B8A846" w14:textId="59A50834" w:rsidR="00FD7D8C" w:rsidRPr="00DB5627" w:rsidRDefault="00DB5627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071C6544" w14:textId="77777777" w:rsidR="00FD7D8C" w:rsidRPr="00DB5627" w:rsidRDefault="00FD7D8C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765A164" w14:textId="37EB2086" w:rsidR="00FD7D8C" w:rsidRPr="00DB5627" w:rsidRDefault="00DB5627" w:rsidP="005F66B8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0ED624E" w14:textId="77777777" w:rsidR="00FD7D8C" w:rsidRPr="00DB5627" w:rsidRDefault="00FD7D8C" w:rsidP="005F66B8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DE1102B" w14:textId="3FF2CE2C" w:rsidR="00FD7D8C" w:rsidRPr="00DB5627" w:rsidRDefault="00DB5627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6E36268C" w14:textId="77777777" w:rsidR="00FD7D8C" w:rsidRPr="00DB5627" w:rsidRDefault="00FD7D8C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E71BC7A" w14:textId="7AB13E5E" w:rsidR="00FD7D8C" w:rsidRPr="00DB5627" w:rsidRDefault="00DB5627" w:rsidP="005F66B8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26D255D8" w14:textId="77777777" w:rsidTr="00CC683E">
        <w:trPr>
          <w:trHeight w:val="144"/>
        </w:trPr>
        <w:tc>
          <w:tcPr>
            <w:tcW w:w="4230" w:type="dxa"/>
          </w:tcPr>
          <w:p w14:paraId="43599CAD" w14:textId="77777777" w:rsidR="00FD7D8C" w:rsidRPr="00DB5627" w:rsidRDefault="00FD7D8C" w:rsidP="005F66B8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5FDC70BD" w14:textId="77777777" w:rsidR="00FD7D8C" w:rsidRPr="00DB5627" w:rsidRDefault="00FD7D8C" w:rsidP="005F66B8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6DDDEF9" w14:textId="77777777" w:rsidR="00FD7D8C" w:rsidRPr="00DB5627" w:rsidRDefault="00FD7D8C" w:rsidP="005F66B8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BFC7E8" w14:textId="77777777" w:rsidR="00FD7D8C" w:rsidRPr="00DB5627" w:rsidRDefault="00FD7D8C" w:rsidP="005F66B8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64D3C4" w14:textId="77777777" w:rsidR="00FD7D8C" w:rsidRPr="00DB5627" w:rsidRDefault="00FD7D8C" w:rsidP="005F66B8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CE0CB" w14:textId="77777777" w:rsidR="00FD7D8C" w:rsidRPr="00DB5627" w:rsidRDefault="00FD7D8C" w:rsidP="005F66B8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E89660" w14:textId="77777777" w:rsidR="00FD7D8C" w:rsidRPr="00DB5627" w:rsidRDefault="00FD7D8C" w:rsidP="005F66B8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ADDB76A" w14:textId="77777777" w:rsidR="00FD7D8C" w:rsidRPr="00DB5627" w:rsidRDefault="00FD7D8C" w:rsidP="005F66B8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51889487" w14:textId="77777777" w:rsidTr="00CC683E">
        <w:trPr>
          <w:trHeight w:val="144"/>
        </w:trPr>
        <w:tc>
          <w:tcPr>
            <w:tcW w:w="4230" w:type="dxa"/>
          </w:tcPr>
          <w:p w14:paraId="6E340E84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E1DCFFE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C12ECC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62D14AF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7F6FD6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5F26505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1A4975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E80E2C6" w14:textId="77777777" w:rsidR="00FD7D8C" w:rsidRPr="00DB5627" w:rsidRDefault="00FD7D8C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233340B6" w14:textId="77777777" w:rsidTr="00CC683E">
        <w:trPr>
          <w:trHeight w:val="144"/>
        </w:trPr>
        <w:tc>
          <w:tcPr>
            <w:tcW w:w="4230" w:type="dxa"/>
          </w:tcPr>
          <w:p w14:paraId="7FB6EDA2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7C763F4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52441C" w14:textId="77777777" w:rsidR="003C395C" w:rsidRPr="00DB5627" w:rsidRDefault="003C395C" w:rsidP="003C395C">
            <w:pPr>
              <w:spacing w:line="280" w:lineRule="exact"/>
              <w:ind w:left="3" w:right="-12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A0BB00E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6DC04F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6776B86" w14:textId="57240E2B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833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075</w:t>
            </w:r>
          </w:p>
        </w:tc>
        <w:tc>
          <w:tcPr>
            <w:tcW w:w="90" w:type="dxa"/>
          </w:tcPr>
          <w:p w14:paraId="2E649879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43A148D" w14:textId="459A5626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155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848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</w:p>
        </w:tc>
      </w:tr>
      <w:tr w:rsidR="009E69E6" w:rsidRPr="00DB5627" w14:paraId="3EDB5FFC" w14:textId="77777777" w:rsidTr="00CC683E">
        <w:trPr>
          <w:trHeight w:val="144"/>
        </w:trPr>
        <w:tc>
          <w:tcPr>
            <w:tcW w:w="4230" w:type="dxa"/>
          </w:tcPr>
          <w:p w14:paraId="004657A5" w14:textId="35B7D8A8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รายได้ค่า</w:t>
            </w:r>
            <w:r w:rsidR="007F3BB8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ธรรมเนียม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</w:t>
            </w:r>
            <w:r w:rsidR="007F3BB8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ห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าร</w:t>
            </w:r>
            <w:r w:rsidR="007F3BB8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จัดการ</w:t>
            </w:r>
          </w:p>
        </w:tc>
        <w:tc>
          <w:tcPr>
            <w:tcW w:w="900" w:type="dxa"/>
          </w:tcPr>
          <w:p w14:paraId="259CFA08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230DB61" w14:textId="77777777" w:rsidR="003C395C" w:rsidRPr="00DB5627" w:rsidRDefault="003C395C" w:rsidP="003C395C">
            <w:pPr>
              <w:spacing w:line="28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75CCB43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EEBDEE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F91F38" w14:textId="7A719D71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</w:t>
            </w:r>
            <w:r w:rsidR="00CE52A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364</w:t>
            </w:r>
            <w:r w:rsidR="00CE52A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771</w:t>
            </w:r>
          </w:p>
        </w:tc>
        <w:tc>
          <w:tcPr>
            <w:tcW w:w="90" w:type="dxa"/>
            <w:tcBorders>
              <w:left w:val="nil"/>
            </w:tcBorders>
          </w:tcPr>
          <w:p w14:paraId="122F4CF6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BA833E3" w14:textId="5F9EBD32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6CD3025C" w14:textId="77777777" w:rsidTr="00CC683E">
        <w:trPr>
          <w:trHeight w:val="144"/>
        </w:trPr>
        <w:tc>
          <w:tcPr>
            <w:tcW w:w="4230" w:type="dxa"/>
          </w:tcPr>
          <w:p w14:paraId="00FE1C32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F8C4EE1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4BAE7BB" w14:textId="77777777" w:rsidR="003C395C" w:rsidRPr="00DB5627" w:rsidRDefault="003C395C" w:rsidP="003C395C">
            <w:pPr>
              <w:spacing w:line="28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158B5AF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33EB402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8C801D" w14:textId="0A602BE3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</w:p>
        </w:tc>
        <w:tc>
          <w:tcPr>
            <w:tcW w:w="90" w:type="dxa"/>
            <w:tcBorders>
              <w:left w:val="nil"/>
            </w:tcBorders>
          </w:tcPr>
          <w:p w14:paraId="441BBBE4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703EE1F" w14:textId="7BDBD20C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520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4CAE8FCC" w14:textId="77777777" w:rsidTr="00CC683E">
        <w:trPr>
          <w:trHeight w:val="144"/>
        </w:trPr>
        <w:tc>
          <w:tcPr>
            <w:tcW w:w="4230" w:type="dxa"/>
          </w:tcPr>
          <w:p w14:paraId="760E8139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806703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9FCA8F1" w14:textId="77777777" w:rsidR="003C395C" w:rsidRPr="00DB5627" w:rsidRDefault="003C395C" w:rsidP="003C395C">
            <w:pPr>
              <w:spacing w:line="28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CEA10FF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9AF29C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55A1AC5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CC1D813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38B28F1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3049D49F" w14:textId="77777777" w:rsidTr="00CC683E">
        <w:trPr>
          <w:trHeight w:val="144"/>
        </w:trPr>
        <w:tc>
          <w:tcPr>
            <w:tcW w:w="4230" w:type="dxa"/>
          </w:tcPr>
          <w:p w14:paraId="5FCF74AD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4BBFC72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D074F6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23C927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E89117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131AD7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9F96AC4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81D80B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1558868A" w14:textId="77777777" w:rsidTr="00CC683E">
        <w:trPr>
          <w:trHeight w:val="144"/>
        </w:trPr>
        <w:tc>
          <w:tcPr>
            <w:tcW w:w="4230" w:type="dxa"/>
          </w:tcPr>
          <w:p w14:paraId="1B6E9B33" w14:textId="7BAC333A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18" w:name="OLE_LINK16"/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อื่น</w:t>
            </w:r>
            <w:bookmarkEnd w:id="18"/>
          </w:p>
        </w:tc>
        <w:tc>
          <w:tcPr>
            <w:tcW w:w="900" w:type="dxa"/>
          </w:tcPr>
          <w:p w14:paraId="7D44B948" w14:textId="407B02CD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151</w:t>
            </w:r>
            <w:r w:rsidR="00F1200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105</w:t>
            </w:r>
            <w:r w:rsidR="00F1200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343</w:t>
            </w:r>
          </w:p>
        </w:tc>
        <w:tc>
          <w:tcPr>
            <w:tcW w:w="90" w:type="dxa"/>
          </w:tcPr>
          <w:p w14:paraId="5085037B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9E35722" w14:textId="4BF0E24A" w:rsidR="003C395C" w:rsidRPr="00DB5627" w:rsidRDefault="00DB5627" w:rsidP="003C395C">
            <w:pPr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933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162</w:t>
            </w:r>
          </w:p>
        </w:tc>
        <w:tc>
          <w:tcPr>
            <w:tcW w:w="90" w:type="dxa"/>
          </w:tcPr>
          <w:p w14:paraId="419277D6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B0C2755" w14:textId="77777777" w:rsidR="003C395C" w:rsidRPr="00DB5627" w:rsidRDefault="003C395C" w:rsidP="003C395C">
            <w:pPr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4DB283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1BC5FBC5" w14:textId="77777777" w:rsidR="003C395C" w:rsidRPr="00DB5627" w:rsidRDefault="003C395C" w:rsidP="003C395C">
            <w:pPr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E69E6" w:rsidRPr="00DB5627" w14:paraId="30401F55" w14:textId="77777777" w:rsidTr="00CC683E">
        <w:trPr>
          <w:trHeight w:val="144"/>
        </w:trPr>
        <w:tc>
          <w:tcPr>
            <w:tcW w:w="4230" w:type="dxa"/>
          </w:tcPr>
          <w:p w14:paraId="002E2B09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635B604" w14:textId="19227C78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55945E57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7F4223C" w14:textId="07965473" w:rsidR="003C395C" w:rsidRPr="00DB5627" w:rsidRDefault="00DB5627" w:rsidP="003C395C">
            <w:pPr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452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066</w:t>
            </w:r>
          </w:p>
        </w:tc>
        <w:tc>
          <w:tcPr>
            <w:tcW w:w="90" w:type="dxa"/>
          </w:tcPr>
          <w:p w14:paraId="2BD21756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5D61948" w14:textId="77777777" w:rsidR="003C395C" w:rsidRPr="00DB5627" w:rsidRDefault="003C395C" w:rsidP="003C395C">
            <w:pPr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194AD3B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FC6949C" w14:textId="77777777" w:rsidR="003C395C" w:rsidRPr="00DB5627" w:rsidRDefault="003C395C" w:rsidP="003C395C">
            <w:pPr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9E69E6" w:rsidRPr="00DB5627" w14:paraId="2F1570DF" w14:textId="77777777" w:rsidTr="00CC683E">
        <w:trPr>
          <w:trHeight w:val="144"/>
        </w:trPr>
        <w:tc>
          <w:tcPr>
            <w:tcW w:w="4230" w:type="dxa"/>
          </w:tcPr>
          <w:p w14:paraId="26FEC0B2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bookmarkStart w:id="19" w:name="_Hlk132639276"/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163324B7" w14:textId="05877EC0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3142EDC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8569877" w14:textId="2EE7CC8D" w:rsidR="003C395C" w:rsidRPr="00DB5627" w:rsidRDefault="00DB5627" w:rsidP="003C395C">
            <w:pPr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D2418AC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D359AC" w14:textId="050848C7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3323F77F" w14:textId="77777777" w:rsidR="003C395C" w:rsidRPr="00DB5627" w:rsidRDefault="003C395C" w:rsidP="003C395C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5DA9F14" w14:textId="2BB1CD92" w:rsidR="003C395C" w:rsidRPr="00DB5627" w:rsidRDefault="00DB5627" w:rsidP="003C395C">
            <w:pPr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bookmarkEnd w:id="19"/>
      <w:tr w:rsidR="009E69E6" w:rsidRPr="00DB5627" w14:paraId="7DA907BF" w14:textId="77777777" w:rsidTr="00CC683E">
        <w:trPr>
          <w:trHeight w:val="144"/>
        </w:trPr>
        <w:tc>
          <w:tcPr>
            <w:tcW w:w="4230" w:type="dxa"/>
          </w:tcPr>
          <w:p w14:paraId="6497F419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47C6229" w14:textId="26D3135C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90" w:type="dxa"/>
          </w:tcPr>
          <w:p w14:paraId="22CE9B22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B2231D4" w14:textId="704664ED" w:rsidR="003C395C" w:rsidRPr="00DB5627" w:rsidRDefault="00DB5627" w:rsidP="003C395C">
            <w:pPr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185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821</w:t>
            </w:r>
          </w:p>
        </w:tc>
        <w:tc>
          <w:tcPr>
            <w:tcW w:w="90" w:type="dxa"/>
          </w:tcPr>
          <w:p w14:paraId="19DE80FD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071DD7" w14:textId="62DCDEDC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90" w:type="dxa"/>
          </w:tcPr>
          <w:p w14:paraId="14106FDD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5A031F3" w14:textId="17733801" w:rsidR="003C395C" w:rsidRPr="00DB5627" w:rsidRDefault="00DB5627" w:rsidP="003C395C">
            <w:pPr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185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821</w:t>
            </w:r>
          </w:p>
        </w:tc>
      </w:tr>
      <w:tr w:rsidR="009E69E6" w:rsidRPr="00DB5627" w14:paraId="7BF4F639" w14:textId="77777777" w:rsidTr="00CC683E">
        <w:trPr>
          <w:trHeight w:val="144"/>
        </w:trPr>
        <w:tc>
          <w:tcPr>
            <w:tcW w:w="4230" w:type="dxa"/>
          </w:tcPr>
          <w:p w14:paraId="589B2DBC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54366F2B" w14:textId="18280DD8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918</w:t>
            </w:r>
          </w:p>
        </w:tc>
        <w:tc>
          <w:tcPr>
            <w:tcW w:w="90" w:type="dxa"/>
          </w:tcPr>
          <w:p w14:paraId="4753B7B6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BB9AF4" w14:textId="6857E99E" w:rsidR="003C395C" w:rsidRPr="00DB5627" w:rsidRDefault="00DB5627" w:rsidP="003C395C">
            <w:pPr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367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902</w:t>
            </w:r>
          </w:p>
        </w:tc>
        <w:tc>
          <w:tcPr>
            <w:tcW w:w="90" w:type="dxa"/>
          </w:tcPr>
          <w:p w14:paraId="45347AAD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531864" w14:textId="10A9183B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310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988</w:t>
            </w:r>
          </w:p>
        </w:tc>
        <w:tc>
          <w:tcPr>
            <w:tcW w:w="90" w:type="dxa"/>
          </w:tcPr>
          <w:p w14:paraId="53DB6A20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3833780" w14:textId="765CC8F0" w:rsidR="003C395C" w:rsidRPr="00DB5627" w:rsidRDefault="00DB5627" w:rsidP="003C395C">
            <w:pPr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498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526</w:t>
            </w:r>
          </w:p>
        </w:tc>
      </w:tr>
      <w:tr w:rsidR="009E69E6" w:rsidRPr="00DB5627" w14:paraId="769D4409" w14:textId="77777777" w:rsidTr="00CC683E">
        <w:trPr>
          <w:trHeight w:val="144"/>
        </w:trPr>
        <w:tc>
          <w:tcPr>
            <w:tcW w:w="4230" w:type="dxa"/>
          </w:tcPr>
          <w:p w14:paraId="7F96E8E8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B720464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01F50C3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C6A19EA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D70EE03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067D848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E13147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C2C3294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1FDFA509" w14:textId="77777777" w:rsidTr="00CC683E">
        <w:trPr>
          <w:trHeight w:val="144"/>
        </w:trPr>
        <w:tc>
          <w:tcPr>
            <w:tcW w:w="4230" w:type="dxa"/>
          </w:tcPr>
          <w:p w14:paraId="0A47F93F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06318FA0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5FA745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A0DA1C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BDC280E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F990A7" w14:textId="77777777" w:rsidR="003C395C" w:rsidRPr="00DB5627" w:rsidRDefault="003C395C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C2F4244" w14:textId="77777777" w:rsidR="003C395C" w:rsidRPr="00DB5627" w:rsidRDefault="003C395C" w:rsidP="003C395C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0DFE3F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3C395C" w:rsidRPr="00DB5627" w14:paraId="07772D9C" w14:textId="77777777" w:rsidTr="00CC683E">
        <w:trPr>
          <w:trHeight w:val="144"/>
        </w:trPr>
        <w:tc>
          <w:tcPr>
            <w:tcW w:w="4230" w:type="dxa"/>
          </w:tcPr>
          <w:p w14:paraId="61CAFE31" w14:textId="77777777" w:rsidR="003C395C" w:rsidRPr="00DB5627" w:rsidRDefault="003C395C" w:rsidP="003C395C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3869948" w14:textId="63F17507" w:rsidR="003C395C" w:rsidRPr="00DB5627" w:rsidRDefault="00DB5627" w:rsidP="003C395C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312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978</w:t>
            </w:r>
          </w:p>
        </w:tc>
        <w:tc>
          <w:tcPr>
            <w:tcW w:w="90" w:type="dxa"/>
          </w:tcPr>
          <w:p w14:paraId="1DB3462F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198498D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A4A5CD8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1D8B445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1888C4B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3E7AC8D3" w14:textId="77777777" w:rsidR="003C395C" w:rsidRPr="00DB5627" w:rsidRDefault="003C395C" w:rsidP="003C395C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bookmarkEnd w:id="17"/>
    </w:tbl>
    <w:p w14:paraId="021D5CD1" w14:textId="77777777" w:rsidR="00861C4F" w:rsidRPr="00DB5627" w:rsidRDefault="00861C4F" w:rsidP="00C7737F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14:paraId="3B7E78AC" w14:textId="72E2F71F" w:rsidR="004E4CA3" w:rsidRPr="00DB5627" w:rsidRDefault="00861C4F" w:rsidP="00C7737F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DB5627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30</w:t>
      </w:r>
      <w:r w:rsidR="00BF79BA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B41DD1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r w:rsidR="004E4CA3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การเสนอข้อมูลทางการเงินจำแนกตามส่วนงาน</w:t>
      </w:r>
    </w:p>
    <w:p w14:paraId="7DE8218B" w14:textId="77777777" w:rsidR="00A66448" w:rsidRPr="00DB5627" w:rsidRDefault="00134B32" w:rsidP="00DB020B">
      <w:pPr>
        <w:ind w:left="567"/>
        <w:jc w:val="thaiDistribute"/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กลุ่มบริษัท</w:t>
      </w:r>
      <w:r w:rsidR="00BF79BA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ถือหุ้น</w:t>
      </w:r>
      <w:r w:rsidR="00BF79BA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ในบริษัทอื่น </w:t>
      </w:r>
      <w:r w:rsidR="00BF79BA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(Holding company)</w:t>
      </w:r>
      <w:r w:rsidR="00BF79BA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F79BA"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และธุรกิจอสังหาริมทรัพย์ </w:t>
      </w:r>
    </w:p>
    <w:p w14:paraId="4D5BD824" w14:textId="7A7A9AA6" w:rsidR="00BF79BA" w:rsidRPr="00DB5627" w:rsidRDefault="00BF79BA" w:rsidP="00DB020B">
      <w:pPr>
        <w:spacing w:before="120"/>
        <w:ind w:left="567"/>
        <w:jc w:val="both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ข้อมูลทางการเงินจำแนกตามส่วนงานสำหรับ</w:t>
      </w:r>
      <w:r w:rsidR="006509B5"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ปี</w:t>
      </w:r>
      <w:r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สิ้นสุด</w:t>
      </w:r>
      <w:r w:rsidR="008E3E26"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31</w:t>
      </w:r>
      <w:r w:rsidR="008E3E26"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2566</w:t>
      </w:r>
      <w:r w:rsidR="008E3E26" w:rsidRPr="00DB5627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 และ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2565</w:t>
      </w:r>
      <w:r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มีดังนี้</w:t>
      </w:r>
    </w:p>
    <w:p w14:paraId="577FC6A7" w14:textId="77777777" w:rsidR="00142512" w:rsidRPr="00DB5627" w:rsidRDefault="00142512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9E69E6" w:rsidRPr="00DB5627" w14:paraId="1C388D8A" w14:textId="77777777" w:rsidTr="00A0447C">
        <w:trPr>
          <w:trHeight w:val="144"/>
        </w:trPr>
        <w:tc>
          <w:tcPr>
            <w:tcW w:w="4500" w:type="dxa"/>
          </w:tcPr>
          <w:p w14:paraId="5BF4CBE2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</w:tcPr>
          <w:p w14:paraId="593E876C" w14:textId="77777777" w:rsidR="00B236C4" w:rsidRPr="00DB5627" w:rsidRDefault="00B236C4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4EDE30C5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D01DD0B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" w:type="dxa"/>
          </w:tcPr>
          <w:p w14:paraId="0B89C2EB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hideMark/>
          </w:tcPr>
          <w:p w14:paraId="3F0775A2" w14:textId="77777777" w:rsidR="00B236C4" w:rsidRPr="00DB5627" w:rsidRDefault="00B236C4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B5627" w14:paraId="3B4D6583" w14:textId="77777777" w:rsidTr="00A0447C">
        <w:trPr>
          <w:trHeight w:val="144"/>
        </w:trPr>
        <w:tc>
          <w:tcPr>
            <w:tcW w:w="4500" w:type="dxa"/>
          </w:tcPr>
          <w:p w14:paraId="409A97C3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hideMark/>
          </w:tcPr>
          <w:p w14:paraId="05BCE943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B5627" w14:paraId="28E1B8FC" w14:textId="77777777" w:rsidTr="00A0447C">
        <w:trPr>
          <w:trHeight w:val="144"/>
        </w:trPr>
        <w:tc>
          <w:tcPr>
            <w:tcW w:w="4500" w:type="dxa"/>
          </w:tcPr>
          <w:p w14:paraId="233C38F2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hideMark/>
          </w:tcPr>
          <w:p w14:paraId="58615409" w14:textId="22137574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B5627" w14:paraId="786797B9" w14:textId="77777777" w:rsidTr="00A0447C">
        <w:trPr>
          <w:trHeight w:val="144"/>
        </w:trPr>
        <w:tc>
          <w:tcPr>
            <w:tcW w:w="4500" w:type="dxa"/>
          </w:tcPr>
          <w:p w14:paraId="76825B9C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hideMark/>
          </w:tcPr>
          <w:p w14:paraId="02015521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</w:tcPr>
          <w:p w14:paraId="082B845F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0881D888" w14:textId="77777777" w:rsidR="00B236C4" w:rsidRPr="00DB5627" w:rsidRDefault="00B236C4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785C7D5C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0F422A90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9E69E6" w:rsidRPr="00DB5627" w14:paraId="352D9B43" w14:textId="77777777" w:rsidTr="00A0447C">
        <w:trPr>
          <w:trHeight w:val="144"/>
        </w:trPr>
        <w:tc>
          <w:tcPr>
            <w:tcW w:w="4500" w:type="dxa"/>
          </w:tcPr>
          <w:p w14:paraId="39348400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2EB8CE24" w14:textId="77777777" w:rsidR="00B236C4" w:rsidRPr="00DB5627" w:rsidRDefault="00B236C4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</w:tcPr>
          <w:p w14:paraId="02C90244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74688D3E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</w:tcPr>
          <w:p w14:paraId="69FF799C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08E950C8" w14:textId="77777777" w:rsidR="00B236C4" w:rsidRPr="00DB5627" w:rsidRDefault="00B236C4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79CCCCD6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0DB392F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64C7DAF3" w14:textId="77777777" w:rsidTr="00A0447C">
        <w:trPr>
          <w:trHeight w:val="144"/>
        </w:trPr>
        <w:tc>
          <w:tcPr>
            <w:tcW w:w="4500" w:type="dxa"/>
          </w:tcPr>
          <w:p w14:paraId="31AA355A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69CD99A1" w14:textId="77777777" w:rsidR="00B236C4" w:rsidRPr="00DB5627" w:rsidRDefault="00B236C4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</w:tcPr>
          <w:p w14:paraId="0F8BB0D3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7D0B4160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</w:tcPr>
          <w:p w14:paraId="33D7FEF4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05CB2E2" w14:textId="77777777" w:rsidR="00B236C4" w:rsidRPr="00DB5627" w:rsidRDefault="00B236C4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7F472C37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87828F3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4AAEB532" w14:textId="77777777" w:rsidTr="00A0447C">
        <w:trPr>
          <w:trHeight w:val="144"/>
        </w:trPr>
        <w:tc>
          <w:tcPr>
            <w:tcW w:w="4500" w:type="dxa"/>
          </w:tcPr>
          <w:p w14:paraId="622792F6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233DDCC8" w14:textId="77777777" w:rsidR="00B236C4" w:rsidRPr="00DB5627" w:rsidRDefault="00B236C4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</w:tcPr>
          <w:p w14:paraId="174BB056" w14:textId="77777777" w:rsidR="00B236C4" w:rsidRPr="00DB5627" w:rsidRDefault="00B236C4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4DB89840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</w:tcPr>
          <w:p w14:paraId="3DB5B441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ED0F5C1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3170ECA4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4332F69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57C557F4" w14:textId="77777777" w:rsidTr="00A0447C">
        <w:trPr>
          <w:trHeight w:val="144"/>
        </w:trPr>
        <w:tc>
          <w:tcPr>
            <w:tcW w:w="4500" w:type="dxa"/>
            <w:hideMark/>
          </w:tcPr>
          <w:p w14:paraId="2B6A2824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การดำเนินงานต่อเนื่อง</w:t>
            </w:r>
          </w:p>
        </w:tc>
        <w:tc>
          <w:tcPr>
            <w:tcW w:w="1090" w:type="dxa"/>
          </w:tcPr>
          <w:p w14:paraId="2292B2EA" w14:textId="77777777" w:rsidR="00B236C4" w:rsidRPr="00DB5627" w:rsidRDefault="00B236C4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70E67992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4D2C994" w14:textId="77777777" w:rsidR="00B236C4" w:rsidRPr="00DB5627" w:rsidRDefault="00B236C4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2" w:type="dxa"/>
          </w:tcPr>
          <w:p w14:paraId="358C1034" w14:textId="77777777" w:rsidR="00B236C4" w:rsidRPr="00DB5627" w:rsidRDefault="00B236C4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95661C6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61F1BC53" w14:textId="77777777" w:rsidR="00B236C4" w:rsidRPr="00DB5627" w:rsidRDefault="00B236C4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1D29C5D" w14:textId="77777777" w:rsidR="00B236C4" w:rsidRPr="00DB5627" w:rsidRDefault="00B236C4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3BD817F2" w14:textId="77777777" w:rsidTr="00A0447C">
        <w:trPr>
          <w:trHeight w:val="144"/>
        </w:trPr>
        <w:tc>
          <w:tcPr>
            <w:tcW w:w="4500" w:type="dxa"/>
            <w:hideMark/>
          </w:tcPr>
          <w:p w14:paraId="48CC0002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</w:tcPr>
          <w:p w14:paraId="55293ACC" w14:textId="77777777" w:rsidR="00B236C4" w:rsidRPr="00DB5627" w:rsidRDefault="00B236C4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29C1776E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E0F9032" w14:textId="77777777" w:rsidR="00B236C4" w:rsidRPr="00DB5627" w:rsidRDefault="00B236C4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2" w:type="dxa"/>
          </w:tcPr>
          <w:p w14:paraId="361BDB2E" w14:textId="77777777" w:rsidR="00B236C4" w:rsidRPr="00DB5627" w:rsidRDefault="00B236C4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5B447DA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03575B9" w14:textId="77777777" w:rsidR="00B236C4" w:rsidRPr="00DB5627" w:rsidRDefault="00B236C4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DF219E4" w14:textId="77777777" w:rsidR="00B236C4" w:rsidRPr="00DB5627" w:rsidRDefault="00B236C4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2949C988" w14:textId="77777777" w:rsidTr="00A0447C">
        <w:trPr>
          <w:trHeight w:val="144"/>
        </w:trPr>
        <w:tc>
          <w:tcPr>
            <w:tcW w:w="4500" w:type="dxa"/>
            <w:hideMark/>
          </w:tcPr>
          <w:p w14:paraId="6C1B69C4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</w:tcPr>
          <w:p w14:paraId="72B56FA6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35891F6D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88776A1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2FDEFD1E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8A140B1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7D3B8324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F22E8CC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564A48EA" w14:textId="77777777" w:rsidTr="00A0447C">
        <w:trPr>
          <w:trHeight w:val="144"/>
        </w:trPr>
        <w:tc>
          <w:tcPr>
            <w:tcW w:w="4500" w:type="dxa"/>
            <w:hideMark/>
          </w:tcPr>
          <w:p w14:paraId="0EC51DC8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</w:tcPr>
          <w:p w14:paraId="3B143E0D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129D3BA3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505978F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32941D65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7387A5D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CBB3759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5472B05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12B1922F" w14:textId="77777777" w:rsidTr="00A0447C">
        <w:trPr>
          <w:trHeight w:val="144"/>
        </w:trPr>
        <w:tc>
          <w:tcPr>
            <w:tcW w:w="4500" w:type="dxa"/>
            <w:hideMark/>
          </w:tcPr>
          <w:p w14:paraId="7ADC1AA3" w14:textId="7BEC86A3" w:rsidR="00B236C4" w:rsidRPr="00DB5627" w:rsidRDefault="00B812B4" w:rsidP="00B812B4">
            <w:pPr>
              <w:tabs>
                <w:tab w:val="right" w:pos="6095"/>
              </w:tabs>
              <w:spacing w:line="300" w:lineRule="exact"/>
              <w:ind w:left="990" w:right="65" w:hanging="18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B236C4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</w:tcPr>
          <w:p w14:paraId="68F6D30D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600B9308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71476AB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27195304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1929294" w14:textId="77777777" w:rsidR="00B236C4" w:rsidRPr="00DB5627" w:rsidRDefault="00B236C4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F0DEE3D" w14:textId="77777777" w:rsidR="00B236C4" w:rsidRPr="00DB5627" w:rsidRDefault="00B236C4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4797606" w14:textId="77777777" w:rsidR="00B236C4" w:rsidRPr="00DB5627" w:rsidRDefault="00B236C4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0E0001BF" w14:textId="77777777" w:rsidTr="00A0447C">
        <w:trPr>
          <w:trHeight w:val="144"/>
        </w:trPr>
        <w:tc>
          <w:tcPr>
            <w:tcW w:w="4500" w:type="dxa"/>
            <w:hideMark/>
          </w:tcPr>
          <w:p w14:paraId="4141CBEC" w14:textId="77777777" w:rsidR="003C395C" w:rsidRPr="00DB5627" w:rsidRDefault="003C395C" w:rsidP="003C395C">
            <w:pPr>
              <w:tabs>
                <w:tab w:val="right" w:pos="6095"/>
              </w:tabs>
              <w:spacing w:line="300" w:lineRule="exact"/>
              <w:ind w:left="990" w:right="65" w:firstLine="6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8F514" w14:textId="2077F403" w:rsidR="003C395C" w:rsidRPr="00DB5627" w:rsidRDefault="00DB5627" w:rsidP="003C395C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963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B9A9" w14:textId="77777777" w:rsidR="003C395C" w:rsidRPr="00DB5627" w:rsidRDefault="003C395C" w:rsidP="003C395C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677A" w14:textId="77777777" w:rsidR="003C395C" w:rsidRPr="00DB5627" w:rsidRDefault="003C395C" w:rsidP="003C395C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FA06B" w14:textId="77777777" w:rsidR="003C395C" w:rsidRPr="00DB5627" w:rsidRDefault="003C395C" w:rsidP="003C395C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9EE54" w14:textId="77777777" w:rsidR="003C395C" w:rsidRPr="00DB5627" w:rsidRDefault="003C395C" w:rsidP="003C395C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8F4F8" w14:textId="77777777" w:rsidR="003C395C" w:rsidRPr="00DB5627" w:rsidRDefault="003C395C" w:rsidP="003C395C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89AA" w14:textId="0115B258" w:rsidR="003C395C" w:rsidRPr="00DB5627" w:rsidRDefault="00DB5627" w:rsidP="00B7651B">
            <w:pPr>
              <w:tabs>
                <w:tab w:val="decimal" w:pos="760"/>
              </w:tabs>
              <w:spacing w:line="300" w:lineRule="exact"/>
              <w:ind w:right="13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963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  <w:r w:rsidR="003C395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213</w:t>
            </w:r>
          </w:p>
        </w:tc>
      </w:tr>
      <w:tr w:rsidR="009E69E6" w:rsidRPr="00DB5627" w14:paraId="6C399261" w14:textId="77777777" w:rsidTr="00A0447C">
        <w:trPr>
          <w:trHeight w:val="144"/>
        </w:trPr>
        <w:tc>
          <w:tcPr>
            <w:tcW w:w="4500" w:type="dxa"/>
          </w:tcPr>
          <w:p w14:paraId="314FBEB3" w14:textId="31968A64" w:rsidR="003C395C" w:rsidRPr="00DB5627" w:rsidRDefault="00E2338D" w:rsidP="006B7CF9">
            <w:pPr>
              <w:tabs>
                <w:tab w:val="right" w:pos="6095"/>
              </w:tabs>
              <w:spacing w:line="300" w:lineRule="exact"/>
              <w:ind w:left="895" w:right="65" w:hanging="18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6F5D35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  <w:r w:rsidR="00D47AA0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1090" w:type="dxa"/>
          </w:tcPr>
          <w:p w14:paraId="5B53A959" w14:textId="7416A6EA" w:rsidR="003C395C" w:rsidRPr="00DB5627" w:rsidRDefault="00DB5627" w:rsidP="008C6516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C651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8C6516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</w:p>
        </w:tc>
        <w:tc>
          <w:tcPr>
            <w:tcW w:w="98" w:type="dxa"/>
          </w:tcPr>
          <w:p w14:paraId="3394B0BF" w14:textId="77777777" w:rsidR="003C395C" w:rsidRPr="00DB5627" w:rsidRDefault="003C395C" w:rsidP="003C395C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6A4D5B10" w14:textId="79110779" w:rsidR="003C395C" w:rsidRPr="00DB5627" w:rsidRDefault="00DB5627" w:rsidP="003C395C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310</w:t>
            </w:r>
          </w:p>
        </w:tc>
        <w:tc>
          <w:tcPr>
            <w:tcW w:w="122" w:type="dxa"/>
          </w:tcPr>
          <w:p w14:paraId="34AB6030" w14:textId="77777777" w:rsidR="003C395C" w:rsidRPr="00DB5627" w:rsidRDefault="003C395C" w:rsidP="003C395C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D95D014" w14:textId="77777777" w:rsidR="003C395C" w:rsidRPr="00DB5627" w:rsidRDefault="003C395C" w:rsidP="003C395C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675C6368" w14:textId="77777777" w:rsidR="003C395C" w:rsidRPr="00DB5627" w:rsidRDefault="003C395C" w:rsidP="003C395C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5E5E8C4F" w14:textId="53650F06" w:rsidR="003C395C" w:rsidRPr="00DB5627" w:rsidRDefault="00DB5627" w:rsidP="00655CFF">
            <w:pPr>
              <w:tabs>
                <w:tab w:val="decimal" w:pos="850"/>
              </w:tabs>
              <w:spacing w:line="300" w:lineRule="exact"/>
              <w:ind w:right="4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655CF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655CF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416</w:t>
            </w:r>
          </w:p>
        </w:tc>
      </w:tr>
      <w:tr w:rsidR="009E69E6" w:rsidRPr="00DB5627" w14:paraId="1429945A" w14:textId="77777777" w:rsidTr="00A0447C">
        <w:trPr>
          <w:trHeight w:val="144"/>
        </w:trPr>
        <w:tc>
          <w:tcPr>
            <w:tcW w:w="4500" w:type="dxa"/>
          </w:tcPr>
          <w:p w14:paraId="77B191B7" w14:textId="77777777" w:rsidR="003C395C" w:rsidRPr="00DB5627" w:rsidRDefault="003C395C" w:rsidP="006B7CF9">
            <w:pPr>
              <w:tabs>
                <w:tab w:val="left" w:pos="1795"/>
                <w:tab w:val="right" w:pos="6095"/>
              </w:tabs>
              <w:spacing w:line="300" w:lineRule="exact"/>
              <w:ind w:left="805" w:right="1168" w:hanging="87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จากการปรับมูลค่ายุติธรรมของ</w:t>
            </w:r>
          </w:p>
        </w:tc>
        <w:tc>
          <w:tcPr>
            <w:tcW w:w="1090" w:type="dxa"/>
          </w:tcPr>
          <w:p w14:paraId="72300AB2" w14:textId="77777777" w:rsidR="003C395C" w:rsidRPr="00DB5627" w:rsidRDefault="003C395C" w:rsidP="003C395C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38173A30" w14:textId="77777777" w:rsidR="003C395C" w:rsidRPr="00DB5627" w:rsidRDefault="003C395C" w:rsidP="003C395C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6E201016" w14:textId="77777777" w:rsidR="003C395C" w:rsidRPr="00DB5627" w:rsidRDefault="003C395C" w:rsidP="003C395C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</w:tcPr>
          <w:p w14:paraId="5F161539" w14:textId="77777777" w:rsidR="003C395C" w:rsidRPr="00DB5627" w:rsidRDefault="003C395C" w:rsidP="003C395C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D392803" w14:textId="77777777" w:rsidR="003C395C" w:rsidRPr="00DB5627" w:rsidRDefault="003C395C" w:rsidP="003C395C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4C0E20B" w14:textId="77777777" w:rsidR="003C395C" w:rsidRPr="00DB5627" w:rsidRDefault="003C395C" w:rsidP="003C395C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6AC89A7" w14:textId="77777777" w:rsidR="003C395C" w:rsidRPr="00DB5627" w:rsidRDefault="003C395C" w:rsidP="003C395C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5D344C27" w14:textId="77777777" w:rsidTr="00A0447C">
        <w:trPr>
          <w:trHeight w:val="144"/>
        </w:trPr>
        <w:tc>
          <w:tcPr>
            <w:tcW w:w="4500" w:type="dxa"/>
          </w:tcPr>
          <w:p w14:paraId="1A2CFB84" w14:textId="77777777" w:rsidR="00A7526D" w:rsidRPr="00DB5627" w:rsidRDefault="00A7526D" w:rsidP="00A7526D">
            <w:pPr>
              <w:tabs>
                <w:tab w:val="left" w:pos="1795"/>
                <w:tab w:val="right" w:pos="6095"/>
              </w:tabs>
              <w:spacing w:line="300" w:lineRule="exact"/>
              <w:ind w:left="951" w:right="1168" w:firstLine="9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090" w:type="dxa"/>
          </w:tcPr>
          <w:p w14:paraId="4AB9C0FB" w14:textId="39710A0C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907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98" w:type="dxa"/>
          </w:tcPr>
          <w:p w14:paraId="532D48B4" w14:textId="77777777" w:rsidR="00A7526D" w:rsidRPr="00DB5627" w:rsidRDefault="00A7526D" w:rsidP="00A7526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0B4B1456" w14:textId="40BBBB34" w:rsidR="00A7526D" w:rsidRPr="00DB5627" w:rsidRDefault="00DB5627" w:rsidP="00B651D7">
            <w:pPr>
              <w:tabs>
                <w:tab w:val="decimal" w:pos="895"/>
              </w:tabs>
              <w:spacing w:line="300" w:lineRule="exact"/>
              <w:ind w:right="4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827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2" w:type="dxa"/>
          </w:tcPr>
          <w:p w14:paraId="5A57CCC8" w14:textId="77777777" w:rsidR="00A7526D" w:rsidRPr="00DB5627" w:rsidRDefault="00A7526D" w:rsidP="00A7526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557EE91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</w:tcPr>
          <w:p w14:paraId="49682FAE" w14:textId="77777777" w:rsidR="00A7526D" w:rsidRPr="00DB5627" w:rsidRDefault="00A7526D" w:rsidP="00A7526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CF9FB8E" w14:textId="74DC8E70" w:rsidR="00A7526D" w:rsidRPr="00DB5627" w:rsidRDefault="00DB5627" w:rsidP="00B7651B">
            <w:pPr>
              <w:tabs>
                <w:tab w:val="decimal" w:pos="850"/>
              </w:tabs>
              <w:spacing w:line="300" w:lineRule="exact"/>
              <w:ind w:right="13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734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877</w:t>
            </w:r>
          </w:p>
        </w:tc>
      </w:tr>
      <w:tr w:rsidR="009E69E6" w:rsidRPr="00DB5627" w14:paraId="4FE8CACD" w14:textId="77777777" w:rsidTr="00A0447C">
        <w:trPr>
          <w:trHeight w:val="144"/>
        </w:trPr>
        <w:tc>
          <w:tcPr>
            <w:tcW w:w="4500" w:type="dxa"/>
            <w:hideMark/>
          </w:tcPr>
          <w:p w14:paraId="3A5A5EA4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37ED97B0" w14:textId="12FBA9C8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376</w:t>
            </w:r>
            <w:r w:rsidR="00BC6CB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BC6CB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617</w:t>
            </w:r>
          </w:p>
        </w:tc>
        <w:tc>
          <w:tcPr>
            <w:tcW w:w="98" w:type="dxa"/>
            <w:vAlign w:val="center"/>
          </w:tcPr>
          <w:p w14:paraId="30E11A2C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46B5DEA7" w14:textId="61BAEEC0" w:rsidR="00A7526D" w:rsidRPr="00DB5627" w:rsidRDefault="00B651D7" w:rsidP="00B651D7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795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</w:p>
        </w:tc>
        <w:tc>
          <w:tcPr>
            <w:tcW w:w="122" w:type="dxa"/>
            <w:vAlign w:val="center"/>
          </w:tcPr>
          <w:p w14:paraId="4A2B903F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16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0449AA17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90EE8BC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C03267F" w14:textId="79F789C0" w:rsidR="00A7526D" w:rsidRPr="00DB5627" w:rsidRDefault="00DB5627" w:rsidP="00B7651B">
            <w:pPr>
              <w:tabs>
                <w:tab w:val="decimal" w:pos="850"/>
              </w:tabs>
              <w:spacing w:line="300" w:lineRule="exact"/>
              <w:ind w:right="13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377</w:t>
            </w:r>
            <w:r w:rsidR="00655CF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="00655CF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</w:p>
        </w:tc>
      </w:tr>
      <w:tr w:rsidR="009E69E6" w:rsidRPr="00DB5627" w14:paraId="5B75387A" w14:textId="77777777" w:rsidTr="00A0447C">
        <w:trPr>
          <w:trHeight w:val="144"/>
        </w:trPr>
        <w:tc>
          <w:tcPr>
            <w:tcW w:w="4500" w:type="dxa"/>
            <w:hideMark/>
          </w:tcPr>
          <w:p w14:paraId="30B8ED45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733EE4" w14:textId="1A04BBFB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165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</w:p>
        </w:tc>
        <w:tc>
          <w:tcPr>
            <w:tcW w:w="98" w:type="dxa"/>
            <w:vAlign w:val="center"/>
          </w:tcPr>
          <w:p w14:paraId="7D408DF6" w14:textId="77777777" w:rsidR="00A7526D" w:rsidRPr="00DB5627" w:rsidRDefault="00A7526D" w:rsidP="00A7526D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930E1B" w14:textId="20CA5A37" w:rsidR="00A7526D" w:rsidRPr="00DB5627" w:rsidRDefault="00DB5627" w:rsidP="00B651D7">
            <w:pPr>
              <w:tabs>
                <w:tab w:val="decimal" w:pos="882"/>
              </w:tabs>
              <w:spacing w:line="300" w:lineRule="exact"/>
              <w:ind w:right="4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623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236</w:t>
            </w:r>
          </w:p>
        </w:tc>
        <w:tc>
          <w:tcPr>
            <w:tcW w:w="122" w:type="dxa"/>
            <w:vAlign w:val="center"/>
          </w:tcPr>
          <w:p w14:paraId="1490DF7A" w14:textId="77777777" w:rsidR="00A7526D" w:rsidRPr="00DB5627" w:rsidRDefault="00A7526D" w:rsidP="00A7526D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A119B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CE22953" w14:textId="77777777" w:rsidR="00A7526D" w:rsidRPr="00DB5627" w:rsidRDefault="00A7526D" w:rsidP="00A7526D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58099A" w14:textId="57527286" w:rsidR="00A7526D" w:rsidRPr="00DB5627" w:rsidRDefault="00DB5627" w:rsidP="00B7651B">
            <w:pPr>
              <w:tabs>
                <w:tab w:val="decimal" w:pos="850"/>
              </w:tabs>
              <w:spacing w:line="300" w:lineRule="exact"/>
              <w:ind w:right="13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467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788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672</w:t>
            </w:r>
          </w:p>
        </w:tc>
      </w:tr>
      <w:tr w:rsidR="009E69E6" w:rsidRPr="00DB5627" w14:paraId="22161444" w14:textId="77777777" w:rsidTr="00A0447C">
        <w:trPr>
          <w:trHeight w:val="144"/>
        </w:trPr>
        <w:tc>
          <w:tcPr>
            <w:tcW w:w="4500" w:type="dxa"/>
            <w:hideMark/>
          </w:tcPr>
          <w:p w14:paraId="3B0490DD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64162" w14:textId="77777777" w:rsidR="00A7526D" w:rsidRPr="00DB5627" w:rsidRDefault="00A7526D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717710EF" w14:textId="77777777" w:rsidR="00A7526D" w:rsidRPr="00DB5627" w:rsidRDefault="00A7526D" w:rsidP="00A7526D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193D6" w14:textId="77777777" w:rsidR="00A7526D" w:rsidRPr="00DB5627" w:rsidRDefault="00A7526D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2621720E" w14:textId="77777777" w:rsidR="00A7526D" w:rsidRPr="00DB5627" w:rsidRDefault="00A7526D" w:rsidP="00A7526D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1398E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1A9FED0" w14:textId="77777777" w:rsidR="00A7526D" w:rsidRPr="00DB5627" w:rsidRDefault="00A7526D" w:rsidP="00A7526D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13FB8" w14:textId="77777777" w:rsidR="00A7526D" w:rsidRPr="00DB5627" w:rsidRDefault="00A7526D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299D4F7D" w14:textId="77777777" w:rsidTr="00A0447C">
        <w:trPr>
          <w:trHeight w:val="144"/>
        </w:trPr>
        <w:tc>
          <w:tcPr>
            <w:tcW w:w="4500" w:type="dxa"/>
            <w:hideMark/>
          </w:tcPr>
          <w:p w14:paraId="441444CD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vAlign w:val="center"/>
          </w:tcPr>
          <w:p w14:paraId="58A0587B" w14:textId="68C7D10A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304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202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449</w:t>
            </w:r>
          </w:p>
        </w:tc>
        <w:tc>
          <w:tcPr>
            <w:tcW w:w="98" w:type="dxa"/>
            <w:vAlign w:val="center"/>
          </w:tcPr>
          <w:p w14:paraId="1A6F4D57" w14:textId="77777777" w:rsidR="00A7526D" w:rsidRPr="00DB5627" w:rsidRDefault="00A7526D" w:rsidP="00A7526D">
            <w:pPr>
              <w:tabs>
                <w:tab w:val="decimal" w:pos="895"/>
                <w:tab w:val="right" w:pos="6095"/>
              </w:tabs>
              <w:spacing w:line="300" w:lineRule="exact"/>
              <w:ind w:left="360" w:right="6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AF6B03D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24D3DF64" w14:textId="77777777" w:rsidR="00A7526D" w:rsidRPr="00DB5627" w:rsidRDefault="00A7526D" w:rsidP="00A7526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F2DC0E3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94DC232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71FCA36" w14:textId="4F614094" w:rsidR="00A7526D" w:rsidRPr="00DB5627" w:rsidRDefault="00DB5627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304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202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449</w:t>
            </w:r>
          </w:p>
        </w:tc>
      </w:tr>
      <w:tr w:rsidR="009E69E6" w:rsidRPr="00DB5627" w14:paraId="37C3379C" w14:textId="77777777" w:rsidTr="00A0447C">
        <w:trPr>
          <w:trHeight w:val="144"/>
        </w:trPr>
        <w:tc>
          <w:tcPr>
            <w:tcW w:w="4500" w:type="dxa"/>
            <w:hideMark/>
          </w:tcPr>
          <w:p w14:paraId="12FF2808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090" w:type="dxa"/>
            <w:vAlign w:val="center"/>
          </w:tcPr>
          <w:p w14:paraId="61AF8888" w14:textId="77777777" w:rsidR="00A7526D" w:rsidRPr="00DB5627" w:rsidRDefault="00A7526D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2615AA24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82CEDAA" w14:textId="77777777" w:rsidR="00A7526D" w:rsidRPr="00DB5627" w:rsidRDefault="00A7526D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vAlign w:val="center"/>
          </w:tcPr>
          <w:p w14:paraId="5EA64A47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C7C767D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3DDA5414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BD865B8" w14:textId="77777777" w:rsidR="00A7526D" w:rsidRPr="00DB5627" w:rsidRDefault="00A7526D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5F79AC27" w14:textId="77777777" w:rsidTr="00A0447C">
        <w:trPr>
          <w:trHeight w:val="144"/>
        </w:trPr>
        <w:tc>
          <w:tcPr>
            <w:tcW w:w="4500" w:type="dxa"/>
            <w:hideMark/>
          </w:tcPr>
          <w:p w14:paraId="57392793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   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เพื่อการลงทุน</w:t>
            </w:r>
          </w:p>
        </w:tc>
        <w:tc>
          <w:tcPr>
            <w:tcW w:w="1090" w:type="dxa"/>
          </w:tcPr>
          <w:p w14:paraId="46B00C51" w14:textId="77777777" w:rsidR="00A7526D" w:rsidRPr="00DB5627" w:rsidRDefault="00A7526D" w:rsidP="00B651D7">
            <w:pPr>
              <w:spacing w:line="300" w:lineRule="exact"/>
              <w:ind w:right="9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6AD55810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5A05972" w14:textId="0940B9F5" w:rsidR="00A7526D" w:rsidRPr="00DB5627" w:rsidRDefault="00DB5627" w:rsidP="00B651D7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</w:p>
        </w:tc>
        <w:tc>
          <w:tcPr>
            <w:tcW w:w="122" w:type="dxa"/>
            <w:vAlign w:val="center"/>
          </w:tcPr>
          <w:p w14:paraId="4394392A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2861D66D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C6BE917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2D9FADC" w14:textId="67D884F6" w:rsidR="00A7526D" w:rsidRPr="00DB5627" w:rsidRDefault="00DB5627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</w:p>
        </w:tc>
      </w:tr>
      <w:tr w:rsidR="009E69E6" w:rsidRPr="00DB5627" w14:paraId="7C898822" w14:textId="77777777" w:rsidTr="00A0447C">
        <w:trPr>
          <w:trHeight w:val="144"/>
        </w:trPr>
        <w:tc>
          <w:tcPr>
            <w:tcW w:w="4500" w:type="dxa"/>
            <w:hideMark/>
          </w:tcPr>
          <w:p w14:paraId="59CE3307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56886BBC" w14:textId="7F6C38C2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  <w:r w:rsidR="00E31E6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E31E6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297</w:t>
            </w:r>
          </w:p>
        </w:tc>
        <w:tc>
          <w:tcPr>
            <w:tcW w:w="98" w:type="dxa"/>
            <w:vAlign w:val="center"/>
          </w:tcPr>
          <w:p w14:paraId="4A99DD1E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0BC4AF3A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vAlign w:val="center"/>
          </w:tcPr>
          <w:p w14:paraId="13830A0E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25258797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BCF70CB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026D36B" w14:textId="539C7C33" w:rsidR="00A7526D" w:rsidRPr="00DB5627" w:rsidRDefault="00DB5627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  <w:r w:rsidR="00E31E6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E31E6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297</w:t>
            </w:r>
          </w:p>
        </w:tc>
      </w:tr>
      <w:tr w:rsidR="009E69E6" w:rsidRPr="00DB5627" w14:paraId="410560DA" w14:textId="77777777" w:rsidTr="00A0447C">
        <w:trPr>
          <w:trHeight w:val="144"/>
        </w:trPr>
        <w:tc>
          <w:tcPr>
            <w:tcW w:w="4500" w:type="dxa"/>
            <w:hideMark/>
          </w:tcPr>
          <w:p w14:paraId="43387F81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69805B24" w14:textId="097D1DCD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596</w:t>
            </w:r>
            <w:r w:rsidR="008D6984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  <w:r w:rsidR="008D6984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230</w:t>
            </w:r>
          </w:p>
        </w:tc>
        <w:tc>
          <w:tcPr>
            <w:tcW w:w="98" w:type="dxa"/>
            <w:vAlign w:val="center"/>
          </w:tcPr>
          <w:p w14:paraId="7C3567C4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7DAB56D" w14:textId="5E503909" w:rsidR="00A7526D" w:rsidRPr="00DB5627" w:rsidRDefault="00DB5627" w:rsidP="0082182F">
            <w:pPr>
              <w:tabs>
                <w:tab w:val="decimal" w:pos="895"/>
              </w:tabs>
              <w:spacing w:line="300" w:lineRule="exact"/>
              <w:ind w:right="4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894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335</w:t>
            </w:r>
          </w:p>
        </w:tc>
        <w:tc>
          <w:tcPr>
            <w:tcW w:w="122" w:type="dxa"/>
            <w:vAlign w:val="center"/>
          </w:tcPr>
          <w:p w14:paraId="0C6EEDBE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16A34F05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21B20C0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5C4267D" w14:textId="5DA01502" w:rsidR="00A7526D" w:rsidRPr="00DB5627" w:rsidRDefault="00DB5627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677</w:t>
            </w:r>
            <w:r w:rsidR="005C251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839</w:t>
            </w:r>
            <w:r w:rsidR="005C251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565</w:t>
            </w:r>
          </w:p>
        </w:tc>
      </w:tr>
      <w:tr w:rsidR="009E69E6" w:rsidRPr="00DB5627" w14:paraId="18F43BB7" w14:textId="77777777" w:rsidTr="00A0447C">
        <w:trPr>
          <w:trHeight w:val="144"/>
        </w:trPr>
        <w:tc>
          <w:tcPr>
            <w:tcW w:w="4500" w:type="dxa"/>
            <w:hideMark/>
          </w:tcPr>
          <w:p w14:paraId="06616410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61487D9F" w14:textId="111B6C73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241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  <w:tc>
          <w:tcPr>
            <w:tcW w:w="98" w:type="dxa"/>
            <w:vAlign w:val="center"/>
          </w:tcPr>
          <w:p w14:paraId="3508255D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148E2A25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vAlign w:val="center"/>
          </w:tcPr>
          <w:p w14:paraId="2CF37A40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13A5B48E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70C741E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3CF7626" w14:textId="27A00F31" w:rsidR="00A7526D" w:rsidRPr="00DB5627" w:rsidRDefault="00DB5627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241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</w:tr>
      <w:tr w:rsidR="009E69E6" w:rsidRPr="00DB5627" w14:paraId="25029305" w14:textId="77777777" w:rsidTr="00A0447C">
        <w:trPr>
          <w:trHeight w:val="144"/>
        </w:trPr>
        <w:tc>
          <w:tcPr>
            <w:tcW w:w="4500" w:type="dxa"/>
            <w:hideMark/>
          </w:tcPr>
          <w:p w14:paraId="6CA39FE3" w14:textId="77777777" w:rsidR="00A7526D" w:rsidRPr="00DB5627" w:rsidRDefault="00A7526D" w:rsidP="00A7526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9C172" w14:textId="1A963743" w:rsidR="00A7526D" w:rsidRPr="00DB5627" w:rsidRDefault="00DB5627" w:rsidP="00B651D7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D6984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238</w:t>
            </w:r>
            <w:r w:rsidR="008D6984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309</w:t>
            </w:r>
            <w:r w:rsidR="008D6984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F2787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C3C35" w14:textId="294D3031" w:rsidR="00A7526D" w:rsidRPr="00DB5627" w:rsidRDefault="00DB5627" w:rsidP="00B651D7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185</w:t>
            </w:r>
            <w:r w:rsidR="00A7526D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655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91C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04AC0" w14:textId="77777777" w:rsidR="00A7526D" w:rsidRPr="00DB5627" w:rsidRDefault="00A7526D" w:rsidP="00A7526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090F3" w14:textId="77777777" w:rsidR="00A7526D" w:rsidRPr="00DB5627" w:rsidRDefault="00A7526D" w:rsidP="00A7526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59504" w14:textId="216802D8" w:rsidR="00A7526D" w:rsidRPr="00DB5627" w:rsidRDefault="00DB5627" w:rsidP="00A7526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D6984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005C251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="005C251E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847</w:t>
            </w:r>
          </w:p>
        </w:tc>
      </w:tr>
      <w:tr w:rsidR="009E69E6" w:rsidRPr="00DB5627" w14:paraId="314DB137" w14:textId="77777777" w:rsidTr="00A0447C">
        <w:trPr>
          <w:trHeight w:val="144"/>
        </w:trPr>
        <w:tc>
          <w:tcPr>
            <w:tcW w:w="4500" w:type="dxa"/>
            <w:hideMark/>
          </w:tcPr>
          <w:p w14:paraId="6ECEF51D" w14:textId="77777777" w:rsidR="005E1173" w:rsidRPr="00DB5627" w:rsidRDefault="005E1173" w:rsidP="005E1173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(ขาดทุน)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จากการดำเนินงานต่อเนื่อง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E529F" w14:textId="19D14455" w:rsidR="005E1173" w:rsidRPr="00DB5627" w:rsidRDefault="00DB5627" w:rsidP="005E1173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184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856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  <w:tc>
          <w:tcPr>
            <w:tcW w:w="98" w:type="dxa"/>
            <w:vAlign w:val="center"/>
          </w:tcPr>
          <w:p w14:paraId="18D4659F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B3FA8" w14:textId="2D3F9454" w:rsidR="005E1173" w:rsidRPr="00DB5627" w:rsidRDefault="005E1173" w:rsidP="00B651D7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vAlign w:val="center"/>
          </w:tcPr>
          <w:p w14:paraId="0CD5E108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6B0F3" w14:textId="77777777" w:rsidR="005E1173" w:rsidRPr="00DB5627" w:rsidRDefault="005E1173" w:rsidP="005E117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B5F00DD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B10D07" w14:textId="1BD9E7BC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293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825</w:t>
            </w:r>
          </w:p>
        </w:tc>
      </w:tr>
      <w:tr w:rsidR="009E69E6" w:rsidRPr="00DB5627" w14:paraId="69564831" w14:textId="77777777" w:rsidTr="00A0447C">
        <w:trPr>
          <w:trHeight w:val="144"/>
        </w:trPr>
        <w:tc>
          <w:tcPr>
            <w:tcW w:w="4500" w:type="dxa"/>
            <w:hideMark/>
          </w:tcPr>
          <w:p w14:paraId="0C94657F" w14:textId="77777777" w:rsidR="005E1173" w:rsidRPr="00DB5627" w:rsidRDefault="005E1173" w:rsidP="005E1173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67CCC" w14:textId="4AFD9082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890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E78C5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9C1588" w14:textId="14167417" w:rsidR="005E1173" w:rsidRPr="00DB5627" w:rsidRDefault="00B651D7" w:rsidP="00B651D7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2AE8B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1EBD72" w14:textId="7EA9385F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748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6AC08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12A524" w14:textId="48C0B89A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129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530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603</w:t>
            </w:r>
          </w:p>
        </w:tc>
      </w:tr>
      <w:tr w:rsidR="009E69E6" w:rsidRPr="00DB5627" w14:paraId="7E2F0C74" w14:textId="77777777" w:rsidTr="00A0447C">
        <w:trPr>
          <w:trHeight w:val="144"/>
        </w:trPr>
        <w:tc>
          <w:tcPr>
            <w:tcW w:w="4500" w:type="dxa"/>
            <w:hideMark/>
          </w:tcPr>
          <w:p w14:paraId="2E1C7225" w14:textId="77777777" w:rsidR="005E1173" w:rsidRPr="00DB5627" w:rsidRDefault="005E1173" w:rsidP="005E1173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3AFF7" w14:textId="2E61D622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244E2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98E1C" w14:textId="3BDF5610" w:rsidR="005E1173" w:rsidRPr="00DB5627" w:rsidRDefault="00B651D7" w:rsidP="00B651D7">
            <w:pPr>
              <w:tabs>
                <w:tab w:val="decimal" w:pos="895"/>
              </w:tabs>
              <w:spacing w:line="300" w:lineRule="exact"/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380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D9341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6D83D" w14:textId="030578D6" w:rsidR="005E1173" w:rsidRPr="00DB5627" w:rsidRDefault="00DB5627" w:rsidP="005E1173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27BC5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305B6" w14:textId="47696115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77A103DB" w14:textId="77777777" w:rsidTr="00A0447C">
        <w:trPr>
          <w:trHeight w:val="144"/>
        </w:trPr>
        <w:tc>
          <w:tcPr>
            <w:tcW w:w="4500" w:type="dxa"/>
            <w:hideMark/>
          </w:tcPr>
          <w:p w14:paraId="6DFDA936" w14:textId="77777777" w:rsidR="005E1173" w:rsidRPr="00DB5627" w:rsidRDefault="005E1173" w:rsidP="005E1173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กำไร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516C30" w14:textId="11FB2DB1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598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032BF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97A3E7" w14:textId="6D6BE52F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79894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25406F" w14:textId="270805C0" w:rsidR="005E1173" w:rsidRPr="00DB5627" w:rsidRDefault="00DB5627" w:rsidP="005E1173">
            <w:pPr>
              <w:tabs>
                <w:tab w:val="decimal" w:pos="674"/>
              </w:tabs>
              <w:spacing w:line="30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58D8F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B47960" w14:textId="572848C8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277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741</w:t>
            </w:r>
          </w:p>
        </w:tc>
      </w:tr>
      <w:tr w:rsidR="009E69E6" w:rsidRPr="00DB5627" w14:paraId="50348A14" w14:textId="77777777" w:rsidTr="00A0447C">
        <w:trPr>
          <w:trHeight w:val="144"/>
        </w:trPr>
        <w:tc>
          <w:tcPr>
            <w:tcW w:w="4500" w:type="dxa"/>
            <w:hideMark/>
          </w:tcPr>
          <w:p w14:paraId="771DDA4C" w14:textId="77777777" w:rsidR="005E1173" w:rsidRPr="00DB5627" w:rsidRDefault="005E1173" w:rsidP="005E1173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C8B9F" w14:textId="39B3BF86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290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614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754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52FE6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B5BED" w14:textId="5B501B58" w:rsidR="005E1173" w:rsidRPr="00DB5627" w:rsidRDefault="00B651D7" w:rsidP="00B651D7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985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276FB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B3387" w14:textId="77777777" w:rsidR="005E1173" w:rsidRPr="00DB5627" w:rsidRDefault="005E1173" w:rsidP="005E117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4B2A9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6D776" w14:textId="11CF1686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292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458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739</w:t>
            </w:r>
          </w:p>
        </w:tc>
      </w:tr>
      <w:tr w:rsidR="009E69E6" w:rsidRPr="00DB5627" w14:paraId="4EE99177" w14:textId="77777777" w:rsidTr="00A0447C">
        <w:trPr>
          <w:trHeight w:val="144"/>
        </w:trPr>
        <w:tc>
          <w:tcPr>
            <w:tcW w:w="4500" w:type="dxa"/>
            <w:hideMark/>
          </w:tcPr>
          <w:p w14:paraId="0AA214A9" w14:textId="77777777" w:rsidR="005E1173" w:rsidRPr="00DB5627" w:rsidRDefault="005E1173" w:rsidP="005E1173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 (ขาดทุน) จากการดำเนินการต่อเนื่องสำหรับ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FF4062" w14:textId="1B28CDBA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983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5B0CB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6C1046" w14:textId="4E414128" w:rsidR="005E1173" w:rsidRPr="00DB5627" w:rsidRDefault="005E1173" w:rsidP="00B651D7">
            <w:pPr>
              <w:tabs>
                <w:tab w:val="decimal" w:pos="882"/>
              </w:tabs>
              <w:spacing w:line="300" w:lineRule="exact"/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90D91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4A6019" w14:textId="2FF8F51D" w:rsidR="005E1173" w:rsidRPr="00DB5627" w:rsidRDefault="00DB5627" w:rsidP="005E1173">
            <w:pPr>
              <w:tabs>
                <w:tab w:val="decimal" w:pos="674"/>
              </w:tabs>
              <w:spacing w:line="30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5728D" w14:textId="77777777" w:rsidR="005E1173" w:rsidRPr="00DB5627" w:rsidRDefault="005E1173" w:rsidP="005E1173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187267" w14:textId="634DC20C" w:rsidR="005E1173" w:rsidRPr="00DB5627" w:rsidRDefault="00DB5627" w:rsidP="005E1173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256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819</w:t>
            </w:r>
            <w:r w:rsidR="0082182F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002</w:t>
            </w:r>
          </w:p>
        </w:tc>
      </w:tr>
    </w:tbl>
    <w:p w14:paraId="717E56F9" w14:textId="77777777" w:rsidR="00A10FE1" w:rsidRPr="00DB5627" w:rsidRDefault="00A10FE1" w:rsidP="00DB020B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p w14:paraId="16DB7902" w14:textId="107750DC" w:rsidR="0050111F" w:rsidRPr="00DB5627" w:rsidRDefault="007E3D53" w:rsidP="00271ED5">
      <w:pPr>
        <w:spacing w:before="240"/>
        <w:ind w:left="562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E63BEE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DD1C4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433728" w:rsidRPr="00DB5627">
        <w:rPr>
          <w:rFonts w:ascii="Angsana New" w:hAnsi="Angsana New" w:cs="Angsana New"/>
          <w:color w:val="000000" w:themeColor="text1"/>
          <w:spacing w:val="-4"/>
          <w:cs/>
        </w:rPr>
        <w:t>กลุ่มบริษัทไม่มีรายได้จากรายการกับลูกค้าภายนอกรายใดรายหนึ่ง</w:t>
      </w:r>
      <w:r w:rsidR="00433728" w:rsidRPr="00DB5627">
        <w:rPr>
          <w:rFonts w:ascii="Angsana New" w:hAnsi="Angsana New" w:cs="Angsana New"/>
          <w:color w:val="000000" w:themeColor="text1"/>
          <w:cs/>
        </w:rPr>
        <w:t xml:space="preserve">ที่มีมูลค่าตั้งแต่ร้อยละ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10</w:t>
      </w:r>
      <w:r w:rsidR="00433728" w:rsidRPr="00DB5627">
        <w:rPr>
          <w:rFonts w:ascii="Angsana New" w:hAnsi="Angsana New" w:cs="Angsana New"/>
          <w:color w:val="000000" w:themeColor="text1"/>
          <w:cs/>
        </w:rPr>
        <w:t xml:space="preserve"> ของรายได้รวม</w:t>
      </w:r>
    </w:p>
    <w:p w14:paraId="7CBE0097" w14:textId="77777777" w:rsidR="00EA5A24" w:rsidRPr="00DB5627" w:rsidRDefault="00EA5A24" w:rsidP="0050111F">
      <w:pPr>
        <w:ind w:left="562"/>
        <w:jc w:val="thaiDistribute"/>
        <w:rPr>
          <w:rFonts w:ascii="Angsana New" w:hAnsi="Angsana New" w:cs="Angsana New"/>
          <w:color w:val="000000" w:themeColor="text1"/>
          <w:sz w:val="2"/>
          <w:szCs w:val="2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br w:type="page"/>
      </w:r>
    </w:p>
    <w:p w14:paraId="202989E8" w14:textId="77777777" w:rsidR="00051598" w:rsidRPr="00DB5627" w:rsidRDefault="00051598" w:rsidP="00DB020B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9E69E6" w:rsidRPr="00DB5627" w14:paraId="2E0D7A72" w14:textId="77777777" w:rsidTr="0022355E">
        <w:trPr>
          <w:trHeight w:val="144"/>
        </w:trPr>
        <w:tc>
          <w:tcPr>
            <w:tcW w:w="4500" w:type="dxa"/>
          </w:tcPr>
          <w:p w14:paraId="749C563B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</w:tcPr>
          <w:p w14:paraId="2CA5042E" w14:textId="77777777" w:rsidR="00A0447C" w:rsidRPr="00DB5627" w:rsidRDefault="00A0447C" w:rsidP="0022355E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519E1E2B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9F84012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" w:type="dxa"/>
          </w:tcPr>
          <w:p w14:paraId="03BED453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hideMark/>
          </w:tcPr>
          <w:p w14:paraId="4AE42934" w14:textId="77777777" w:rsidR="00A0447C" w:rsidRPr="00DB5627" w:rsidRDefault="00A0447C" w:rsidP="0022355E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B5627" w14:paraId="785C1AE3" w14:textId="77777777" w:rsidTr="0022355E">
        <w:trPr>
          <w:trHeight w:val="144"/>
        </w:trPr>
        <w:tc>
          <w:tcPr>
            <w:tcW w:w="4500" w:type="dxa"/>
          </w:tcPr>
          <w:p w14:paraId="561F36FD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hideMark/>
          </w:tcPr>
          <w:p w14:paraId="068D5E02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B5627" w14:paraId="28AE2BDF" w14:textId="77777777" w:rsidTr="0022355E">
        <w:trPr>
          <w:trHeight w:val="144"/>
        </w:trPr>
        <w:tc>
          <w:tcPr>
            <w:tcW w:w="4500" w:type="dxa"/>
          </w:tcPr>
          <w:p w14:paraId="00805E18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hideMark/>
          </w:tcPr>
          <w:p w14:paraId="57A67A49" w14:textId="7593CC92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9E69E6" w:rsidRPr="00DB5627" w14:paraId="160C8FAB" w14:textId="77777777" w:rsidTr="0022355E">
        <w:trPr>
          <w:trHeight w:val="144"/>
        </w:trPr>
        <w:tc>
          <w:tcPr>
            <w:tcW w:w="4500" w:type="dxa"/>
          </w:tcPr>
          <w:p w14:paraId="3CD5D7CA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hideMark/>
          </w:tcPr>
          <w:p w14:paraId="72C428B0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</w:tcPr>
          <w:p w14:paraId="6A59CCA4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120C8E37" w14:textId="77777777" w:rsidR="00A0447C" w:rsidRPr="00DB5627" w:rsidRDefault="00A0447C" w:rsidP="0022355E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06B89745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728FE9E3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9E69E6" w:rsidRPr="00DB5627" w14:paraId="38454F6C" w14:textId="77777777" w:rsidTr="0022355E">
        <w:trPr>
          <w:trHeight w:val="144"/>
        </w:trPr>
        <w:tc>
          <w:tcPr>
            <w:tcW w:w="4500" w:type="dxa"/>
          </w:tcPr>
          <w:p w14:paraId="7AF063AA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732C7B13" w14:textId="77777777" w:rsidR="00A0447C" w:rsidRPr="00DB5627" w:rsidRDefault="00A0447C" w:rsidP="0022355E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</w:tcPr>
          <w:p w14:paraId="0C7A6DBC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4FD07314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</w:tcPr>
          <w:p w14:paraId="0ADB9F6F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26801EA5" w14:textId="77777777" w:rsidR="00A0447C" w:rsidRPr="00DB5627" w:rsidRDefault="00A0447C" w:rsidP="0022355E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1C24780F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E1EA24E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0355B71D" w14:textId="77777777" w:rsidTr="0022355E">
        <w:trPr>
          <w:trHeight w:val="144"/>
        </w:trPr>
        <w:tc>
          <w:tcPr>
            <w:tcW w:w="4500" w:type="dxa"/>
          </w:tcPr>
          <w:p w14:paraId="5604A7D7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0BA7D97F" w14:textId="77777777" w:rsidR="00A0447C" w:rsidRPr="00DB5627" w:rsidRDefault="00A0447C" w:rsidP="0022355E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</w:tcPr>
          <w:p w14:paraId="414F9050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2460293A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</w:tcPr>
          <w:p w14:paraId="181A5995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5EB75DB" w14:textId="77777777" w:rsidR="00A0447C" w:rsidRPr="00DB5627" w:rsidRDefault="00A0447C" w:rsidP="0022355E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75152C65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85516BA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75B3091E" w14:textId="77777777" w:rsidTr="0022355E">
        <w:trPr>
          <w:trHeight w:val="144"/>
        </w:trPr>
        <w:tc>
          <w:tcPr>
            <w:tcW w:w="4500" w:type="dxa"/>
          </w:tcPr>
          <w:p w14:paraId="0A5E8956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67C76BC0" w14:textId="77777777" w:rsidR="00A0447C" w:rsidRPr="00DB5627" w:rsidRDefault="00A0447C" w:rsidP="0022355E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</w:tcPr>
          <w:p w14:paraId="687D97D6" w14:textId="77777777" w:rsidR="00A0447C" w:rsidRPr="00DB5627" w:rsidRDefault="00A0447C" w:rsidP="0022355E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3536ECF2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</w:tcPr>
          <w:p w14:paraId="172CD197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D7140E2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CD2EC53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2C11E44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66A89F5B" w14:textId="77777777" w:rsidTr="0022355E">
        <w:trPr>
          <w:trHeight w:val="144"/>
        </w:trPr>
        <w:tc>
          <w:tcPr>
            <w:tcW w:w="4500" w:type="dxa"/>
            <w:hideMark/>
          </w:tcPr>
          <w:p w14:paraId="7071ABD2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การดำเนินงานต่อเนื่อง</w:t>
            </w:r>
          </w:p>
        </w:tc>
        <w:tc>
          <w:tcPr>
            <w:tcW w:w="1090" w:type="dxa"/>
          </w:tcPr>
          <w:p w14:paraId="53D99518" w14:textId="77777777" w:rsidR="00A0447C" w:rsidRPr="00DB5627" w:rsidRDefault="00A0447C" w:rsidP="0022355E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5D3992A8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4BC282D" w14:textId="77777777" w:rsidR="00A0447C" w:rsidRPr="00DB5627" w:rsidRDefault="00A0447C" w:rsidP="0022355E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2" w:type="dxa"/>
          </w:tcPr>
          <w:p w14:paraId="415E0477" w14:textId="77777777" w:rsidR="00A0447C" w:rsidRPr="00DB5627" w:rsidRDefault="00A0447C" w:rsidP="0022355E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EDE12F6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88A3704" w14:textId="77777777" w:rsidR="00A0447C" w:rsidRPr="00DB5627" w:rsidRDefault="00A0447C" w:rsidP="0022355E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96D7184" w14:textId="77777777" w:rsidR="00A0447C" w:rsidRPr="00DB5627" w:rsidRDefault="00A0447C" w:rsidP="0022355E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64736C04" w14:textId="77777777" w:rsidTr="0022355E">
        <w:trPr>
          <w:trHeight w:val="144"/>
        </w:trPr>
        <w:tc>
          <w:tcPr>
            <w:tcW w:w="4500" w:type="dxa"/>
            <w:hideMark/>
          </w:tcPr>
          <w:p w14:paraId="6DF64E0E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</w:tcPr>
          <w:p w14:paraId="1D1D73C9" w14:textId="77777777" w:rsidR="00A0447C" w:rsidRPr="00DB5627" w:rsidRDefault="00A0447C" w:rsidP="0022355E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0DEFB3E0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FD44149" w14:textId="77777777" w:rsidR="00A0447C" w:rsidRPr="00DB5627" w:rsidRDefault="00A0447C" w:rsidP="0022355E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2" w:type="dxa"/>
          </w:tcPr>
          <w:p w14:paraId="4CD96E1A" w14:textId="77777777" w:rsidR="00A0447C" w:rsidRPr="00DB5627" w:rsidRDefault="00A0447C" w:rsidP="0022355E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C61BA74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C3ADA44" w14:textId="77777777" w:rsidR="00A0447C" w:rsidRPr="00DB5627" w:rsidRDefault="00A0447C" w:rsidP="0022355E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8D452A5" w14:textId="77777777" w:rsidR="00A0447C" w:rsidRPr="00DB5627" w:rsidRDefault="00A0447C" w:rsidP="0022355E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B5627" w14:paraId="3CDBA1A9" w14:textId="77777777" w:rsidTr="0022355E">
        <w:trPr>
          <w:trHeight w:val="144"/>
        </w:trPr>
        <w:tc>
          <w:tcPr>
            <w:tcW w:w="4500" w:type="dxa"/>
            <w:hideMark/>
          </w:tcPr>
          <w:p w14:paraId="3B03BAC2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</w:tcPr>
          <w:p w14:paraId="19206E22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0C2DD709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59F2F16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56DE4F62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9984E20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2F9EE33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9340CCB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791B1764" w14:textId="77777777" w:rsidTr="0022355E">
        <w:trPr>
          <w:trHeight w:val="144"/>
        </w:trPr>
        <w:tc>
          <w:tcPr>
            <w:tcW w:w="4500" w:type="dxa"/>
            <w:hideMark/>
          </w:tcPr>
          <w:p w14:paraId="50D5A909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</w:tcPr>
          <w:p w14:paraId="2FC2938A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56A2E3BB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2076B87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31B4F7C8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692700D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AE165A2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404D98E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7382CDB0" w14:textId="77777777" w:rsidTr="0022355E">
        <w:trPr>
          <w:trHeight w:val="144"/>
        </w:trPr>
        <w:tc>
          <w:tcPr>
            <w:tcW w:w="4500" w:type="dxa"/>
            <w:hideMark/>
          </w:tcPr>
          <w:p w14:paraId="1F5D4C72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</w:tcPr>
          <w:p w14:paraId="594A614B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158356B6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AA23D23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6D104A51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5000721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0D1E40A7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CA2FAF7" w14:textId="77777777" w:rsidR="00A0447C" w:rsidRPr="00DB5627" w:rsidRDefault="00A0447C" w:rsidP="0022355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3F7324D8" w14:textId="77777777" w:rsidTr="0022355E">
        <w:trPr>
          <w:trHeight w:val="144"/>
        </w:trPr>
        <w:tc>
          <w:tcPr>
            <w:tcW w:w="4500" w:type="dxa"/>
            <w:hideMark/>
          </w:tcPr>
          <w:p w14:paraId="7C19D1B8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firstLine="6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F788F" w14:textId="70B58421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0AB09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519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3199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E9B89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1D8A0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1D5C" w14:textId="09D7C90A" w:rsidR="00A0447C" w:rsidRPr="00DB5627" w:rsidRDefault="00DB5627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</w:p>
        </w:tc>
      </w:tr>
      <w:tr w:rsidR="009E69E6" w:rsidRPr="00DB5627" w14:paraId="31C3A654" w14:textId="77777777" w:rsidTr="0022355E">
        <w:trPr>
          <w:trHeight w:val="144"/>
        </w:trPr>
        <w:tc>
          <w:tcPr>
            <w:tcW w:w="4500" w:type="dxa"/>
          </w:tcPr>
          <w:p w14:paraId="3F5944D1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รายได้ที่รับรู้ตลอดช่วงเวลา</w:t>
            </w:r>
          </w:p>
        </w:tc>
        <w:tc>
          <w:tcPr>
            <w:tcW w:w="1090" w:type="dxa"/>
          </w:tcPr>
          <w:p w14:paraId="5EB1D14D" w14:textId="77777777" w:rsidR="00A0447C" w:rsidRPr="00DB5627" w:rsidRDefault="00A0447C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66B76CD5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25D71CDE" w14:textId="77777777" w:rsidR="00A0447C" w:rsidRPr="00DB5627" w:rsidRDefault="00A0447C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487B434B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BD17B7F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6E7B9C83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7304494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3B14536B" w14:textId="77777777" w:rsidTr="0022355E">
        <w:trPr>
          <w:trHeight w:val="144"/>
        </w:trPr>
        <w:tc>
          <w:tcPr>
            <w:tcW w:w="4500" w:type="dxa"/>
          </w:tcPr>
          <w:p w14:paraId="39D09FB6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firstLine="6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90" w:type="dxa"/>
          </w:tcPr>
          <w:p w14:paraId="138BCFA1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14:paraId="75A9040A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700CE872" w14:textId="0E88BA39" w:rsidR="00A0447C" w:rsidRPr="00DB5627" w:rsidRDefault="00DB5627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165</w:t>
            </w:r>
          </w:p>
        </w:tc>
        <w:tc>
          <w:tcPr>
            <w:tcW w:w="122" w:type="dxa"/>
          </w:tcPr>
          <w:p w14:paraId="3A3E3E26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0E2FE77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</w:tcPr>
          <w:p w14:paraId="1F48D9B9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8D5546A" w14:textId="3A01A8DE" w:rsidR="00A0447C" w:rsidRPr="00DB5627" w:rsidRDefault="00DB5627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165</w:t>
            </w:r>
          </w:p>
        </w:tc>
      </w:tr>
      <w:tr w:rsidR="004E706E" w:rsidRPr="00DB5627" w14:paraId="2ECEEE07" w14:textId="77777777" w:rsidTr="0022355E">
        <w:trPr>
          <w:trHeight w:val="144"/>
        </w:trPr>
        <w:tc>
          <w:tcPr>
            <w:tcW w:w="4500" w:type="dxa"/>
          </w:tcPr>
          <w:p w14:paraId="5FB758A3" w14:textId="1D9C1153" w:rsidR="004E706E" w:rsidRPr="00DB5627" w:rsidRDefault="00F37813" w:rsidP="009F28AE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รายได้เงินปันผลรับ</w:t>
            </w:r>
          </w:p>
        </w:tc>
        <w:tc>
          <w:tcPr>
            <w:tcW w:w="1090" w:type="dxa"/>
          </w:tcPr>
          <w:p w14:paraId="17D057EF" w14:textId="7E6E0E87" w:rsidR="004E706E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9E162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075</w:t>
            </w:r>
            <w:r w:rsidR="009E162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</w:tcPr>
          <w:p w14:paraId="2ECA22D3" w14:textId="77777777" w:rsidR="004E706E" w:rsidRPr="00DB5627" w:rsidRDefault="004E706E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1BA6B892" w14:textId="5B2C20D0" w:rsidR="004E706E" w:rsidRPr="00DB5627" w:rsidRDefault="009E1623" w:rsidP="009E1623">
            <w:pPr>
              <w:tabs>
                <w:tab w:val="decimal" w:pos="75"/>
              </w:tabs>
              <w:spacing w:line="300" w:lineRule="exact"/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66036A31" w14:textId="77777777" w:rsidR="004E706E" w:rsidRPr="00DB5627" w:rsidRDefault="004E706E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C0DB9A3" w14:textId="6DB5AC3A" w:rsidR="004E706E" w:rsidRPr="00DB5627" w:rsidRDefault="009E1623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</w:tcPr>
          <w:p w14:paraId="259761E8" w14:textId="77777777" w:rsidR="004E706E" w:rsidRPr="00DB5627" w:rsidRDefault="004E706E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B93C3E5" w14:textId="5BE04D40" w:rsidR="004E706E" w:rsidRPr="00DB5627" w:rsidRDefault="00DB5627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FC3E52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075</w:t>
            </w:r>
            <w:r w:rsidR="00FC3E52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E69E6" w:rsidRPr="00DB5627" w14:paraId="3E9DEC3A" w14:textId="77777777" w:rsidTr="0022355E">
        <w:trPr>
          <w:trHeight w:val="144"/>
        </w:trPr>
        <w:tc>
          <w:tcPr>
            <w:tcW w:w="4500" w:type="dxa"/>
          </w:tcPr>
          <w:p w14:paraId="15D0F70E" w14:textId="77777777" w:rsidR="00A0447C" w:rsidRPr="00DB5627" w:rsidRDefault="00A0447C" w:rsidP="009F28AE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จากการปรับมูลค่ายุติธรรมของ</w:t>
            </w:r>
          </w:p>
        </w:tc>
        <w:tc>
          <w:tcPr>
            <w:tcW w:w="1090" w:type="dxa"/>
          </w:tcPr>
          <w:p w14:paraId="0CA29CFF" w14:textId="77777777" w:rsidR="00A0447C" w:rsidRPr="00DB5627" w:rsidRDefault="00A0447C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556D8BFF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66A099AA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</w:tcPr>
          <w:p w14:paraId="3A33FB68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74086CA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017FF490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4D5F17C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B5627" w14:paraId="5A020E7D" w14:textId="77777777" w:rsidTr="0022355E">
        <w:trPr>
          <w:trHeight w:val="144"/>
        </w:trPr>
        <w:tc>
          <w:tcPr>
            <w:tcW w:w="4500" w:type="dxa"/>
          </w:tcPr>
          <w:p w14:paraId="4B7C4BAB" w14:textId="77777777" w:rsidR="00A0447C" w:rsidRPr="00DB5627" w:rsidRDefault="00A0447C" w:rsidP="0022355E">
            <w:pPr>
              <w:tabs>
                <w:tab w:val="left" w:pos="1795"/>
                <w:tab w:val="right" w:pos="6095"/>
              </w:tabs>
              <w:spacing w:line="300" w:lineRule="exact"/>
              <w:ind w:left="951" w:right="1168" w:firstLine="9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090" w:type="dxa"/>
          </w:tcPr>
          <w:p w14:paraId="7A6FB223" w14:textId="77BBD176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</w:tcPr>
          <w:p w14:paraId="2A11F2CF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0D9CC00D" w14:textId="3E0C6B43" w:rsidR="00A0447C" w:rsidRPr="00DB5627" w:rsidRDefault="00A0447C" w:rsidP="007834C9">
            <w:pPr>
              <w:tabs>
                <w:tab w:val="decimal" w:pos="882"/>
              </w:tabs>
              <w:spacing w:line="300" w:lineRule="exact"/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259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</w:tcPr>
          <w:p w14:paraId="518065D3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5CF24D9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</w:tcPr>
          <w:p w14:paraId="36C56077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D128195" w14:textId="5D1ECB86" w:rsidR="00A0447C" w:rsidRPr="00DB5627" w:rsidRDefault="00DB5627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741</w:t>
            </w:r>
          </w:p>
        </w:tc>
      </w:tr>
      <w:tr w:rsidR="009E69E6" w:rsidRPr="00DB5627" w14:paraId="64E528DA" w14:textId="77777777" w:rsidTr="0022355E">
        <w:trPr>
          <w:trHeight w:val="144"/>
        </w:trPr>
        <w:tc>
          <w:tcPr>
            <w:tcW w:w="4500" w:type="dxa"/>
            <w:hideMark/>
          </w:tcPr>
          <w:p w14:paraId="1BF2B7B1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497DB274" w14:textId="11D8B7EB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264</w:t>
            </w:r>
          </w:p>
        </w:tc>
        <w:tc>
          <w:tcPr>
            <w:tcW w:w="98" w:type="dxa"/>
            <w:vAlign w:val="center"/>
          </w:tcPr>
          <w:p w14:paraId="7633EBF9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40F09582" w14:textId="35D8D110" w:rsidR="00A0447C" w:rsidRPr="00DB5627" w:rsidRDefault="00DB5627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091</w:t>
            </w:r>
          </w:p>
        </w:tc>
        <w:tc>
          <w:tcPr>
            <w:tcW w:w="122" w:type="dxa"/>
            <w:vAlign w:val="center"/>
          </w:tcPr>
          <w:p w14:paraId="68A48559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16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0A9CA178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5EB2EEB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A73BB4D" w14:textId="7989F531" w:rsidR="00A0447C" w:rsidRPr="00DB5627" w:rsidRDefault="00DB5627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355</w:t>
            </w:r>
          </w:p>
        </w:tc>
      </w:tr>
      <w:tr w:rsidR="009E69E6" w:rsidRPr="00DB5627" w14:paraId="2563FA16" w14:textId="77777777" w:rsidTr="0022355E">
        <w:trPr>
          <w:trHeight w:val="144"/>
        </w:trPr>
        <w:tc>
          <w:tcPr>
            <w:tcW w:w="4500" w:type="dxa"/>
            <w:hideMark/>
          </w:tcPr>
          <w:p w14:paraId="465D0FA8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2E7F69" w14:textId="65770C67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522</w:t>
            </w:r>
          </w:p>
        </w:tc>
        <w:tc>
          <w:tcPr>
            <w:tcW w:w="98" w:type="dxa"/>
            <w:vAlign w:val="center"/>
          </w:tcPr>
          <w:p w14:paraId="41DAE81D" w14:textId="77777777" w:rsidR="00A0447C" w:rsidRPr="00DB5627" w:rsidRDefault="00A0447C" w:rsidP="0022355E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77BE0" w14:textId="777C8369" w:rsidR="00A0447C" w:rsidRPr="00DB5627" w:rsidRDefault="00A0447C" w:rsidP="007834C9">
            <w:pPr>
              <w:tabs>
                <w:tab w:val="decimal" w:pos="882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vAlign w:val="center"/>
          </w:tcPr>
          <w:p w14:paraId="682803F5" w14:textId="77777777" w:rsidR="00A0447C" w:rsidRPr="00DB5627" w:rsidRDefault="00A0447C" w:rsidP="0022355E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CC80F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B03E387" w14:textId="77777777" w:rsidR="00A0447C" w:rsidRPr="00DB5627" w:rsidRDefault="00A0447C" w:rsidP="0022355E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3CAA75" w14:textId="4599176D" w:rsidR="00A0447C" w:rsidRPr="00DB5627" w:rsidRDefault="00DB5627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519</w:t>
            </w:r>
          </w:p>
        </w:tc>
      </w:tr>
      <w:tr w:rsidR="009E69E6" w:rsidRPr="00DB5627" w14:paraId="42041DF2" w14:textId="77777777" w:rsidTr="0022355E">
        <w:trPr>
          <w:trHeight w:val="144"/>
        </w:trPr>
        <w:tc>
          <w:tcPr>
            <w:tcW w:w="4500" w:type="dxa"/>
            <w:hideMark/>
          </w:tcPr>
          <w:p w14:paraId="077DDE96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0C3A3" w14:textId="77777777" w:rsidR="00A0447C" w:rsidRPr="00DB5627" w:rsidRDefault="00A0447C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1DEDFEF6" w14:textId="77777777" w:rsidR="00A0447C" w:rsidRPr="00DB5627" w:rsidRDefault="00A0447C" w:rsidP="0022355E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AE66E" w14:textId="77777777" w:rsidR="00A0447C" w:rsidRPr="00DB5627" w:rsidRDefault="00A0447C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1046EA3F" w14:textId="77777777" w:rsidR="00A0447C" w:rsidRPr="00DB5627" w:rsidRDefault="00A0447C" w:rsidP="0022355E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53607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7646546D" w14:textId="77777777" w:rsidR="00A0447C" w:rsidRPr="00DB5627" w:rsidRDefault="00A0447C" w:rsidP="0022355E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1C80C" w14:textId="77777777" w:rsidR="00A0447C" w:rsidRPr="00DB5627" w:rsidRDefault="00A0447C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28421903" w14:textId="77777777" w:rsidTr="0022355E">
        <w:trPr>
          <w:trHeight w:val="144"/>
        </w:trPr>
        <w:tc>
          <w:tcPr>
            <w:tcW w:w="4500" w:type="dxa"/>
            <w:hideMark/>
          </w:tcPr>
          <w:p w14:paraId="32FD9F7D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vAlign w:val="center"/>
          </w:tcPr>
          <w:p w14:paraId="46DC4F55" w14:textId="1FABA7AB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081</w:t>
            </w:r>
          </w:p>
        </w:tc>
        <w:tc>
          <w:tcPr>
            <w:tcW w:w="98" w:type="dxa"/>
            <w:vAlign w:val="center"/>
          </w:tcPr>
          <w:p w14:paraId="0CDC5051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360" w:right="6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B01DE22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11B3ACB9" w14:textId="77777777" w:rsidR="00A0447C" w:rsidRPr="00DB5627" w:rsidRDefault="00A0447C" w:rsidP="0022355E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4F5FE1D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C226E42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FECBE02" w14:textId="5E0D903B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081</w:t>
            </w:r>
          </w:p>
        </w:tc>
      </w:tr>
      <w:tr w:rsidR="009E69E6" w:rsidRPr="00DB5627" w14:paraId="00CED1AD" w14:textId="77777777" w:rsidTr="0022355E">
        <w:trPr>
          <w:trHeight w:val="144"/>
        </w:trPr>
        <w:tc>
          <w:tcPr>
            <w:tcW w:w="4500" w:type="dxa"/>
            <w:hideMark/>
          </w:tcPr>
          <w:p w14:paraId="0AC64A1B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090" w:type="dxa"/>
            <w:vAlign w:val="center"/>
          </w:tcPr>
          <w:p w14:paraId="7415A241" w14:textId="77777777" w:rsidR="00A0447C" w:rsidRPr="00DB5627" w:rsidRDefault="00A0447C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7CFE9D82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EED74D8" w14:textId="77777777" w:rsidR="00A0447C" w:rsidRPr="00DB5627" w:rsidRDefault="00A0447C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vAlign w:val="center"/>
          </w:tcPr>
          <w:p w14:paraId="06A85C9C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3F593DC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7F360176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5E301F4" w14:textId="77777777" w:rsidR="00A0447C" w:rsidRPr="00DB5627" w:rsidRDefault="00A0447C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E69E6" w:rsidRPr="00DB5627" w14:paraId="68F8BD8D" w14:textId="77777777" w:rsidTr="0022355E">
        <w:trPr>
          <w:trHeight w:val="144"/>
        </w:trPr>
        <w:tc>
          <w:tcPr>
            <w:tcW w:w="4500" w:type="dxa"/>
            <w:hideMark/>
          </w:tcPr>
          <w:p w14:paraId="194E79C5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   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เพื่อการลงทุน</w:t>
            </w:r>
          </w:p>
        </w:tc>
        <w:tc>
          <w:tcPr>
            <w:tcW w:w="1090" w:type="dxa"/>
          </w:tcPr>
          <w:p w14:paraId="72A23C94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54FAE014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7734D7C" w14:textId="16742C5E" w:rsidR="00A0447C" w:rsidRPr="00DB5627" w:rsidRDefault="00DB5627" w:rsidP="007834C9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</w:p>
        </w:tc>
        <w:tc>
          <w:tcPr>
            <w:tcW w:w="122" w:type="dxa"/>
            <w:vAlign w:val="center"/>
          </w:tcPr>
          <w:p w14:paraId="5D706F4D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3D6AD455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660A848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5249F1D" w14:textId="165DE6AD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</w:p>
        </w:tc>
      </w:tr>
      <w:tr w:rsidR="009E69E6" w:rsidRPr="00DB5627" w14:paraId="59DBF63D" w14:textId="77777777" w:rsidTr="0022355E">
        <w:trPr>
          <w:trHeight w:val="144"/>
        </w:trPr>
        <w:tc>
          <w:tcPr>
            <w:tcW w:w="4500" w:type="dxa"/>
            <w:hideMark/>
          </w:tcPr>
          <w:p w14:paraId="298CB5E5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162AECB5" w14:textId="3234E322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032</w:t>
            </w:r>
          </w:p>
        </w:tc>
        <w:tc>
          <w:tcPr>
            <w:tcW w:w="98" w:type="dxa"/>
            <w:vAlign w:val="center"/>
          </w:tcPr>
          <w:p w14:paraId="07C79F6B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103B802D" w14:textId="77777777" w:rsidR="00A0447C" w:rsidRPr="00DB5627" w:rsidRDefault="00A0447C" w:rsidP="007834C9">
            <w:pPr>
              <w:spacing w:line="300" w:lineRule="exact"/>
              <w:ind w:right="10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vAlign w:val="center"/>
          </w:tcPr>
          <w:p w14:paraId="55B0E995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7EFDCB8C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976B291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9AD567F" w14:textId="6D7D1BA9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032</w:t>
            </w:r>
          </w:p>
        </w:tc>
      </w:tr>
      <w:tr w:rsidR="009E69E6" w:rsidRPr="00DB5627" w14:paraId="4EDA2BAE" w14:textId="77777777" w:rsidTr="0022355E">
        <w:trPr>
          <w:trHeight w:val="144"/>
        </w:trPr>
        <w:tc>
          <w:tcPr>
            <w:tcW w:w="4500" w:type="dxa"/>
            <w:hideMark/>
          </w:tcPr>
          <w:p w14:paraId="66827386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3596D511" w14:textId="12F184FA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715</w:t>
            </w:r>
          </w:p>
        </w:tc>
        <w:tc>
          <w:tcPr>
            <w:tcW w:w="98" w:type="dxa"/>
            <w:vAlign w:val="center"/>
          </w:tcPr>
          <w:p w14:paraId="7678AA8A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E336746" w14:textId="0D47F4AD" w:rsidR="00A0447C" w:rsidRPr="00DB5627" w:rsidRDefault="00DB5627" w:rsidP="007834C9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932</w:t>
            </w:r>
          </w:p>
        </w:tc>
        <w:tc>
          <w:tcPr>
            <w:tcW w:w="122" w:type="dxa"/>
            <w:vAlign w:val="center"/>
          </w:tcPr>
          <w:p w14:paraId="650D94B6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550EF15E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94E8887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4D873AB" w14:textId="4D1F2ED7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647</w:t>
            </w:r>
          </w:p>
        </w:tc>
      </w:tr>
      <w:tr w:rsidR="009E69E6" w:rsidRPr="00DB5627" w14:paraId="34C68F8A" w14:textId="77777777" w:rsidTr="0022355E">
        <w:trPr>
          <w:trHeight w:val="144"/>
        </w:trPr>
        <w:tc>
          <w:tcPr>
            <w:tcW w:w="4500" w:type="dxa"/>
            <w:hideMark/>
          </w:tcPr>
          <w:p w14:paraId="22CA93C5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5093B313" w14:textId="6F2204A9" w:rsidR="00A0447C" w:rsidRPr="00DB5627" w:rsidRDefault="00DB5627" w:rsidP="009617DE">
            <w:pPr>
              <w:tabs>
                <w:tab w:val="decimal" w:pos="715"/>
              </w:tabs>
              <w:spacing w:line="300" w:lineRule="exact"/>
              <w:ind w:right="9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  <w:tc>
          <w:tcPr>
            <w:tcW w:w="98" w:type="dxa"/>
            <w:vAlign w:val="center"/>
          </w:tcPr>
          <w:p w14:paraId="4D49B6D2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1FF764BE" w14:textId="77777777" w:rsidR="00A0447C" w:rsidRPr="00DB5627" w:rsidRDefault="00A0447C" w:rsidP="007834C9">
            <w:pPr>
              <w:spacing w:line="300" w:lineRule="exact"/>
              <w:ind w:right="10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vAlign w:val="center"/>
          </w:tcPr>
          <w:p w14:paraId="70E08751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70B41467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77F9580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4972080" w14:textId="03E8604D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</w:tr>
      <w:tr w:rsidR="009E69E6" w:rsidRPr="00DB5627" w14:paraId="6C9C964B" w14:textId="77777777" w:rsidTr="0022355E">
        <w:trPr>
          <w:trHeight w:val="144"/>
        </w:trPr>
        <w:tc>
          <w:tcPr>
            <w:tcW w:w="4500" w:type="dxa"/>
            <w:hideMark/>
          </w:tcPr>
          <w:p w14:paraId="407D6E16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6F50A60" w14:textId="1A120ABB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</w:p>
        </w:tc>
        <w:tc>
          <w:tcPr>
            <w:tcW w:w="98" w:type="dxa"/>
            <w:vAlign w:val="center"/>
          </w:tcPr>
          <w:p w14:paraId="219BCA30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70A84796" w14:textId="109B542D" w:rsidR="00A0447C" w:rsidRPr="00DB5627" w:rsidRDefault="00DB5627" w:rsidP="007834C9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951</w:t>
            </w:r>
          </w:p>
        </w:tc>
        <w:tc>
          <w:tcPr>
            <w:tcW w:w="122" w:type="dxa"/>
            <w:vAlign w:val="center"/>
          </w:tcPr>
          <w:p w14:paraId="02CF2F85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15EB5B1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96D1FDF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3A6C6CF4" w14:textId="4AACC933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754</w:t>
            </w:r>
          </w:p>
        </w:tc>
      </w:tr>
      <w:tr w:rsidR="009E69E6" w:rsidRPr="00DB5627" w14:paraId="74A879E4" w14:textId="77777777" w:rsidTr="0022355E">
        <w:trPr>
          <w:trHeight w:val="144"/>
        </w:trPr>
        <w:tc>
          <w:tcPr>
            <w:tcW w:w="4500" w:type="dxa"/>
            <w:hideMark/>
          </w:tcPr>
          <w:p w14:paraId="4E3EAA4A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17BA37" w14:textId="2D83DF10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FA7F3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AD232" w14:textId="2B791AE0" w:rsidR="00A0447C" w:rsidRPr="00DB5627" w:rsidRDefault="00DB5627" w:rsidP="007834C9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E957D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9C7A2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C68EB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1DBC3" w14:textId="4F8E537B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329</w:t>
            </w:r>
          </w:p>
        </w:tc>
      </w:tr>
      <w:tr w:rsidR="009E69E6" w:rsidRPr="00DB5627" w14:paraId="29EE71E2" w14:textId="77777777" w:rsidTr="0022355E">
        <w:trPr>
          <w:trHeight w:val="144"/>
        </w:trPr>
        <w:tc>
          <w:tcPr>
            <w:tcW w:w="4500" w:type="dxa"/>
            <w:hideMark/>
          </w:tcPr>
          <w:p w14:paraId="7E59068D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(ขาดทุน)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จากการดำเนินงานต่อเนื่อง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D50A0" w14:textId="14AA02DD" w:rsidR="00A0447C" w:rsidRPr="00DB5627" w:rsidRDefault="00DB5627" w:rsidP="0022355E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675</w:t>
            </w:r>
          </w:p>
        </w:tc>
        <w:tc>
          <w:tcPr>
            <w:tcW w:w="98" w:type="dxa"/>
            <w:vAlign w:val="center"/>
          </w:tcPr>
          <w:p w14:paraId="6EEAD846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7E094" w14:textId="46B07939" w:rsidR="00A0447C" w:rsidRPr="00DB5627" w:rsidRDefault="00A0447C" w:rsidP="007834C9">
            <w:pPr>
              <w:tabs>
                <w:tab w:val="decimal" w:pos="792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vAlign w:val="center"/>
          </w:tcPr>
          <w:p w14:paraId="0BEF5E04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68788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4BA6292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643FC0" w14:textId="6A61992E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190</w:t>
            </w:r>
          </w:p>
        </w:tc>
      </w:tr>
      <w:tr w:rsidR="009E69E6" w:rsidRPr="00DB5627" w14:paraId="3563A264" w14:textId="77777777" w:rsidTr="0022355E">
        <w:trPr>
          <w:trHeight w:val="144"/>
        </w:trPr>
        <w:tc>
          <w:tcPr>
            <w:tcW w:w="4500" w:type="dxa"/>
            <w:hideMark/>
          </w:tcPr>
          <w:p w14:paraId="3B93A95E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552D1" w14:textId="2D6CDB03" w:rsidR="00A0447C" w:rsidRPr="00DB5627" w:rsidRDefault="00DB5627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6E355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C11B0" w14:textId="19BFF38D" w:rsidR="00A0447C" w:rsidRPr="00DB5627" w:rsidRDefault="007834C9" w:rsidP="007834C9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339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F76A9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98168D" w14:textId="69BE6D74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624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5DAF0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CD207A" w14:textId="7C4F7F3F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750</w:t>
            </w:r>
          </w:p>
        </w:tc>
      </w:tr>
      <w:tr w:rsidR="009E69E6" w:rsidRPr="00DB5627" w14:paraId="690DF450" w14:textId="77777777" w:rsidTr="0022355E">
        <w:trPr>
          <w:trHeight w:val="144"/>
        </w:trPr>
        <w:tc>
          <w:tcPr>
            <w:tcW w:w="4500" w:type="dxa"/>
            <w:hideMark/>
          </w:tcPr>
          <w:p w14:paraId="4A59A767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7F96D" w14:textId="7D9ED396" w:rsidR="00A0447C" w:rsidRPr="00DB5627" w:rsidRDefault="0020704A" w:rsidP="0020704A">
            <w:pPr>
              <w:tabs>
                <w:tab w:val="decimal" w:pos="895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8B0B9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09939" w14:textId="4D7F8BF6" w:rsidR="00A0447C" w:rsidRPr="00DB5627" w:rsidRDefault="00A0447C" w:rsidP="007834C9">
            <w:pPr>
              <w:tabs>
                <w:tab w:val="decimal" w:pos="895"/>
              </w:tabs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30EBF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9BCF0" w14:textId="38F9DE15" w:rsidR="00A0447C" w:rsidRPr="00DB5627" w:rsidRDefault="00DB5627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1E6EE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50497" w14:textId="1644F317" w:rsidR="00A0447C" w:rsidRPr="00DB5627" w:rsidRDefault="00A0447C" w:rsidP="009617DE">
            <w:pPr>
              <w:tabs>
                <w:tab w:val="decimal" w:pos="895"/>
              </w:tabs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555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B5627" w14:paraId="235087C0" w14:textId="77777777" w:rsidTr="0022355E">
        <w:trPr>
          <w:trHeight w:val="144"/>
        </w:trPr>
        <w:tc>
          <w:tcPr>
            <w:tcW w:w="4500" w:type="dxa"/>
            <w:hideMark/>
          </w:tcPr>
          <w:p w14:paraId="57628AC9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กำไร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73262B" w14:textId="73E5A4D6" w:rsidR="00A0447C" w:rsidRPr="00DB5627" w:rsidRDefault="00DB5627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C4811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B5852C" w14:textId="423768DE" w:rsidR="00A0447C" w:rsidRPr="00DB5627" w:rsidRDefault="00A0447C" w:rsidP="007834C9">
            <w:pPr>
              <w:tabs>
                <w:tab w:val="decimal" w:pos="895"/>
              </w:tabs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2D064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C132EB" w14:textId="11A8B8F5" w:rsidR="00A0447C" w:rsidRPr="00DB5627" w:rsidRDefault="00DB5627" w:rsidP="0022355E">
            <w:pPr>
              <w:tabs>
                <w:tab w:val="decimal" w:pos="674"/>
              </w:tabs>
              <w:spacing w:line="30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368</w:t>
            </w:r>
            <w:r w:rsidR="00A0447C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B29C1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0D966D" w14:textId="05E028B7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</w:p>
        </w:tc>
      </w:tr>
      <w:tr w:rsidR="009E69E6" w:rsidRPr="00DB5627" w14:paraId="566EC13B" w14:textId="77777777" w:rsidTr="0022355E">
        <w:trPr>
          <w:trHeight w:val="144"/>
        </w:trPr>
        <w:tc>
          <w:tcPr>
            <w:tcW w:w="4500" w:type="dxa"/>
            <w:hideMark/>
          </w:tcPr>
          <w:p w14:paraId="63749469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E5AD0" w14:textId="5F64D97E" w:rsidR="00A0447C" w:rsidRPr="00DB5627" w:rsidRDefault="00DB5627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E88CC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2CC88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4FC0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96A7E" w14:textId="77777777" w:rsidR="00A0447C" w:rsidRPr="00DB5627" w:rsidRDefault="00A0447C" w:rsidP="0022355E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73346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6D38E" w14:textId="718AD242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638</w:t>
            </w:r>
          </w:p>
        </w:tc>
      </w:tr>
      <w:tr w:rsidR="009E69E6" w:rsidRPr="00DB5627" w14:paraId="41DDB011" w14:textId="77777777" w:rsidTr="0022355E">
        <w:trPr>
          <w:trHeight w:val="144"/>
        </w:trPr>
        <w:tc>
          <w:tcPr>
            <w:tcW w:w="4500" w:type="dxa"/>
            <w:hideMark/>
          </w:tcPr>
          <w:p w14:paraId="71F7DBAF" w14:textId="77777777" w:rsidR="00A0447C" w:rsidRPr="00DB5627" w:rsidRDefault="00A0447C" w:rsidP="0022355E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 (ขาดทุน) จากการดำเนินการต่อเนื่องสำหรับ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B3ADF4" w14:textId="27E99C2F" w:rsidR="00A0447C" w:rsidRPr="00DB5627" w:rsidRDefault="00DB5627" w:rsidP="0022355E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53A57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3BE722" w14:textId="4048FC1F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300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406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EE0C9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A26C43" w14:textId="141EDD9E" w:rsidR="00A0447C" w:rsidRPr="00DB5627" w:rsidRDefault="00DB5627" w:rsidP="0022355E">
            <w:pPr>
              <w:tabs>
                <w:tab w:val="decimal" w:pos="674"/>
              </w:tabs>
              <w:spacing w:line="30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368</w:t>
            </w:r>
            <w:r w:rsidR="00A0447C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04040" w14:textId="77777777" w:rsidR="00A0447C" w:rsidRPr="00DB5627" w:rsidRDefault="00A0447C" w:rsidP="0022355E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4D9F1B" w14:textId="67E030B2" w:rsidR="00A0447C" w:rsidRPr="00DB5627" w:rsidRDefault="00DB5627" w:rsidP="009617DE">
            <w:pPr>
              <w:spacing w:line="300" w:lineRule="exact"/>
              <w:ind w:right="4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</w:p>
        </w:tc>
      </w:tr>
    </w:tbl>
    <w:p w14:paraId="70B84D2C" w14:textId="72AEBC9E" w:rsidR="00680C46" w:rsidRPr="00DB5627" w:rsidRDefault="00C74FD1" w:rsidP="00680C46">
      <w:pPr>
        <w:spacing w:before="240" w:after="240"/>
        <w:ind w:left="562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สำหรับปีสิ้นสุดวันที่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="00B236C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B236C4" w:rsidRPr="00DB5627">
        <w:rPr>
          <w:rFonts w:ascii="Angsana New" w:hAnsi="Angsana New" w:cs="Angsana New"/>
          <w:color w:val="000000" w:themeColor="text1"/>
          <w:spacing w:val="-4"/>
          <w:cs/>
        </w:rPr>
        <w:t>กลุ่มบริษัทไม่มีรายได้จากรายการกับลูกค้าภายนอกรายใดรายหนึ่ง</w:t>
      </w:r>
      <w:r w:rsidR="00B236C4" w:rsidRPr="00DB5627">
        <w:rPr>
          <w:rFonts w:ascii="Angsana New" w:hAnsi="Angsana New" w:cs="Angsana New"/>
          <w:color w:val="000000" w:themeColor="text1"/>
          <w:cs/>
        </w:rPr>
        <w:t xml:space="preserve">ที่มีมูลค่าตั้งแต่ร้อยละ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10</w:t>
      </w:r>
      <w:r w:rsidR="00B236C4" w:rsidRPr="00DB5627">
        <w:rPr>
          <w:rFonts w:ascii="Angsana New" w:hAnsi="Angsana New" w:cs="Angsana New"/>
          <w:color w:val="000000" w:themeColor="text1"/>
          <w:cs/>
        </w:rPr>
        <w:t xml:space="preserve"> ของรายได้รวม</w:t>
      </w:r>
    </w:p>
    <w:p w14:paraId="69757862" w14:textId="77777777" w:rsidR="002432D3" w:rsidRPr="00DB5627" w:rsidRDefault="00680C46" w:rsidP="00680C46">
      <w:pPr>
        <w:ind w:left="562"/>
        <w:jc w:val="thaiDistribute"/>
        <w:rPr>
          <w:rFonts w:ascii="Angsana New" w:hAnsi="Angsana New" w:cs="Angsana New"/>
          <w:snapToGrid w:val="0"/>
          <w:color w:val="000000" w:themeColor="text1"/>
          <w:sz w:val="2"/>
          <w:szCs w:val="2"/>
          <w:cs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170"/>
        <w:gridCol w:w="90"/>
        <w:gridCol w:w="1125"/>
      </w:tblGrid>
      <w:tr w:rsidR="009E69E6" w:rsidRPr="00DB5627" w14:paraId="183A1C6A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83AEA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911C1" w14:textId="77777777" w:rsidR="009E48A5" w:rsidRPr="00DB5627" w:rsidRDefault="009E48A5" w:rsidP="00DB020B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14:paraId="65CADE6C" w14:textId="77777777" w:rsidR="009E48A5" w:rsidRPr="00DB5627" w:rsidRDefault="009E48A5" w:rsidP="00DB020B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32C3AFC0" w14:textId="77777777" w:rsidR="009E48A5" w:rsidRPr="00DB5627" w:rsidRDefault="009E48A5" w:rsidP="00DB020B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(หน่วย 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  <w:r w:rsidRPr="00DB5627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E69E6" w:rsidRPr="00DB5627" w14:paraId="3D0E748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0C2D0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5" w:type="dxa"/>
            <w:gridSpan w:val="7"/>
            <w:tcBorders>
              <w:top w:val="nil"/>
              <w:left w:val="nil"/>
              <w:bottom w:val="nil"/>
            </w:tcBorders>
          </w:tcPr>
          <w:p w14:paraId="031E50CD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E69E6" w:rsidRPr="00DB5627" w14:paraId="0B13899A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957C1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8697F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83F3A5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6D7DC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14:paraId="5C33E15F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D59DA2B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9E69E6" w:rsidRPr="00DB5627" w14:paraId="0B107634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29498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2ED0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F9FC1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07FD0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41A16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19C1CB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672C4FB3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9FA86C1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B5627" w14:paraId="428432F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36570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242C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8573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361F8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5516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D71FB5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E84031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BF35EAE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B5627" w14:paraId="5859825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3460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A3061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A320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4CAB5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41518E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E27938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5141DF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B58CA66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B5627" w14:paraId="128318B0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5B42" w14:textId="77777777" w:rsidR="009E48A5" w:rsidRPr="00DB5627" w:rsidRDefault="009E48A5" w:rsidP="00DB020B">
            <w:pPr>
              <w:tabs>
                <w:tab w:val="left" w:pos="2798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BE564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C1541" w14:textId="77777777" w:rsidR="009E48A5" w:rsidRPr="00DB5627" w:rsidRDefault="009E48A5" w:rsidP="00DB020B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835FA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2BB015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0EDDA3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597F0B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6F6BB81D" w14:textId="77777777" w:rsidR="009E48A5" w:rsidRPr="00DB5627" w:rsidRDefault="009E48A5" w:rsidP="00DB02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B5627" w14:paraId="12289EFB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DDFF" w14:textId="5A6FE8E4" w:rsidR="003E67B5" w:rsidRPr="00DB5627" w:rsidRDefault="003E67B5" w:rsidP="003E67B5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8F531C" w14:textId="3E6D0422" w:rsidR="003E67B5" w:rsidRPr="00DB5627" w:rsidRDefault="00DB5627" w:rsidP="003E67B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517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891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419FB" w14:textId="77777777" w:rsidR="003E67B5" w:rsidRPr="00DB5627" w:rsidRDefault="003E67B5" w:rsidP="003E67B5">
            <w:pPr>
              <w:spacing w:line="300" w:lineRule="exact"/>
              <w:ind w:right="90"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15B6F5" w14:textId="29FDAA10" w:rsidR="003E67B5" w:rsidRPr="00DB5627" w:rsidRDefault="00DB5627" w:rsidP="003E67B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768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866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8B54A" w14:textId="77777777" w:rsidR="003E67B5" w:rsidRPr="00DB5627" w:rsidRDefault="003E67B5" w:rsidP="003E67B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EF9B18" w14:textId="1325D91A" w:rsidR="003E67B5" w:rsidRPr="00DB5627" w:rsidRDefault="005E1173" w:rsidP="006F6638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389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1DBEF0" w14:textId="77777777" w:rsidR="003E67B5" w:rsidRPr="00DB5627" w:rsidRDefault="003E67B5" w:rsidP="003E67B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32C127" w14:textId="5115B6F5" w:rsidR="003E67B5" w:rsidRPr="00DB5627" w:rsidRDefault="00DB5627" w:rsidP="008F4A9E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063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368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</w:tr>
      <w:tr w:rsidR="009E69E6" w:rsidRPr="00DB5627" w14:paraId="162F9BEB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7C44C" w14:textId="32D6DF3A" w:rsidR="00A0447C" w:rsidRPr="00DB5627" w:rsidRDefault="00A0447C" w:rsidP="00A0447C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E26B88" w14:textId="4740CD94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404AB" w14:textId="77777777" w:rsidR="00A0447C" w:rsidRPr="00DB5627" w:rsidRDefault="00A0447C" w:rsidP="00A0447C">
            <w:pPr>
              <w:spacing w:line="300" w:lineRule="exact"/>
              <w:ind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73D9CE" w14:textId="0DEDECB3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606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483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78AD5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15BC70" w14:textId="1859EFB6" w:rsidR="00A0447C" w:rsidRPr="00DB5627" w:rsidRDefault="00A0447C" w:rsidP="006F6638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603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020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EACADC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754045" w14:textId="23AEAEAF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875</w:t>
            </w:r>
          </w:p>
        </w:tc>
      </w:tr>
      <w:tr w:rsidR="009E69E6" w:rsidRPr="00DB5627" w14:paraId="5D7B94A4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3BCC" w14:textId="77777777" w:rsidR="00A0447C" w:rsidRPr="00DB5627" w:rsidRDefault="00A0447C" w:rsidP="00A0447C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6BC824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9EE6A" w14:textId="77777777" w:rsidR="00A0447C" w:rsidRPr="00DB5627" w:rsidRDefault="00A0447C" w:rsidP="00A0447C">
            <w:pPr>
              <w:spacing w:line="300" w:lineRule="exact"/>
              <w:ind w:left="9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6C0A1D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CB774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A6AA78" w14:textId="77777777" w:rsidR="00A0447C" w:rsidRPr="00DB5627" w:rsidRDefault="00A0447C" w:rsidP="006F6638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E68274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14:paraId="2D277335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69E6" w:rsidRPr="00DB5627" w14:paraId="266C1290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22FFE" w14:textId="77777777" w:rsidR="00A0447C" w:rsidRPr="00DB5627" w:rsidRDefault="00A0447C" w:rsidP="00A0447C">
            <w:pPr>
              <w:tabs>
                <w:tab w:val="left" w:pos="2798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F80A01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A47CF7" w14:textId="77777777" w:rsidR="00A0447C" w:rsidRPr="00DB5627" w:rsidRDefault="00A0447C" w:rsidP="00A0447C">
            <w:pPr>
              <w:spacing w:line="300" w:lineRule="exact"/>
              <w:ind w:left="9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A5AD6D7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F0B80B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D151D8" w14:textId="77777777" w:rsidR="00A0447C" w:rsidRPr="00DB5627" w:rsidRDefault="00A0447C" w:rsidP="006F6638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3D88C4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6AB46AA4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E69E6" w:rsidRPr="00DB5627" w14:paraId="1CE7F2D3" w14:textId="77777777" w:rsidTr="00DB2EB4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E7E5" w14:textId="326427EA" w:rsidR="00A0447C" w:rsidRPr="00DB5627" w:rsidRDefault="00A0447C" w:rsidP="00A0447C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29CFDE7" w14:textId="0476943C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122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072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979</w:t>
            </w:r>
          </w:p>
        </w:tc>
        <w:tc>
          <w:tcPr>
            <w:tcW w:w="90" w:type="dxa"/>
            <w:vAlign w:val="center"/>
          </w:tcPr>
          <w:p w14:paraId="0BC56C39" w14:textId="77777777" w:rsidR="00A0447C" w:rsidRPr="00DB5627" w:rsidRDefault="00A0447C" w:rsidP="00A0447C">
            <w:pPr>
              <w:spacing w:line="300" w:lineRule="exact"/>
              <w:ind w:right="90"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FD5905D" w14:textId="23F000D8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943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418</w:t>
            </w:r>
          </w:p>
        </w:tc>
        <w:tc>
          <w:tcPr>
            <w:tcW w:w="90" w:type="dxa"/>
            <w:vAlign w:val="center"/>
          </w:tcPr>
          <w:p w14:paraId="2F100878" w14:textId="77777777" w:rsidR="00A0447C" w:rsidRPr="00DB5627" w:rsidRDefault="00A0447C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5219E6A" w14:textId="06191B14" w:rsidR="00A0447C" w:rsidRPr="00DB5627" w:rsidRDefault="006F6638" w:rsidP="006F6638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689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917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968</w:t>
            </w:r>
            <w:r w:rsidR="005E1173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5C71289" w14:textId="77777777" w:rsidR="00A0447C" w:rsidRPr="00DB5627" w:rsidRDefault="00A0447C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1EFD4C" w14:textId="7A25C31C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458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098</w:t>
            </w:r>
            <w:r w:rsidR="001B4CC9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429</w:t>
            </w:r>
          </w:p>
        </w:tc>
      </w:tr>
      <w:tr w:rsidR="009E69E6" w:rsidRPr="00DB5627" w14:paraId="7D268A85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548F" w14:textId="501FFF28" w:rsidR="00A0447C" w:rsidRPr="00DB5627" w:rsidRDefault="00A0447C" w:rsidP="00A0447C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C7B101" w14:textId="41BA0CC3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125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E3449" w14:textId="77777777" w:rsidR="00A0447C" w:rsidRPr="00DB5627" w:rsidRDefault="00A0447C" w:rsidP="00A0447C">
            <w:pPr>
              <w:spacing w:line="300" w:lineRule="exact"/>
              <w:ind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88D090" w14:textId="226F765C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839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042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60618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14A221" w14:textId="1CC1E33B" w:rsidR="00A0447C" w:rsidRPr="00DB5627" w:rsidRDefault="00A0447C" w:rsidP="006F6638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776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462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865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9CBCE8" w14:textId="77777777" w:rsidR="00A0447C" w:rsidRPr="00DB5627" w:rsidRDefault="00A0447C" w:rsidP="00A0447C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7DFEE" w14:textId="69342402" w:rsidR="00A0447C" w:rsidRPr="00DB5627" w:rsidRDefault="00DB5627" w:rsidP="00A0447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188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407</w:t>
            </w:r>
            <w:r w:rsidR="00A0447C"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348</w:t>
            </w:r>
          </w:p>
        </w:tc>
      </w:tr>
    </w:tbl>
    <w:p w14:paraId="4A9D0115" w14:textId="62FE9404" w:rsidR="006374A1" w:rsidRPr="00DB5627" w:rsidRDefault="00DB5627" w:rsidP="00DB020B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31</w:t>
      </w:r>
      <w:r w:rsidR="006374A1" w:rsidRPr="00DB56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93F23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bookmarkStart w:id="20" w:name="_Hlk65232074"/>
      <w:r w:rsidR="006374A1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สัญญา</w:t>
      </w:r>
      <w:r w:rsidR="006374A1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ที่สำคัญ</w:t>
      </w:r>
      <w:bookmarkEnd w:id="20"/>
    </w:p>
    <w:p w14:paraId="043F6AB5" w14:textId="5B3C0E5E" w:rsidR="00CB24E1" w:rsidRPr="00DB5627" w:rsidRDefault="00DB5627" w:rsidP="0050111F">
      <w:pPr>
        <w:ind w:left="1267" w:hanging="720"/>
        <w:jc w:val="thaiDistribute"/>
        <w:rPr>
          <w:rFonts w:ascii="Angsana New" w:hAnsi="Angsana New" w:cs="Angsana New"/>
          <w:color w:val="000000" w:themeColor="text1"/>
          <w:lang w:val="en-US" w:eastAsia="ja-JP"/>
        </w:rPr>
      </w:pPr>
      <w:r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31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.</w:t>
      </w:r>
      <w:r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1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ab/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เ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มื่อวันที่ </w:t>
      </w:r>
      <w:r w:rsidRPr="00DB5627">
        <w:rPr>
          <w:rFonts w:ascii="Angsana New" w:hAnsi="Angsana New" w:cs="Angsana New"/>
          <w:color w:val="000000" w:themeColor="text1"/>
          <w:lang w:val="en-US" w:eastAsia="ja-JP"/>
        </w:rPr>
        <w:t>8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 พฤษภาคม </w:t>
      </w:r>
      <w:r w:rsidRPr="00DB5627">
        <w:rPr>
          <w:rFonts w:ascii="Angsana New" w:hAnsi="Angsana New" w:cs="Angsana New"/>
          <w:color w:val="000000" w:themeColor="text1"/>
          <w:lang w:val="en-US" w:eastAsia="ja-JP"/>
        </w:rPr>
        <w:t>2556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 บริษัท (“ผู้เช่า”) ได้ทำสัญญาเช่าที่ดินจากสำนักงานทรัพย์สินส่วนพระมหากษัตริย์ (“ผู้ให้เช่า”) อายุสัญญา </w:t>
      </w:r>
      <w:r w:rsidRPr="00DB5627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 ปี เพื่อปรับปรุงพื้นที่ประกอบธุรกิจเพื่อการพาณิชย์ โดยเมื่อครบกำหนดระยะเวลา </w:t>
      </w:r>
      <w:r w:rsidRPr="00DB5627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 ปีแล้ว ผู้ให้เช่ายินยอมให้ผู้เช่าเสนอและผู้ให้เช่าให้สิทธิผู้เช่า เช่าที่ดินต่อจากกำหนดระยะเวลา </w:t>
      </w:r>
      <w:r w:rsidRPr="00DB5627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 ปีแรก โดยมีกำหนดระยะเวลาเช่าอีก </w:t>
      </w:r>
      <w:r w:rsidRPr="00DB5627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 ปี โดยคู่สัญญาจะคงเงื่อนไข</w:t>
      </w:r>
      <w:r w:rsidR="00CB24E1" w:rsidRPr="00DB5627">
        <w:rPr>
          <w:rFonts w:ascii="Angsana New" w:hAnsi="Angsana New" w:cs="Angsana New"/>
          <w:color w:val="000000" w:themeColor="text1"/>
          <w:spacing w:val="-10"/>
          <w:cs/>
          <w:lang w:eastAsia="ja-JP"/>
        </w:rPr>
        <w:t>สัญญาเช่าให้เป็นไปตามเดิม เว้นแต่ค่าเช่าซึ่งให้ใช้วิธีการและสูตรคำนวณค่าเช่าแบบเดียวกับการคำนวณ</w:t>
      </w:r>
      <w:r w:rsidR="00CB24E1" w:rsidRPr="00DB5627">
        <w:rPr>
          <w:rFonts w:ascii="Angsana New" w:hAnsi="Angsana New" w:cs="Angsana New"/>
          <w:color w:val="000000" w:themeColor="text1"/>
          <w:spacing w:val="-4"/>
          <w:cs/>
          <w:lang w:eastAsia="ja-JP"/>
        </w:rPr>
        <w:t xml:space="preserve">ค่าเช่าตามสัญญาเดิม และคำนวณจากอัตราร้อยละของราคาประเมินราชการของกรมที่ดินตามที่ระบุไว้ในสัญญา 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และเมื่อครบกำหนดสัญญาเช่า </w:t>
      </w:r>
      <w:r w:rsidRPr="00DB5627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 xml:space="preserve"> ปีที่สองแล้ว ผู้ให้เช่าจะต้องให้ผู้เช่าเป็นผู้เช่าตามสัญญานี้ต่อไป แต่หากมี</w:t>
      </w:r>
      <w:r w:rsidR="00CB24E1" w:rsidRPr="00DB5627">
        <w:rPr>
          <w:rFonts w:ascii="Angsana New" w:hAnsi="Angsana New" w:cs="Angsana New"/>
          <w:color w:val="000000" w:themeColor="text1"/>
          <w:spacing w:val="-6"/>
          <w:cs/>
          <w:lang w:eastAsia="ja-JP"/>
        </w:rPr>
        <w:t>บุคคลอื่นขอเช่าในอัตราที่สูงกว่าอัตราค่าเช่าของผู้เช่า ผู้ให้เช่าต้องแจ้งให้ผู้เช่าทราบ หากผู้เช่ายินยอม</w:t>
      </w:r>
      <w:r w:rsidR="00CB24E1" w:rsidRPr="00DB5627">
        <w:rPr>
          <w:rFonts w:ascii="Angsana New" w:hAnsi="Angsana New" w:cs="Angsana New"/>
          <w:color w:val="000000" w:themeColor="text1"/>
          <w:cs/>
          <w:lang w:eastAsia="ja-JP"/>
        </w:rPr>
        <w:t>ชำระค่าเช่าในอัตราเท่ากับบุคคลอื่นดังกล่าวผู้ให้เช่าต้องให้ผู้เช่าเป็นผู้มีสิทธิเช่าก่อน</w:t>
      </w:r>
    </w:p>
    <w:p w14:paraId="0FED60B2" w14:textId="3B4F9A7D" w:rsidR="00CB24E1" w:rsidRPr="00DB5627" w:rsidRDefault="00CB24E1" w:rsidP="0050111F">
      <w:pPr>
        <w:spacing w:before="24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ต่อมาวันที่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ตุลาคม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2557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บริษัทเข้าทำสัญญาให้เช่าช่วงที่ดิน และดำเนินการจดทะเบียนให้เช่าช่วง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>สิทธิการเช่ากับ บริษัท แลนด์มาร์ค โฮลดิ้งส์ จำกัด ซึ่งเป็นบริษัทย่อย เพื่อดำเนินโครงการเจ้าพระยา เอสเตท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ให้เหมาะสมกับโครงสร้างธุรกิจและเป็นไปตามวัตถุประสงค์ในการดำเนินงานของบริษัท 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>โดยหลักการกำหนดค่าตอบแทนการเช่าช่วงและเงื่อนไขการชำระค่าตอบแทนการเช่าช่วงที่ดินดังกล่าวให้อิงตามสัญญาเช่าที่ดินที่บริษัทได้ทำไว้กับสำนักงานทรัพย์สินส่วนพระมหากษัตริย์</w:t>
      </w:r>
    </w:p>
    <w:p w14:paraId="20A35652" w14:textId="08F6BA26" w:rsidR="00680C46" w:rsidRPr="00DB5627" w:rsidRDefault="00CB24E1" w:rsidP="00680C46">
      <w:pPr>
        <w:spacing w:before="24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ในเดือนสิงหาคม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บริษัทได้มีการเปลี่ยนแปลงเงื่อนไขสัญญาเช่าที่ดินกับผู้ให้เช่า                           และยกเลิกสัญญาให้เช่าช่วงที่ดินกับบริษัทย่อย ทั้งนี้เพื่อรองรับการขายธุรกิจโรงแรม   </w:t>
      </w:r>
      <w:r w:rsidR="00F2005B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                </w:t>
      </w:r>
    </w:p>
    <w:p w14:paraId="35335078" w14:textId="38860C81" w:rsidR="00CB24E1" w:rsidRPr="00DB5627" w:rsidRDefault="00680C46" w:rsidP="00680C46">
      <w:pPr>
        <w:ind w:left="1267" w:hanging="720"/>
        <w:jc w:val="thaiDistribute"/>
        <w:rPr>
          <w:rFonts w:ascii="Angsana New" w:eastAsia="MS Mincho" w:hAnsi="Angsana New" w:cs="Angsana New"/>
          <w:color w:val="000000" w:themeColor="text1"/>
          <w:lang w:val="en-US" w:eastAsia="ja-JP"/>
        </w:rPr>
      </w:pPr>
      <w:r w:rsidRPr="00DB5627">
        <w:rPr>
          <w:rFonts w:ascii="Angsana New" w:hAnsi="Angsana New" w:cs="Angsana New"/>
          <w:snapToGrid w:val="0"/>
          <w:color w:val="000000" w:themeColor="text1"/>
          <w:cs/>
        </w:rPr>
        <w:br w:type="page"/>
      </w:r>
      <w:r w:rsidR="00DB5627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lastRenderedPageBreak/>
        <w:t>31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</w:t>
      </w:r>
      <w:r w:rsidR="004D0914" w:rsidRPr="00DB5627">
        <w:rPr>
          <w:rFonts w:ascii="Angsana New" w:hAnsi="Angsana New" w:cs="Angsana New"/>
          <w:color w:val="000000" w:themeColor="text1"/>
          <w:cs/>
        </w:rPr>
        <w:tab/>
      </w:r>
      <w:r w:rsidRPr="00DB5627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26</w:t>
      </w:r>
      <w:r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สิงหาคม </w:t>
      </w:r>
      <w:r w:rsidR="00DB5627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2564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บริษัท แลนด์มาร์ค โฮลดิ้งส์ จำกัด 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(“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ผู้เช่า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”)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 ได้ทำสัญญาเช่าที่ดินกับสำนักงานทรัพย์สินส่วนพระมหากษัตริย์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(“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ผู้ให้เช่า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”) 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อายุสัญญา </w:t>
      </w:r>
      <w:r w:rsidR="00DB5627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50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ปี เพื่อประกอบธุรกิจ</w:t>
      </w:r>
      <w:r w:rsidR="00CB24E1" w:rsidRPr="00DB5627">
        <w:rPr>
          <w:rFonts w:ascii="Angsana New" w:eastAsia="MS Mincho" w:hAnsi="Angsana New" w:cs="Angsana New"/>
          <w:color w:val="000000" w:themeColor="text1"/>
          <w:spacing w:val="4"/>
          <w:cs/>
          <w:lang w:val="en-US" w:eastAsia="ja-JP"/>
        </w:rPr>
        <w:t xml:space="preserve">เพื่อการพาณิชย์ โดยเมื่อครบกำหนดระยะเวลา </w:t>
      </w:r>
      <w:r w:rsidR="00DB5627" w:rsidRPr="00DB5627">
        <w:rPr>
          <w:rFonts w:ascii="Angsana New" w:eastAsia="MS Mincho" w:hAnsi="Angsana New" w:cs="Angsana New"/>
          <w:color w:val="000000" w:themeColor="text1"/>
          <w:spacing w:val="4"/>
          <w:lang w:val="en-US" w:eastAsia="ja-JP"/>
        </w:rPr>
        <w:t>50</w:t>
      </w:r>
      <w:r w:rsidR="00CB24E1" w:rsidRPr="00DB5627">
        <w:rPr>
          <w:rFonts w:ascii="Angsana New" w:eastAsia="MS Mincho" w:hAnsi="Angsana New" w:cs="Angsana New"/>
          <w:color w:val="000000" w:themeColor="text1"/>
          <w:spacing w:val="4"/>
          <w:lang w:val="en-US" w:eastAsia="ja-JP"/>
        </w:rPr>
        <w:t xml:space="preserve"> </w:t>
      </w:r>
      <w:r w:rsidR="00CB24E1" w:rsidRPr="00DB5627">
        <w:rPr>
          <w:rFonts w:ascii="Angsana New" w:eastAsia="MS Mincho" w:hAnsi="Angsana New" w:cs="Angsana New"/>
          <w:color w:val="000000" w:themeColor="text1"/>
          <w:spacing w:val="4"/>
          <w:cs/>
          <w:lang w:val="en-US" w:eastAsia="ja-JP"/>
        </w:rPr>
        <w:t>ปีแล้ว ผู้ให้เช่ายินยอมให้ผู้เช่าเสนอและผู้ให้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เช่าให้สิทธิผู้เช่า เช่าที่ดินต่อจากกำหนดระยะเวลา </w:t>
      </w:r>
      <w:r w:rsidR="00DB5627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50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ปีแรก โดยมีกำหนดระยะเวลาเช่าอีก </w:t>
      </w:r>
      <w:r w:rsidR="00DB5627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>25</w:t>
      </w:r>
      <w:r w:rsidR="00CB24E1" w:rsidRPr="00DB5627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B5627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ปี โดยคู่สัญญาจะคงเงื่อนไขสัญญาเช่าให้เป็นไปตามเดิม เว้นแต่ค่าเช่าซึ่งกำหนดวิธีการคำนวณไว้ล่วงหน้า โดยขึ้นอยู่กับราคาตลาดของที่ดินในวันที่พิจารณาการต่ออายุของสัญญาเช่า</w:t>
      </w:r>
    </w:p>
    <w:p w14:paraId="0CA2ECC7" w14:textId="635802FA" w:rsidR="004D0914" w:rsidRPr="00DB5627" w:rsidRDefault="00DB5627" w:rsidP="004D0914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3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ab/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DB5627">
        <w:rPr>
          <w:rFonts w:ascii="Angsana New" w:hAnsi="Angsana New" w:cs="Angsana New"/>
          <w:color w:val="000000" w:themeColor="text1"/>
          <w:lang w:val="en-US"/>
        </w:rPr>
        <w:t>15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 พฤษภาคม </w:t>
      </w:r>
      <w:r w:rsidRPr="00DB5627">
        <w:rPr>
          <w:rFonts w:ascii="Angsana New" w:hAnsi="Angsana New" w:cs="Angsana New"/>
          <w:color w:val="000000" w:themeColor="text1"/>
          <w:lang w:val="en-US"/>
        </w:rPr>
        <w:t>2556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 บริษัทได้ทำสัญญาร่วมทุน (Joint Venture Agreement) กับบริษัท บีซีอีจี ไทย อินเตอร์เนชั่นแนล จำกัด เพื่อ</w:t>
      </w:r>
      <w:r w:rsidR="004D0914" w:rsidRPr="00DB5627">
        <w:rPr>
          <w:rFonts w:ascii="Angsana New" w:hAnsi="Angsana New" w:cs="Angsana New"/>
          <w:color w:val="000000" w:themeColor="text1"/>
          <w:cs/>
          <w:lang w:val="en-US"/>
        </w:rPr>
        <w:t>ให้บริษัทดังกล่าวร่วมลงทุนใน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บริษัท แลนด์มาร์ค โฮลดิ้งส์ จำกัด (“บริษัทย่อย”) โดยจะร่วมกันพัฒนาโครงการเจ้าพระยา เอสเตท ภายใต้เงื่อนไขที่บริษัท บีซีอีจี ไทย อินเตอร์เนชั่นแนล จำกัด จะต้องชำระเงินค่าหุ้นสามัญเป็นเงินสดทั้งสิ้นจำนวน </w:t>
      </w:r>
      <w:r w:rsidRPr="00DB5627">
        <w:rPr>
          <w:rFonts w:ascii="Angsana New" w:hAnsi="Angsana New" w:cs="Angsana New"/>
          <w:color w:val="000000" w:themeColor="text1"/>
          <w:lang w:val="en-US"/>
        </w:rPr>
        <w:t>60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 ล้านดอลลาร์สหรัฐ</w:t>
      </w:r>
      <w:r w:rsidR="004D0914" w:rsidRPr="00DB5627">
        <w:rPr>
          <w:rFonts w:ascii="Angsana New" w:hAnsi="Angsana New" w:cs="Angsana New"/>
          <w:color w:val="000000" w:themeColor="text1"/>
          <w:cs/>
          <w:lang w:val="en-US"/>
        </w:rPr>
        <w:t>ให้แก่บริษัทย่อย</w:t>
      </w:r>
      <w:r w:rsidR="004D0914" w:rsidRPr="00DB5627">
        <w:rPr>
          <w:rFonts w:ascii="Angsana New" w:hAnsi="Angsana New" w:cs="Angsana New"/>
          <w:color w:val="000000" w:themeColor="text1"/>
          <w:cs/>
        </w:rPr>
        <w:t>เพื่อใช้พัฒนาโครงการนี้โดยเฉพาะ ซึ่งต่อมาบริษัทย่อยได้รับชำระค่าหุ้นสามัญจากบริษัทดังกล่าวตามที่บริษัทได้มีการทำสัญญาตกลงไว้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4D0914" w:rsidRPr="00DB5627">
        <w:rPr>
          <w:rFonts w:ascii="Angsana New" w:hAnsi="Angsana New" w:cs="Angsana New"/>
          <w:color w:val="000000" w:themeColor="text1"/>
          <w:spacing w:val="2"/>
          <w:cs/>
        </w:rPr>
        <w:t>และได้จดทะเบียนเพิ่มทุนกับกรมพัฒนาธุรกิจการค้า กระทรวงพาณิชย์แล้ว โดย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ภายหลังการเพิ่มทุนดังกล่าว </w:t>
      </w:r>
      <w:r w:rsidR="004D0914" w:rsidRPr="00DB5627">
        <w:rPr>
          <w:rFonts w:ascii="Angsana New" w:hAnsi="Angsana New" w:cs="Angsana New"/>
          <w:color w:val="000000" w:themeColor="text1"/>
          <w:spacing w:val="2"/>
          <w:cs/>
        </w:rPr>
        <w:t>บริษัท</w:t>
      </w:r>
      <w:r w:rsidR="004D0914" w:rsidRPr="00DB5627">
        <w:rPr>
          <w:rFonts w:ascii="Angsana New" w:hAnsi="Angsana New" w:cs="Angsana New"/>
          <w:color w:val="000000" w:themeColor="text1"/>
          <w:spacing w:val="6"/>
          <w:cs/>
        </w:rPr>
        <w:t>และบริษัท บีซีอีจี ไทย อินเตอร์เนชั่นแนล จำกัด ถือหุ้น</w:t>
      </w:r>
      <w:r w:rsidR="004D0914" w:rsidRPr="00DB5627">
        <w:rPr>
          <w:rFonts w:ascii="Angsana New" w:hAnsi="Angsana New" w:cs="Angsana New"/>
          <w:color w:val="000000" w:themeColor="text1"/>
          <w:cs/>
          <w:lang w:val="en-US"/>
        </w:rPr>
        <w:t>ใน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บริษัท แลนด์มาร์ค โฮลดิ้งส์ จำกัด ในสัดส่วนร้อยละ </w:t>
      </w:r>
      <w:r w:rsidRPr="00DB5627">
        <w:rPr>
          <w:rFonts w:ascii="Angsana New" w:hAnsi="Angsana New" w:cs="Angsana New"/>
          <w:color w:val="000000" w:themeColor="text1"/>
          <w:lang w:val="en-US"/>
        </w:rPr>
        <w:t>70</w:t>
      </w:r>
      <w:r w:rsidR="004D0914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และร้อยละ </w:t>
      </w:r>
      <w:r w:rsidRPr="00DB5627">
        <w:rPr>
          <w:rFonts w:ascii="Angsana New" w:hAnsi="Angsana New" w:cs="Angsana New"/>
          <w:color w:val="000000" w:themeColor="text1"/>
          <w:lang w:val="en-US"/>
        </w:rPr>
        <w:t>30</w:t>
      </w:r>
      <w:r w:rsidR="004D0914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cs/>
          <w:lang w:val="en-US"/>
        </w:rPr>
        <w:t>ตามลำดับ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61625852" w14:textId="07EB9B71" w:rsidR="004D0914" w:rsidRPr="00DB5627" w:rsidRDefault="00DB5627" w:rsidP="004D0914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4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ab/>
      </w:r>
      <w:r w:rsidR="00706088" w:rsidRPr="00DB5627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>เมื่อ</w:t>
      </w:r>
      <w:r w:rsidR="00710296" w:rsidRPr="00DB5627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 xml:space="preserve">วันที่ 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14</w:t>
      </w:r>
      <w:r w:rsidR="00710296"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710296" w:rsidRPr="00DB5627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 xml:space="preserve">ตุลาคม 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2551</w:t>
      </w:r>
      <w:r w:rsidR="00710296"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>บริษัทได้ทำสัญญาการให้บริการดำเนินงานกับ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บริษัทย่อย</w:t>
      </w:r>
      <w:r w:rsidR="004D0914" w:rsidRPr="00DB5627">
        <w:rPr>
          <w:rFonts w:ascii="Angsana New" w:hAnsi="Angsana New" w:cs="Angsana New"/>
          <w:color w:val="000000" w:themeColor="text1"/>
          <w:spacing w:val="-10"/>
          <w:cs/>
        </w:rPr>
        <w:t>แห่ง</w:t>
      </w:r>
      <w:r w:rsidR="00483AC7" w:rsidRPr="00DB5627">
        <w:rPr>
          <w:rFonts w:ascii="Angsana New" w:hAnsi="Angsana New" w:cs="Angsana New" w:hint="cs"/>
          <w:color w:val="000000" w:themeColor="text1"/>
          <w:spacing w:val="-10"/>
          <w:cs/>
        </w:rPr>
        <w:t>หนึ่ง</w:t>
      </w:r>
      <w:r w:rsidR="004D0914"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-8"/>
          <w:cs/>
        </w:rPr>
        <w:t>เพื่อให้บริการเกี่ยวกับการจัดการและการดำเนินงานแก่บริษัทย่อยดังกล่าว โดยค่าบริการ</w:t>
      </w:r>
      <w:r w:rsidR="004D0914" w:rsidRPr="00DB5627">
        <w:rPr>
          <w:rFonts w:ascii="Angsana New" w:hAnsi="Angsana New" w:cs="Angsana New"/>
          <w:color w:val="000000" w:themeColor="text1"/>
          <w:spacing w:val="-8"/>
          <w:cs/>
          <w:lang w:val="en-US"/>
        </w:rPr>
        <w:t>คำนวณจาก</w:t>
      </w:r>
      <w:r w:rsidR="004D0914" w:rsidRPr="00DB5627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ต้นทุนบวกส่วนเพิ่ม </w:t>
      </w:r>
      <w:r w:rsidR="004D0914" w:rsidRPr="00DB5627">
        <w:rPr>
          <w:rFonts w:ascii="Angsana New" w:hAnsi="Angsana New" w:cs="Angsana New"/>
          <w:color w:val="000000" w:themeColor="text1"/>
          <w:spacing w:val="-2"/>
          <w:cs/>
        </w:rPr>
        <w:t>และเงื่อนไขการเลิกสัญญาเป็นไปตามข้อตกลงที่ระบุไว้ในสัญญา</w:t>
      </w:r>
    </w:p>
    <w:p w14:paraId="14E32D50" w14:textId="003159D2" w:rsidR="00CE07CA" w:rsidRPr="00DB5627" w:rsidRDefault="00DB5627" w:rsidP="004D0914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เมื่อวันที่ 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19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พฤศจิกายน 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2557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บริษัท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แลนด์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>มาร์ค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</w:rPr>
        <w:t xml:space="preserve"> โฮลดิ้งส์</w:t>
      </w:r>
      <w:r w:rsidR="004D0914" w:rsidRPr="00DB5627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 xml:space="preserve"> 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</w:rPr>
        <w:t>จำกัด</w:t>
      </w:r>
      <w:r w:rsidR="004D0914" w:rsidRPr="00DB5627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ซึ่งเป็นบริษัทย่อยของบริษัทได้</w:t>
      </w:r>
      <w:r w:rsidR="004D0914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เข้าทำสัญญาการใช้สิทธิกับ </w:t>
      </w:r>
      <w:r w:rsidR="004D0914" w:rsidRPr="00DB5627">
        <w:rPr>
          <w:rFonts w:ascii="Angsana New" w:hAnsi="Angsana New" w:cs="Angsana New"/>
          <w:color w:val="000000" w:themeColor="text1"/>
          <w:lang w:val="en-US"/>
        </w:rPr>
        <w:t>Four Seasons Hotel &amp; Resorts Asia Pacific Pte Ltd.</w:t>
      </w:r>
      <w:r w:rsidR="004D0914" w:rsidRPr="00DB5627">
        <w:rPr>
          <w:rFonts w:ascii="Angsana New" w:hAnsi="Angsana New" w:cs="Angsana New"/>
          <w:color w:val="000000" w:themeColor="text1"/>
          <w:cs/>
          <w:lang w:val="en-US"/>
        </w:rPr>
        <w:t xml:space="preserve"> เพื่อใช้สิทธิ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การใช้ชื่อ 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>“Four Seasons”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เอสเตท ตั้งแต่วันที่ 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19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พฤศจิกายน </w:t>
      </w:r>
      <w:r w:rsidRPr="00DB5627">
        <w:rPr>
          <w:rFonts w:ascii="Angsana New" w:hAnsi="Angsana New" w:cs="Angsana New"/>
          <w:color w:val="000000" w:themeColor="text1"/>
          <w:spacing w:val="4"/>
          <w:lang w:val="en-US"/>
        </w:rPr>
        <w:t>2557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จนกว่าจะปิดการขาย ทั้งนี้ </w:t>
      </w:r>
      <w:r w:rsidR="004D0914" w:rsidRPr="00DB5627">
        <w:rPr>
          <w:rFonts w:ascii="Angsana New" w:hAnsi="Angsana New" w:cs="Angsana New"/>
          <w:color w:val="000000" w:themeColor="text1"/>
          <w:spacing w:val="4"/>
          <w:lang w:val="en-US"/>
        </w:rPr>
        <w:t>Four Seasons Hotel &amp; Resorts Asia Pacific Pte Ltd.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ซึ่งคำนวณ</w:t>
      </w:r>
      <w:r w:rsidR="004D0914" w:rsidRPr="00DB5627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            </w:t>
      </w:r>
      <w:r w:rsidR="004D0914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เป็นอัตราร้อยละของยอดรายได้ขั้นต้นของโครงการ</w:t>
      </w:r>
      <w:r w:rsidR="004D0914" w:rsidRPr="00DB5627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-6"/>
          <w:cs/>
          <w:lang w:val="en-US"/>
        </w:rPr>
        <w:t>นอกจากนั้นตามเงื่อนไขของสัญญาบริษัทย่อย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  <w:lang w:val="en-US"/>
        </w:rPr>
        <w:t>มีสิทธิได้รับเงินค่าสนับสนุนในการดำเนินงานจำนวนหนึ่ง</w:t>
      </w:r>
    </w:p>
    <w:p w14:paraId="6A4E22A3" w14:textId="6343EAE2" w:rsidR="0050111F" w:rsidRPr="00DB5627" w:rsidRDefault="00DB5627" w:rsidP="0050111F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</w:rPr>
        <w:t>.</w:t>
      </w:r>
      <w:r w:rsidRPr="00DB5627">
        <w:rPr>
          <w:rFonts w:ascii="Angsana New" w:hAnsi="Angsana New" w:cs="Angsana New"/>
          <w:color w:val="000000" w:themeColor="text1"/>
          <w:spacing w:val="-4"/>
          <w:lang w:val="en-US"/>
        </w:rPr>
        <w:t>6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</w:rPr>
        <w:tab/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>บริษัท เจ้าพระยา เอสเตต เรสซิเด้นซ์</w:t>
      </w:r>
      <w:r w:rsidR="004D0914" w:rsidRPr="00DB5627">
        <w:rPr>
          <w:rFonts w:ascii="Angsana New" w:hAnsi="Angsana New" w:cs="Angsana New"/>
          <w:b/>
          <w:bCs/>
          <w:color w:val="000000" w:themeColor="text1"/>
          <w:spacing w:val="4"/>
          <w:cs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จำกัด 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>เข้าทำสัญญาเพื่อรับบริการดำเนินงานกับ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2"/>
          <w:cs/>
        </w:rPr>
        <w:t>Hotel Management Company Bangkok Limited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 เพื่อรับบริการเกี่ยวกับการจัดการ</w:t>
      </w:r>
      <w:r w:rsidR="004D0914" w:rsidRPr="00DB5627">
        <w:rPr>
          <w:rFonts w:ascii="Angsana New" w:hAnsi="Angsana New" w:cs="Angsana New"/>
          <w:color w:val="000000" w:themeColor="text1"/>
          <w:spacing w:val="-2"/>
          <w:cs/>
        </w:rPr>
        <w:t>และการดำเนินงานด้าน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</w:rPr>
        <w:t>ที่พักอาศัยภายใต้โครงการเจ้าพระยา เอสเตท</w:t>
      </w:r>
      <w:r w:rsidR="004D0914" w:rsidRPr="00DB5627">
        <w:rPr>
          <w:rFonts w:ascii="Angsana New" w:hAnsi="Angsana New" w:cs="Angsana New"/>
          <w:color w:val="000000" w:themeColor="text1"/>
          <w:spacing w:val="2"/>
          <w:cs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cs/>
        </w:rPr>
        <w:t>โดยค่าบริการ ระยะเวลา และเงื่อนไขการต่ออายุสัญญาบริการเป็นไปตามข้อตกลงที่ระบุไว้ในสัญญา</w:t>
      </w:r>
    </w:p>
    <w:p w14:paraId="5293B97B" w14:textId="53482F61" w:rsidR="004D0914" w:rsidRPr="00DB5627" w:rsidRDefault="0050111F" w:rsidP="0050111F">
      <w:pPr>
        <w:ind w:left="1267" w:hanging="720"/>
        <w:jc w:val="thaiDistribute"/>
        <w:rPr>
          <w:rFonts w:ascii="Angsana New" w:hAnsi="Angsana New" w:cs="Angsana New"/>
          <w:b/>
          <w:bCs/>
          <w:color w:val="000000" w:themeColor="text1"/>
          <w:spacing w:val="4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br w:type="page"/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31</w:t>
      </w:r>
      <w:r w:rsidR="004D0914" w:rsidRPr="00DB5627">
        <w:rPr>
          <w:rFonts w:ascii="Angsana New" w:hAnsi="Angsana New" w:cs="Angsana New"/>
          <w:color w:val="000000" w:themeColor="text1"/>
          <w:cs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7</w:t>
      </w:r>
      <w:r w:rsidR="004D0914" w:rsidRPr="00DB5627">
        <w:rPr>
          <w:rFonts w:ascii="Angsana New" w:hAnsi="Angsana New" w:cs="Angsana New"/>
          <w:color w:val="000000" w:themeColor="text1"/>
          <w:cs/>
        </w:rPr>
        <w:tab/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>บริษัท เจ้าพระยา เอสเตต เรสซิเด้นซ์</w:t>
      </w:r>
      <w:r w:rsidR="004D0914" w:rsidRPr="00DB5627">
        <w:rPr>
          <w:rFonts w:ascii="Angsana New" w:hAnsi="Angsana New" w:cs="Angsana New"/>
          <w:b/>
          <w:bCs/>
          <w:color w:val="000000" w:themeColor="text1"/>
          <w:spacing w:val="4"/>
          <w:cs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 xml:space="preserve">จำกัด </w:t>
      </w:r>
      <w:r w:rsidR="004D0914" w:rsidRPr="00DB5627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</w:t>
      </w:r>
      <w:r w:rsidR="004D0914" w:rsidRPr="00DB5627">
        <w:rPr>
          <w:rFonts w:ascii="Angsana New" w:hAnsi="Angsana New" w:cs="Angsana New"/>
          <w:color w:val="000000" w:themeColor="text1"/>
          <w:spacing w:val="-8"/>
          <w:cs/>
        </w:rPr>
        <w:t>เข้าทำสัญญาเพื่อรับบริการที่ปรึกษาที่เกี่ยวข้องและจำเป็นทั้งหมดในการดำเนินงานด้านที่พัก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</w:rPr>
        <w:t>อาศัยภายใต้โครงการเจ้าพระยา เอสเตท</w:t>
      </w:r>
      <w:r w:rsidR="004D0914" w:rsidRPr="00DB5627">
        <w:rPr>
          <w:rFonts w:ascii="Angsana New" w:hAnsi="Angsana New" w:cs="Angsana New"/>
          <w:color w:val="000000" w:themeColor="text1"/>
          <w:spacing w:val="4"/>
          <w:cs/>
        </w:rPr>
        <w:t>กับ</w:t>
      </w:r>
      <w:r w:rsidR="004D0914"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Four Seasons Hotel &amp; Resorts</w:t>
      </w:r>
      <w:r w:rsidR="004D0914" w:rsidRPr="00DB5627">
        <w:rPr>
          <w:rFonts w:ascii="Angsana New" w:hAnsi="Angsana New" w:cs="Angsana New"/>
          <w:color w:val="000000" w:themeColor="text1"/>
          <w:cs/>
        </w:rPr>
        <w:t xml:space="preserve"> </w:t>
      </w:r>
      <w:r w:rsidR="004D0914" w:rsidRPr="00DB5627">
        <w:rPr>
          <w:rFonts w:ascii="Angsana New" w:hAnsi="Angsana New" w:cs="Angsana New"/>
          <w:color w:val="000000" w:themeColor="text1"/>
          <w:spacing w:val="2"/>
          <w:cs/>
        </w:rPr>
        <w:t xml:space="preserve">Asia Pacific Pte Ltd. </w:t>
      </w:r>
      <w:r w:rsidR="004D0914" w:rsidRPr="00DB5627">
        <w:rPr>
          <w:rFonts w:ascii="Angsana New" w:hAnsi="Angsana New" w:cs="Angsana New"/>
          <w:color w:val="000000" w:themeColor="text1"/>
          <w:cs/>
        </w:rPr>
        <w:t>โดยค่าบริการ ระยะเวลา และเงื่อนไขการต่ออายุสัญญาบริการเป็นไปตามข้อตกลงที่ระบุไว้ในสัญญา</w:t>
      </w:r>
    </w:p>
    <w:p w14:paraId="083F7D9A" w14:textId="11B93D2F" w:rsidR="004E4CA3" w:rsidRPr="00DB5627" w:rsidRDefault="00DB5627" w:rsidP="00EF6F40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32</w:t>
      </w:r>
      <w:r w:rsidR="004E4CA3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81643C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E4CA3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ภาระผูกพันและหนี้สินที่อาจเกิดขึ้น</w:t>
      </w:r>
    </w:p>
    <w:p w14:paraId="06C22F3A" w14:textId="0B21319A" w:rsidR="00A92AE4" w:rsidRPr="00DB5627" w:rsidRDefault="00DB5627" w:rsidP="00A92AE4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32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บริษัทมีหนังสือค้ำประกันในการชำระหนี้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ที่เกี่ยวข้องกับสัญญาก่อสร้าง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ของบริษัทย่อยแห่งหนึ่ง</w:t>
      </w:r>
    </w:p>
    <w:p w14:paraId="629A72F9" w14:textId="12A212B8" w:rsidR="00A92AE4" w:rsidRPr="00DB5627" w:rsidRDefault="00DB5627" w:rsidP="00A92AE4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32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บริษัทมีวงเงิน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บัตร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เครดิตซึ่งยัง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ไม่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ได้เบิกใช้เป็นจำนวนเงิน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821032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91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ล้านบาท 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ล้านบาท ตามลำดับ</w:t>
      </w:r>
    </w:p>
    <w:p w14:paraId="5A39AF6B" w14:textId="5EB8E3A8" w:rsidR="00EE75ED" w:rsidRPr="00DB5627" w:rsidRDefault="00DB5627" w:rsidP="00A92AE4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32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    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บริษัทมี</w:t>
      </w:r>
      <w:r w:rsidR="00EE75ED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ภาระผูกพันเกี่ยวกับสัญญาก่อสร้างโครงการโรงเรียนคงเหลือจำนวน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,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040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78</w:t>
      </w:r>
      <w:r w:rsidR="00EE75E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EE75ED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ล้านบาท</w:t>
      </w:r>
    </w:p>
    <w:p w14:paraId="720B8A76" w14:textId="2D57810B" w:rsidR="00A92AE4" w:rsidRPr="00DB5627" w:rsidRDefault="00DB5627" w:rsidP="00A92AE4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32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4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bookmarkStart w:id="21" w:name="_Hlk159537118"/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 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26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ถึง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 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75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แก่สำนักทรัพย์สินส่วนพระมหากษัตริย์โดยใช้เงินของบริษัทย่อยเองจำนวน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350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ภายในวันที่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 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11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พฤศจิกายน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 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3A103E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       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ร้อยละ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ต่อปี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นับจากวันที่ครบกำหนดจนถึงวันที่จัดตั้งบัญชีทุนสำรองแล้วเสร็จ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ทั้งนี้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บริษัทย่อยดังกล่าวได้บันทึกประมาณการสำหรับจัดการบัญชีทุนสำรองดังกล่าวแล้วจำนวน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186</w:t>
      </w:r>
      <w:r w:rsidR="005F153D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94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ล้านบาท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176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44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A92AE4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ล้านบาท ตามลำดับ</w:t>
      </w:r>
    </w:p>
    <w:bookmarkEnd w:id="21"/>
    <w:p w14:paraId="0F51FE60" w14:textId="700496EE" w:rsidR="00CC683E" w:rsidRPr="00DB5627" w:rsidRDefault="00DB5627" w:rsidP="0043350A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32</w:t>
      </w:r>
      <w:r w:rsidR="00306705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</w:t>
      </w:r>
      <w:r w:rsidR="00BD658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ในเดือนตุลาคม พ.ศ.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 จำกัด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120</w:t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ล้านเหรียญสหรัฐ เนื่องจากผู้รับเหมายังไม่ได้ปฏิบัติตามภาระผูกพันครบถ้วนตามข้อกำ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</w:t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</w:t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แม้จะมีข้อพิพาทนี้ บริษัทได้ประเมินเบื้องต้นแล้วเชื่อว่าค่าเสียหายอันเป็นผลจากการละเมิดสัญญาก่อสร้างและสัญญาผู้ถือหุ้นที่บริษัทฟ้องเรียกค่าเสียหายจากผู้รับเหมาโครงการนั้นเกินกว่าจำนวนตามสัญญาสิทธิซื้อหุ้น (ดูหมายเหตุ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33</w:t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A449CE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)</w:t>
      </w:r>
      <w:r w:rsidR="00CC683E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br w:type="page"/>
      </w:r>
    </w:p>
    <w:p w14:paraId="3FCBD4F7" w14:textId="07FCE65C" w:rsidR="00DC1815" w:rsidRPr="00DB5627" w:rsidRDefault="00DB5627" w:rsidP="00DC1815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33</w:t>
      </w:r>
      <w:r w:rsidR="00DC1815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DC1815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DC1815" w:rsidRPr="00DB5627">
        <w:rPr>
          <w:rFonts w:ascii="Angsana New" w:hAnsi="Angsana New" w:cs="Angsana New" w:hint="cs"/>
          <w:b/>
          <w:bCs/>
          <w:color w:val="000000" w:themeColor="text1"/>
          <w:cs/>
          <w:lang w:val="en-US"/>
        </w:rPr>
        <w:t>คดีฟ้องร้อง</w:t>
      </w:r>
    </w:p>
    <w:p w14:paraId="1F21DC64" w14:textId="2C321A90" w:rsidR="006C72FE" w:rsidRPr="00DB5627" w:rsidRDefault="00DB5627" w:rsidP="00DB5627">
      <w:pPr>
        <w:tabs>
          <w:tab w:val="left" w:pos="1170"/>
        </w:tabs>
        <w:spacing w:after="240"/>
        <w:ind w:left="1166" w:hanging="619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33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A92AE4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ธันวาคม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2565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บริษัทย่อยแห่งหนึ่งถูกฟ้องเป็นจำเลยในคดีแพ่งเป็นจำนวน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คดี และถูกฟ้องร่วมกับบริษัทเป็นจำเลยในคดีแพ่งเป็นจำนวน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</w:t>
      </w:r>
      <w:r w:rsidR="00F65FEA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หนึ่ง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ต่อมาในระหว่างปี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คดีความที่บริษัทย่อยถูกฟ้องดังกล่าวจำนวน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คดีได้สิ้นสุดลง โดยโจทก์ได้ถอนฟ้องเนื่องจากสามารถไกล่เกลี่ยกันได้ </w:t>
      </w:r>
      <w:r w:rsidR="00A77802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นอกจากนี้ </w:t>
      </w:r>
      <w:r w:rsidR="007214EF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ในระหว่างปี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7214EF"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7214EF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บริษัทย่อยได้ถูก</w:t>
      </w:r>
      <w:r w:rsidR="007214EF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ฟ้องเป็นจำเลยในคดีแพ่ง</w:t>
      </w:r>
      <w:r w:rsidR="001C25C1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เพิ่มเติม</w:t>
      </w:r>
      <w:r w:rsidR="007214EF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เป็นจำนวน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</w:t>
      </w:r>
      <w:r w:rsidR="007214EF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คดี สืบเนื่องจากการผิดสัญญาเช่าห้องชุด</w:t>
      </w:r>
      <w:r w:rsidR="00A27E4A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ทำให้ ณ วันที่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</w:t>
      </w:r>
      <w:r w:rsidR="00183CA3" w:rsidRPr="00DB5627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ธันวาคม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บริษัทย่อยดังกล่าวถูกฟ้อง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เป็นจำเลยในคดีแพ่งเป็นจำนวน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คดี และถูกฟ้องร่วมกับบริษัทเป็นจำเลยในคดีแพ่งเป็นจำนวน </w:t>
      </w:r>
      <w:r w:rsidRPr="00DB562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</w:t>
      </w:r>
      <w:r w:rsidR="006C72FE" w:rsidRPr="00DB5627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 คดี</w:t>
      </w:r>
    </w:p>
    <w:p w14:paraId="1C5C3D8D" w14:textId="1F2821B9" w:rsidR="006C72FE" w:rsidRPr="00DB5627" w:rsidRDefault="006C72FE" w:rsidP="006C72FE">
      <w:pPr>
        <w:tabs>
          <w:tab w:val="left" w:pos="1170"/>
        </w:tabs>
        <w:spacing w:after="12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ต่อมาในเดือน</w:t>
      </w:r>
      <w:r w:rsidR="0081064A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มกรา</w:t>
      </w:r>
      <w:r w:rsidR="00843FB7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คม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</w:t>
      </w:r>
      <w:r w:rsidR="00DB5627" w:rsidRPr="00DB5627">
        <w:rPr>
          <w:rFonts w:ascii="Angsana New" w:hAnsi="Angsana New" w:cs="Browallia New"/>
          <w:snapToGrid w:val="0"/>
          <w:color w:val="000000" w:themeColor="text1"/>
          <w:spacing w:val="-4"/>
          <w:szCs w:val="40"/>
          <w:lang w:val="en-US"/>
        </w:rPr>
        <w:t>7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81064A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คดีความที่บริษัทย่อยถูกฟ้องดังกล่าวจำนวน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81064A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คดีได้สิ้นสุดลง โดยโจทก์ได้ถอนฟ้องเนื่องจากสามารถไกล่เกลี่ยกันได้</w:t>
      </w:r>
      <w:r w:rsidR="0081064A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โดย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มูลค่าความเสียหายเป็นจำนวนเงินที่ไม่แตกต่างอย่างมีสาระสำคัญจากหนี้สินที่ทางกลุ่มบริษัทได้รับรู้ไว้แล้วเป็นส่วนหนึ่งของเงินมัดจำและเงินรับล่วงหน้าจากลูกค้าที่เกิดจากสัญญาในงบแสดงฐานะการเงินรวม </w:t>
      </w:r>
      <w:r w:rsidR="006605D3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ณ วันที่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6605D3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6605D3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ธันวาคม</w:t>
      </w:r>
      <w:r w:rsidR="006605D3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6605D3"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ส่วนคดีที่เหลือปัจจุบันยังอยู่ระหว่างขั้นตอนการพิจารณาของศาล ทั้งนี้ฝ่ายบริหารและที่ปรึกษากฎหมายของกลุ่มบริษัท</w:t>
      </w:r>
      <w:r w:rsidR="00AD0A0F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ยัง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ไม่สามารถประเมินผลของคดีความได้จนกว่าศาลจะมีคำพิพากษาในอนาคต </w:t>
      </w:r>
      <w:r w:rsidR="00E91CCB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โดยกลุ่มบริษัทเชื่อว่า ผลของคดีไม่น่ามี</w:t>
      </w:r>
      <w:r w:rsidR="00645D28" w:rsidRPr="00DB5627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ผลกระทบอย่างมีนัยสำคัญต่องบการเงินรวมของกลุ่มบริษัท </w:t>
      </w:r>
      <w:r w:rsidRPr="00DB5627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31B2B710" w14:textId="35801103" w:rsidR="00DB5627" w:rsidRPr="00DB5627" w:rsidRDefault="00DB562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lang w:val="en-US"/>
        </w:rPr>
        <w:br w:type="page"/>
      </w:r>
    </w:p>
    <w:p w14:paraId="27012419" w14:textId="06F3A7F4" w:rsidR="00F84399" w:rsidRPr="00DB5627" w:rsidRDefault="00DB5627" w:rsidP="00DB5627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lang w:val="en-US"/>
        </w:rPr>
        <w:lastRenderedPageBreak/>
        <w:t>33</w:t>
      </w:r>
      <w:r w:rsidR="00F84399" w:rsidRPr="00DB5627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84399" w:rsidRPr="00DB5627">
        <w:rPr>
          <w:rFonts w:ascii="Angsana New" w:hAnsi="Angsana New" w:cs="Angsana New"/>
          <w:snapToGrid w:val="0"/>
          <w:spacing w:val="-4"/>
          <w:lang w:val="en-US"/>
        </w:rPr>
        <w:tab/>
      </w:r>
      <w:r w:rsidR="00F84399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84399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F84399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84399" w:rsidRPr="00DB5627">
        <w:rPr>
          <w:rFonts w:ascii="Angsana New" w:hAnsi="Angsana New" w:cs="Angsana New" w:hint="cs"/>
          <w:cs/>
        </w:rPr>
        <w:t>เจ้า</w:t>
      </w:r>
      <w:r w:rsidR="00F84399" w:rsidRPr="00DB5627">
        <w:rPr>
          <w:rFonts w:ascii="Angsana New" w:hAnsi="Angsana New" w:cs="Angsana New"/>
          <w:cs/>
        </w:rPr>
        <w:t>หนี้ค่าก่อสร้าง</w:t>
      </w:r>
      <w:r w:rsidR="00F84399" w:rsidRPr="00DB5627">
        <w:rPr>
          <w:rFonts w:ascii="Angsana New" w:hAnsi="Angsana New" w:cs="Angsana New"/>
          <w:snapToGrid w:val="0"/>
          <w:spacing w:val="-4"/>
          <w:cs/>
          <w:lang w:val="en-US"/>
        </w:rPr>
        <w:t>และดอกเบี้ยค้างจ่ายระหว่างบริษัทย่อยและผู้รับเหมา</w:t>
      </w:r>
      <w:r w:rsidR="00F84399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โครงการมียอด</w:t>
      </w:r>
      <w:r w:rsidR="00F84399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คงเหลือจำนวน 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F84399" w:rsidRPr="00DB5627">
        <w:rPr>
          <w:rFonts w:ascii="Angsana New" w:hAnsi="Angsana New"/>
          <w:snapToGrid w:val="0"/>
          <w:spacing w:val="-4"/>
          <w:lang w:val="en-US"/>
        </w:rPr>
        <w:t>,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484</w:t>
      </w:r>
      <w:r w:rsidR="00F84399" w:rsidRPr="00DB5627">
        <w:rPr>
          <w:rFonts w:ascii="Angsana New" w:hAnsi="Angsana New"/>
          <w:snapToGrid w:val="0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65</w:t>
      </w:r>
      <w:r w:rsidR="00F84399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และ 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572</w:t>
      </w:r>
      <w:r w:rsidR="00F84399" w:rsidRPr="00DB5627">
        <w:rPr>
          <w:rFonts w:ascii="Angsana New" w:hAnsi="Angsana New"/>
          <w:snapToGrid w:val="0"/>
          <w:spacing w:val="-4"/>
          <w:lang w:val="en-US"/>
        </w:rPr>
        <w:t>.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61</w:t>
      </w:r>
      <w:r w:rsidR="00F84399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ตามลำดับ ซึ่ง</w:t>
      </w:r>
      <w:r w:rsidR="00F84399" w:rsidRPr="00DB5627">
        <w:rPr>
          <w:rFonts w:ascii="Angsana New" w:hAnsi="Angsana New" w:cs="Angsana New"/>
          <w:cs/>
        </w:rPr>
        <w:t>ตาม</w:t>
      </w:r>
      <w:r w:rsidR="00F84399" w:rsidRPr="00DB5627">
        <w:rPr>
          <w:rFonts w:ascii="Angsana New" w:hAnsi="Angsana New" w:cs="Angsana New" w:hint="cs"/>
          <w:cs/>
        </w:rPr>
        <w:t>สัญญาชำระหนี้คืน</w:t>
      </w:r>
      <w:r w:rsidR="00F84399" w:rsidRPr="00DB5627">
        <w:rPr>
          <w:rFonts w:ascii="Angsana New" w:hAnsi="Angsana New" w:cs="Angsana New"/>
          <w:cs/>
        </w:rPr>
        <w:t xml:space="preserve"> </w:t>
      </w:r>
      <w:r w:rsidR="009F51AD">
        <w:rPr>
          <w:rFonts w:ascii="Angsana New" w:hAnsi="Angsana New" w:cs="Angsana New" w:hint="cs"/>
          <w:cs/>
        </w:rPr>
        <w:t>โดยยอด</w:t>
      </w:r>
      <w:r w:rsidR="00F84399" w:rsidRPr="00DB5627">
        <w:rPr>
          <w:rFonts w:ascii="Angsana New" w:hAnsi="Angsana New" w:cs="Angsana New"/>
          <w:cs/>
        </w:rPr>
        <w:t>หนี้ดังกล่าว</w:t>
      </w:r>
      <w:r w:rsidR="00F84399" w:rsidRPr="00DB5627">
        <w:rPr>
          <w:rFonts w:ascii="Angsana New" w:hAnsi="Angsana New" w:cs="Angsana New" w:hint="cs"/>
          <w:cs/>
        </w:rPr>
        <w:t>มี</w:t>
      </w:r>
      <w:r w:rsidR="00F84399" w:rsidRPr="00DB5627">
        <w:rPr>
          <w:rFonts w:ascii="Angsana New" w:hAnsi="Angsana New" w:cs="Angsana New"/>
          <w:cs/>
        </w:rPr>
        <w:t xml:space="preserve">กำหนดชำระภายในวันที่ </w:t>
      </w:r>
      <w:r w:rsidRPr="00DB5627">
        <w:rPr>
          <w:rFonts w:ascii="Angsana New" w:hAnsi="Angsana New" w:cs="Angsana New"/>
          <w:lang w:val="en-US"/>
        </w:rPr>
        <w:t>30</w:t>
      </w:r>
      <w:r w:rsidR="00F84399" w:rsidRPr="00DB5627">
        <w:rPr>
          <w:rFonts w:ascii="Angsana New" w:hAnsi="Angsana New" w:cs="Angsana New"/>
          <w:cs/>
        </w:rPr>
        <w:t xml:space="preserve"> มิถุนายน </w:t>
      </w:r>
      <w:r w:rsidRPr="00DB5627">
        <w:rPr>
          <w:rFonts w:ascii="Angsana New" w:hAnsi="Angsana New" w:cs="Angsana New"/>
          <w:lang w:val="en-US"/>
        </w:rPr>
        <w:t>2565</w:t>
      </w:r>
    </w:p>
    <w:p w14:paraId="71D29025" w14:textId="0EF7B3B7" w:rsidR="00F84399" w:rsidRPr="00DB5627" w:rsidRDefault="00F84399" w:rsidP="00DB5627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t xml:space="preserve">อย่างไรก็ตาม </w:t>
      </w:r>
      <w:r w:rsidRPr="00DB5627">
        <w:rPr>
          <w:rFonts w:ascii="Angsana New" w:hAnsi="Angsana New" w:cs="Angsana New" w:hint="cs"/>
          <w:cs/>
        </w:rPr>
        <w:t>บริษัทย่อยเห็นว่า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สัญญาก่อสร้างและไม่สามารถส่งมอบ</w:t>
      </w:r>
      <w:r w:rsidRPr="00DB5627">
        <w:rPr>
          <w:rFonts w:ascii="Angsana New" w:hAnsi="Angsana New" w:cs="Angsana New" w:hint="cs"/>
          <w:cs/>
        </w:rPr>
        <w:t>การก่อสร้าง</w:t>
      </w:r>
      <w:r w:rsidRPr="00DB5627">
        <w:rPr>
          <w:rFonts w:ascii="Angsana New" w:hAnsi="Angsana New" w:cs="Angsana New"/>
          <w:cs/>
        </w:rPr>
        <w:t xml:space="preserve">โครงการเจ้าพระยาเอสเตทได้ภายในวันที่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DB5627" w:rsidRPr="00B86FC4">
        <w:rPr>
          <w:rFonts w:ascii="Angsana New" w:hAnsi="Angsana New" w:cs="Angsana New"/>
          <w:spacing w:val="2"/>
          <w:lang w:val="en-US"/>
        </w:rPr>
        <w:t>2561</w:t>
      </w:r>
      <w:r w:rsidRPr="00B86FC4">
        <w:rPr>
          <w:rFonts w:ascii="Angsana New" w:hAnsi="Angsana New" w:cs="Angsana New"/>
          <w:spacing w:val="2"/>
          <w:cs/>
        </w:rPr>
        <w:t xml:space="preserve"> ตามที่กำหนดไว้ ทั้งนี้ตาม</w:t>
      </w:r>
      <w:r w:rsidRPr="00B86FC4">
        <w:rPr>
          <w:rFonts w:ascii="Angsana New" w:hAnsi="Angsana New" w:cs="Angsana New" w:hint="cs"/>
          <w:spacing w:val="2"/>
          <w:cs/>
        </w:rPr>
        <w:t>ที่ระบุไว้ใน</w:t>
      </w:r>
      <w:r w:rsidRPr="00B86FC4">
        <w:rPr>
          <w:rFonts w:ascii="Angsana New" w:hAnsi="Angsana New" w:cs="Angsana New"/>
          <w:spacing w:val="2"/>
          <w:cs/>
        </w:rPr>
        <w:t>สัญญาก่อสร้าง บริษัทย่อยและผู้รับเหมา</w:t>
      </w:r>
      <w:r w:rsidR="007E75CC" w:rsidRPr="00B86FC4">
        <w:rPr>
          <w:rFonts w:ascii="Angsana New" w:hAnsi="Angsana New" w:cs="Angsana New" w:hint="cs"/>
          <w:spacing w:val="2"/>
          <w:cs/>
        </w:rPr>
        <w:t>โครงการ</w:t>
      </w:r>
      <w:r w:rsidRPr="00DB5627">
        <w:rPr>
          <w:rFonts w:ascii="Angsana New" w:hAnsi="Angsana New" w:cs="Angsana New"/>
          <w:cs/>
        </w:rPr>
        <w:t>แต่ละ</w:t>
      </w:r>
      <w:r w:rsidRPr="00DB5627">
        <w:rPr>
          <w:rFonts w:ascii="Angsana New" w:hAnsi="Angsana New" w:cs="Angsana New" w:hint="cs"/>
          <w:cs/>
        </w:rPr>
        <w:t>ฝ่าย</w:t>
      </w:r>
      <w:r w:rsidRPr="00DB5627">
        <w:rPr>
          <w:rFonts w:ascii="Angsana New" w:hAnsi="Angsana New" w:cs="Angsana New"/>
          <w:cs/>
        </w:rPr>
        <w:t>จะต้องยื่นข้อเรียกร้องของตนต่อวิศวกรซึ่งได้รับการแต่งตั้งจากทั้งสองฝ่าย</w:t>
      </w:r>
      <w:r w:rsidRPr="00DB5627">
        <w:rPr>
          <w:rFonts w:ascii="Angsana New" w:hAnsi="Angsana New" w:cs="Angsana New" w:hint="cs"/>
          <w:cs/>
        </w:rPr>
        <w:t>ตามที่บริษัทย่อยและผู้รับเหมา</w:t>
      </w:r>
      <w:r w:rsidR="00E9454B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 w:hint="cs"/>
          <w:cs/>
        </w:rPr>
        <w:t xml:space="preserve">ได้ระบุไว้ในสัญญาก่อสร้าง </w:t>
      </w:r>
      <w:r w:rsidRPr="00DB5627">
        <w:rPr>
          <w:rFonts w:ascii="Angsana New" w:hAnsi="Angsana New" w:cs="Angsana New"/>
          <w:lang w:val="en-US"/>
        </w:rPr>
        <w:t>(“</w:t>
      </w:r>
      <w:r w:rsidRPr="00DB5627">
        <w:rPr>
          <w:rFonts w:ascii="Angsana New" w:hAnsi="Angsana New" w:cs="Angsana New" w:hint="cs"/>
          <w:cs/>
          <w:lang w:val="en-US"/>
        </w:rPr>
        <w:t xml:space="preserve">วิศวกร”) </w:t>
      </w:r>
      <w:r w:rsidRPr="00DB5627">
        <w:rPr>
          <w:rFonts w:ascii="Angsana New" w:hAnsi="Angsana New" w:cs="Angsana New"/>
          <w:cs/>
        </w:rPr>
        <w:t>สำหรับความเสียหายจากความล่าช้าและการขยาย</w:t>
      </w:r>
      <w:r w:rsidRPr="00DB5627">
        <w:rPr>
          <w:rFonts w:ascii="Angsana New" w:hAnsi="Angsana New" w:cs="Angsana New" w:hint="cs"/>
          <w:cs/>
        </w:rPr>
        <w:t>กำหนดเวลาแล้วเสร็จของงาน</w:t>
      </w:r>
      <w:r w:rsidRPr="00DB5627">
        <w:rPr>
          <w:rFonts w:ascii="Angsana New" w:hAnsi="Angsana New" w:cs="Angsana New"/>
          <w:cs/>
        </w:rPr>
        <w:t xml:space="preserve"> (</w:t>
      </w:r>
      <w:r w:rsidRPr="00DB5627">
        <w:rPr>
          <w:rFonts w:ascii="Angsana New" w:hAnsi="Angsana New" w:cs="Angsana New"/>
          <w:lang w:val="en-US"/>
        </w:rPr>
        <w:t>Extension of Time for Completion</w:t>
      </w:r>
      <w:r w:rsidRPr="00DB5627">
        <w:rPr>
          <w:rFonts w:ascii="Angsana New" w:hAnsi="Angsana New" w:cs="Angsana New"/>
          <w:cs/>
        </w:rPr>
        <w:t>) โดยวิศวกร</w:t>
      </w:r>
      <w:r w:rsidRPr="00DB5627">
        <w:rPr>
          <w:rFonts w:ascii="Angsana New" w:hAnsi="Angsana New" w:cs="Angsana New" w:hint="cs"/>
          <w:cs/>
        </w:rPr>
        <w:t>ใน</w:t>
      </w:r>
      <w:r w:rsidRPr="00DB5627">
        <w:rPr>
          <w:rFonts w:ascii="Angsana New" w:hAnsi="Angsana New" w:cs="Angsana New"/>
          <w:cs/>
        </w:rPr>
        <w:t>ฐานะ</w:t>
      </w:r>
      <w:r w:rsidRPr="00DB5627">
        <w:rPr>
          <w:rFonts w:ascii="Angsana New" w:hAnsi="Angsana New" w:cs="Angsana New" w:hint="cs"/>
          <w:cs/>
        </w:rPr>
        <w:t>ที่</w:t>
      </w:r>
      <w:r w:rsidRPr="00DB5627">
        <w:rPr>
          <w:rFonts w:ascii="Angsana New" w:hAnsi="Angsana New" w:cs="Angsana New"/>
          <w:cs/>
        </w:rPr>
        <w:t>เป็นผู้ชี้ขาดข้อเรียกร้อง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(Claim Determinder) ของคู่สัญญา จะต้องชี้ขาดประเด็นดังกล่าว</w:t>
      </w:r>
      <w:r w:rsidRPr="00DB5627">
        <w:rPr>
          <w:rFonts w:ascii="Angsana New" w:hAnsi="Angsana New" w:cs="Angsana New" w:hint="cs"/>
          <w:cs/>
        </w:rPr>
        <w:t>ซึ่งจะ</w:t>
      </w:r>
      <w:r w:rsidRPr="00DB5627">
        <w:rPr>
          <w:rFonts w:ascii="Angsana New" w:hAnsi="Angsana New" w:cs="Angsana New"/>
          <w:cs/>
        </w:rPr>
        <w:t xml:space="preserve">มีผลผูกพันต่อคู่สัญญา </w:t>
      </w:r>
      <w:r w:rsidRPr="00DB5627">
        <w:rPr>
          <w:rFonts w:ascii="Angsana New" w:hAnsi="Angsana New" w:cs="Angsana New" w:hint="cs"/>
          <w:cs/>
        </w:rPr>
        <w:t>โดย</w:t>
      </w:r>
      <w:r w:rsidRPr="00DB5627">
        <w:rPr>
          <w:rFonts w:ascii="Angsana New" w:hAnsi="Angsana New" w:cs="Angsana New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lang w:val="en-US"/>
        </w:rPr>
        <w:t>20</w:t>
      </w:r>
      <w:r w:rsidRPr="00DB5627">
        <w:rPr>
          <w:rFonts w:ascii="Angsana New" w:hAnsi="Angsana New" w:cs="Angsana New"/>
          <w:cs/>
        </w:rPr>
        <w:t xml:space="preserve"> เมษายน </w:t>
      </w:r>
      <w:r w:rsidR="00DB5627" w:rsidRPr="00DB5627">
        <w:rPr>
          <w:rFonts w:ascii="Angsana New" w:hAnsi="Angsana New" w:cs="Angsana New"/>
          <w:lang w:val="en-US"/>
        </w:rPr>
        <w:t>2566</w:t>
      </w:r>
      <w:r w:rsidRPr="00DB5627">
        <w:rPr>
          <w:rFonts w:ascii="Angsana New" w:hAnsi="Angsana New" w:cs="Angsana New"/>
          <w:cs/>
        </w:rPr>
        <w:t xml:space="preserve"> วิศวกรได้</w:t>
      </w:r>
      <w:r w:rsidRPr="00DB5627">
        <w:rPr>
          <w:rFonts w:ascii="Angsana New" w:hAnsi="Angsana New" w:cs="Angsana New" w:hint="cs"/>
          <w:cs/>
        </w:rPr>
        <w:t>ออก</w:t>
      </w:r>
      <w:r w:rsidRPr="00DB5627">
        <w:rPr>
          <w:rFonts w:ascii="Angsana New" w:hAnsi="Angsana New" w:cs="Angsana New"/>
          <w:cs/>
        </w:rPr>
        <w:t>หนังสือชี้ขาด</w:t>
      </w:r>
      <w:r w:rsidRPr="00DB5627">
        <w:rPr>
          <w:rFonts w:ascii="Angsana New" w:hAnsi="Angsana New" w:cs="Angsana New" w:hint="cs"/>
          <w:cs/>
        </w:rPr>
        <w:t xml:space="preserve">อย่างเป็นทางการ </w:t>
      </w:r>
      <w:r w:rsidRPr="00DB5627">
        <w:rPr>
          <w:rFonts w:ascii="Angsana New" w:hAnsi="Angsana New" w:cs="Angsana New"/>
          <w:cs/>
        </w:rPr>
        <w:t xml:space="preserve">(Engineer’s Determination) </w:t>
      </w:r>
      <w:r w:rsidRPr="00DB5627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DB5627">
        <w:rPr>
          <w:rFonts w:ascii="Angsana New" w:hAnsi="Angsana New" w:cs="Angsana New"/>
          <w:cs/>
        </w:rPr>
        <w:t xml:space="preserve"> ผู้รับเหมา</w:t>
      </w:r>
      <w:r w:rsidR="00E9454B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ได้</w:t>
      </w:r>
      <w:r w:rsidRPr="00DB5627">
        <w:rPr>
          <w:rFonts w:ascii="Angsana New" w:hAnsi="Angsana New" w:cs="Angsana New"/>
          <w:cs/>
        </w:rPr>
        <w:t>สิทธิ</w:t>
      </w:r>
      <w:r w:rsidRPr="00DB5627">
        <w:rPr>
          <w:rFonts w:ascii="Angsana New" w:hAnsi="Angsana New" w:cs="Angsana New" w:hint="cs"/>
          <w:cs/>
        </w:rPr>
        <w:t>ในการขอ</w:t>
      </w:r>
      <w:r w:rsidRPr="00DB5627">
        <w:rPr>
          <w:rFonts w:ascii="Angsana New" w:hAnsi="Angsana New" w:cs="Angsana New"/>
          <w:cs/>
        </w:rPr>
        <w:t>ขยาย</w:t>
      </w:r>
      <w:r w:rsidRPr="00DB5627">
        <w:rPr>
          <w:rFonts w:ascii="Angsana New" w:hAnsi="Angsana New" w:cs="Angsana New" w:hint="cs"/>
          <w:cs/>
        </w:rPr>
        <w:t>เวลาส่งมอบงาน</w:t>
      </w:r>
      <w:r w:rsidRPr="00DB5627">
        <w:rPr>
          <w:rFonts w:ascii="Angsana New" w:hAnsi="Angsana New" w:cs="Angsana New"/>
          <w:cs/>
        </w:rPr>
        <w:t xml:space="preserve"> ดังนั้นกำหนดเวลาแล้วเสร็จของงานยังคงไม่เปลี่ยนแปลง กล่าวคือวันที่</w:t>
      </w:r>
      <w:r w:rsidR="00EB6F42" w:rsidRPr="00DB5627">
        <w:rPr>
          <w:rFonts w:ascii="Angsana New" w:hAnsi="Angsana New" w:cs="Angsana New" w:hint="cs"/>
          <w:cs/>
        </w:rPr>
        <w:t xml:space="preserve">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DB5627" w:rsidRPr="00DB5627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ผู้รับเหมา</w:t>
      </w:r>
      <w:r w:rsidR="00E9454B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อีกทั้ง</w:t>
      </w:r>
      <w:r w:rsidRPr="00DB5627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DB5627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DB5627" w:rsidRPr="00DB5627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DB5627" w:rsidRPr="00DB5627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 </w:t>
      </w:r>
      <w:r w:rsidRPr="00DB5627">
        <w:rPr>
          <w:rFonts w:ascii="Angsana New" w:hAnsi="Angsana New" w:cs="Angsana New" w:hint="cs"/>
          <w:cs/>
        </w:rPr>
        <w:t>และยังระบุ</w:t>
      </w:r>
      <w:r w:rsidRPr="00DB5627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</w:p>
    <w:p w14:paraId="35F0DD11" w14:textId="6A46AB06" w:rsidR="00F84399" w:rsidRPr="00DB5627" w:rsidRDefault="00F84399" w:rsidP="00DB5627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 w:hint="cs"/>
          <w:cs/>
        </w:rPr>
        <w:t>การ</w:t>
      </w:r>
      <w:r w:rsidRPr="00DB5627">
        <w:rPr>
          <w:rFonts w:ascii="Angsana New" w:hAnsi="Angsana New" w:cs="Angsana New"/>
          <w:cs/>
        </w:rPr>
        <w:t xml:space="preserve">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Pr="00DB5627">
        <w:rPr>
          <w:rFonts w:ascii="Angsana New" w:hAnsi="Angsana New" w:cs="Angsana New" w:hint="cs"/>
          <w:cs/>
        </w:rPr>
        <w:t>ยัง</w:t>
      </w:r>
      <w:r w:rsidRPr="00DB5627">
        <w:rPr>
          <w:rFonts w:ascii="Angsana New" w:hAnsi="Angsana New" w:cs="Angsana New"/>
          <w:cs/>
        </w:rPr>
        <w:t xml:space="preserve">ไม่รวมถึงค่าเสียหายอื่น ๆ </w:t>
      </w:r>
      <w:r w:rsidRPr="00DB5627">
        <w:rPr>
          <w:rFonts w:ascii="Angsana New" w:hAnsi="Angsana New" w:cs="Angsana New" w:hint="cs"/>
          <w:cs/>
        </w:rPr>
        <w:t>ซึ่ง</w:t>
      </w:r>
      <w:r w:rsidRPr="00DB5627">
        <w:rPr>
          <w:rFonts w:ascii="Angsana New" w:hAnsi="Angsana New" w:cs="Angsana New"/>
          <w:cs/>
        </w:rPr>
        <w:t>บริษัทย่อยได้ประเมินเบื้องต้นแล้วพบว่า</w:t>
      </w:r>
      <w:r w:rsidRPr="00DB5627">
        <w:rPr>
          <w:rFonts w:ascii="Angsana New" w:hAnsi="Angsana New" w:cs="Angsana New" w:hint="cs"/>
          <w:cs/>
        </w:rPr>
        <w:t>มูลค่าความ</w:t>
      </w:r>
      <w:r w:rsidRPr="00DB5627">
        <w:rPr>
          <w:rFonts w:ascii="Angsana New" w:hAnsi="Angsana New" w:cs="Angsana New"/>
          <w:cs/>
        </w:rPr>
        <w:t>เสียหายอันเนื่องมาจากความล่าช้าร</w:t>
      </w:r>
      <w:r w:rsidRPr="00DB5627">
        <w:rPr>
          <w:rFonts w:ascii="Angsana New" w:hAnsi="Angsana New" w:cs="Angsana New" w:hint="cs"/>
          <w:cs/>
        </w:rPr>
        <w:t>่วมกับ</w:t>
      </w:r>
      <w:r w:rsidRPr="00DB5627">
        <w:rPr>
          <w:rFonts w:ascii="Angsana New" w:hAnsi="Angsana New" w:cs="Angsana New"/>
          <w:cs/>
        </w:rPr>
        <w:t>การผิดสัญญาก่อสร้างและสัญญาระหว่างผู้ถือหุ้นมี</w:t>
      </w:r>
      <w:r w:rsidRPr="00DB5627">
        <w:rPr>
          <w:rFonts w:ascii="Angsana New" w:hAnsi="Angsana New" w:cs="Angsana New" w:hint="cs"/>
          <w:cs/>
        </w:rPr>
        <w:t>มูลค่า</w:t>
      </w:r>
      <w:r w:rsidRPr="00DB5627">
        <w:rPr>
          <w:rFonts w:ascii="Angsana New" w:hAnsi="Angsana New" w:cs="Angsana New"/>
          <w:cs/>
        </w:rPr>
        <w:t>เกินกว่า</w:t>
      </w:r>
      <w:r w:rsidRPr="00DB5627">
        <w:rPr>
          <w:rFonts w:ascii="Angsana New" w:hAnsi="Angsana New" w:cs="Angsana New" w:hint="cs"/>
          <w:cs/>
        </w:rPr>
        <w:t>จำนวนรวมของเจ้าหนี้ค่า</w:t>
      </w:r>
      <w:r w:rsidRPr="00DB5627">
        <w:rPr>
          <w:rFonts w:ascii="Angsana New" w:hAnsi="Angsana New" w:cs="Angsana New"/>
          <w:cs/>
        </w:rPr>
        <w:t>ก่อสร้างและ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ดอกเบี้ย</w:t>
      </w:r>
      <w:r w:rsidRPr="00DB5627">
        <w:rPr>
          <w:rFonts w:ascii="Angsana New" w:hAnsi="Angsana New" w:cs="Angsana New"/>
          <w:cs/>
        </w:rPr>
        <w:t>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ตามมาตรา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205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</w:p>
    <w:p w14:paraId="745DB84E" w14:textId="6AEE257B" w:rsidR="00F84399" w:rsidRPr="00DB5627" w:rsidRDefault="00F84399" w:rsidP="00DB5627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pacing w:val="-8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spacing w:val="-8"/>
          <w:lang w:val="en-US"/>
        </w:rPr>
        <w:t>26</w:t>
      </w:r>
      <w:r w:rsidRPr="00DB5627">
        <w:rPr>
          <w:rFonts w:ascii="Angsana New" w:hAnsi="Angsana New" w:cs="Angsana New"/>
          <w:spacing w:val="-8"/>
          <w:cs/>
        </w:rPr>
        <w:t xml:space="preserve"> เมษายน </w:t>
      </w:r>
      <w:r w:rsidR="00DB5627" w:rsidRPr="00DB5627">
        <w:rPr>
          <w:rFonts w:ascii="Angsana New" w:hAnsi="Angsana New" w:cs="Angsana New"/>
          <w:spacing w:val="-8"/>
          <w:lang w:val="en-US"/>
        </w:rPr>
        <w:t>2566</w:t>
      </w:r>
      <w:r w:rsidRPr="00DB5627">
        <w:rPr>
          <w:rFonts w:ascii="Angsana New" w:hAnsi="Angsana New" w:cs="Angsana New"/>
          <w:spacing w:val="-8"/>
          <w:cs/>
        </w:rPr>
        <w:t xml:space="preserve"> สืบเนื่องจาก</w:t>
      </w:r>
      <w:r w:rsidRPr="00DB5627">
        <w:rPr>
          <w:rFonts w:ascii="Angsana New" w:hAnsi="Angsana New" w:cs="Angsana New"/>
          <w:cs/>
        </w:rPr>
        <w:t>หนังสือชี้ขาด</w:t>
      </w:r>
      <w:r w:rsidRPr="00DB5627">
        <w:rPr>
          <w:rFonts w:ascii="Angsana New" w:hAnsi="Angsana New" w:cs="Angsana New" w:hint="cs"/>
          <w:cs/>
        </w:rPr>
        <w:t>อย่างเป็นทางการ</w:t>
      </w:r>
      <w:r w:rsidRPr="00DB5627">
        <w:rPr>
          <w:rFonts w:ascii="Angsana New" w:hAnsi="Angsana New" w:cs="Angsana New"/>
          <w:spacing w:val="-8"/>
          <w:cs/>
        </w:rPr>
        <w:t>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</w:t>
      </w:r>
      <w:r w:rsidRPr="00DB5627">
        <w:rPr>
          <w:rFonts w:ascii="Angsana New" w:hAnsi="Angsana New" w:cs="Angsana New" w:hint="cs"/>
          <w:spacing w:val="-8"/>
          <w:cs/>
        </w:rPr>
        <w:t>และ</w:t>
      </w:r>
      <w:r w:rsidRPr="00DB5627">
        <w:rPr>
          <w:rFonts w:ascii="Angsana New" w:hAnsi="Angsana New" w:cs="Angsana New"/>
          <w:spacing w:val="-8"/>
          <w:cs/>
        </w:rPr>
        <w:t>ความเสียหายต่าง ๆ ที่เกิดขึ้น</w:t>
      </w:r>
      <w:r w:rsidRPr="00DB5627">
        <w:rPr>
          <w:rFonts w:ascii="Angsana New" w:hAnsi="Angsana New" w:cs="Angsana New" w:hint="cs"/>
          <w:spacing w:val="-8"/>
          <w:cs/>
        </w:rPr>
        <w:t>ในเบื้องต้น</w:t>
      </w:r>
      <w:r w:rsidRPr="00DB5627">
        <w:rPr>
          <w:rFonts w:ascii="Angsana New" w:hAnsi="Angsana New" w:cs="Angsana New"/>
          <w:spacing w:val="-8"/>
          <w:cs/>
        </w:rPr>
        <w:t>ที่เกี่ยวข้องกับการผิดสัญญาก่อสร้าง (Demand Notice) ให้กับ</w:t>
      </w:r>
      <w:r w:rsidRPr="00DB5627">
        <w:rPr>
          <w:rFonts w:ascii="Angsana New" w:hAnsi="Angsana New" w:cs="Angsana New"/>
          <w:spacing w:val="-10"/>
          <w:cs/>
        </w:rPr>
        <w:t>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630B1371" w14:textId="7041E1CA" w:rsidR="00DB5627" w:rsidRPr="00DB5627" w:rsidRDefault="00F84399" w:rsidP="00DB5627">
      <w:pPr>
        <w:tabs>
          <w:tab w:val="left" w:pos="1170"/>
        </w:tabs>
        <w:spacing w:after="240"/>
        <w:ind w:left="1166" w:firstLine="4"/>
        <w:jc w:val="thaiDistribute"/>
        <w:rPr>
          <w:rFonts w:ascii="Angsana New" w:hAnsi="Angsana New" w:cs="Angsana New"/>
          <w:spacing w:val="-8"/>
          <w:cs/>
        </w:rPr>
      </w:pPr>
      <w:r w:rsidRPr="00DB5627">
        <w:rPr>
          <w:rFonts w:ascii="Angsana New" w:hAnsi="Angsana New" w:cs="Angsana New"/>
          <w:spacing w:val="-8"/>
          <w:cs/>
        </w:rPr>
        <w:t>สืบเนื่องจากที่กล่าวมาข้างต้น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เมื่อวันที่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pacing w:val="-8"/>
          <w:cs/>
        </w:rPr>
        <w:t>บริษัทได้ใช้สิทธิตามสัญญาเพื่อบอกเลิกสัญญา</w:t>
      </w:r>
      <w:r w:rsidRPr="00DB5627">
        <w:rPr>
          <w:rFonts w:ascii="Angsana New" w:hAnsi="Angsana New" w:cs="Angsana New" w:hint="cs"/>
          <w:spacing w:val="-8"/>
          <w:cs/>
        </w:rPr>
        <w:t>ระหว่าง</w:t>
      </w:r>
      <w:r w:rsidRPr="00DB5627">
        <w:rPr>
          <w:rFonts w:ascii="Angsana New" w:hAnsi="Angsana New" w:cs="Angsana New"/>
          <w:spacing w:val="-8"/>
          <w:cs/>
        </w:rPr>
        <w:t>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  <w:r w:rsidR="00DB5627" w:rsidRPr="00DB5627">
        <w:rPr>
          <w:rFonts w:ascii="Angsana New" w:hAnsi="Angsana New" w:cs="Angsana New"/>
          <w:spacing w:val="-8"/>
          <w:cs/>
        </w:rPr>
        <w:br w:type="page"/>
      </w:r>
    </w:p>
    <w:p w14:paraId="6FB0359B" w14:textId="383FE848" w:rsidR="00F84399" w:rsidRPr="00DB5627" w:rsidRDefault="00F84399" w:rsidP="00F84399">
      <w:pPr>
        <w:tabs>
          <w:tab w:val="left" w:pos="1170"/>
        </w:tabs>
        <w:spacing w:after="240"/>
        <w:ind w:left="1166" w:hanging="619"/>
        <w:jc w:val="thaiDistribute"/>
        <w:rPr>
          <w:rFonts w:ascii="Angsana New" w:hAnsi="Angsana New"/>
          <w:snapToGrid w:val="0"/>
          <w:spacing w:val="-4"/>
          <w:u w:val="single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lang w:val="en-US"/>
        </w:rPr>
        <w:lastRenderedPageBreak/>
        <w:tab/>
      </w:r>
      <w:r w:rsidRPr="00DB5627">
        <w:rPr>
          <w:rFonts w:ascii="Angsana New" w:hAnsi="Angsana New" w:cs="Angsana New"/>
          <w:snapToGrid w:val="0"/>
          <w:spacing w:val="-4"/>
          <w:u w:val="single"/>
          <w:cs/>
          <w:lang w:val="en-US"/>
        </w:rPr>
        <w:t>การดำเนินคดีโดยผู้รับเหมา</w:t>
      </w:r>
      <w:r w:rsidR="00E72084" w:rsidRPr="00DB5627">
        <w:rPr>
          <w:rFonts w:ascii="Angsana New" w:hAnsi="Angsana New" w:cs="Angsana New" w:hint="cs"/>
          <w:snapToGrid w:val="0"/>
          <w:spacing w:val="-4"/>
          <w:u w:val="single"/>
          <w:cs/>
          <w:lang w:val="en-US"/>
        </w:rPr>
        <w:t>โครงการ</w:t>
      </w:r>
    </w:p>
    <w:p w14:paraId="56055F90" w14:textId="7B222448" w:rsidR="00F84399" w:rsidRPr="0026629F" w:rsidRDefault="00F84399" w:rsidP="00F84399">
      <w:pPr>
        <w:numPr>
          <w:ilvl w:val="0"/>
          <w:numId w:val="26"/>
        </w:numPr>
        <w:tabs>
          <w:tab w:val="left" w:pos="1170"/>
        </w:tabs>
        <w:spacing w:after="240"/>
        <w:ind w:left="1620" w:hanging="45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bookmarkStart w:id="22" w:name="_Hlk159225155"/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spacing w:val="-6"/>
          <w:lang w:val="en-US"/>
        </w:rPr>
        <w:t>19</w:t>
      </w:r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กันยายน </w:t>
      </w:r>
      <w:r w:rsidR="00DB5627" w:rsidRPr="00DB5627">
        <w:rPr>
          <w:rFonts w:ascii="Angsana New" w:hAnsi="Angsana New" w:cs="Angsana New"/>
          <w:snapToGrid w:val="0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ผู้รับเหมา</w:t>
      </w:r>
      <w:r w:rsidR="00463A12" w:rsidRPr="00DB5627">
        <w:rPr>
          <w:rFonts w:ascii="Angsana New" w:hAnsi="Angsana New" w:cs="Angsana New" w:hint="cs"/>
          <w:snapToGrid w:val="0"/>
          <w:spacing w:val="-6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>ได้ยื่นคำร้องต่อศาลขอให้เพิกถอนมติที่ประชุมวิสามัญผู้ถือหุ้น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ครั้งที่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</w:t>
      </w:r>
      <w:r w:rsidR="00AF69BC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ทั้งนี้ คดีดังกล่าวได้ถึงที่สุดแล้ว โดยเมื่อวันที่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ศาลชั้นต้นได้มีคำพิพากษาว่าคำร้องของผู้รับเหมา</w:t>
      </w:r>
      <w:r w:rsidR="000008FD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ให้เพิกถอนมติที่ประชุมวิสามัญผู้ถือหุ้น ครั้งที่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นั้น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ไม่มีมูล จึงเป็นเหตุให้ยกคำร้อง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เพิกถอน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ทั้งหมดและขอให้ผู้รับเหมา</w:t>
      </w:r>
      <w:r w:rsidR="000008FD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เป็นผู้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ชำระค่าธรรมเนียมศาล</w:t>
      </w:r>
    </w:p>
    <w:p w14:paraId="2BF3E243" w14:textId="463BF2CA" w:rsidR="0026629F" w:rsidRPr="00DB5627" w:rsidRDefault="0026629F" w:rsidP="0026629F">
      <w:pPr>
        <w:tabs>
          <w:tab w:val="left" w:pos="1170"/>
        </w:tabs>
        <w:spacing w:after="240"/>
        <w:ind w:left="162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180C8F">
        <w:rPr>
          <w:rStyle w:val="ui-provider"/>
          <w:rFonts w:cs="Angsana New"/>
          <w:cs/>
        </w:rPr>
        <w:t>ปัจจุบันคดีความดังกล่าวอยู่ระหว่างระยะเวลาในการที่ผู้รับเหมาโครงการจะใช้สิทธิในการอุทธรณ์คำพิพากษาของศาล</w:t>
      </w:r>
    </w:p>
    <w:p w14:paraId="23AC4482" w14:textId="28D88F60" w:rsidR="00050491" w:rsidRPr="00DB5627" w:rsidRDefault="00F84399" w:rsidP="00395EF8">
      <w:pPr>
        <w:numPr>
          <w:ilvl w:val="0"/>
          <w:numId w:val="26"/>
        </w:numPr>
        <w:tabs>
          <w:tab w:val="left" w:pos="1170"/>
        </w:tabs>
        <w:overflowPunct/>
        <w:autoSpaceDE/>
        <w:autoSpaceDN/>
        <w:adjustRightInd/>
        <w:spacing w:after="240"/>
        <w:ind w:left="1620" w:hanging="45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เมื่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 xml:space="preserve">อวันที่ </w:t>
      </w:r>
      <w:r w:rsidR="00DB5627" w:rsidRPr="00246825">
        <w:rPr>
          <w:rFonts w:ascii="Angsana New" w:hAnsi="Angsana New" w:cs="Angsana New"/>
          <w:snapToGrid w:val="0"/>
          <w:spacing w:val="-8"/>
          <w:lang w:val="en-US"/>
        </w:rPr>
        <w:t>31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ตุลาคม </w:t>
      </w:r>
      <w:r w:rsidR="00DB5627" w:rsidRPr="0024682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ผู้รับเหมา</w:t>
      </w:r>
      <w:r w:rsidR="005C12FD" w:rsidRPr="00246825">
        <w:rPr>
          <w:rFonts w:ascii="Angsana New" w:hAnsi="Angsana New" w:cs="Angsana New" w:hint="cs"/>
          <w:snapToGrid w:val="0"/>
          <w:spacing w:val="-8"/>
          <w:cs/>
          <w:lang w:val="en-US"/>
        </w:rPr>
        <w:t>โครงการ</w:t>
      </w:r>
      <w:r w:rsidRPr="00246825">
        <w:rPr>
          <w:rFonts w:ascii="Angsana New" w:hAnsi="Angsana New" w:cs="Angsana New" w:hint="cs"/>
          <w:snapToGrid w:val="0"/>
          <w:spacing w:val="-8"/>
          <w:cs/>
          <w:lang w:val="en-US"/>
        </w:rPr>
        <w:t>ยื่น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>ฟ้องบริษัทและบริษัทย่อย</w:t>
      </w:r>
      <w:r w:rsidRPr="00246825">
        <w:rPr>
          <w:rFonts w:ascii="Angsana New" w:hAnsi="Angsana New" w:cs="Angsana New" w:hint="cs"/>
          <w:snapToGrid w:val="0"/>
          <w:spacing w:val="-8"/>
          <w:cs/>
          <w:lang w:val="en-US"/>
        </w:rPr>
        <w:t>ต่อ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>ศาลแพ่งกรุงเทพ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ใต้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โดยกล่าวหา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ว่าบริษัทได้ฝ่าฝืนเงื่อนไขในสัญญาระหว่างผู้ถือหุ้น ข้อบังคับของบริษัท และกระทำ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การละเมิด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204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ศาลได้กำหนดวันนัดครั้งต่อไปในวันที่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4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เพื่อไกล่เกลี่ยข้อพิพาทและกำหนดแนวทางในการดำเนินคดีหรือสืบพยาน</w:t>
      </w:r>
    </w:p>
    <w:p w14:paraId="757CB440" w14:textId="699FE286" w:rsidR="00F84399" w:rsidRDefault="00F84399" w:rsidP="00050491">
      <w:pPr>
        <w:spacing w:after="20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คดีดังกล่าวยังไม่ถึงที่สุด แต่ฝ่ายบริหารของ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บริษัทพิจารณาว่าบริษัทได้ใช้สิทธิตามสัญญาในการบอกเลิกสัญญา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ระหว่าง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ผู้ถือหุ้น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ซึ่งเป็นการใช้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ความระมัดระวังตามสมควร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ที่สืบ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เนื่องมาจากความล่าช้าของผู้รับเหมา</w:t>
      </w:r>
      <w:r w:rsidR="000008FD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ที่ไม่สามารถก่อสร้างโครงการให้แล้วเสร็จเป็นเวลาเกิน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กว่า 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ปี 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ประกอบกับ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คำชี้ขาดของวิศวกร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ที่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ระบุว่าผู้รับเหมา</w:t>
      </w:r>
      <w:r w:rsidR="00116547">
        <w:rPr>
          <w:rFonts w:ascii="Angsana New" w:hAnsi="Angsana New" w:cs="Angsana New" w:hint="cs"/>
          <w:snapToGrid w:val="0"/>
          <w:spacing w:val="-12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ผิดสัญญาก่อสร้างและ</w:t>
      </w:r>
      <w:r w:rsidRPr="00DB5627">
        <w:rPr>
          <w:rFonts w:ascii="Angsana New" w:hAnsi="Angsana New" w:cs="Angsana New"/>
          <w:spacing w:val="-12"/>
          <w:cs/>
        </w:rPr>
        <w:t>การ</w:t>
      </w:r>
      <w:r w:rsidRPr="00DB5627">
        <w:rPr>
          <w:rFonts w:ascii="Angsana New" w:hAnsi="Angsana New" w:cs="Angsana New"/>
          <w:cs/>
        </w:rPr>
        <w:t>ก่อสร้าง</w:t>
      </w:r>
      <w:r w:rsidRPr="00DB5627">
        <w:rPr>
          <w:rFonts w:ascii="Angsana New" w:hAnsi="Angsana New" w:cs="Angsana New"/>
          <w:spacing w:val="-12"/>
          <w:cs/>
        </w:rPr>
        <w:t>โครงการยังไม่แล้วเสร็จ</w:t>
      </w:r>
      <w:r w:rsidRPr="00DB5627">
        <w:rPr>
          <w:rFonts w:ascii="Angsana New" w:hAnsi="Angsana New" w:cs="Angsana New" w:hint="cs"/>
          <w:spacing w:val="-12"/>
          <w:cs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จึง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ทำให้เกิดสิทธิในการบอกเลิกสัญญาตามสัญญา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ระหว่าง</w:t>
      </w:r>
      <w:r w:rsidRPr="00DB5627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ผู้ถือหุ้น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ดังนั้น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ข้อกล่าวอ้าง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ที่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ว่าบริษัทฝ่าฝืนเงื่อนไขในสัญญาระหว่างผู้ถือหุ้น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จึงไม่สามารถกล่าวอ้างได้ในกรณีที่สัญญาระหว่างผู้ถือหุ้นได้ถูกบอกเลิกไปแล้ว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โดยฝ่ายบริหารเห็นว่า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ข้อพิพาทข้างต้น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ไม่มีผลกระทบอย่างมีนัยสำคั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ญ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ต่องบการเงิน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รวม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ของ</w:t>
      </w:r>
      <w:r w:rsidR="005434C3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</w:p>
    <w:p w14:paraId="19A66C7B" w14:textId="77777777" w:rsidR="00E1777A" w:rsidRDefault="00E1777A" w:rsidP="00050491">
      <w:pPr>
        <w:spacing w:after="20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</w:p>
    <w:p w14:paraId="2C2541ED" w14:textId="77777777" w:rsidR="00E1777A" w:rsidRDefault="00E1777A" w:rsidP="00050491">
      <w:pPr>
        <w:spacing w:after="20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</w:p>
    <w:p w14:paraId="51FEA42C" w14:textId="77777777" w:rsidR="00E1777A" w:rsidRDefault="00E1777A" w:rsidP="00050491">
      <w:pPr>
        <w:spacing w:after="20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</w:p>
    <w:p w14:paraId="0E6D13B1" w14:textId="77777777" w:rsidR="00E1777A" w:rsidRDefault="00E1777A" w:rsidP="00050491">
      <w:pPr>
        <w:spacing w:after="20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</w:p>
    <w:p w14:paraId="53EFB3ED" w14:textId="77777777" w:rsidR="00E1777A" w:rsidRPr="00DB5627" w:rsidRDefault="00E1777A" w:rsidP="00050491">
      <w:pPr>
        <w:spacing w:after="200"/>
        <w:ind w:left="1627"/>
        <w:jc w:val="thaiDistribute"/>
        <w:rPr>
          <w:rFonts w:ascii="Angsana New" w:hAnsi="Angsana New"/>
          <w:snapToGrid w:val="0"/>
          <w:spacing w:val="-4"/>
          <w:lang w:val="en-US"/>
        </w:rPr>
      </w:pPr>
    </w:p>
    <w:p w14:paraId="4C1BF54F" w14:textId="078068BC" w:rsidR="00F84399" w:rsidRPr="00DB5627" w:rsidRDefault="00F84399" w:rsidP="00050491">
      <w:pPr>
        <w:numPr>
          <w:ilvl w:val="0"/>
          <w:numId w:val="26"/>
        </w:numPr>
        <w:tabs>
          <w:tab w:val="left" w:pos="1170"/>
        </w:tabs>
        <w:spacing w:after="200"/>
        <w:ind w:left="1627" w:hanging="45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10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โดยผู้รับเหมา</w:t>
      </w:r>
      <w:r w:rsidR="00860545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ว่าบริษัทได้ละเมิดเงื่อนไขในสัญญาระหว่างผู้ถือหุ้น ข้อบังคับของบริษัท และอ้างว่ามติของที่ประชุมวิสามัญ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ผู้ถือหุ้น ครั้งที่ 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1</w:t>
      </w:r>
      <w:r w:rsidRPr="00DB5627">
        <w:rPr>
          <w:rFonts w:ascii="Angsana New" w:hAnsi="Angsana New"/>
          <w:snapToGrid w:val="0"/>
          <w:spacing w:val="-12"/>
          <w:lang w:val="en-US"/>
        </w:rPr>
        <w:t>/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สมควรถูกเพิกถอน โดยศาลได้กำหนดวันนัดครั้งต่อไปในวันที่</w:t>
      </w:r>
      <w:r w:rsidR="00050491"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46825">
        <w:rPr>
          <w:rFonts w:ascii="Angsana New" w:hAnsi="Angsana New" w:cs="Angsana New"/>
          <w:snapToGrid w:val="0"/>
          <w:spacing w:val="-4"/>
          <w:lang w:val="en-US"/>
        </w:rPr>
        <w:t xml:space="preserve">       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4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เพื่อไกล่เกลี่ยข้อพิพาทและกำหนดแนวทางในการดำเนินคดีหรือสืบพยาน</w:t>
      </w:r>
    </w:p>
    <w:p w14:paraId="4CBEAD57" w14:textId="699CAA92" w:rsidR="00DB5627" w:rsidRPr="00DB5627" w:rsidRDefault="00F84399" w:rsidP="00DB5627">
      <w:pPr>
        <w:spacing w:after="200"/>
        <w:ind w:left="1627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ฝ่ายบริหารของ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บริษัทเ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ชื่อ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รวม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ของ</w:t>
      </w:r>
      <w:r w:rsidR="00593FA5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</w:p>
    <w:p w14:paraId="4D7293CA" w14:textId="4B16FC93" w:rsidR="00F84399" w:rsidRPr="00DB5627" w:rsidRDefault="00F84399" w:rsidP="00050491">
      <w:pPr>
        <w:numPr>
          <w:ilvl w:val="0"/>
          <w:numId w:val="26"/>
        </w:numPr>
        <w:tabs>
          <w:tab w:val="left" w:pos="1170"/>
        </w:tabs>
        <w:spacing w:after="200"/>
        <w:ind w:left="1627" w:hanging="450"/>
        <w:jc w:val="thaiDistribute"/>
        <w:rPr>
          <w:rFonts w:ascii="Angsana New" w:hAnsi="Angsana New"/>
          <w:snapToGrid w:val="0"/>
          <w:lang w:val="en-US"/>
        </w:rPr>
      </w:pPr>
      <w:r w:rsidRPr="00DB5627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DB5627" w:rsidRPr="00DB5627">
        <w:rPr>
          <w:rFonts w:asciiTheme="majorBidi" w:hAnsiTheme="majorBidi" w:cstheme="majorBidi"/>
          <w:snapToGrid w:val="0"/>
          <w:lang w:val="en-US"/>
        </w:rPr>
        <w:t>21</w:t>
      </w:r>
      <w:r w:rsidRPr="00DB5627">
        <w:rPr>
          <w:rFonts w:asciiTheme="majorBidi" w:hAnsiTheme="majorBidi" w:cstheme="majorBidi"/>
          <w:snapToGrid w:val="0"/>
          <w:cs/>
          <w:lang w:val="en-US"/>
        </w:rPr>
        <w:t xml:space="preserve"> พฤศจิกายน </w:t>
      </w:r>
      <w:r w:rsidR="00DB5627" w:rsidRPr="00DB5627">
        <w:rPr>
          <w:rFonts w:asciiTheme="majorBidi" w:hAnsiTheme="majorBidi" w:cstheme="majorBidi"/>
          <w:snapToGrid w:val="0"/>
          <w:lang w:val="en-US"/>
        </w:rPr>
        <w:t>2566</w:t>
      </w:r>
      <w:r w:rsidRPr="00DB5627">
        <w:rPr>
          <w:rFonts w:asciiTheme="majorBidi" w:hAnsiTheme="majorBidi" w:cstheme="majorBidi"/>
          <w:snapToGrid w:val="0"/>
          <w:cs/>
          <w:lang w:val="en-US"/>
        </w:rPr>
        <w:t xml:space="preserve"> ผู้รับเหมา</w:t>
      </w:r>
      <w:r w:rsidR="00BB1CB4" w:rsidRPr="00DB5627">
        <w:rPr>
          <w:rFonts w:asciiTheme="majorBidi" w:hAnsiTheme="majorBidi" w:cstheme="majorBidi"/>
          <w:snapToGrid w:val="0"/>
          <w:cs/>
          <w:lang w:val="en-US"/>
        </w:rPr>
        <w:t>โครงการ</w:t>
      </w:r>
      <w:r w:rsidRPr="00DB5627">
        <w:rPr>
          <w:rFonts w:asciiTheme="majorBidi" w:hAnsiTheme="majorBidi" w:cstheme="majorBidi"/>
          <w:snapToGrid w:val="0"/>
          <w:cs/>
          <w:lang w:val="en-US"/>
        </w:rPr>
        <w:t>ยื่นฟ้องบริษัทและบริษัทย่อยต่อศาลแพ่งกรุงเทพใต้ โดยกล่าวหาว่าบริษัทย่อยได้ละเมิดเงื่อนไขใน</w:t>
      </w:r>
      <w:r w:rsidRPr="00DB5627">
        <w:rPr>
          <w:rFonts w:asciiTheme="majorBidi" w:hAnsiTheme="majorBidi" w:cstheme="majorBidi"/>
          <w:cs/>
        </w:rPr>
        <w:t>สัญญาชำระหนี้คืนและ</w:t>
      </w:r>
      <w:r w:rsidRPr="00DB5627">
        <w:rPr>
          <w:rFonts w:asciiTheme="majorBidi" w:hAnsiTheme="majorBidi" w:cstheme="majorBidi"/>
          <w:snapToGrid w:val="0"/>
          <w:cs/>
          <w:lang w:val="en-US"/>
        </w:rPr>
        <w:t xml:space="preserve">เรียกร้องค่าเสียหายเป็นจำนวน </w:t>
      </w:r>
      <w:r w:rsidR="00DB5627" w:rsidRPr="00DB5627">
        <w:rPr>
          <w:rFonts w:asciiTheme="majorBidi" w:hAnsiTheme="majorBidi" w:cstheme="majorBidi"/>
          <w:snapToGrid w:val="0"/>
          <w:lang w:val="en-US"/>
        </w:rPr>
        <w:t>6</w:t>
      </w:r>
      <w:r w:rsidRPr="00DB5627">
        <w:rPr>
          <w:rFonts w:asciiTheme="majorBidi" w:hAnsiTheme="majorBidi" w:cstheme="majorBidi"/>
          <w:snapToGrid w:val="0"/>
          <w:lang w:val="en-US"/>
        </w:rPr>
        <w:t>,</w:t>
      </w:r>
      <w:r w:rsidR="00DB5627" w:rsidRPr="00DB5627">
        <w:rPr>
          <w:rFonts w:asciiTheme="majorBidi" w:hAnsiTheme="majorBidi" w:cstheme="majorBidi"/>
          <w:snapToGrid w:val="0"/>
          <w:lang w:val="en-US"/>
        </w:rPr>
        <w:t>949</w:t>
      </w:r>
      <w:r w:rsidRPr="00DB5627">
        <w:rPr>
          <w:rFonts w:asciiTheme="majorBidi" w:hAnsiTheme="majorBidi" w:cstheme="majorBidi"/>
          <w:snapToGrid w:val="0"/>
          <w:cs/>
          <w:lang w:val="en-US"/>
        </w:rPr>
        <w:t xml:space="preserve"> ล้านบาท</w:t>
      </w:r>
      <w:r w:rsidR="008459B5" w:rsidRPr="00DB5627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915065" w:rsidRPr="00DB5627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DB5627" w:rsidRPr="00DB5627">
        <w:rPr>
          <w:rFonts w:asciiTheme="majorBidi" w:hAnsiTheme="majorBidi" w:cstheme="majorBidi"/>
          <w:snapToGrid w:val="0"/>
          <w:lang w:val="en-US"/>
        </w:rPr>
        <w:t>27</w:t>
      </w:r>
      <w:r w:rsidR="00915065" w:rsidRPr="00DB5627">
        <w:rPr>
          <w:rFonts w:asciiTheme="majorBidi" w:hAnsiTheme="majorBidi" w:cstheme="majorBidi"/>
          <w:snapToGrid w:val="0"/>
          <w:cs/>
          <w:lang w:val="en-US"/>
        </w:rPr>
        <w:t xml:space="preserve"> กุมภาพันธ์ </w:t>
      </w:r>
      <w:r w:rsidR="00DB5627" w:rsidRPr="00DB5627">
        <w:rPr>
          <w:rFonts w:asciiTheme="majorBidi" w:hAnsiTheme="majorBidi" w:cstheme="majorBidi"/>
          <w:snapToGrid w:val="0"/>
          <w:lang w:val="en-US"/>
        </w:rPr>
        <w:t>2567</w:t>
      </w:r>
      <w:r w:rsidR="00915065" w:rsidRPr="00DB5627">
        <w:rPr>
          <w:rFonts w:asciiTheme="majorBidi" w:hAnsiTheme="majorBidi" w:cstheme="majorBidi"/>
          <w:snapToGrid w:val="0"/>
          <w:cs/>
          <w:lang w:val="en-US"/>
        </w:rPr>
        <w:t xml:space="preserve"> บริษัทและบริษัทย่อยได้ยื่นคำให้การเพื่อโต้แย้งคำฟ้องของผู้รับเหมา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507B75">
        <w:rPr>
          <w:rFonts w:asciiTheme="majorBidi" w:hAnsiTheme="majorBidi" w:cstheme="majorBidi"/>
          <w:snapToGrid w:val="0"/>
          <w:lang w:val="en-US"/>
        </w:rPr>
        <w:t xml:space="preserve">5,389 </w:t>
      </w:r>
      <w:r w:rsidR="00915065" w:rsidRPr="00DB5627">
        <w:rPr>
          <w:rFonts w:asciiTheme="majorBidi" w:hAnsiTheme="majorBidi" w:cstheme="majorBidi"/>
          <w:snapToGrid w:val="0"/>
          <w:cs/>
          <w:lang w:val="en-US"/>
        </w:rPr>
        <w:t>ล้านบาท</w:t>
      </w:r>
      <w:r w:rsidR="00915065" w:rsidRPr="00DB5627">
        <w:rPr>
          <w:rFonts w:asciiTheme="majorBidi" w:hAnsiTheme="majorBidi" w:cstheme="majorBidi"/>
          <w:snapToGrid w:val="0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cs/>
          <w:lang w:val="en-US"/>
        </w:rPr>
        <w:t xml:space="preserve">โดยศาลได้กำหนดวันนัดครั้งต่อไปในวันที่ </w:t>
      </w:r>
      <w:r w:rsidR="00DB5627" w:rsidRPr="00DB5627">
        <w:rPr>
          <w:rFonts w:ascii="Angsana New" w:hAnsi="Angsana New" w:cs="Angsana New"/>
          <w:snapToGrid w:val="0"/>
          <w:lang w:val="en-US"/>
        </w:rPr>
        <w:t>4</w:t>
      </w:r>
      <w:r w:rsidRPr="00DB5627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DB5627" w:rsidRPr="00DB5627">
        <w:rPr>
          <w:rFonts w:ascii="Angsana New" w:hAnsi="Angsana New" w:cs="Angsana New"/>
          <w:snapToGrid w:val="0"/>
          <w:lang w:val="en-US"/>
        </w:rPr>
        <w:t>2567</w:t>
      </w:r>
      <w:r w:rsidRPr="00DB5627">
        <w:rPr>
          <w:rFonts w:ascii="Angsana New" w:hAnsi="Angsana New" w:cs="Angsana New"/>
          <w:snapToGrid w:val="0"/>
          <w:cs/>
          <w:lang w:val="en-US"/>
        </w:rPr>
        <w:t xml:space="preserve"> เพื่อไกล่เกลี่ยข้อพิพาทและกำหนดแนวทางในการดำเนินคดีหรือสืบพยาน</w:t>
      </w:r>
    </w:p>
    <w:p w14:paraId="3F9C7E21" w14:textId="1B8CE2A7" w:rsidR="00F84399" w:rsidRDefault="00F84399" w:rsidP="00F84399">
      <w:pPr>
        <w:spacing w:after="240"/>
        <w:ind w:left="162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คดีดังกล่าวยังไม่ถึงที่สุด แต่ฝ่ายบริหารของ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บริษัทพิจารณาว่าบริษัทย่อยมีสิทธิใน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การระงับการชำระเงินตาม</w:t>
      </w:r>
      <w:r w:rsidRPr="00DB5627">
        <w:rPr>
          <w:rFonts w:ascii="Angsana New" w:hAnsi="Angsana New" w:cs="Angsana New" w:hint="cs"/>
          <w:spacing w:val="-12"/>
          <w:cs/>
        </w:rPr>
        <w:t xml:space="preserve">สัญญาชำระหนี้คืน 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เนื่องด้วยสถานการณ์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ที่มีคำชี้ขาดจากวิศวกรที่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ระบุ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ให้บริษัทย่อยมีสิทธิ</w:t>
      </w:r>
      <w:r w:rsidRPr="00DB5627">
        <w:rPr>
          <w:rFonts w:ascii="Angsana New" w:hAnsi="Angsana New" w:cs="Angsana New"/>
          <w:cs/>
        </w:rPr>
        <w:t>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DB5627" w:rsidRPr="00DB5627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DB5627" w:rsidRPr="00DB5627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และ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</w:t>
      </w:r>
      <w:r w:rsidRPr="00DB5627">
        <w:rPr>
          <w:rFonts w:ascii="Angsana New" w:hAnsi="Angsana New" w:cs="Angsana New"/>
          <w:cs/>
        </w:rPr>
        <w:t>ย่อมไม่ตกอยู่ในฐานะลูกหนี้ผิดนัด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แทนผู้รับเหมาที่ไม่สามารถก่อสร้างโครงการให้แล้วเสร็จเป็นเวลา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เกินกว่า 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ปี ทั้งนี้ บริษัทย่อย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ได้ยื่น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ฟ้องผู้รับเหมา</w:t>
      </w:r>
      <w:r w:rsidR="007347BD"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(ดู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12"/>
          <w:lang w:val="en-US"/>
        </w:rPr>
        <w:t>“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คดีความโดยบริษัท/บริษัทย่อย</w:t>
      </w:r>
      <w:r w:rsidRPr="00DB5627">
        <w:rPr>
          <w:rFonts w:ascii="Angsana New" w:hAnsi="Angsana New" w:cs="Angsana New"/>
          <w:snapToGrid w:val="0"/>
          <w:spacing w:val="-12"/>
          <w:lang w:val="en-US"/>
        </w:rPr>
        <w:t>”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ด้านล่าง)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โดยเรียกร้องค่าเสียหาย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เป็นจำนวน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เกินกว่ายอดหนี้ค้างชำระที่ถึงกำหนดแล้วตามสัญญาชำระหนี้คืน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</w:p>
    <w:p w14:paraId="0D1ED08E" w14:textId="77777777" w:rsidR="00C55DBC" w:rsidRPr="00DB5627" w:rsidRDefault="00C55DBC" w:rsidP="00F84399">
      <w:pPr>
        <w:spacing w:after="240"/>
        <w:ind w:left="1620"/>
        <w:jc w:val="thaiDistribute"/>
        <w:rPr>
          <w:rFonts w:ascii="Angsana New" w:hAnsi="Angsana New"/>
          <w:snapToGrid w:val="0"/>
          <w:spacing w:val="-4"/>
          <w:lang w:val="en-US"/>
        </w:rPr>
      </w:pPr>
    </w:p>
    <w:p w14:paraId="719F9858" w14:textId="1C6C4750" w:rsidR="00F84399" w:rsidRPr="00DB5627" w:rsidRDefault="00F84399" w:rsidP="00F84399">
      <w:pPr>
        <w:numPr>
          <w:ilvl w:val="0"/>
          <w:numId w:val="26"/>
        </w:numPr>
        <w:tabs>
          <w:tab w:val="left" w:pos="1170"/>
        </w:tabs>
        <w:spacing w:after="240"/>
        <w:ind w:left="1620" w:hanging="45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เมื่อ</w:t>
      </w:r>
      <w:r w:rsidRPr="00DB5627">
        <w:rPr>
          <w:rFonts w:ascii="Browallia New" w:hAnsi="Browallia New" w:cs="Browallia New"/>
          <w:snapToGrid w:val="0"/>
          <w:spacing w:val="-4"/>
          <w:cs/>
          <w:lang w:val="en-US"/>
        </w:rPr>
        <w:t>วันที่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24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</w:t>
      </w:r>
      <w:r w:rsidR="00174F73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International Chamber of Commerce or “</w:t>
      </w:r>
      <w:r w:rsidRPr="00DB5627">
        <w:rPr>
          <w:rFonts w:ascii="Angsana New" w:hAnsi="Angsana New"/>
          <w:snapToGrid w:val="0"/>
          <w:spacing w:val="-4"/>
          <w:lang w:val="en-US"/>
        </w:rPr>
        <w:t xml:space="preserve">ICC”)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โดยผู้รับเหมา</w:t>
      </w:r>
      <w:r w:rsidR="00174F73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ว่าบริษัทได้ละเมิดเงื่อนไขของสัญญาก่อสร้าง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เรียกร้องค่าเสียหายจากค่าใช้จ่ายเพิ่มเติมจากความล่าช้าของโครงการที่เกิดขึ้นจาก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/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หรือโดยความผิดของบริษัทย่อย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227</w:t>
      </w:r>
      <w:r w:rsidRPr="00DB5627">
        <w:rPr>
          <w:rFonts w:ascii="Angsana New" w:hAnsi="Angsana New"/>
          <w:snapToGrid w:val="0"/>
          <w:spacing w:val="-4"/>
          <w:lang w:val="en-US"/>
        </w:rPr>
        <w:t>.</w:t>
      </w:r>
      <w:r w:rsidR="00DB5627" w:rsidRPr="00DB5627">
        <w:rPr>
          <w:rFonts w:ascii="Angsana New" w:hAnsi="Angsana New" w:cstheme="minorBidi"/>
          <w:snapToGrid w:val="0"/>
          <w:spacing w:val="-4"/>
          <w:lang w:val="en-US"/>
        </w:rPr>
        <w:t>2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ล้านดอลล่าร์สหรัฐ ปัจจุบัน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คดีดังกล่าว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อยู่ในกระบวนการคัดเลือกประธานอนุญาโตตุลาการ ซึ่งจะแล้วเสร็จภายใน </w:t>
      </w:r>
      <w:r w:rsidR="00DB5627">
        <w:rPr>
          <w:rFonts w:ascii="Angsana New" w:hAnsi="Angsana New" w:cs="Angsana New"/>
          <w:snapToGrid w:val="0"/>
          <w:spacing w:val="-4"/>
          <w:lang w:val="en-US"/>
        </w:rPr>
        <w:t xml:space="preserve">             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DB5627">
        <w:rPr>
          <w:rFonts w:ascii="Angsana New" w:hAnsi="Angsana New"/>
          <w:snapToGrid w:val="0"/>
          <w:spacing w:val="-4"/>
          <w:lang w:val="en-US"/>
        </w:rPr>
        <w:t xml:space="preserve"> </w:t>
      </w:r>
    </w:p>
    <w:p w14:paraId="08A9A413" w14:textId="5738BA50" w:rsidR="00050491" w:rsidRPr="00DB5627" w:rsidRDefault="00F84399" w:rsidP="00EE326F">
      <w:pPr>
        <w:spacing w:after="240"/>
        <w:ind w:left="162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คดีดังกล่าวยังไม่ถึงที่สุด แต่ฝ่ายบริหารของ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บริษัทพิจารณา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แล้วเห็น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ว่าอนุญาโตตุลาการของหอการค้านานาชาติไม่มีเขตอำนาจในการพิจารณาคดีนี้ (ด้วยเหตุนี้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8"/>
          <w:cs/>
          <w:lang w:val="en-US"/>
        </w:rPr>
        <w:t>บริษัทย่อยจึงยื่นฟ้อง</w:t>
      </w:r>
      <w:r w:rsidRPr="00DB5627">
        <w:rPr>
          <w:rFonts w:ascii="Angsana New" w:hAnsi="Angsana New" w:cs="Angsana New"/>
          <w:snapToGrid w:val="0"/>
          <w:spacing w:val="-8"/>
          <w:cs/>
          <w:lang w:val="en-US"/>
        </w:rPr>
        <w:t>ผู้รับเหมา</w:t>
      </w:r>
      <w:r w:rsidR="003B19AE" w:rsidRPr="00DB5627">
        <w:rPr>
          <w:rFonts w:ascii="Angsana New" w:hAnsi="Angsana New" w:cs="Angsana New" w:hint="cs"/>
          <w:snapToGrid w:val="0"/>
          <w:spacing w:val="-8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8"/>
          <w:cs/>
          <w:lang w:val="en-US"/>
        </w:rPr>
        <w:t>เพื่อ</w:t>
      </w:r>
      <w:r w:rsidRPr="00DB5627">
        <w:rPr>
          <w:rFonts w:ascii="Angsana New" w:hAnsi="Angsana New" w:cs="Angsana New"/>
          <w:snapToGrid w:val="0"/>
          <w:spacing w:val="-8"/>
          <w:cs/>
          <w:lang w:val="en-US"/>
        </w:rPr>
        <w:t>เรียกร้องค่า</w:t>
      </w:r>
      <w:r w:rsidRPr="00DB5627">
        <w:rPr>
          <w:rFonts w:ascii="Angsana New" w:hAnsi="Angsana New" w:cs="Angsana New" w:hint="cs"/>
          <w:snapToGrid w:val="0"/>
          <w:spacing w:val="-8"/>
          <w:cs/>
          <w:lang w:val="en-US"/>
        </w:rPr>
        <w:t>เสียหายจากสัญญา</w:t>
      </w:r>
      <w:r w:rsidRPr="00DB5627">
        <w:rPr>
          <w:rFonts w:ascii="Angsana New" w:hAnsi="Angsana New" w:cs="Angsana New"/>
          <w:snapToGrid w:val="0"/>
          <w:spacing w:val="-8"/>
          <w:cs/>
          <w:lang w:val="en-US"/>
        </w:rPr>
        <w:t>ก่อสร้างต่อศาลแพ่งกรุงเทพใต้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(ดู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“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คดีความโดยบริษัท/บริษัทย่อย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 xml:space="preserve">”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ด้านล่าง)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) และบริษัทมีข้อต่อสู้ในการโต้แย้งข้อเรียกร้องของผู้รับเหมา</w:t>
      </w:r>
      <w:r w:rsidR="003B19AE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ในเรื่องการผิดสัญญาก่อสร้าง จากพฤติการณ์ที่ผู้รับเหมาดำเนินการก่อสร้างโครงการล่าช้าเกินกว่า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และจากการที่วิศวกรมีคำชี้ขาดอย่างเป็นทางการแล้ว </w:t>
      </w:r>
      <w:r w:rsidRPr="00DB5627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DB5627">
        <w:rPr>
          <w:rFonts w:ascii="Angsana New" w:hAnsi="Angsana New" w:cs="Angsana New"/>
          <w:cs/>
        </w:rPr>
        <w:t xml:space="preserve"> ผู้รับเหมา</w:t>
      </w:r>
      <w:r w:rsidR="00CB3F66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ได้</w:t>
      </w:r>
      <w:r w:rsidRPr="00DB5627">
        <w:rPr>
          <w:rFonts w:ascii="Angsana New" w:hAnsi="Angsana New" w:cs="Angsana New"/>
          <w:cs/>
        </w:rPr>
        <w:t>สิทธิ</w:t>
      </w:r>
      <w:r w:rsidRPr="00DB5627">
        <w:rPr>
          <w:rFonts w:ascii="Angsana New" w:hAnsi="Angsana New" w:cs="Angsana New" w:hint="cs"/>
          <w:cs/>
        </w:rPr>
        <w:t>ในการขอ</w:t>
      </w:r>
      <w:r w:rsidRPr="00DB5627">
        <w:rPr>
          <w:rFonts w:ascii="Angsana New" w:hAnsi="Angsana New" w:cs="Angsana New"/>
          <w:cs/>
        </w:rPr>
        <w:t>ขยาย</w:t>
      </w:r>
      <w:r w:rsidRPr="00DB5627">
        <w:rPr>
          <w:rFonts w:ascii="Angsana New" w:hAnsi="Angsana New" w:cs="Angsana New" w:hint="cs"/>
          <w:cs/>
        </w:rPr>
        <w:t>เวลา</w:t>
      </w:r>
      <w:r w:rsidRPr="00A22E18">
        <w:rPr>
          <w:rFonts w:ascii="Angsana New" w:hAnsi="Angsana New" w:cs="Angsana New" w:hint="cs"/>
          <w:spacing w:val="8"/>
          <w:cs/>
        </w:rPr>
        <w:t>ส่งมอบงาน</w:t>
      </w:r>
      <w:r w:rsidRPr="00A22E18">
        <w:rPr>
          <w:rFonts w:ascii="Angsana New" w:hAnsi="Angsana New" w:cs="Angsana New"/>
          <w:spacing w:val="8"/>
          <w:cs/>
        </w:rPr>
        <w:t xml:space="preserve"> ดังนั้นกำหนดเวลาแล้วเสร็จของงานยังคงไม่เปลี่ยนแปลง กล่าวคือวันที่</w:t>
      </w:r>
      <w:r w:rsidRPr="00DB5627">
        <w:rPr>
          <w:rFonts w:ascii="Angsana New" w:hAnsi="Angsana New" w:cs="Angsana New"/>
          <w:cs/>
        </w:rPr>
        <w:t xml:space="preserve"> </w:t>
      </w:r>
      <w:r w:rsidR="00DB5627" w:rsidRPr="00DB5627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DB5627" w:rsidRPr="00DB5627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ผู้รับเหมา</w:t>
      </w:r>
      <w:r w:rsidR="000D134D"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อีกทั้ง</w:t>
      </w:r>
      <w:r w:rsidRPr="00DB5627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DB5627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DB5627" w:rsidRPr="00DB5627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DB5627" w:rsidRPr="00DB5627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DB5627" w:rsidRPr="00DB5627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 </w:t>
      </w:r>
      <w:r w:rsidRPr="00DB5627">
        <w:rPr>
          <w:rFonts w:ascii="Angsana New" w:hAnsi="Angsana New" w:cs="Angsana New" w:hint="cs"/>
          <w:cs/>
        </w:rPr>
        <w:t>และยังระบุ</w:t>
      </w:r>
      <w:r w:rsidRPr="00DB5627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  <w:r w:rsidRPr="00DB5627">
        <w:rPr>
          <w:rFonts w:ascii="Angsana New" w:hAnsi="Angsana New" w:cs="Angsana New" w:hint="cs"/>
          <w:cs/>
        </w:rPr>
        <w:t xml:space="preserve"> </w:t>
      </w:r>
      <w:bookmarkEnd w:id="22"/>
    </w:p>
    <w:p w14:paraId="45E18CE4" w14:textId="6F081F67" w:rsidR="00F84399" w:rsidRPr="00DB5627" w:rsidRDefault="00F84399" w:rsidP="00050491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/>
          <w:snapToGrid w:val="0"/>
          <w:spacing w:val="-4"/>
          <w:u w:val="single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u w:val="single"/>
          <w:cs/>
          <w:lang w:val="en-US"/>
        </w:rPr>
        <w:t>คดีความโดยบริษัท/บริษัทย่อย</w:t>
      </w:r>
    </w:p>
    <w:p w14:paraId="5859C5CE" w14:textId="4F619250" w:rsidR="008753AA" w:rsidRPr="00C55DBC" w:rsidRDefault="00F84399" w:rsidP="00050491">
      <w:pPr>
        <w:numPr>
          <w:ilvl w:val="0"/>
          <w:numId w:val="27"/>
        </w:numPr>
        <w:tabs>
          <w:tab w:val="left" w:pos="1170"/>
        </w:tabs>
        <w:spacing w:after="120"/>
        <w:ind w:left="1620" w:hanging="453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บริษัทย่อย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ฟ้องผู้รับเหมา</w:t>
      </w:r>
      <w:r w:rsidR="0075206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ต่อ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ศาลแพ่งกรุงเทพใต้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โดยกล่าวหา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="000363D3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ฝ่าฝืนเงื่อนไขสัญญาก่อสร้าง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เรียกร้องค่าเสียหายจากความล่าช้าตามคำชี้ขาดของ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วิศวกรเป็นจำนวนทุนทรัพย์ทั้งหมด 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DB5627">
        <w:rPr>
          <w:rFonts w:ascii="Angsana New" w:hAnsi="Angsana New"/>
          <w:snapToGrid w:val="0"/>
          <w:spacing w:val="-12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380</w:t>
      </w:r>
      <w:r w:rsidRPr="00DB5627">
        <w:rPr>
          <w:rFonts w:ascii="Angsana New" w:hAnsi="Angsana New"/>
          <w:snapToGrid w:val="0"/>
          <w:spacing w:val="-12"/>
          <w:lang w:val="en-US"/>
        </w:rPr>
        <w:t>.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22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พร้อม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กับ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ค่าเสียหายอื่น ๆ รวมถึง การสูญเสียรายได้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จากการ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ขายโครงการที่พักอาศัย ค่าใช้จ่ายในการดำเนินงาน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ดอกเบี้ยจ่าย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รวมเป็นจำนวนทุนทรัพย์ทั้งหมด 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12</w:t>
      </w:r>
      <w:r w:rsidRPr="00DB5627">
        <w:rPr>
          <w:rFonts w:ascii="Angsana New" w:hAnsi="Angsana New"/>
          <w:snapToGrid w:val="0"/>
          <w:spacing w:val="-12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732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โดยศาลได้กำหนดวันนัดครั้งต่อไปในวันที่ 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4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มีนาคม </w:t>
      </w:r>
      <w:r w:rsidR="00DB5627" w:rsidRPr="00DB5627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เพื่อไกล่เกลี่ยข้อพิพาทและกำหนดแนวทางในการดำเนินคดี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หรือสืบพยาน</w:t>
      </w:r>
    </w:p>
    <w:p w14:paraId="29F62983" w14:textId="77777777" w:rsidR="00C55DBC" w:rsidRDefault="00C55DBC" w:rsidP="00C55DBC">
      <w:pPr>
        <w:tabs>
          <w:tab w:val="left" w:pos="1170"/>
        </w:tabs>
        <w:spacing w:after="120"/>
        <w:ind w:left="162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</w:p>
    <w:p w14:paraId="0DABAE27" w14:textId="77777777" w:rsidR="00C55DBC" w:rsidRDefault="00C55DBC" w:rsidP="00C55DBC">
      <w:pPr>
        <w:tabs>
          <w:tab w:val="left" w:pos="1170"/>
        </w:tabs>
        <w:spacing w:after="120"/>
        <w:ind w:left="162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</w:p>
    <w:p w14:paraId="012CCCF1" w14:textId="77777777" w:rsidR="00C55DBC" w:rsidRPr="00DB5627" w:rsidRDefault="00C55DBC" w:rsidP="00C55DBC">
      <w:pPr>
        <w:tabs>
          <w:tab w:val="left" w:pos="1170"/>
        </w:tabs>
        <w:spacing w:after="120"/>
        <w:ind w:left="1620"/>
        <w:jc w:val="thaiDistribute"/>
        <w:rPr>
          <w:rFonts w:ascii="Angsana New" w:hAnsi="Angsana New"/>
          <w:snapToGrid w:val="0"/>
          <w:spacing w:val="-4"/>
          <w:lang w:val="en-US"/>
        </w:rPr>
      </w:pPr>
    </w:p>
    <w:p w14:paraId="7ED44AAC" w14:textId="099D2F46" w:rsidR="00EF714A" w:rsidRPr="00DB5627" w:rsidRDefault="00F84399" w:rsidP="00050491">
      <w:pPr>
        <w:numPr>
          <w:ilvl w:val="0"/>
          <w:numId w:val="27"/>
        </w:numPr>
        <w:tabs>
          <w:tab w:val="left" w:pos="1170"/>
        </w:tabs>
        <w:spacing w:after="360"/>
        <w:ind w:left="1612" w:hanging="446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21</w:t>
      </w:r>
      <w:r w:rsidRPr="00DB5627">
        <w:rPr>
          <w:rFonts w:ascii="Angsana New" w:hAnsi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กุมภาพันธ์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DB5627">
        <w:rPr>
          <w:rFonts w:ascii="Angsana New" w:hAnsi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ฟ้องผู้รับเหมา</w:t>
      </w:r>
      <w:r w:rsidR="000363D3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ต่อ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ศาลแพ่งกรุงเทพใต้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โดยกล่าวหา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="000363D3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ผิดสัญญาระหว่างผู้ถือหุ้น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ที่เพิ่มขึ้น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ดอกเบี้ยจ่าย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ที่เพิ่มขึ้น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รวมเป็นจำนวนทุนทรัพย์ทั้งหมด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13</w:t>
      </w:r>
      <w:r w:rsidRPr="00DB5627">
        <w:rPr>
          <w:rFonts w:ascii="Angsana New" w:hAnsi="Angsana New"/>
          <w:snapToGrid w:val="0"/>
          <w:spacing w:val="-4"/>
          <w:lang w:val="en-US"/>
        </w:rPr>
        <w:t>,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153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ล้านบาท โดยศาล</w:t>
      </w:r>
      <w:r w:rsidR="00450D55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ได้กำหนดวันนัดครั้งต่อไป</w:t>
      </w:r>
      <w:r w:rsidR="001D7CCF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ในวันที่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22</w:t>
      </w:r>
      <w:r w:rsidR="001D7CCF"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D7CCF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เมษายน </w:t>
      </w:r>
      <w:r w:rsidR="00DB5627" w:rsidRPr="00DB562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1D7CCF"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D7CCF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เพื่อไกล่เกลี่ยข้อพิพาทและกำหนดแนวทางในการดำเนินคดีหรือสืบพยาน</w:t>
      </w:r>
    </w:p>
    <w:p w14:paraId="19E92B53" w14:textId="546F4ADE" w:rsidR="004E4CA3" w:rsidRPr="00DB5627" w:rsidRDefault="00DB5627" w:rsidP="00475B9F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34</w:t>
      </w:r>
      <w:r w:rsidR="004F7327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E96581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E4CA3" w:rsidRPr="00DB5627">
        <w:rPr>
          <w:rFonts w:ascii="Angsana New" w:hAnsi="Angsana New" w:cs="Angsana New"/>
          <w:b/>
          <w:bCs/>
          <w:color w:val="000000" w:themeColor="text1"/>
          <w:cs/>
        </w:rPr>
        <w:t>การเปิดเผยข้อมูล</w:t>
      </w:r>
      <w:r w:rsidR="001B6DE6" w:rsidRPr="00DB5627">
        <w:rPr>
          <w:rFonts w:ascii="Angsana New" w:hAnsi="Angsana New" w:cs="Angsana New"/>
          <w:b/>
          <w:bCs/>
          <w:color w:val="000000" w:themeColor="text1"/>
          <w:cs/>
        </w:rPr>
        <w:t>เกี่ยวกับ</w:t>
      </w:r>
      <w:r w:rsidR="004E4CA3" w:rsidRPr="00DB5627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12FBC68" w14:textId="008813DE" w:rsidR="002B3A9F" w:rsidRPr="00DB5627" w:rsidRDefault="00DB5627" w:rsidP="00EF6F40">
      <w:pPr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34</w:t>
      </w:r>
      <w:r w:rsidR="002B3A9F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1</w:t>
      </w:r>
      <w:r w:rsidR="002B3A9F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2B3A9F" w:rsidRPr="00DB5627">
        <w:rPr>
          <w:rFonts w:ascii="Angsana New" w:hAnsi="Angsana New" w:cs="Angsana New"/>
          <w:color w:val="000000" w:themeColor="text1"/>
          <w:cs/>
        </w:rPr>
        <w:t>การบริหารความเสี่ยงด้านเครดิต</w:t>
      </w:r>
    </w:p>
    <w:p w14:paraId="3F5BA046" w14:textId="3760A6A4" w:rsidR="002B3A9F" w:rsidRPr="00DB5627" w:rsidRDefault="002B3A9F" w:rsidP="00050491">
      <w:pPr>
        <w:spacing w:after="120"/>
        <w:ind w:left="1276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หมายเหตุข้อ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6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ให้รายละเอียดเกี่ยวกับความเสียหายสูงสุดของกลุ่มบริษัทจากความเสี่ยงด้านเครดิต และวิธีการวัดมูลค่าที่ใช้ในการพิจารณาค่าเผื่อผลขาดทุนด้านเครดิตที่คาดว่าจะเกิดขึ้น</w:t>
      </w:r>
    </w:p>
    <w:p w14:paraId="392063A3" w14:textId="148A65EC" w:rsidR="00710296" w:rsidRPr="00DB5627" w:rsidRDefault="002B3A9F" w:rsidP="00050491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spacing w:val="-12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 มูลค่าสูงสุดของความเสี่ยงด้านการให้สินเชื่อของกลุ่มบริษัท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และบริษัทเท่ากับมูลค่าของลูกหนี้การค้าสุทธิจากค่าเผื่อ</w:t>
      </w:r>
      <w:r w:rsidR="00213D3B" w:rsidRPr="00DB5627">
        <w:rPr>
          <w:rFonts w:ascii="Angsana New" w:hAnsi="Angsana New" w:cs="Angsana New" w:hint="cs"/>
          <w:color w:val="000000" w:themeColor="text1"/>
          <w:spacing w:val="-12"/>
          <w:cs/>
        </w:rPr>
        <w:t>ผลขาดทุนด้านเครดิตที่คาดว่าจะเกิดขึ้น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(</w:t>
      </w:r>
      <w:r w:rsidRPr="00DB5627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ถ้ามี</w:t>
      </w:r>
      <w:r w:rsidRPr="00DB5627">
        <w:rPr>
          <w:rFonts w:ascii="Angsana New" w:hAnsi="Angsana New" w:cs="Angsana New"/>
          <w:color w:val="000000" w:themeColor="text1"/>
          <w:spacing w:val="-12"/>
          <w:lang w:val="en-US"/>
        </w:rPr>
        <w:t>)</w:t>
      </w:r>
    </w:p>
    <w:p w14:paraId="2A9B45A0" w14:textId="5BAEFD95" w:rsidR="00710296" w:rsidRPr="00DB5627" w:rsidRDefault="00DB5627" w:rsidP="00710296">
      <w:pPr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34</w:t>
      </w:r>
      <w:r w:rsidR="00710296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2</w:t>
      </w:r>
      <w:r w:rsidR="00710296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710296" w:rsidRPr="00DB5627">
        <w:rPr>
          <w:rFonts w:ascii="Angsana New" w:hAnsi="Angsana New" w:cs="Angsana New"/>
          <w:color w:val="000000" w:themeColor="text1"/>
          <w:cs/>
        </w:rPr>
        <w:t>การบริหารความเสี่ยงเกี่ยวกับอัตราดอกเบี้ย</w:t>
      </w:r>
    </w:p>
    <w:p w14:paraId="71E47239" w14:textId="0A5D50E1" w:rsidR="00050491" w:rsidRDefault="002B3A9F" w:rsidP="00050491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</w:rPr>
      </w:pPr>
      <w:r w:rsidRPr="00DB5627">
        <w:rPr>
          <w:rFonts w:ascii="Angsana New" w:hAnsi="Angsana New" w:cs="Angsana New"/>
          <w:color w:val="000000" w:themeColor="text1"/>
          <w:cs/>
        </w:rPr>
        <w:t>ความเคลื่อนไหวของอัตราดอกเบี้ยมีผลกระทบต่อกลุ่มบริษัท ในกรณีที่ดอกเบี้ยปรับตัวสูงขึ้นลูกค้าจะชะลอการซื้อลง เนื่องจากต้นทุนการซื้ออสังหาริมทรัพย์ของลูกค้าสูงขึ้น รวมถึงในด้านของต้นทุนทางการเงิน เนื่องจากกลุ่มบริษัทต้องได้รับการสนับสนุนจากสถาบันการเงินในรูปของเงินกู้เพื่อนำมาก่อสร้าง</w:t>
      </w:r>
      <w:r w:rsidR="00213D3B" w:rsidRPr="00DB5627">
        <w:rPr>
          <w:rFonts w:ascii="Angsana New" w:hAnsi="Angsana New" w:cs="Angsana New" w:hint="cs"/>
          <w:color w:val="000000" w:themeColor="text1"/>
          <w:cs/>
        </w:rPr>
        <w:t>และพัฒนา</w:t>
      </w:r>
      <w:r w:rsidRPr="00DB5627">
        <w:rPr>
          <w:rFonts w:ascii="Angsana New" w:hAnsi="Angsana New" w:cs="Angsana New"/>
          <w:color w:val="000000" w:themeColor="text1"/>
          <w:cs/>
        </w:rPr>
        <w:t>โครงการอสังหาริมทรัพย์</w:t>
      </w:r>
      <w:r w:rsidR="005B63AB"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cs/>
        </w:rPr>
        <w:t>อย่างไรก็ดีบริษัทมีการวางแผนงาน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ควบคุมผลกระทบจากความเสี่ยงในภาวะอัตราดอกเบี้ยขาขึ้นอย่างใกล้ชิดโดยปัจจุบันเงินกู้ส่วนใหญ่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ของบริษัทนั้นเป็นเงินกู้ที่มีอัตราดอกเบี้ยคงที่ เพื่อหลีกเลี่ยงผลกระทบจากการผันผวนของอัตราดอกเบี้ย และหากต้องมีการใช้ดอกเบี้ยลอยตัวกลุ่มบริษัทจะมีการพิจารณาใช้เครื่องมือทางการเงินเช่น </w:t>
      </w:r>
      <w:r w:rsidR="00F4327B" w:rsidRPr="00DB5627">
        <w:rPr>
          <w:rFonts w:ascii="Angsana New" w:hAnsi="Angsana New" w:cs="Angsana New" w:hint="cs"/>
          <w:color w:val="000000" w:themeColor="text1"/>
          <w:cs/>
        </w:rPr>
        <w:t xml:space="preserve">Interest </w:t>
      </w:r>
      <w:r w:rsidR="00C91CA3" w:rsidRPr="00DB5627">
        <w:rPr>
          <w:rFonts w:ascii="Angsana New" w:hAnsi="Angsana New" w:cs="Angsana New" w:hint="cs"/>
          <w:color w:val="000000" w:themeColor="text1"/>
          <w:cs/>
        </w:rPr>
        <w:t>Rate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Swap เพื่อลดความเสี่ยงดังกล่าว นอกจากนี้กลุ่มบริษัทยังได้การสร้างพันธมิตรทางธุรกิจกับธนาคารพาณิชย์หลายแห่งเพื่อเปรียบเทียบข้อเสนอที่มีต้นทุนเหมาะสมที่สุดให้กับทั้งกลุ่มบริษัทและลูกค้าอีกด้วย</w:t>
      </w:r>
    </w:p>
    <w:p w14:paraId="1B939100" w14:textId="77777777" w:rsidR="00C55DBC" w:rsidRDefault="00C55DBC" w:rsidP="00050491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</w:rPr>
      </w:pPr>
    </w:p>
    <w:p w14:paraId="1B9F1E52" w14:textId="77777777" w:rsidR="00C55DBC" w:rsidRDefault="00C55DBC" w:rsidP="00050491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</w:rPr>
      </w:pPr>
    </w:p>
    <w:p w14:paraId="33CD7960" w14:textId="77777777" w:rsidR="00C55DBC" w:rsidRDefault="00C55DBC" w:rsidP="00050491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</w:rPr>
      </w:pPr>
    </w:p>
    <w:p w14:paraId="248CCBEE" w14:textId="77777777" w:rsidR="00C55DBC" w:rsidRDefault="00C55DBC" w:rsidP="00050491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</w:rPr>
      </w:pPr>
    </w:p>
    <w:p w14:paraId="469E4AF5" w14:textId="77777777" w:rsidR="00C55DBC" w:rsidRPr="00DB5627" w:rsidRDefault="00C55DBC" w:rsidP="00050491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7AC262D2" w14:textId="2008B771" w:rsidR="002B3A9F" w:rsidRPr="00DB5627" w:rsidRDefault="00DB5627" w:rsidP="002B3A9F">
      <w:pPr>
        <w:ind w:left="1267" w:hanging="720"/>
        <w:jc w:val="both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34</w:t>
      </w:r>
      <w:r w:rsidR="002B3A9F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3</w:t>
      </w:r>
      <w:r w:rsidR="002B3A9F" w:rsidRPr="00DB5627">
        <w:rPr>
          <w:rFonts w:ascii="Angsana New" w:hAnsi="Angsana New" w:cs="Angsana New"/>
          <w:color w:val="000000" w:themeColor="text1"/>
          <w:cs/>
        </w:rPr>
        <w:tab/>
        <w:t>การบริหารความเสี่ยงด้านอัตราแลกเปลี่ยน</w:t>
      </w:r>
    </w:p>
    <w:p w14:paraId="0E56065B" w14:textId="26BA499A" w:rsidR="002B3A9F" w:rsidRPr="00DB5627" w:rsidRDefault="002B3A9F" w:rsidP="00C22DF6">
      <w:pPr>
        <w:spacing w:after="240"/>
        <w:ind w:left="1282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>บริษัทมีนโยบายในการลงทุนในโครงการต่างๆ ทั้งในประเทศและต่างประเทศ บริษัทตระหนักดีถึงผลกระทบของความเสี่ยงจากการผันผวนของอัตราแลกเปลี่ยนที่จะส่งผลต่อผลประกอบการในโครงการนั้นๆ บริษัทมีนโยบายที่ชัดเจนในการป้องกันความเสี่ยงจากการผันผวนของอัตราแลกเปลี่ยน โดยจะเน้นการป้องกันความเสี่ยงแบบธรรมชาติ (Natural Hedg</w:t>
      </w:r>
      <w:r w:rsidR="005B63AB" w:rsidRPr="00DB5627">
        <w:rPr>
          <w:rFonts w:ascii="Angsana New" w:hAnsi="Angsana New" w:cs="Angsana New" w:hint="cs"/>
          <w:color w:val="000000" w:themeColor="text1"/>
          <w:spacing w:val="-6"/>
          <w:cs/>
        </w:rPr>
        <w:t>e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) ให้มากที่สุดเพื่อเป็นการลดต้นทุนและความซับซ้อนในการทำธุรกรรมต่างๆ ส่วนที่เป็นความเสี่ยงที่ยังคงเหลืออยู่นั้น บริษัทมีนโยบายในการทำสัญญาซื้อขายอัตราแลกเปลี่ยนล่วงหน้า (Currency Forward Contract) โดยพิจารณาจากทิศทางแนวโน้ม รวมถึงระยะเวลาของการส่งมอบของอัตราแลกเปลี่ยนนั้นๆ เพื่อให้ครอบคลุมความเสี่ยงที่มีจากการทำธุรกรรมนั้นๆให้ได้มากที่สุด นอกเหนือจากนี้ บริษัทมีนโยบายที่ชัดเจนในการที่ไม่ทำธุรกรรมในลักษณะเก็งกำไรจากอัตราแลกเปลี่ยน ที่อาจก่อให้เกิดความไม่แน่นอนต่อผลประกอบการของโครงการนั้นๆ </w:t>
      </w:r>
    </w:p>
    <w:p w14:paraId="5A23B11A" w14:textId="38936AEA" w:rsidR="002B3A9F" w:rsidRPr="00DB5627" w:rsidRDefault="002B3A9F" w:rsidP="00475B9F">
      <w:pPr>
        <w:ind w:left="128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31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2566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2565</w:t>
      </w:r>
      <w:r w:rsidRPr="00DB5627">
        <w:rPr>
          <w:rFonts w:ascii="Angsana New" w:hAnsi="Angsana New" w:cs="Angsana New"/>
          <w:color w:val="000000" w:themeColor="text1"/>
          <w:cs/>
        </w:rPr>
        <w:t xml:space="preserve"> กลุ่มบริษัทและบริษัท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DB5627">
        <w:rPr>
          <w:rFonts w:ascii="Angsana New" w:hAnsi="Angsana New" w:cs="Angsana New"/>
          <w:color w:val="000000" w:themeColor="text1"/>
          <w:cs/>
          <w:lang w:val="en-US"/>
        </w:rPr>
        <w:t>ดังนี้</w:t>
      </w:r>
    </w:p>
    <w:p w14:paraId="264E1FFE" w14:textId="77777777" w:rsidR="002B3A9F" w:rsidRPr="00DB5627" w:rsidRDefault="002B3A9F" w:rsidP="00A0447C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ล้านปอนด์สเตอร์ลิง)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9E69E6" w:rsidRPr="00DB5627" w14:paraId="684FAD21" w14:textId="77777777" w:rsidTr="00DB5034">
        <w:trPr>
          <w:cantSplit/>
          <w:trHeight w:val="363"/>
        </w:trPr>
        <w:tc>
          <w:tcPr>
            <w:tcW w:w="2632" w:type="dxa"/>
          </w:tcPr>
          <w:p w14:paraId="1E2E1C2E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bookmarkStart w:id="23" w:name="_Hlk159623529"/>
          </w:p>
        </w:tc>
        <w:tc>
          <w:tcPr>
            <w:tcW w:w="2673" w:type="dxa"/>
            <w:gridSpan w:val="3"/>
          </w:tcPr>
          <w:p w14:paraId="69FBE06F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7EDDE65A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21DAF758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B5627" w14:paraId="4C0A395B" w14:textId="77777777" w:rsidTr="00DB5034">
        <w:trPr>
          <w:cantSplit/>
        </w:trPr>
        <w:tc>
          <w:tcPr>
            <w:tcW w:w="2632" w:type="dxa"/>
          </w:tcPr>
          <w:p w14:paraId="53B1B3BD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34930F3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09E7CB93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C796C18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79349634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1733FA6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6D5DBFC2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40926A71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39C5C8A6" w14:textId="77777777" w:rsidTr="00DB5034">
        <w:trPr>
          <w:cantSplit/>
        </w:trPr>
        <w:tc>
          <w:tcPr>
            <w:tcW w:w="2632" w:type="dxa"/>
          </w:tcPr>
          <w:p w14:paraId="3F473CC3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2AF2E37A" w14:textId="2437AE65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430D829B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858527E" w14:textId="748BCEFF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6F6191F9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D29F45F" w14:textId="7E818A0F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1D909E2E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01110FE" w14:textId="210E2511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7BD02137" w14:textId="77777777" w:rsidTr="00DB5034">
        <w:trPr>
          <w:cantSplit/>
        </w:trPr>
        <w:tc>
          <w:tcPr>
            <w:tcW w:w="2632" w:type="dxa"/>
          </w:tcPr>
          <w:p w14:paraId="73AF631D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2A7A556F" w14:textId="77880F99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322C4D94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8A900D4" w14:textId="476A1214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</w:tcPr>
          <w:p w14:paraId="3691AB98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D70B340" w14:textId="69EEAEDE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3799473D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E4EB05A" w14:textId="0B6A0BF8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75D6191E" w14:textId="77777777" w:rsidTr="004F3FA9">
        <w:trPr>
          <w:cantSplit/>
        </w:trPr>
        <w:tc>
          <w:tcPr>
            <w:tcW w:w="2632" w:type="dxa"/>
          </w:tcPr>
          <w:p w14:paraId="7A9747D8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C15E5" w14:textId="7A341217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238" w:type="dxa"/>
          </w:tcPr>
          <w:p w14:paraId="1CD09F60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A7EEDA9" w14:textId="7DF79AB9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14:paraId="42702052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6294BEE8" w14:textId="30F3814E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</w:t>
            </w:r>
          </w:p>
        </w:tc>
        <w:tc>
          <w:tcPr>
            <w:tcW w:w="238" w:type="dxa"/>
          </w:tcPr>
          <w:p w14:paraId="7F6CB14E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7DAF42D" w14:textId="6CF2EF29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</w:t>
            </w:r>
          </w:p>
        </w:tc>
      </w:tr>
      <w:tr w:rsidR="009E69E6" w:rsidRPr="00DB5627" w14:paraId="5DD3C377" w14:textId="77777777" w:rsidTr="004F3FA9">
        <w:trPr>
          <w:cantSplit/>
        </w:trPr>
        <w:tc>
          <w:tcPr>
            <w:tcW w:w="2632" w:type="dxa"/>
          </w:tcPr>
          <w:p w14:paraId="318E8BA3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FA9E2" w14:textId="507731F8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  <w:tc>
          <w:tcPr>
            <w:tcW w:w="238" w:type="dxa"/>
          </w:tcPr>
          <w:p w14:paraId="56750962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2F5DCFA" w14:textId="0F4BE772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</w:t>
            </w:r>
          </w:p>
        </w:tc>
        <w:tc>
          <w:tcPr>
            <w:tcW w:w="238" w:type="dxa"/>
          </w:tcPr>
          <w:p w14:paraId="0D2B3DA3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4EE84F62" w14:textId="5958743C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238" w:type="dxa"/>
          </w:tcPr>
          <w:p w14:paraId="413A5325" w14:textId="77777777" w:rsidR="003814E3" w:rsidRPr="00DB5627" w:rsidRDefault="003814E3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75948589" w14:textId="08FF3988" w:rsidR="003814E3" w:rsidRPr="00DB5627" w:rsidRDefault="00DB5627" w:rsidP="003814E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</w:t>
            </w:r>
          </w:p>
        </w:tc>
      </w:tr>
    </w:tbl>
    <w:bookmarkEnd w:id="23"/>
    <w:p w14:paraId="1FFE9F3F" w14:textId="77777777" w:rsidR="002B3A9F" w:rsidRPr="00DB5627" w:rsidRDefault="002B3A9F" w:rsidP="00A0447C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9E69E6" w:rsidRPr="00DB5627" w14:paraId="1EE71C4F" w14:textId="77777777" w:rsidTr="00DB5034">
        <w:trPr>
          <w:cantSplit/>
          <w:trHeight w:val="363"/>
        </w:trPr>
        <w:tc>
          <w:tcPr>
            <w:tcW w:w="2632" w:type="dxa"/>
          </w:tcPr>
          <w:p w14:paraId="063006C3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14:paraId="7B801644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7BE32E14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556BAD60" w14:textId="77777777" w:rsidR="002B3A9F" w:rsidRPr="00DB5627" w:rsidRDefault="002B3A9F" w:rsidP="00DB503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B5627" w14:paraId="4483E0DE" w14:textId="77777777" w:rsidTr="00DB5034">
        <w:trPr>
          <w:cantSplit/>
        </w:trPr>
        <w:tc>
          <w:tcPr>
            <w:tcW w:w="2632" w:type="dxa"/>
          </w:tcPr>
          <w:p w14:paraId="2335D3C6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30A1AEF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15B83205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663B292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49C67330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5D3DE4B5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2A7BDFA7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6D3FD2B8" w14:textId="77777777" w:rsidR="002B3A9F" w:rsidRPr="00DB5627" w:rsidRDefault="002B3A9F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B5627" w14:paraId="37CACB40" w14:textId="77777777" w:rsidTr="00DB5034">
        <w:trPr>
          <w:cantSplit/>
        </w:trPr>
        <w:tc>
          <w:tcPr>
            <w:tcW w:w="2632" w:type="dxa"/>
          </w:tcPr>
          <w:p w14:paraId="12568097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1B8FCF77" w14:textId="5EAC6731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7716BAF4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E0F21B8" w14:textId="67628EA9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658D6C14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D782C1B" w14:textId="08ADAEDD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0640F6C8" w14:textId="77777777" w:rsidR="002B3A9F" w:rsidRPr="00DB5627" w:rsidRDefault="002B3A9F" w:rsidP="002B3A9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5480A96" w14:textId="227DA2F7" w:rsidR="002B3A9F" w:rsidRPr="00DB5627" w:rsidRDefault="00DB5627" w:rsidP="002B3A9F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B5627" w14:paraId="1C5B4F21" w14:textId="77777777" w:rsidTr="00DB5034">
        <w:trPr>
          <w:cantSplit/>
        </w:trPr>
        <w:tc>
          <w:tcPr>
            <w:tcW w:w="2632" w:type="dxa"/>
          </w:tcPr>
          <w:p w14:paraId="79E416E9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3E4FDF7B" w14:textId="06CAF3B4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193D4ED2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0059FA9" w14:textId="55B6C81C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</w:tcPr>
          <w:p w14:paraId="52CAFA46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4FF02E23" w14:textId="30B29E43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4C26E555" w14:textId="77777777" w:rsidR="00A0447C" w:rsidRPr="00DB5627" w:rsidRDefault="00A0447C" w:rsidP="00A0447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B38C7F2" w14:textId="5185E1E5" w:rsidR="00A0447C" w:rsidRPr="00DB5627" w:rsidRDefault="00DB5627" w:rsidP="00A0447C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69E6" w:rsidRPr="00DB5627" w14:paraId="6A6FA8A0" w14:textId="77777777" w:rsidTr="00DB5034">
        <w:trPr>
          <w:cantSplit/>
        </w:trPr>
        <w:tc>
          <w:tcPr>
            <w:tcW w:w="2632" w:type="dxa"/>
          </w:tcPr>
          <w:p w14:paraId="75F77203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shd w:val="clear" w:color="auto" w:fill="auto"/>
          </w:tcPr>
          <w:p w14:paraId="30DDD2CE" w14:textId="671980A2" w:rsidR="00E34F82" w:rsidRPr="00DB5627" w:rsidRDefault="00DB5627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3814E3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14:paraId="48ECEA19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3DDA2F0" w14:textId="16CB077C" w:rsidR="00E34F82" w:rsidRPr="00DB5627" w:rsidRDefault="00DB5627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E34F8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14:paraId="28C0B392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03B5AE7A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6BF327E7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6A4EC1DA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69E6" w:rsidRPr="00DB5627" w14:paraId="408714E8" w14:textId="77777777" w:rsidTr="00DB5034">
        <w:trPr>
          <w:cantSplit/>
        </w:trPr>
        <w:tc>
          <w:tcPr>
            <w:tcW w:w="2632" w:type="dxa"/>
          </w:tcPr>
          <w:p w14:paraId="58A4F98F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shd w:val="clear" w:color="auto" w:fill="auto"/>
          </w:tcPr>
          <w:p w14:paraId="4C06D151" w14:textId="516E370B" w:rsidR="00E34F82" w:rsidRPr="00DB5627" w:rsidRDefault="00DB5627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E34F8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59</w:t>
            </w:r>
          </w:p>
        </w:tc>
        <w:tc>
          <w:tcPr>
            <w:tcW w:w="238" w:type="dxa"/>
          </w:tcPr>
          <w:p w14:paraId="3C98FF9F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4933F84" w14:textId="039901AF" w:rsidR="00E34F82" w:rsidRPr="00DB5627" w:rsidRDefault="00DB5627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E34F8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</w:t>
            </w:r>
          </w:p>
        </w:tc>
        <w:tc>
          <w:tcPr>
            <w:tcW w:w="238" w:type="dxa"/>
          </w:tcPr>
          <w:p w14:paraId="2FF8931B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6E3038B7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AFCB060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B07424B" w14:textId="77777777" w:rsidR="00E34F82" w:rsidRPr="00DB5627" w:rsidRDefault="00E34F82" w:rsidP="00E34F8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66A3808" w14:textId="77777777" w:rsidR="00C46EDC" w:rsidRDefault="00C46EDC" w:rsidP="00BD3C85">
      <w:pPr>
        <w:spacing w:before="240"/>
        <w:ind w:left="1282"/>
        <w:jc w:val="thaiDistribute"/>
        <w:rPr>
          <w:rFonts w:ascii="Angsana New" w:hAnsi="Angsana New" w:cs="Angsana New"/>
          <w:i/>
          <w:iCs/>
          <w:color w:val="000000" w:themeColor="text1"/>
        </w:rPr>
      </w:pPr>
    </w:p>
    <w:p w14:paraId="1308D6B5" w14:textId="77777777" w:rsidR="00C46EDC" w:rsidRDefault="00C46EDC" w:rsidP="00BD3C85">
      <w:pPr>
        <w:spacing w:before="240"/>
        <w:ind w:left="1282"/>
        <w:jc w:val="thaiDistribute"/>
        <w:rPr>
          <w:rFonts w:ascii="Angsana New" w:hAnsi="Angsana New" w:cs="Angsana New"/>
          <w:i/>
          <w:iCs/>
          <w:color w:val="000000" w:themeColor="text1"/>
        </w:rPr>
      </w:pPr>
    </w:p>
    <w:p w14:paraId="042C31D7" w14:textId="77777777" w:rsidR="00C46EDC" w:rsidRDefault="00C46EDC" w:rsidP="00BD3C85">
      <w:pPr>
        <w:spacing w:before="240"/>
        <w:ind w:left="1282"/>
        <w:jc w:val="thaiDistribute"/>
        <w:rPr>
          <w:rFonts w:ascii="Angsana New" w:hAnsi="Angsana New" w:cs="Angsana New"/>
          <w:i/>
          <w:iCs/>
          <w:color w:val="000000" w:themeColor="text1"/>
        </w:rPr>
      </w:pPr>
    </w:p>
    <w:p w14:paraId="1DC28072" w14:textId="77777777" w:rsidR="00C46EDC" w:rsidRDefault="00C46EDC" w:rsidP="00BD3C85">
      <w:pPr>
        <w:spacing w:before="240"/>
        <w:ind w:left="1282"/>
        <w:jc w:val="thaiDistribute"/>
        <w:rPr>
          <w:rFonts w:ascii="Angsana New" w:hAnsi="Angsana New" w:cs="Angsana New"/>
          <w:i/>
          <w:iCs/>
          <w:color w:val="000000" w:themeColor="text1"/>
        </w:rPr>
      </w:pPr>
    </w:p>
    <w:p w14:paraId="1939E412" w14:textId="2E80C997" w:rsidR="002B3A9F" w:rsidRPr="00DB5627" w:rsidRDefault="002B3A9F" w:rsidP="00BD3C85">
      <w:pPr>
        <w:spacing w:before="240"/>
        <w:ind w:left="1282"/>
        <w:jc w:val="thaiDistribute"/>
        <w:rPr>
          <w:rFonts w:ascii="Angsana New" w:hAnsi="Angsana New" w:cs="Angsana New"/>
          <w:i/>
          <w:iCs/>
          <w:color w:val="000000" w:themeColor="text1"/>
          <w:cs/>
        </w:rPr>
      </w:pPr>
      <w:r w:rsidRPr="00DB5627">
        <w:rPr>
          <w:rFonts w:ascii="Angsana New" w:hAnsi="Angsana New" w:cs="Angsana New"/>
          <w:i/>
          <w:iCs/>
          <w:color w:val="000000" w:themeColor="text1"/>
          <w:cs/>
        </w:rPr>
        <w:lastRenderedPageBreak/>
        <w:t>การวิเคราะห์ความอ่อนไหวของสกุลเงินต่างประเทศ</w:t>
      </w:r>
    </w:p>
    <w:p w14:paraId="5CEF4D92" w14:textId="2F4FFFD8" w:rsidR="002B3A9F" w:rsidRPr="00DB5627" w:rsidRDefault="002B3A9F" w:rsidP="002B3A9F">
      <w:pPr>
        <w:ind w:left="1282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ตารางต่อไปนี้แสดงรายละเอียดความอ่อนไหวของกลุ่มบริษัทต่อการเพิ่มขึ้น และการลดลงร้อยละ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 ของหน่วยสกุลเงินเมื่อเทียบกับสกุลเงินต่างประเทศที่เกี่ยวข้อง ทั้งนี้ ร้อยละ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 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ของรายการที่เป็นตัวเงินสำหรับสกุลเงินต่างประเทศและปรับปรุงมูลค่า ณ วันสิ้นปีสำหรับการเปลี่ยนแปลงร้อยละ </w:t>
      </w:r>
      <w:r w:rsidR="00DB5627" w:rsidRPr="00DB5627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DB5627">
        <w:rPr>
          <w:rFonts w:ascii="Angsana New" w:hAnsi="Angsana New" w:cs="Angsana New"/>
          <w:color w:val="000000" w:themeColor="text1"/>
          <w:spacing w:val="-6"/>
          <w:cs/>
        </w:rPr>
        <w:t xml:space="preserve"> ในอัตราสกุลเงินต่างประเทศ</w:t>
      </w:r>
    </w:p>
    <w:p w14:paraId="637FBB5E" w14:textId="2B0F7D90" w:rsidR="002B3A9F" w:rsidRPr="00DB5627" w:rsidRDefault="002B3A9F" w:rsidP="002B3A9F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44"/>
        <w:gridCol w:w="1260"/>
        <w:gridCol w:w="90"/>
        <w:gridCol w:w="1260"/>
        <w:gridCol w:w="20"/>
        <w:gridCol w:w="1420"/>
        <w:gridCol w:w="1260"/>
      </w:tblGrid>
      <w:tr w:rsidR="00050491" w:rsidRPr="00F43B91" w14:paraId="6A6F4C74" w14:textId="77777777" w:rsidTr="00D97B84">
        <w:tc>
          <w:tcPr>
            <w:tcW w:w="3240" w:type="dxa"/>
            <w:gridSpan w:val="2"/>
            <w:hideMark/>
          </w:tcPr>
          <w:p w14:paraId="09755E30" w14:textId="77777777" w:rsidR="00050491" w:rsidRPr="00F43B91" w:rsidRDefault="00050491" w:rsidP="00050491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ผลกระทบจากอัตราแลกเปลี่ยน</w:t>
            </w:r>
          </w:p>
        </w:tc>
        <w:tc>
          <w:tcPr>
            <w:tcW w:w="2610" w:type="dxa"/>
            <w:gridSpan w:val="3"/>
            <w:hideMark/>
          </w:tcPr>
          <w:p w14:paraId="76AB0ECE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งบการเงินรวม</w:t>
            </w:r>
          </w:p>
        </w:tc>
        <w:tc>
          <w:tcPr>
            <w:tcW w:w="20" w:type="dxa"/>
          </w:tcPr>
          <w:p w14:paraId="1B63FDF5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2680" w:type="dxa"/>
            <w:gridSpan w:val="2"/>
            <w:hideMark/>
          </w:tcPr>
          <w:p w14:paraId="66126310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050491" w:rsidRPr="00F43B91" w14:paraId="1D51EE6B" w14:textId="77777777" w:rsidTr="00D97B84">
        <w:tc>
          <w:tcPr>
            <w:tcW w:w="1696" w:type="dxa"/>
          </w:tcPr>
          <w:p w14:paraId="4AD4F0B5" w14:textId="77777777" w:rsidR="00050491" w:rsidRPr="00F43B91" w:rsidRDefault="00050491" w:rsidP="00050491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66231F2D" w14:textId="77777777" w:rsidR="00050491" w:rsidRPr="00F43B91" w:rsidRDefault="00050491" w:rsidP="00050491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6"/>
            <w:hideMark/>
          </w:tcPr>
          <w:p w14:paraId="6C6FEFDD" w14:textId="3D38A0DD" w:rsidR="00050491" w:rsidRPr="00F43B91" w:rsidRDefault="00050491" w:rsidP="000604D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สำหรับปีสิ้นสุดวันที่ </w:t>
            </w:r>
            <w:r w:rsidR="00DB5627"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31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 xml:space="preserve">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ธันวาคม </w:t>
            </w:r>
            <w:r w:rsidR="00DB5627"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2566</w:t>
            </w:r>
          </w:p>
        </w:tc>
      </w:tr>
      <w:tr w:rsidR="00050491" w:rsidRPr="00F43B91" w14:paraId="06FC1D3B" w14:textId="77777777" w:rsidTr="00D97B84">
        <w:tc>
          <w:tcPr>
            <w:tcW w:w="1696" w:type="dxa"/>
          </w:tcPr>
          <w:p w14:paraId="6B343F88" w14:textId="77777777" w:rsidR="00050491" w:rsidRPr="00F43B91" w:rsidRDefault="00050491" w:rsidP="00050491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4E763B3E" w14:textId="77777777" w:rsidR="00050491" w:rsidRPr="00F43B91" w:rsidRDefault="00050491" w:rsidP="00050491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28CB96A9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255FA2C5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60F41D15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00C8D57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4C970CDC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59D52DFC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6252031F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</w:tcPr>
          <w:p w14:paraId="7F4EAFA6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08B56905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328AA615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0C122F20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hideMark/>
          </w:tcPr>
          <w:p w14:paraId="30A69AA5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02877261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213B9CD3" w14:textId="77777777" w:rsidR="00050491" w:rsidRPr="00F43B91" w:rsidRDefault="00050491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050491" w:rsidRPr="00F43B91" w14:paraId="4F1BA4DF" w14:textId="77777777" w:rsidTr="00D97B84">
        <w:tc>
          <w:tcPr>
            <w:tcW w:w="3240" w:type="dxa"/>
            <w:gridSpan w:val="2"/>
            <w:hideMark/>
          </w:tcPr>
          <w:p w14:paraId="10FA0AFF" w14:textId="28B1DEF7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เงินบาทแข็งค่าขึ้น 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</w:tcPr>
          <w:p w14:paraId="638492B4" w14:textId="1DE3E04B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41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FFCFAD3" w14:textId="77777777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72F5F05" w14:textId="16B102F1" w:rsidR="00050491" w:rsidRPr="00F43B91" w:rsidRDefault="00DB5627" w:rsidP="00050491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050491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</w:t>
            </w:r>
          </w:p>
        </w:tc>
        <w:tc>
          <w:tcPr>
            <w:tcW w:w="20" w:type="dxa"/>
            <w:vAlign w:val="bottom"/>
          </w:tcPr>
          <w:p w14:paraId="4F5D3216" w14:textId="77777777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</w:tcPr>
          <w:p w14:paraId="455745B7" w14:textId="2684959D" w:rsidR="00050491" w:rsidRPr="00F43B91" w:rsidRDefault="00DB5627" w:rsidP="00502AB1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34</w:t>
            </w:r>
            <w:r w:rsidR="00050491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260" w:type="dxa"/>
          </w:tcPr>
          <w:p w14:paraId="401A6183" w14:textId="7CEF1CFB" w:rsidR="00050491" w:rsidRPr="00F43B91" w:rsidRDefault="00050491" w:rsidP="00504114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050491" w:rsidRPr="00F43B91" w14:paraId="2B9E485F" w14:textId="77777777" w:rsidTr="00D97B84">
        <w:tc>
          <w:tcPr>
            <w:tcW w:w="3240" w:type="dxa"/>
            <w:gridSpan w:val="2"/>
            <w:hideMark/>
          </w:tcPr>
          <w:p w14:paraId="7290E762" w14:textId="474E0439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เงินบาทอ่อนตัวลง 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</w:tcPr>
          <w:p w14:paraId="3C099BC7" w14:textId="23A91AA2" w:rsidR="00050491" w:rsidRPr="00F43B91" w:rsidRDefault="00DB5627" w:rsidP="00050491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050491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  <w:tc>
          <w:tcPr>
            <w:tcW w:w="90" w:type="dxa"/>
            <w:vAlign w:val="bottom"/>
          </w:tcPr>
          <w:p w14:paraId="57AA00D3" w14:textId="77777777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2FEE8F32" w14:textId="3BA87629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6DF84442" w14:textId="77777777" w:rsidR="00050491" w:rsidRPr="00F43B91" w:rsidRDefault="00050491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</w:tcPr>
          <w:p w14:paraId="685F82AC" w14:textId="357C4CC3" w:rsidR="00050491" w:rsidRPr="00F43B91" w:rsidRDefault="00050491" w:rsidP="00502AB1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34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  <w:r w:rsidRPr="00F43B9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3324F380" w14:textId="25F1FD5D" w:rsidR="00050491" w:rsidRPr="00F43B91" w:rsidRDefault="00050491" w:rsidP="00504114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79770F93" w14:textId="18ED3014" w:rsidR="002B3A9F" w:rsidRPr="00F43B91" w:rsidRDefault="002B3A9F" w:rsidP="00050491">
      <w:pPr>
        <w:pStyle w:val="Header"/>
        <w:tabs>
          <w:tab w:val="clear" w:pos="4153"/>
          <w:tab w:val="clear" w:pos="8306"/>
        </w:tabs>
        <w:spacing w:before="12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6"/>
          <w:szCs w:val="26"/>
          <w:lang w:val="en-US"/>
        </w:rPr>
      </w:pPr>
      <w:r w:rsidRPr="00F43B91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  <w:t xml:space="preserve">(หน่วย </w:t>
      </w:r>
      <w:r w:rsidRPr="00F43B91">
        <w:rPr>
          <w:rFonts w:ascii="Angsana New" w:hAnsi="Angsana New" w:cs="Angsana New"/>
          <w:b/>
          <w:bCs/>
          <w:color w:val="000000" w:themeColor="text1"/>
          <w:sz w:val="26"/>
          <w:szCs w:val="26"/>
          <w:lang w:val="en-US"/>
        </w:rPr>
        <w:t>:</w:t>
      </w:r>
      <w:r w:rsidRPr="00F43B91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44"/>
        <w:gridCol w:w="1260"/>
        <w:gridCol w:w="90"/>
        <w:gridCol w:w="1260"/>
        <w:gridCol w:w="20"/>
        <w:gridCol w:w="1420"/>
        <w:gridCol w:w="1260"/>
      </w:tblGrid>
      <w:tr w:rsidR="009E69E6" w:rsidRPr="00F43B91" w14:paraId="602A080E" w14:textId="77777777" w:rsidTr="005A3D3E">
        <w:tc>
          <w:tcPr>
            <w:tcW w:w="3240" w:type="dxa"/>
            <w:gridSpan w:val="2"/>
            <w:hideMark/>
          </w:tcPr>
          <w:p w14:paraId="679D6267" w14:textId="77777777" w:rsidR="00C62E23" w:rsidRPr="00F43B91" w:rsidRDefault="00C62E23" w:rsidP="00050491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ผลกระทบจากอัตราแลกเปลี่ยน</w:t>
            </w:r>
          </w:p>
        </w:tc>
        <w:tc>
          <w:tcPr>
            <w:tcW w:w="2610" w:type="dxa"/>
            <w:gridSpan w:val="3"/>
            <w:hideMark/>
          </w:tcPr>
          <w:p w14:paraId="1BD4E7C1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งบการเงินรวม</w:t>
            </w:r>
          </w:p>
        </w:tc>
        <w:tc>
          <w:tcPr>
            <w:tcW w:w="20" w:type="dxa"/>
          </w:tcPr>
          <w:p w14:paraId="51CBA4E3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2680" w:type="dxa"/>
            <w:gridSpan w:val="2"/>
            <w:hideMark/>
          </w:tcPr>
          <w:p w14:paraId="0C818723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9E69E6" w:rsidRPr="00F43B91" w14:paraId="1F34B735" w14:textId="77777777" w:rsidTr="005A3D3E">
        <w:tc>
          <w:tcPr>
            <w:tcW w:w="1696" w:type="dxa"/>
          </w:tcPr>
          <w:p w14:paraId="4783DFB8" w14:textId="77777777" w:rsidR="00C62E23" w:rsidRPr="00F43B91" w:rsidRDefault="00C62E23" w:rsidP="00050491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292A7F7F" w14:textId="77777777" w:rsidR="00C62E23" w:rsidRPr="00F43B91" w:rsidRDefault="00C62E23" w:rsidP="00050491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6"/>
            <w:hideMark/>
          </w:tcPr>
          <w:p w14:paraId="5E69E2F5" w14:textId="0CE27889" w:rsidR="00C62E23" w:rsidRPr="00F43B91" w:rsidRDefault="00C62E23" w:rsidP="000604D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สำหรับปีสิ้นสุดวันที่ </w:t>
            </w:r>
            <w:r w:rsidR="00DB5627"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31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 xml:space="preserve">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ธันวาคม </w:t>
            </w:r>
            <w:r w:rsidR="00DB5627"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2565</w:t>
            </w:r>
          </w:p>
        </w:tc>
      </w:tr>
      <w:tr w:rsidR="009E69E6" w:rsidRPr="00F43B91" w14:paraId="782E49FA" w14:textId="77777777" w:rsidTr="005A3D3E">
        <w:tc>
          <w:tcPr>
            <w:tcW w:w="1696" w:type="dxa"/>
          </w:tcPr>
          <w:p w14:paraId="44653CCD" w14:textId="77777777" w:rsidR="00C62E23" w:rsidRPr="00F43B91" w:rsidRDefault="00C62E23" w:rsidP="00050491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7ADA686C" w14:textId="77777777" w:rsidR="00C62E23" w:rsidRPr="00F43B91" w:rsidRDefault="00C62E23" w:rsidP="00050491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27E50347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17BB8101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0F50BE69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27A57AB8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12619DA4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45E96A47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269F0D7F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</w:tcPr>
          <w:p w14:paraId="3ED58399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202662D8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7BAABF46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6078D338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hideMark/>
          </w:tcPr>
          <w:p w14:paraId="164BEFAD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7A367BA3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17321A79" w14:textId="77777777" w:rsidR="00C62E23" w:rsidRPr="00F43B91" w:rsidRDefault="00C62E23" w:rsidP="0005049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F43B9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E69E6" w:rsidRPr="00F43B91" w14:paraId="1F9D6CF8" w14:textId="77777777" w:rsidTr="00EE47D5">
        <w:tc>
          <w:tcPr>
            <w:tcW w:w="3240" w:type="dxa"/>
            <w:gridSpan w:val="2"/>
            <w:hideMark/>
          </w:tcPr>
          <w:p w14:paraId="22D8FA9A" w14:textId="61096D04" w:rsidR="00EE47D5" w:rsidRPr="00F43B91" w:rsidRDefault="00EE47D5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เงินบาทแข็งค่าขึ้น 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</w:tcPr>
          <w:p w14:paraId="7912A64E" w14:textId="475767EE" w:rsidR="00EE47D5" w:rsidRPr="00F43B91" w:rsidRDefault="00EE47D5" w:rsidP="00B608C3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32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B82FFA9" w14:textId="77777777" w:rsidR="00EE47D5" w:rsidRPr="00F43B91" w:rsidRDefault="00EE47D5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B96E404" w14:textId="008B07FA" w:rsidR="00EE47D5" w:rsidRPr="00F43B91" w:rsidRDefault="00095FEF" w:rsidP="00B608C3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       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EE47D5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73</w:t>
            </w:r>
          </w:p>
        </w:tc>
        <w:tc>
          <w:tcPr>
            <w:tcW w:w="20" w:type="dxa"/>
            <w:vAlign w:val="bottom"/>
          </w:tcPr>
          <w:p w14:paraId="76B63D53" w14:textId="77777777" w:rsidR="00EE47D5" w:rsidRPr="00F43B91" w:rsidRDefault="00EE47D5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</w:tcPr>
          <w:p w14:paraId="485B8B1E" w14:textId="462BB2CF" w:rsidR="00EE47D5" w:rsidRPr="00F43B91" w:rsidRDefault="00DB5627" w:rsidP="00502AB1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EE47D5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86</w:t>
            </w:r>
          </w:p>
        </w:tc>
        <w:tc>
          <w:tcPr>
            <w:tcW w:w="1260" w:type="dxa"/>
          </w:tcPr>
          <w:p w14:paraId="7AF4E260" w14:textId="77777777" w:rsidR="00EE47D5" w:rsidRPr="00F43B91" w:rsidRDefault="00EE47D5" w:rsidP="00504114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E69E6" w:rsidRPr="00F43B91" w14:paraId="345AD548" w14:textId="77777777" w:rsidTr="00EE47D5">
        <w:tc>
          <w:tcPr>
            <w:tcW w:w="3240" w:type="dxa"/>
            <w:gridSpan w:val="2"/>
            <w:hideMark/>
          </w:tcPr>
          <w:p w14:paraId="756A35BD" w14:textId="2AC47252" w:rsidR="00EE47D5" w:rsidRPr="00F43B91" w:rsidRDefault="00EE47D5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เงินบาทอ่อนตัวลง 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</w:tcPr>
          <w:p w14:paraId="069C9717" w14:textId="21E2C903" w:rsidR="00EE47D5" w:rsidRPr="00F43B91" w:rsidRDefault="00E63707" w:rsidP="00B608C3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     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="00EE47D5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32</w:t>
            </w:r>
          </w:p>
        </w:tc>
        <w:tc>
          <w:tcPr>
            <w:tcW w:w="90" w:type="dxa"/>
            <w:vAlign w:val="bottom"/>
          </w:tcPr>
          <w:p w14:paraId="405CF18C" w14:textId="77777777" w:rsidR="00EE47D5" w:rsidRPr="00F43B91" w:rsidRDefault="00EE47D5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48AB576F" w14:textId="385CBC3B" w:rsidR="00EE47D5" w:rsidRPr="00F43B91" w:rsidRDefault="00EE47D5" w:rsidP="00B608C3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73</w:t>
            </w: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7046136A" w14:textId="77777777" w:rsidR="00EE47D5" w:rsidRPr="00F43B91" w:rsidRDefault="00EE47D5" w:rsidP="00050491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</w:tcPr>
          <w:p w14:paraId="4B63BE65" w14:textId="278BC264" w:rsidR="00EE47D5" w:rsidRPr="00F43B91" w:rsidRDefault="00095FEF" w:rsidP="00502AB1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43B9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         </w:t>
            </w:r>
            <w:r w:rsidR="00EE47D5" w:rsidRPr="00F43B9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EE47D5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DB5627"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86</w:t>
            </w:r>
            <w:r w:rsidR="00EE47D5" w:rsidRPr="00F43B9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4C8C1051" w14:textId="77777777" w:rsidR="00EE47D5" w:rsidRPr="00F43B91" w:rsidRDefault="00EE47D5" w:rsidP="00504114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43B9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BB50D8A" w14:textId="63E8CB8F" w:rsidR="002B3A9F" w:rsidRPr="00DB5627" w:rsidRDefault="00DB5627" w:rsidP="00DB5627">
      <w:pPr>
        <w:spacing w:before="240"/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</w:pP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34</w:t>
      </w:r>
      <w:r w:rsidR="00710296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DB5627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4</w:t>
      </w:r>
      <w:r w:rsidR="00710296" w:rsidRPr="00DB5627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710296" w:rsidRPr="00DB5627">
        <w:rPr>
          <w:rFonts w:ascii="Angsana New" w:hAnsi="Angsana New" w:cs="Angsana New"/>
          <w:color w:val="000000" w:themeColor="text1"/>
          <w:cs/>
          <w:lang w:val="en-US"/>
        </w:rPr>
        <w:t>การบริหารความเสี่ยงด้านสภาพคล่อง</w:t>
      </w:r>
    </w:p>
    <w:p w14:paraId="0BD52D92" w14:textId="74408630" w:rsidR="002B3A9F" w:rsidRPr="00DB5627" w:rsidRDefault="002B3A9F" w:rsidP="002B3A9F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="Angsana New" w:hAnsi="Angsana New" w:cs="Angsana New"/>
          <w:color w:val="000000" w:themeColor="text1"/>
          <w:szCs w:val="32"/>
          <w:cs/>
        </w:rPr>
      </w:pPr>
      <w:r w:rsidRPr="00DB5627">
        <w:rPr>
          <w:rFonts w:ascii="Angsana New" w:hAnsi="Angsana New" w:cs="Angsana New"/>
          <w:color w:val="000000" w:themeColor="text1"/>
          <w:szCs w:val="32"/>
          <w:cs/>
        </w:rPr>
        <w:t>กลุ่มบริษัทบริหารความ</w:t>
      </w:r>
      <w:r w:rsidRPr="00DB5627">
        <w:rPr>
          <w:rFonts w:ascii="Angsana New" w:hAnsi="Angsana New" w:cs="Angsana New"/>
          <w:color w:val="000000" w:themeColor="text1"/>
          <w:spacing w:val="-4"/>
          <w:szCs w:val="32"/>
          <w:cs/>
        </w:rPr>
        <w:t>เสี่ยง</w:t>
      </w:r>
      <w:r w:rsidRPr="00DB5627">
        <w:rPr>
          <w:rFonts w:ascii="Angsana New" w:hAnsi="Angsana New" w:cs="Angsana New"/>
          <w:color w:val="000000" w:themeColor="text1"/>
          <w:szCs w:val="32"/>
          <w:cs/>
        </w:rPr>
        <w:t>ด้านสภาพคล่องด้วยการรักษาระดับเงินทุนสำรองให้เพียงพอ โดยติดตามการคาดการณ์กระแสเงินสดและกระแสเงินสดที่แท้จริงอย่างต่อเนื่อง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 รายละเอียดของวงเงินที่ยัง</w:t>
      </w:r>
      <w:r w:rsidR="0028631D">
        <w:rPr>
          <w:rFonts w:ascii="Angsana New" w:hAnsi="Angsana New" w:cs="Angsana New" w:hint="cs"/>
          <w:color w:val="000000" w:themeColor="text1"/>
          <w:szCs w:val="32"/>
          <w:cs/>
        </w:rPr>
        <w:t>ออกหุ้นกู้ได้</w:t>
      </w:r>
      <w:r w:rsidRPr="00DB5627">
        <w:rPr>
          <w:rFonts w:ascii="Angsana New" w:hAnsi="Angsana New" w:cs="Angsana New"/>
          <w:color w:val="000000" w:themeColor="text1"/>
          <w:szCs w:val="32"/>
          <w:cs/>
        </w:rPr>
        <w:t>ที่กลุ่มบริษัทมีอยู่เพื่อลดความเสี่ยงด้านสภาพคล่องมีดังต่อไปนี้</w:t>
      </w:r>
    </w:p>
    <w:p w14:paraId="0C41E3A1" w14:textId="77777777" w:rsidR="002B3A9F" w:rsidRPr="00DB5627" w:rsidRDefault="002B3A9F" w:rsidP="002B3A9F">
      <w:pPr>
        <w:pStyle w:val="Header"/>
        <w:tabs>
          <w:tab w:val="clear" w:pos="4153"/>
          <w:tab w:val="clear" w:pos="8306"/>
        </w:tabs>
        <w:ind w:left="1267"/>
        <w:jc w:val="right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B5627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ล้านบาท)</w:t>
      </w:r>
    </w:p>
    <w:tbl>
      <w:tblPr>
        <w:tblW w:w="8290" w:type="dxa"/>
        <w:tblInd w:w="10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D971BA" w:rsidRPr="00DB5627" w14:paraId="11E9F8FE" w14:textId="77777777" w:rsidTr="00D26D80">
        <w:trPr>
          <w:cantSplit/>
          <w:trHeight w:val="363"/>
        </w:trPr>
        <w:tc>
          <w:tcPr>
            <w:tcW w:w="2632" w:type="dxa"/>
          </w:tcPr>
          <w:p w14:paraId="2D53A503" w14:textId="02891DAE" w:rsidR="00D971BA" w:rsidRPr="00DB5627" w:rsidRDefault="00050491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lang w:val="en-US"/>
              </w:rPr>
              <w:br w:type="page"/>
            </w:r>
          </w:p>
        </w:tc>
        <w:tc>
          <w:tcPr>
            <w:tcW w:w="2673" w:type="dxa"/>
            <w:gridSpan w:val="3"/>
          </w:tcPr>
          <w:p w14:paraId="7CEE3502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59749485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6872A9D3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71BA" w:rsidRPr="00DB5627" w14:paraId="61D66DAC" w14:textId="77777777" w:rsidTr="00D26D80">
        <w:trPr>
          <w:cantSplit/>
        </w:trPr>
        <w:tc>
          <w:tcPr>
            <w:tcW w:w="2632" w:type="dxa"/>
          </w:tcPr>
          <w:p w14:paraId="5801ECFB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5CED48AD" w14:textId="77777777" w:rsidR="00D971BA" w:rsidRPr="00DB5627" w:rsidRDefault="00D971BA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1609F97B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7B494FD" w14:textId="77777777" w:rsidR="00D971BA" w:rsidRPr="00DB5627" w:rsidRDefault="00D971BA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05C47552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5CD5823C" w14:textId="77777777" w:rsidR="00D971BA" w:rsidRPr="00DB5627" w:rsidRDefault="00D971BA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05F22186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34FCD078" w14:textId="77777777" w:rsidR="00D971BA" w:rsidRPr="00DB5627" w:rsidRDefault="00D971BA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971BA" w:rsidRPr="00DB5627" w14:paraId="56D7EEEF" w14:textId="77777777" w:rsidTr="00D26D80">
        <w:trPr>
          <w:cantSplit/>
        </w:trPr>
        <w:tc>
          <w:tcPr>
            <w:tcW w:w="2632" w:type="dxa"/>
          </w:tcPr>
          <w:p w14:paraId="7A3A56C4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2B1FA400" w14:textId="6A810285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77E36525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9AC31C7" w14:textId="306FDEB2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0DFE8A85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914C104" w14:textId="13D3C84D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2C3DB934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6F6D861" w14:textId="31F566EA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971BA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971BA" w:rsidRPr="00DB5627" w14:paraId="0AFAD76E" w14:textId="77777777" w:rsidTr="00D26D80">
        <w:trPr>
          <w:cantSplit/>
        </w:trPr>
        <w:tc>
          <w:tcPr>
            <w:tcW w:w="2632" w:type="dxa"/>
          </w:tcPr>
          <w:p w14:paraId="34F61DAB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0DCF09A" w14:textId="7BE6246A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170728BA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8B226D0" w14:textId="46E65EFD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</w:tcPr>
          <w:p w14:paraId="3587B8BA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32C69622" w14:textId="5D9EBE9E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077A52AC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7AC24C6C" w14:textId="59FD86F1" w:rsidR="00D971BA" w:rsidRPr="00DB5627" w:rsidRDefault="00DB5627" w:rsidP="00A474AA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D971BA" w:rsidRPr="00DB5627" w14:paraId="2D0B93AF" w14:textId="77777777" w:rsidTr="00D26D80">
        <w:trPr>
          <w:cantSplit/>
        </w:trPr>
        <w:tc>
          <w:tcPr>
            <w:tcW w:w="2632" w:type="dxa"/>
          </w:tcPr>
          <w:p w14:paraId="542744BE" w14:textId="6BC8A86C" w:rsidR="00D971BA" w:rsidRPr="00DB5627" w:rsidRDefault="00D971BA" w:rsidP="00D971B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วงเงินออกหุ้นกู้</w:t>
            </w:r>
            <w:r w:rsidR="00155D07"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BF1D92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BF1D92"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ดูหมายเหตุข้อ</w:t>
            </w:r>
            <w:r w:rsidR="00494295"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B5627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19</w:t>
            </w:r>
            <w:r w:rsidR="00494295" w:rsidRPr="00DB56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50631" w14:textId="12F1985C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674B3F1E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CC16061" w14:textId="387EF193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319B3F8F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2BE20E04" w14:textId="6D6FC9A1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1A408AB8" w14:textId="77777777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39167176" w14:textId="68E07173" w:rsidR="00D971BA" w:rsidRPr="00DB5627" w:rsidRDefault="00D971BA" w:rsidP="00A474A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4C1" w:rsidRPr="00DB5627" w14:paraId="49025538" w14:textId="77777777" w:rsidTr="00D26D80">
        <w:trPr>
          <w:cantSplit/>
        </w:trPr>
        <w:tc>
          <w:tcPr>
            <w:tcW w:w="2632" w:type="dxa"/>
          </w:tcPr>
          <w:p w14:paraId="302D75EB" w14:textId="641DB381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จำนวนเงินที่ใช้ไป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118DF0" w14:textId="54A96434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141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03</w:t>
            </w:r>
          </w:p>
        </w:tc>
        <w:tc>
          <w:tcPr>
            <w:tcW w:w="238" w:type="dxa"/>
          </w:tcPr>
          <w:p w14:paraId="4B7F1AA9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62EA381" w14:textId="0BB8F806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632E0A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281</w:t>
            </w:r>
            <w:r w:rsidR="005B5D4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</w:t>
            </w:r>
          </w:p>
        </w:tc>
        <w:tc>
          <w:tcPr>
            <w:tcW w:w="238" w:type="dxa"/>
          </w:tcPr>
          <w:p w14:paraId="26436B19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37072C1" w14:textId="29DEC10D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141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03</w:t>
            </w:r>
          </w:p>
        </w:tc>
        <w:tc>
          <w:tcPr>
            <w:tcW w:w="238" w:type="dxa"/>
          </w:tcPr>
          <w:p w14:paraId="0BEF1355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6DC566B6" w14:textId="176D5A45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33227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301</w:t>
            </w:r>
            <w:r w:rsidR="0033227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</w:t>
            </w:r>
          </w:p>
        </w:tc>
      </w:tr>
      <w:tr w:rsidR="00AF2029" w:rsidRPr="00DB5627" w14:paraId="0C550244" w14:textId="77777777" w:rsidTr="00D26D80">
        <w:trPr>
          <w:cantSplit/>
        </w:trPr>
        <w:tc>
          <w:tcPr>
            <w:tcW w:w="2632" w:type="dxa"/>
          </w:tcPr>
          <w:p w14:paraId="3EC9842D" w14:textId="4E489676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จำนวนเงินที่</w:t>
            </w:r>
            <w:r w:rsidR="007941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ยัง</w:t>
            </w:r>
            <w:r w:rsidR="0028631D" w:rsidRPr="0028631D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ออกหุ้นกู้ได้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07F99" w14:textId="6500C41F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858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</w:t>
            </w:r>
          </w:p>
        </w:tc>
        <w:tc>
          <w:tcPr>
            <w:tcW w:w="238" w:type="dxa"/>
          </w:tcPr>
          <w:p w14:paraId="668BF4D6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23C90EF" w14:textId="229A2AA8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5B5D4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718</w:t>
            </w:r>
            <w:r w:rsidR="005B5D44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  <w:tc>
          <w:tcPr>
            <w:tcW w:w="238" w:type="dxa"/>
          </w:tcPr>
          <w:p w14:paraId="0890D67A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0BBE5" w14:textId="26653DA9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858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</w:t>
            </w:r>
          </w:p>
        </w:tc>
        <w:tc>
          <w:tcPr>
            <w:tcW w:w="238" w:type="dxa"/>
          </w:tcPr>
          <w:p w14:paraId="60B51529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DF99EFD" w14:textId="56043044" w:rsidR="00AF2029" w:rsidRPr="00DB5627" w:rsidRDefault="00B36F92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332272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2F26F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698</w:t>
            </w:r>
            <w:r w:rsidR="00632E0A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="002F26F9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</w:tr>
      <w:tr w:rsidR="00AF2029" w:rsidRPr="00DB5627" w14:paraId="38D27057" w14:textId="77777777" w:rsidTr="00D26D80">
        <w:trPr>
          <w:cantSplit/>
        </w:trPr>
        <w:tc>
          <w:tcPr>
            <w:tcW w:w="2632" w:type="dxa"/>
          </w:tcPr>
          <w:p w14:paraId="4E43C8E2" w14:textId="08A4B4AB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7E705A" w14:textId="3D46CFF4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238" w:type="dxa"/>
          </w:tcPr>
          <w:p w14:paraId="22A8F5E7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6EE6427" w14:textId="27653BE8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632E0A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632E0A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238" w:type="dxa"/>
          </w:tcPr>
          <w:p w14:paraId="4284FFB7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52D744" w14:textId="3BCDFC17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AF2029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238" w:type="dxa"/>
          </w:tcPr>
          <w:p w14:paraId="1C18FFA2" w14:textId="77777777" w:rsidR="00AF2029" w:rsidRPr="00DB5627" w:rsidRDefault="00AF2029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613989D" w14:textId="678D4225" w:rsidR="00AF2029" w:rsidRPr="00DB5627" w:rsidRDefault="00DB5627" w:rsidP="00AF2029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632E0A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632E0A"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DB562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</w:tr>
    </w:tbl>
    <w:p w14:paraId="782FE560" w14:textId="0DA60508" w:rsidR="002B3A9F" w:rsidRPr="00DB5627" w:rsidRDefault="00DB5627" w:rsidP="002B3A9F">
      <w:pPr>
        <w:spacing w:before="240"/>
        <w:ind w:left="1267" w:hanging="720"/>
        <w:jc w:val="both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lang w:val="en-US"/>
        </w:rPr>
        <w:lastRenderedPageBreak/>
        <w:t>34</w:t>
      </w:r>
      <w:r w:rsidR="002B3A9F" w:rsidRPr="00DB5627">
        <w:rPr>
          <w:rFonts w:ascii="Angsana New" w:hAnsi="Angsana New" w:cs="Angsana New"/>
          <w:color w:val="000000" w:themeColor="text1"/>
          <w:cs/>
        </w:rPr>
        <w:t>.</w:t>
      </w:r>
      <w:r w:rsidRPr="00DB5627">
        <w:rPr>
          <w:rFonts w:ascii="Angsana New" w:hAnsi="Angsana New" w:cs="Angsana New"/>
          <w:color w:val="000000" w:themeColor="text1"/>
          <w:lang w:val="en-US"/>
        </w:rPr>
        <w:t>5</w:t>
      </w:r>
      <w:r w:rsidR="002B3A9F" w:rsidRPr="00DB5627">
        <w:rPr>
          <w:rFonts w:ascii="Angsana New" w:hAnsi="Angsana New" w:cs="Angsana New"/>
          <w:color w:val="000000" w:themeColor="text1"/>
          <w:lang w:val="en-US"/>
        </w:rPr>
        <w:tab/>
      </w:r>
      <w:r w:rsidR="002B3A9F" w:rsidRPr="00DB5627">
        <w:rPr>
          <w:rFonts w:ascii="Angsana New" w:hAnsi="Angsana New" w:cs="Angsana New"/>
          <w:color w:val="000000" w:themeColor="text1"/>
          <w:cs/>
        </w:rPr>
        <w:t>มูลค่ายุติธรรมของสินทรัพย์ทางการเงินและหนี้สินทางการเงิน</w:t>
      </w:r>
    </w:p>
    <w:p w14:paraId="2E4AFC6B" w14:textId="176DEC1B" w:rsidR="00DB5627" w:rsidRDefault="00AB5150" w:rsidP="00DB5627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10"/>
          <w:cs/>
        </w:rPr>
      </w:pPr>
      <w:r w:rsidRPr="00DB5627">
        <w:rPr>
          <w:rFonts w:ascii="Angsana New" w:hAnsi="Angsana New" w:cs="Angsana New"/>
          <w:color w:val="000000" w:themeColor="text1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สินทรัพย์และหนี้สินทางการเงิน ได้แก่ เงินสดและรายการเทียบเท่าเงินสด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เงินฝากที่มีข้อจำกัดในการใช้ ลูกหนี้การค้าและลูกหนี้หมุนเวียนอื่น เงินให้กู้ยืมระยะสั้นแก่บริษัทที่เกี่ยวข้องกัน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 xml:space="preserve"> เงินให้กู้ยืมระยะสั้นแก่บริษัทอื่น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>ส่วนของ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หุ้นกู้ระยะยาวที่ถึงกำหนดชำระภายในหนึ่งปีส่วนของหนี้สินตามสัญญาเช่าที่ถึงกำหนดชำระภายในหนึ่งปี 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 xml:space="preserve">เงินกู้ยืมระยะสั้น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เงินกู้ยืมระยะสั้น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>จากบริษัทที่เกี่ยวข้องกัน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 และตั๋วแลกเงิน แสดงมูลค่าไม่แตกต่างจากมูลค่ายุติธรรมอย่างมีสาระสำคัญ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สำหรับสินทรัพย์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และหนี้สินทางการเงินระยะยาว</w:t>
      </w:r>
      <w:r w:rsidRPr="00DB5627">
        <w:rPr>
          <w:rFonts w:ascii="Angsana New" w:hAnsi="Angsana New" w:cs="Angsana New" w:hint="cs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ได้แก่</w:t>
      </w:r>
      <w:r w:rsidRPr="00DB5627">
        <w:rPr>
          <w:rFonts w:ascii="Angsana New" w:hAnsi="Angsana New" w:cs="Angsana New" w:hint="cs"/>
          <w:color w:val="000000" w:themeColor="text1"/>
          <w:spacing w:val="-12"/>
          <w:cs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>เงินให้กู้ยืมระยะยาวแก่</w:t>
      </w:r>
      <w:r w:rsidRPr="00DB5627">
        <w:rPr>
          <w:rFonts w:ascii="Angsana New" w:hAnsi="Angsana New" w:cs="Angsana New" w:hint="cs"/>
          <w:color w:val="000000" w:themeColor="text1"/>
          <w:spacing w:val="-12"/>
          <w:cs/>
        </w:rPr>
        <w:t>บริษัท</w:t>
      </w:r>
      <w:r w:rsidRPr="00DB5627">
        <w:rPr>
          <w:rFonts w:ascii="Angsana New" w:hAnsi="Angsana New" w:cs="Angsana New"/>
          <w:color w:val="000000" w:themeColor="text1"/>
          <w:spacing w:val="-12"/>
          <w:cs/>
        </w:rPr>
        <w:t xml:space="preserve">ที่เกี่ยวข้องกัน </w:t>
      </w:r>
      <w:r w:rsidRPr="00DB5627">
        <w:rPr>
          <w:rFonts w:ascii="Angsana New" w:hAnsi="Angsana New" w:cs="Angsana New" w:hint="cs"/>
          <w:color w:val="000000" w:themeColor="text1"/>
          <w:spacing w:val="-12"/>
          <w:cs/>
        </w:rPr>
        <w:t>ลูกหนี้การค้าและลูกหนี้ไม่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>หมุนเวียนอื่น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 หุ้นกู้ระยะยาว </w:t>
      </w:r>
      <w:r w:rsidRPr="00DB5627">
        <w:rPr>
          <w:rFonts w:ascii="Angsana New" w:hAnsi="Angsana New" w:cs="Angsana New" w:hint="cs"/>
          <w:color w:val="000000" w:themeColor="text1"/>
          <w:spacing w:val="-10"/>
          <w:cs/>
        </w:rPr>
        <w:t xml:space="preserve">และหนี้สินตามสัญญาเช่า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งบแสดง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1552E3C7" w14:textId="77777777" w:rsidR="002B3A9F" w:rsidRPr="00DB5627" w:rsidRDefault="00CB24E1" w:rsidP="00D91246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B5627">
        <w:rPr>
          <w:rFonts w:ascii="Angsana New" w:hAnsi="Angsana New" w:cs="Angsana New"/>
          <w:color w:val="000000" w:themeColor="text1"/>
          <w:cs/>
        </w:rPr>
        <w:t xml:space="preserve">อย่างไรก็ตาม 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>รายการ</w:t>
      </w:r>
      <w:r w:rsidRPr="00DB5627">
        <w:rPr>
          <w:rFonts w:ascii="Angsana New" w:hAnsi="Angsana New" w:cs="Angsana New"/>
          <w:color w:val="000000" w:themeColor="text1"/>
          <w:cs/>
        </w:rPr>
        <w:t>สินทรัพย์บางรายการของกลุ่มบริษัทและบริษัทมีการวัดมูลค่า</w:t>
      </w:r>
      <w:r w:rsidRPr="00DB5627">
        <w:rPr>
          <w:rFonts w:ascii="Angsana New" w:hAnsi="Angsana New" w:cs="Angsana New"/>
          <w:color w:val="000000" w:themeColor="text1"/>
          <w:spacing w:val="4"/>
          <w:cs/>
        </w:rPr>
        <w:t>ด้วยมูลค่า</w:t>
      </w:r>
      <w:r w:rsidRPr="00DB5627">
        <w:rPr>
          <w:rFonts w:ascii="Angsana New" w:hAnsi="Angsana New" w:cs="Angsana New"/>
          <w:color w:val="000000" w:themeColor="text1"/>
          <w:cs/>
        </w:rPr>
        <w:t>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6C67A94" w14:textId="77777777" w:rsidR="001F2F83" w:rsidRPr="00DB5627" w:rsidRDefault="001F2F83" w:rsidP="001F2F83">
      <w:pPr>
        <w:pStyle w:val="Header"/>
        <w:tabs>
          <w:tab w:val="clear" w:pos="4153"/>
          <w:tab w:val="clear" w:pos="8306"/>
        </w:tabs>
        <w:spacing w:before="240"/>
        <w:ind w:left="126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</w:pPr>
      <w:r w:rsidRPr="00DB5627">
        <w:rPr>
          <w:rFonts w:ascii="Angsana New" w:hAnsi="Angsana New" w:cs="Angsana New" w:hint="cs"/>
          <w:b/>
          <w:bCs/>
          <w:color w:val="000000" w:themeColor="text1"/>
          <w:sz w:val="20"/>
          <w:szCs w:val="20"/>
          <w:cs/>
          <w:lang w:val="en-US"/>
        </w:rPr>
        <w:t>(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)</w:t>
      </w:r>
    </w:p>
    <w:tbl>
      <w:tblPr>
        <w:tblW w:w="4612" w:type="pct"/>
        <w:tblInd w:w="625" w:type="dxa"/>
        <w:tblLayout w:type="fixed"/>
        <w:tblLook w:val="04A0" w:firstRow="1" w:lastRow="0" w:firstColumn="1" w:lastColumn="0" w:noHBand="0" w:noVBand="1"/>
      </w:tblPr>
      <w:tblGrid>
        <w:gridCol w:w="2240"/>
        <w:gridCol w:w="969"/>
        <w:gridCol w:w="950"/>
        <w:gridCol w:w="815"/>
        <w:gridCol w:w="2553"/>
        <w:gridCol w:w="1001"/>
      </w:tblGrid>
      <w:tr w:rsidR="009E69E6" w:rsidRPr="00DB5627" w14:paraId="12DC1109" w14:textId="77777777" w:rsidTr="005F66B8">
        <w:tc>
          <w:tcPr>
            <w:tcW w:w="5000" w:type="pct"/>
            <w:gridSpan w:val="6"/>
          </w:tcPr>
          <w:p w14:paraId="57592B39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B5627" w14:paraId="1AC5BDCA" w14:textId="77777777" w:rsidTr="005F66B8">
        <w:trPr>
          <w:trHeight w:val="1439"/>
        </w:trPr>
        <w:tc>
          <w:tcPr>
            <w:tcW w:w="1313" w:type="pct"/>
            <w:shd w:val="clear" w:color="auto" w:fill="auto"/>
          </w:tcPr>
          <w:p w14:paraId="1F864C41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68" w:type="pct"/>
            <w:shd w:val="clear" w:color="auto" w:fill="auto"/>
          </w:tcPr>
          <w:p w14:paraId="7E28261D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มูลค่ายุติธรรม </w:t>
            </w:r>
          </w:p>
          <w:p w14:paraId="0BF7F66B" w14:textId="77777777" w:rsidR="008D1760" w:rsidRPr="00DB5627" w:rsidRDefault="008D1760" w:rsidP="008D1760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2B518C6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</w:p>
          <w:p w14:paraId="38843CB8" w14:textId="02591AED" w:rsidR="001F2F83" w:rsidRPr="00DB5627" w:rsidRDefault="00DB5627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1F2F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57" w:type="pct"/>
          </w:tcPr>
          <w:p w14:paraId="441A420D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มูลค่ายุติธรรม </w:t>
            </w:r>
          </w:p>
          <w:p w14:paraId="3E64B315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3836F59C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</w:p>
          <w:p w14:paraId="2F79385E" w14:textId="29DB7F5F" w:rsidR="001F2F83" w:rsidRPr="00DB5627" w:rsidRDefault="00DB5627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1F2F83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78" w:type="pct"/>
            <w:shd w:val="clear" w:color="auto" w:fill="auto"/>
          </w:tcPr>
          <w:p w14:paraId="587427B1" w14:textId="77777777" w:rsidR="001F2F83" w:rsidRPr="00DB5627" w:rsidRDefault="001F2F83" w:rsidP="005F66B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ลำดั</w:t>
            </w:r>
            <w:r w:rsidRPr="00DB562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บ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ชั้น</w:t>
            </w:r>
          </w:p>
          <w:p w14:paraId="7B239E51" w14:textId="77777777" w:rsidR="001F2F83" w:rsidRPr="00DB5627" w:rsidRDefault="001F2F83" w:rsidP="005F66B8">
            <w:pPr>
              <w:spacing w:line="280" w:lineRule="exact"/>
              <w:ind w:left="-11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97" w:type="pct"/>
            <w:shd w:val="clear" w:color="auto" w:fill="auto"/>
          </w:tcPr>
          <w:p w14:paraId="207D94A5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87" w:type="pct"/>
          </w:tcPr>
          <w:p w14:paraId="0CBC444D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ข้อมูลที่</w:t>
            </w:r>
          </w:p>
          <w:p w14:paraId="2D9506F4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สามารถสังเกตได้</w:t>
            </w:r>
          </w:p>
          <w:p w14:paraId="49389555" w14:textId="77777777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ที่มีนัยสำคัญ</w:t>
            </w:r>
          </w:p>
        </w:tc>
      </w:tr>
      <w:tr w:rsidR="009E69E6" w:rsidRPr="00DB5627" w14:paraId="73C344D7" w14:textId="77777777" w:rsidTr="005F66B8">
        <w:tc>
          <w:tcPr>
            <w:tcW w:w="1313" w:type="pct"/>
            <w:shd w:val="clear" w:color="auto" w:fill="auto"/>
          </w:tcPr>
          <w:p w14:paraId="2F0EB50B" w14:textId="77777777" w:rsidR="001F2F83" w:rsidRPr="00DB5627" w:rsidRDefault="001F2F83" w:rsidP="005F66B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80" w:lineRule="exact"/>
              <w:ind w:left="173" w:right="-58" w:hanging="187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เงินลงทุนในหุ้นสามัญและ</w:t>
            </w:r>
            <w:r w:rsidRPr="00DB5627">
              <w:rPr>
                <w:rFonts w:ascii="Angsana New" w:hAnsi="Angsana New" w:cs="Angsana New"/>
                <w:color w:val="000000" w:themeColor="text1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หุ้นสามัญที่</w:t>
            </w:r>
          </w:p>
          <w:p w14:paraId="6244257C" w14:textId="77777777" w:rsidR="001F2F83" w:rsidRPr="00DB5627" w:rsidRDefault="001F2F83" w:rsidP="005F66B8">
            <w:pPr>
              <w:overflowPunct/>
              <w:autoSpaceDE/>
              <w:autoSpaceDN/>
              <w:adjustRightInd/>
              <w:spacing w:line="280" w:lineRule="exact"/>
              <w:ind w:left="173" w:right="-58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68" w:type="pct"/>
            <w:shd w:val="clear" w:color="auto" w:fill="auto"/>
          </w:tcPr>
          <w:p w14:paraId="6B5EF29E" w14:textId="02E84D81" w:rsidR="001F2F83" w:rsidRPr="00DB5627" w:rsidRDefault="00DB5627" w:rsidP="005F66B8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143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  <w:tc>
          <w:tcPr>
            <w:tcW w:w="557" w:type="pct"/>
          </w:tcPr>
          <w:p w14:paraId="348E78CE" w14:textId="4D127747" w:rsidR="001F2F83" w:rsidRPr="00DB5627" w:rsidRDefault="00DB5627" w:rsidP="005F66B8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551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406</w:t>
            </w:r>
          </w:p>
        </w:tc>
        <w:tc>
          <w:tcPr>
            <w:tcW w:w="478" w:type="pct"/>
            <w:shd w:val="clear" w:color="auto" w:fill="auto"/>
          </w:tcPr>
          <w:p w14:paraId="58BD55C5" w14:textId="1168B544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ระดับ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14:paraId="729045B9" w14:textId="77777777" w:rsidR="001F2F83" w:rsidRPr="00DB5627" w:rsidRDefault="001F2F83" w:rsidP="005F66B8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587" w:type="pct"/>
          </w:tcPr>
          <w:p w14:paraId="23CFBE46" w14:textId="77777777" w:rsidR="001F2F83" w:rsidRPr="00DB5627" w:rsidRDefault="001F2F83" w:rsidP="005F66B8">
            <w:pPr>
              <w:spacing w:line="280" w:lineRule="exact"/>
              <w:ind w:left="-82" w:right="-8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  <w:tr w:rsidR="009E69E6" w:rsidRPr="00DB5627" w14:paraId="618CB177" w14:textId="77777777" w:rsidTr="005F66B8">
        <w:tc>
          <w:tcPr>
            <w:tcW w:w="1313" w:type="pct"/>
            <w:shd w:val="clear" w:color="auto" w:fill="auto"/>
          </w:tcPr>
          <w:p w14:paraId="2534DBE7" w14:textId="77777777" w:rsidR="001F2F83" w:rsidRPr="00DB5627" w:rsidRDefault="001F2F83" w:rsidP="005F66B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80" w:lineRule="exact"/>
              <w:ind w:left="173" w:right="-58" w:hanging="187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เงินลงทุนใน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77E4E0B1" w14:textId="77777777" w:rsidR="001F2F83" w:rsidRPr="00DB5627" w:rsidRDefault="001F2F83" w:rsidP="005F66B8">
            <w:pPr>
              <w:overflowPunct/>
              <w:autoSpaceDE/>
              <w:autoSpaceDN/>
              <w:adjustRightInd/>
              <w:spacing w:line="280" w:lineRule="exact"/>
              <w:ind w:left="173" w:right="-58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68" w:type="pct"/>
            <w:shd w:val="clear" w:color="auto" w:fill="auto"/>
          </w:tcPr>
          <w:p w14:paraId="228CD3D9" w14:textId="70D4532D" w:rsidR="001F2F83" w:rsidRPr="00DB5627" w:rsidRDefault="00DB5627" w:rsidP="005F66B8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557" w:type="pct"/>
          </w:tcPr>
          <w:p w14:paraId="0FA7F4E4" w14:textId="2419886C" w:rsidR="001F2F83" w:rsidRPr="00DB5627" w:rsidRDefault="00DB5627" w:rsidP="005F66B8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450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8" w:type="pct"/>
            <w:shd w:val="clear" w:color="auto" w:fill="auto"/>
          </w:tcPr>
          <w:p w14:paraId="396A8620" w14:textId="6D359D20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ระดับ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7" w:type="pct"/>
            <w:shd w:val="clear" w:color="auto" w:fill="auto"/>
          </w:tcPr>
          <w:p w14:paraId="46A85569" w14:textId="77777777" w:rsidR="001F2F83" w:rsidRPr="00DB5627" w:rsidRDefault="001F2F83" w:rsidP="005F66B8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587" w:type="pct"/>
          </w:tcPr>
          <w:p w14:paraId="42E18A8A" w14:textId="77777777" w:rsidR="001F2F83" w:rsidRPr="00DB5627" w:rsidRDefault="001F2F83" w:rsidP="005F66B8">
            <w:pPr>
              <w:spacing w:line="280" w:lineRule="exact"/>
              <w:ind w:left="-82" w:right="-8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  <w:tr w:rsidR="009E69E6" w:rsidRPr="00DB5627" w14:paraId="792E59A8" w14:textId="77777777" w:rsidTr="005F66B8">
        <w:tc>
          <w:tcPr>
            <w:tcW w:w="1313" w:type="pct"/>
            <w:shd w:val="clear" w:color="auto" w:fill="auto"/>
          </w:tcPr>
          <w:p w14:paraId="6D80FA32" w14:textId="77777777" w:rsidR="001F2F83" w:rsidRPr="00DB5627" w:rsidRDefault="001F2F83" w:rsidP="005F66B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80" w:lineRule="exact"/>
              <w:ind w:left="173" w:right="-58" w:hanging="187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เพื่อการลงทุน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- ที่ดิน</w:t>
            </w:r>
          </w:p>
        </w:tc>
        <w:tc>
          <w:tcPr>
            <w:tcW w:w="568" w:type="pct"/>
            <w:shd w:val="clear" w:color="auto" w:fill="auto"/>
          </w:tcPr>
          <w:p w14:paraId="080B3373" w14:textId="7C53EFEB" w:rsidR="001F2F83" w:rsidRPr="00DB5627" w:rsidRDefault="00DB5627" w:rsidP="005F66B8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358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427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557" w:type="pct"/>
          </w:tcPr>
          <w:p w14:paraId="30C169D1" w14:textId="06E8E0A8" w:rsidR="001F2F83" w:rsidRPr="00DB5627" w:rsidRDefault="00DB5627" w:rsidP="005F66B8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520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8" w:type="pct"/>
            <w:shd w:val="clear" w:color="auto" w:fill="auto"/>
          </w:tcPr>
          <w:p w14:paraId="070542C2" w14:textId="66133D99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ระดับ 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497" w:type="pct"/>
            <w:shd w:val="clear" w:color="auto" w:fill="auto"/>
          </w:tcPr>
          <w:p w14:paraId="6FDEB90E" w14:textId="77777777" w:rsidR="001F2F83" w:rsidRPr="00DB5627" w:rsidRDefault="001F2F83" w:rsidP="005F66B8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  <w:tc>
          <w:tcPr>
            <w:tcW w:w="587" w:type="pct"/>
          </w:tcPr>
          <w:p w14:paraId="4E6E5136" w14:textId="77777777" w:rsidR="001F2F83" w:rsidRPr="00DB5627" w:rsidRDefault="001F2F83" w:rsidP="005F66B8">
            <w:pPr>
              <w:spacing w:line="280" w:lineRule="exact"/>
              <w:ind w:left="-82" w:right="-8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  <w:tr w:rsidR="001D31B5" w:rsidRPr="00DB5627" w14:paraId="52CC60EF" w14:textId="77777777" w:rsidTr="005F66B8">
        <w:tc>
          <w:tcPr>
            <w:tcW w:w="1313" w:type="pct"/>
            <w:shd w:val="clear" w:color="auto" w:fill="auto"/>
          </w:tcPr>
          <w:p w14:paraId="02328875" w14:textId="77777777" w:rsidR="001F2F83" w:rsidRPr="00DB5627" w:rsidRDefault="001F2F83" w:rsidP="005F66B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เพื่อ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การลงทุน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ที่ดิน อาคารและ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568" w:type="pct"/>
            <w:shd w:val="clear" w:color="auto" w:fill="auto"/>
          </w:tcPr>
          <w:p w14:paraId="67A99EE2" w14:textId="77777777" w:rsidR="001F2F83" w:rsidRPr="00DB5627" w:rsidRDefault="009E5BA9" w:rsidP="005F66B8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57" w:type="pct"/>
          </w:tcPr>
          <w:p w14:paraId="71412EA6" w14:textId="10287598" w:rsidR="001F2F83" w:rsidRPr="00DB5627" w:rsidRDefault="00DB5627" w:rsidP="005F66B8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766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941</w:t>
            </w:r>
            <w:r w:rsidR="001F2F83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  <w:tc>
          <w:tcPr>
            <w:tcW w:w="478" w:type="pct"/>
            <w:shd w:val="clear" w:color="auto" w:fill="auto"/>
          </w:tcPr>
          <w:p w14:paraId="6CA79262" w14:textId="24681E49" w:rsidR="001F2F83" w:rsidRPr="00DB5627" w:rsidRDefault="001F2F83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ระดับ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497" w:type="pct"/>
            <w:shd w:val="clear" w:color="auto" w:fill="auto"/>
          </w:tcPr>
          <w:p w14:paraId="73A7B202" w14:textId="77777777" w:rsidR="001F2F83" w:rsidRPr="00DB5627" w:rsidRDefault="001F2F83" w:rsidP="005F66B8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 xml:space="preserve">ประมาณการกระแสเงินสดคิดลด </w:t>
            </w:r>
            <w:r w:rsidRPr="00DB5627">
              <w:rPr>
                <w:rFonts w:ascii="Angsana New" w:hAnsi="Angsana New" w:cs="Angsana New"/>
                <w:color w:val="000000" w:themeColor="text1"/>
                <w:spacing w:val="4"/>
                <w:sz w:val="20"/>
                <w:szCs w:val="20"/>
                <w:cs/>
              </w:rPr>
              <w:t>โดย</w:t>
            </w:r>
            <w:r w:rsidRPr="00DB5627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ใช้วิธีรายได้ ซึ่งประเมินโดยผู้ประเมิน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ราคา</w:t>
            </w:r>
            <w:r w:rsidRPr="00DB5627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อิสระ ข้อมูลที่ใช้ในการวัดมูลค่ายุติธรรม คือ ประมาณการ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 และอัตราคิดลด</w:t>
            </w:r>
          </w:p>
        </w:tc>
        <w:tc>
          <w:tcPr>
            <w:tcW w:w="587" w:type="pct"/>
          </w:tcPr>
          <w:p w14:paraId="0364F309" w14:textId="77777777" w:rsidR="001F2F83" w:rsidRPr="00DB5627" w:rsidRDefault="001F2F83" w:rsidP="005F66B8">
            <w:pPr>
              <w:spacing w:line="280" w:lineRule="exact"/>
              <w:ind w:left="-82" w:right="-8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ประมาณการกระแสเงินสด </w:t>
            </w:r>
            <w:r w:rsidRPr="00DB5627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  <w:lang w:val="en-US"/>
              </w:rPr>
              <w:t>และอัตราคิดลด</w:t>
            </w:r>
          </w:p>
        </w:tc>
      </w:tr>
    </w:tbl>
    <w:p w14:paraId="71857E65" w14:textId="043D6D74" w:rsidR="00050491" w:rsidRPr="00DB5627" w:rsidRDefault="0005049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 w:eastAsia="x-none"/>
        </w:rPr>
      </w:pPr>
    </w:p>
    <w:p w14:paraId="39001D99" w14:textId="70546A78" w:rsidR="008369F9" w:rsidRPr="00DB5627" w:rsidRDefault="008369F9" w:rsidP="008369F9">
      <w:pPr>
        <w:pStyle w:val="Header"/>
        <w:tabs>
          <w:tab w:val="clear" w:pos="4153"/>
          <w:tab w:val="clear" w:pos="8306"/>
        </w:tabs>
        <w:ind w:left="126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(</w:t>
      </w:r>
      <w:proofErr w:type="gramStart"/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หน่วย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:</w:t>
      </w:r>
      <w:proofErr w:type="gramEnd"/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</w:t>
      </w:r>
      <w:r w:rsidRPr="00DB5627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)</w:t>
      </w:r>
    </w:p>
    <w:tbl>
      <w:tblPr>
        <w:tblW w:w="4612" w:type="pct"/>
        <w:tblInd w:w="625" w:type="dxa"/>
        <w:tblLayout w:type="fixed"/>
        <w:tblLook w:val="04A0" w:firstRow="1" w:lastRow="0" w:firstColumn="1" w:lastColumn="0" w:noHBand="0" w:noVBand="1"/>
      </w:tblPr>
      <w:tblGrid>
        <w:gridCol w:w="2233"/>
        <w:gridCol w:w="967"/>
        <w:gridCol w:w="969"/>
        <w:gridCol w:w="802"/>
        <w:gridCol w:w="2558"/>
        <w:gridCol w:w="999"/>
      </w:tblGrid>
      <w:tr w:rsidR="009E69E6" w:rsidRPr="00DB5627" w14:paraId="3CCA9793" w14:textId="77777777" w:rsidTr="005F66B8">
        <w:tc>
          <w:tcPr>
            <w:tcW w:w="5000" w:type="pct"/>
            <w:gridSpan w:val="6"/>
          </w:tcPr>
          <w:p w14:paraId="547C3A04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lastRenderedPageBreak/>
              <w:t>งบการเงินเฉพาะกิจการ</w:t>
            </w:r>
          </w:p>
        </w:tc>
      </w:tr>
      <w:tr w:rsidR="009E69E6" w:rsidRPr="00DB5627" w14:paraId="3D515EB4" w14:textId="77777777" w:rsidTr="005F66B8">
        <w:trPr>
          <w:trHeight w:val="1439"/>
        </w:trPr>
        <w:tc>
          <w:tcPr>
            <w:tcW w:w="1309" w:type="pct"/>
            <w:shd w:val="clear" w:color="auto" w:fill="auto"/>
          </w:tcPr>
          <w:p w14:paraId="4325C05D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67" w:type="pct"/>
            <w:shd w:val="clear" w:color="auto" w:fill="auto"/>
          </w:tcPr>
          <w:p w14:paraId="1A518116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43D1DF8A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</w:p>
          <w:p w14:paraId="657993F6" w14:textId="2E2E8ED9" w:rsidR="008369F9" w:rsidRPr="00DB5627" w:rsidRDefault="00DB5627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369F9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68" w:type="pct"/>
          </w:tcPr>
          <w:p w14:paraId="042E349D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7BA52241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</w:p>
          <w:p w14:paraId="092012CD" w14:textId="4519BFC9" w:rsidR="008369F9" w:rsidRPr="00DB5627" w:rsidRDefault="00DB5627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369F9"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70" w:type="pct"/>
            <w:shd w:val="clear" w:color="auto" w:fill="auto"/>
          </w:tcPr>
          <w:p w14:paraId="2E7DE744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ลำดับชั้น</w:t>
            </w:r>
          </w:p>
          <w:p w14:paraId="2F1DD64C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00" w:type="pct"/>
            <w:shd w:val="clear" w:color="auto" w:fill="auto"/>
          </w:tcPr>
          <w:p w14:paraId="26B2FD19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86" w:type="pct"/>
          </w:tcPr>
          <w:p w14:paraId="3BA4799B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ข้อมูลที่</w:t>
            </w:r>
          </w:p>
          <w:p w14:paraId="2FD9FAC3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</w:t>
            </w: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สามารถสังเกตได้</w:t>
            </w:r>
          </w:p>
          <w:p w14:paraId="5875E14E" w14:textId="77777777" w:rsidR="008369F9" w:rsidRPr="00DB5627" w:rsidRDefault="008369F9" w:rsidP="005F66B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ที่มีนัยสำคัญ</w:t>
            </w:r>
          </w:p>
        </w:tc>
      </w:tr>
      <w:tr w:rsidR="009E69E6" w:rsidRPr="00DB5627" w14:paraId="6E339F26" w14:textId="77777777" w:rsidTr="005F66B8">
        <w:tc>
          <w:tcPr>
            <w:tcW w:w="1309" w:type="pct"/>
            <w:shd w:val="clear" w:color="auto" w:fill="auto"/>
          </w:tcPr>
          <w:p w14:paraId="75AAF269" w14:textId="77777777" w:rsidR="009E5BA9" w:rsidRPr="00DB5627" w:rsidRDefault="009E5BA9" w:rsidP="009E5BA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เงินลงทุนในหุ้นสามัญ</w:t>
            </w:r>
          </w:p>
          <w:p w14:paraId="3A2289E0" w14:textId="77777777" w:rsidR="009E5BA9" w:rsidRPr="00DB5627" w:rsidRDefault="009E5BA9" w:rsidP="009E5BA9">
            <w:pPr>
              <w:overflowPunct/>
              <w:autoSpaceDE/>
              <w:autoSpaceDN/>
              <w:adjustRightInd/>
              <w:spacing w:line="280" w:lineRule="exact"/>
              <w:ind w:left="158" w:right="-58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และ</w:t>
            </w:r>
            <w:r w:rsidRPr="00DB5627">
              <w:rPr>
                <w:rFonts w:ascii="Angsana New" w:hAnsi="Angsana New" w:cs="Angsana New"/>
                <w:color w:val="000000" w:themeColor="text1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หุ้นสามัญที่จดทะเบียนในตลาดหลักทรัพย์แห่งประเทศไทย</w:t>
            </w:r>
          </w:p>
        </w:tc>
        <w:tc>
          <w:tcPr>
            <w:tcW w:w="567" w:type="pct"/>
            <w:shd w:val="clear" w:color="auto" w:fill="auto"/>
          </w:tcPr>
          <w:p w14:paraId="5A102739" w14:textId="4CC387A5" w:rsidR="009E5BA9" w:rsidRPr="00DB5627" w:rsidRDefault="00DB5627" w:rsidP="009E5BA9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143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  <w:tc>
          <w:tcPr>
            <w:tcW w:w="568" w:type="pct"/>
          </w:tcPr>
          <w:p w14:paraId="38BD8F2C" w14:textId="732455E1" w:rsidR="009E5BA9" w:rsidRPr="00DB5627" w:rsidRDefault="00DB5627" w:rsidP="009E5BA9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551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406</w:t>
            </w:r>
          </w:p>
        </w:tc>
        <w:tc>
          <w:tcPr>
            <w:tcW w:w="470" w:type="pct"/>
            <w:shd w:val="clear" w:color="auto" w:fill="auto"/>
          </w:tcPr>
          <w:p w14:paraId="5B2A602D" w14:textId="79040F5B" w:rsidR="009E5BA9" w:rsidRPr="00DB5627" w:rsidRDefault="009E5BA9" w:rsidP="009E5BA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ระดับ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500" w:type="pct"/>
            <w:shd w:val="clear" w:color="auto" w:fill="auto"/>
          </w:tcPr>
          <w:p w14:paraId="03B88C59" w14:textId="77777777" w:rsidR="009E5BA9" w:rsidRPr="00DB5627" w:rsidRDefault="009E5BA9" w:rsidP="009E5BA9">
            <w:pPr>
              <w:spacing w:line="280" w:lineRule="exact"/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ราคาเสนอซื้อครั้งสุดท้ายของตลาดหลักทรัพ</w:t>
            </w:r>
            <w:r w:rsidRPr="00DB5627">
              <w:rPr>
                <w:rFonts w:ascii="Angsana New" w:hAnsi="Angsana New" w:cs="Angsana New" w:hint="cs"/>
                <w:color w:val="000000" w:themeColor="text1"/>
                <w:spacing w:val="-6"/>
                <w:sz w:val="20"/>
                <w:szCs w:val="20"/>
                <w:cs/>
              </w:rPr>
              <w:t>ย์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แห่งประเทศไทย ณ สิ้นวันทำการสุดท้ายของรอบระยะเวลา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รายงาน</w:t>
            </w:r>
          </w:p>
        </w:tc>
        <w:tc>
          <w:tcPr>
            <w:tcW w:w="586" w:type="pct"/>
          </w:tcPr>
          <w:p w14:paraId="59ECD852" w14:textId="77777777" w:rsidR="009E5BA9" w:rsidRPr="00DB5627" w:rsidRDefault="009E5BA9" w:rsidP="009E5BA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ไม่เกี่ยวข้อง</w:t>
            </w:r>
          </w:p>
        </w:tc>
      </w:tr>
      <w:tr w:rsidR="009E69E6" w:rsidRPr="00DB5627" w14:paraId="7AF9A2E7" w14:textId="77777777" w:rsidTr="005F66B8">
        <w:tc>
          <w:tcPr>
            <w:tcW w:w="1309" w:type="pct"/>
            <w:shd w:val="clear" w:color="auto" w:fill="auto"/>
          </w:tcPr>
          <w:p w14:paraId="4D6D5B15" w14:textId="77777777" w:rsidR="009E5BA9" w:rsidRPr="00DB5627" w:rsidRDefault="009E5BA9" w:rsidP="009E5BA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80" w:lineRule="exact"/>
              <w:ind w:left="173" w:right="-58" w:hanging="187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เงินลงทุนในหน่วยทรัสต์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ที่จดทะเบียนในตลาด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หลักทรัพย์แห่ง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ประเทศไทย</w:t>
            </w:r>
          </w:p>
        </w:tc>
        <w:tc>
          <w:tcPr>
            <w:tcW w:w="567" w:type="pct"/>
            <w:shd w:val="clear" w:color="auto" w:fill="auto"/>
          </w:tcPr>
          <w:p w14:paraId="774C0C38" w14:textId="66A4DB60" w:rsidR="009E5BA9" w:rsidRPr="00DB5627" w:rsidRDefault="00DB5627" w:rsidP="009E5BA9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568" w:type="pct"/>
          </w:tcPr>
          <w:p w14:paraId="3B7DA725" w14:textId="3472565B" w:rsidR="009E5BA9" w:rsidRPr="00DB5627" w:rsidRDefault="00DB5627" w:rsidP="009E5BA9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450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0" w:type="pct"/>
            <w:shd w:val="clear" w:color="auto" w:fill="auto"/>
          </w:tcPr>
          <w:p w14:paraId="5E82185F" w14:textId="41BEA71F" w:rsidR="009E5BA9" w:rsidRPr="00DB5627" w:rsidRDefault="009E5BA9" w:rsidP="009E5BA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ระดับ </w:t>
            </w:r>
            <w:r w:rsidR="00DB5627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500" w:type="pct"/>
            <w:shd w:val="clear" w:color="auto" w:fill="auto"/>
          </w:tcPr>
          <w:p w14:paraId="3FEDDDDC" w14:textId="77777777" w:rsidR="009E5BA9" w:rsidRPr="00DB5627" w:rsidRDefault="009E5BA9" w:rsidP="009E5BA9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ราคาเสนอซื้อครั้งสุดท้ายของ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ตลาด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หลักทรัพย์</w:t>
            </w:r>
            <w:r w:rsidRPr="00DB5627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แห่ง</w:t>
            </w: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ประเทศไทย ณ สิ้นวันทำการสุดท้ายของรอบระยะเวลา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รายงาน</w:t>
            </w:r>
          </w:p>
        </w:tc>
        <w:tc>
          <w:tcPr>
            <w:tcW w:w="586" w:type="pct"/>
          </w:tcPr>
          <w:p w14:paraId="23652999" w14:textId="77777777" w:rsidR="009E5BA9" w:rsidRPr="00DB5627" w:rsidRDefault="009E5BA9" w:rsidP="009E5BA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ไม่เกี่ยวข้อง</w:t>
            </w:r>
          </w:p>
        </w:tc>
      </w:tr>
      <w:tr w:rsidR="001D31B5" w:rsidRPr="00DB5627" w14:paraId="5C888C79" w14:textId="77777777" w:rsidTr="005F66B8">
        <w:tc>
          <w:tcPr>
            <w:tcW w:w="1309" w:type="pct"/>
            <w:shd w:val="clear" w:color="auto" w:fill="auto"/>
          </w:tcPr>
          <w:p w14:paraId="55EB6D54" w14:textId="77777777" w:rsidR="009E5BA9" w:rsidRPr="00DB5627" w:rsidRDefault="009E5BA9" w:rsidP="009E5BA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</w:p>
          <w:p w14:paraId="43CE21A2" w14:textId="77777777" w:rsidR="009E5BA9" w:rsidRPr="00DB5627" w:rsidRDefault="009E5BA9" w:rsidP="009E5BA9">
            <w:pPr>
              <w:overflowPunct/>
              <w:autoSpaceDE/>
              <w:autoSpaceDN/>
              <w:adjustRightInd/>
              <w:spacing w:line="280" w:lineRule="exact"/>
              <w:ind w:left="162" w:right="-60"/>
              <w:textAlignment w:val="auto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เพื่อการลงทุน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567" w:type="pct"/>
            <w:shd w:val="clear" w:color="auto" w:fill="auto"/>
          </w:tcPr>
          <w:p w14:paraId="55ED0FD4" w14:textId="0EE4BF99" w:rsidR="009E5BA9" w:rsidRPr="00DB5627" w:rsidRDefault="00DB5627" w:rsidP="009E5BA9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358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427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568" w:type="pct"/>
          </w:tcPr>
          <w:p w14:paraId="028518E7" w14:textId="575224CA" w:rsidR="009E5BA9" w:rsidRPr="00DB5627" w:rsidRDefault="00DB5627" w:rsidP="009E5BA9">
            <w:pPr>
              <w:tabs>
                <w:tab w:val="decimal" w:pos="800"/>
              </w:tabs>
              <w:spacing w:line="280" w:lineRule="exact"/>
              <w:ind w:right="-37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520</w:t>
            </w:r>
            <w:r w:rsidR="009E5BA9"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0" w:type="pct"/>
            <w:shd w:val="clear" w:color="auto" w:fill="auto"/>
          </w:tcPr>
          <w:p w14:paraId="47190413" w14:textId="0817DE69" w:rsidR="009E5BA9" w:rsidRPr="00DB5627" w:rsidRDefault="009E5BA9" w:rsidP="009E5BA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ระดับ </w:t>
            </w:r>
            <w:r w:rsidR="00DB5627" w:rsidRPr="00DB562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500" w:type="pct"/>
            <w:shd w:val="clear" w:color="auto" w:fill="auto"/>
          </w:tcPr>
          <w:p w14:paraId="25BE228D" w14:textId="77777777" w:rsidR="009E5BA9" w:rsidRPr="00DB5627" w:rsidRDefault="009E5BA9" w:rsidP="009E5BA9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pacing w:val="-12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 w:hint="cs"/>
                <w:color w:val="000000" w:themeColor="text1"/>
                <w:spacing w:val="-12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  <w:tc>
          <w:tcPr>
            <w:tcW w:w="586" w:type="pct"/>
          </w:tcPr>
          <w:p w14:paraId="0A4036F2" w14:textId="77777777" w:rsidR="009E5BA9" w:rsidRPr="00DB5627" w:rsidRDefault="009E5BA9" w:rsidP="009E5BA9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B5627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</w:rPr>
              <w:t>ไม่เกี่ยวข้อง</w:t>
            </w:r>
          </w:p>
        </w:tc>
      </w:tr>
    </w:tbl>
    <w:p w14:paraId="19E9563E" w14:textId="77777777" w:rsidR="00C46EDC" w:rsidRDefault="00C46EDC" w:rsidP="00DB5627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14:paraId="0A270313" w14:textId="19DBA22D" w:rsidR="00C978EE" w:rsidRPr="00DB5627" w:rsidRDefault="00DB5627" w:rsidP="00DB5627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35</w:t>
      </w:r>
      <w:r w:rsidR="00C978EE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C978EE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35706C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เหตุการณ์ภายหลังรอบระยะเวลารายงาน</w:t>
      </w:r>
    </w:p>
    <w:p w14:paraId="4DEDB9C0" w14:textId="4E0CA378" w:rsidR="004D7FBC" w:rsidRPr="00DB5627" w:rsidRDefault="004D7FBC" w:rsidP="00E62528">
      <w:pPr>
        <w:pStyle w:val="BodyTextIndent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เมื่อวันที่ </w:t>
      </w:r>
      <w:r w:rsidR="00DB5627" w:rsidRPr="00DB5627">
        <w:rPr>
          <w:rFonts w:ascii="Angsana New" w:hAnsi="Angsana New" w:cs="Angsana New"/>
          <w:color w:val="000000" w:themeColor="text1"/>
          <w:spacing w:val="-10"/>
          <w:lang w:val="en-US"/>
        </w:rPr>
        <w:t>28</w:t>
      </w:r>
      <w:r w:rsidRPr="00DB5627">
        <w:rPr>
          <w:rFonts w:ascii="Angsana New" w:hAnsi="Angsana New" w:cs="Angsana New"/>
          <w:color w:val="000000" w:themeColor="text1"/>
          <w:spacing w:val="-10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 xml:space="preserve">กุมภาพันธ์ </w:t>
      </w:r>
      <w:r w:rsidR="00DB5627" w:rsidRPr="00DB5627">
        <w:rPr>
          <w:rFonts w:ascii="Angsana New" w:hAnsi="Angsana New" w:cs="Angsana New"/>
          <w:color w:val="000000" w:themeColor="text1"/>
          <w:spacing w:val="-10"/>
          <w:lang w:val="en-US"/>
        </w:rPr>
        <w:t>2567</w:t>
      </w:r>
      <w:r w:rsidRPr="00DB5627">
        <w:rPr>
          <w:rFonts w:ascii="Angsana New" w:hAnsi="Angsana New" w:cs="Angsana New"/>
          <w:color w:val="000000" w:themeColor="text1"/>
          <w:spacing w:val="-10"/>
        </w:rPr>
        <w:t xml:space="preserve"> 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ที่ประชุมคณะกรรมการ</w:t>
      </w:r>
      <w:r w:rsidR="00BA5B44">
        <w:rPr>
          <w:rFonts w:ascii="Angsana New" w:hAnsi="Angsana New" w:cs="Angsana New" w:hint="cs"/>
          <w:color w:val="000000" w:themeColor="text1"/>
          <w:spacing w:val="-10"/>
          <w:cs/>
        </w:rPr>
        <w:t>ของ</w:t>
      </w:r>
      <w:r w:rsidRPr="00DB5627">
        <w:rPr>
          <w:rFonts w:ascii="Angsana New" w:hAnsi="Angsana New" w:cs="Angsana New"/>
          <w:color w:val="000000" w:themeColor="text1"/>
          <w:spacing w:val="-10"/>
          <w:cs/>
        </w:rPr>
        <w:t>บริษัทมีมติ</w:t>
      </w:r>
      <w:r w:rsidR="00150BDA" w:rsidRPr="00DB5627">
        <w:rPr>
          <w:rFonts w:ascii="Angsana New" w:hAnsi="Angsana New" w:cs="Angsana New"/>
          <w:color w:val="000000" w:themeColor="text1"/>
          <w:spacing w:val="-10"/>
          <w:cs/>
        </w:rPr>
        <w:t>อนุมัติให้นำเสนอต่อที่ประชุมสามัญผู้ถือหุ้น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 เพื่อพิจารณาอนุมัติการลดทุนจดทะเบียนของบริษัท 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232ED7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032</w:t>
      </w:r>
      <w:r w:rsidR="00232ED7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825</w:t>
      </w:r>
      <w:r w:rsidR="00232ED7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543</w:t>
      </w:r>
      <w:r w:rsidR="00232ED7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08</w:t>
      </w:r>
      <w:r w:rsidR="00232ED7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บาท จากทุนจดทะเบียนเดิมจำนวน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6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075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164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263</w:t>
      </w:r>
      <w:r w:rsidR="00E47BB0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58</w:t>
      </w:r>
      <w:r w:rsidR="009B37D3"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บาท เป็นทุนจดทะเบียนจำนวน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042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338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720</w:t>
      </w:r>
      <w:r w:rsidR="00E47BB0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50</w:t>
      </w:r>
      <w:r w:rsidR="009B37D3" w:rsidRPr="00DB56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บาท โดยการตัดหุ้นสามัญจดทะเบียนที่ยังไม่ได้ออกจำหน่าย จำนวน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693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156</w:t>
      </w:r>
      <w:r w:rsidR="00150BDA" w:rsidRPr="00DB5627">
        <w:rPr>
          <w:rFonts w:ascii="Angsana New" w:hAnsi="Angsana New" w:cs="Angsana New"/>
          <w:color w:val="000000" w:themeColor="text1"/>
          <w:lang w:val="en-US"/>
        </w:rPr>
        <w:t>,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628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 หุ้น มูลค่าที่ตราไว้หุ้นละ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0</w:t>
      </w:r>
      <w:r w:rsidR="00E47BB0" w:rsidRPr="00DB5627">
        <w:rPr>
          <w:rFonts w:ascii="Angsana New" w:hAnsi="Angsana New" w:cs="Angsana New"/>
          <w:color w:val="000000" w:themeColor="text1"/>
          <w:lang w:val="en-US"/>
        </w:rPr>
        <w:t>.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61</w:t>
      </w:r>
      <w:r w:rsidR="00E47BB0" w:rsidRPr="00DB5627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บาท และอนุมัติการแก้ไขเพิ่มเติมหนังสือบริคณห์สนธิของบริษัท ข้อ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 เพื่อให้สอดคล้องกับการลดทุนจดทะเบียนของบริษัทและอนุมัติแก้ไขเพิ่มเติมหนังสือบริคณห์สนธิ ข้อ </w:t>
      </w:r>
      <w:r w:rsidR="00DB5627" w:rsidRPr="00DB5627">
        <w:rPr>
          <w:rFonts w:ascii="Angsana New" w:hAnsi="Angsana New" w:cs="Angsana New"/>
          <w:color w:val="000000" w:themeColor="text1"/>
          <w:lang w:val="en-US"/>
        </w:rPr>
        <w:t>4</w:t>
      </w:r>
      <w:r w:rsidR="00150BDA" w:rsidRPr="00DB5627">
        <w:rPr>
          <w:rFonts w:ascii="Angsana New" w:hAnsi="Angsana New" w:cs="Angsana New"/>
          <w:color w:val="000000" w:themeColor="text1"/>
          <w:cs/>
        </w:rPr>
        <w:t xml:space="preserve"> เพื่อให้สอดคล้องกับการลดทุนจดทะเบียนของบริษัท</w:t>
      </w:r>
    </w:p>
    <w:p w14:paraId="7A3D7366" w14:textId="4B37B2E6" w:rsidR="006A1F61" w:rsidRPr="00DB5627" w:rsidRDefault="00DB5627" w:rsidP="0050111F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36</w:t>
      </w:r>
      <w:r w:rsidR="00484576" w:rsidRPr="00DB5627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BD3C85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r w:rsidR="00A50122" w:rsidRPr="00DB5627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การอนุมัติงบการเงิน</w:t>
      </w:r>
    </w:p>
    <w:p w14:paraId="2280FE93" w14:textId="6D275C85" w:rsidR="00CB24E1" w:rsidRPr="00BA5D3C" w:rsidRDefault="00CB24E1" w:rsidP="00BD3C85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bookmarkStart w:id="24" w:name="_Hlk87637375"/>
      <w:r w:rsidRPr="00DB5627">
        <w:rPr>
          <w:rFonts w:ascii="Angsana New" w:hAnsi="Angsana New" w:cs="Angsana New"/>
          <w:color w:val="000000" w:themeColor="text1"/>
          <w:spacing w:val="-4"/>
          <w:cs/>
        </w:rPr>
        <w:t>งบการเงินนี้ได้รับ</w:t>
      </w:r>
      <w:r w:rsidR="00BA5D3C" w:rsidRPr="00DB5627">
        <w:rPr>
          <w:rFonts w:ascii="Angsana New" w:hAnsi="Angsana New" w:cs="Angsana New" w:hint="cs"/>
          <w:color w:val="000000" w:themeColor="text1"/>
          <w:spacing w:val="-4"/>
          <w:cs/>
        </w:rPr>
        <w:t>การ</w:t>
      </w:r>
      <w:r w:rsidRPr="00DB5627">
        <w:rPr>
          <w:rFonts w:ascii="Angsana New" w:hAnsi="Angsana New" w:cs="Angsana New"/>
          <w:color w:val="000000" w:themeColor="text1"/>
          <w:spacing w:val="-4"/>
          <w:cs/>
        </w:rPr>
        <w:t xml:space="preserve">อนุมัติให้ออกงบการเงินโดยคณะกรรมการของบริษัท เมื่อวันที่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28</w:t>
      </w:r>
      <w:r w:rsidR="00846CE4" w:rsidRPr="00DB5627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1437AD" w:rsidRPr="00DB5627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กุมภาพันธ์</w:t>
      </w:r>
      <w:r w:rsidR="00C62E23" w:rsidRPr="00DB5627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256</w:t>
      </w:r>
      <w:bookmarkEnd w:id="24"/>
      <w:r w:rsidR="00DB5627" w:rsidRPr="00DB5627">
        <w:rPr>
          <w:rFonts w:ascii="Angsana New" w:hAnsi="Angsana New" w:cs="Angsana New"/>
          <w:color w:val="000000" w:themeColor="text1"/>
          <w:spacing w:val="-4"/>
          <w:lang w:val="en-US"/>
        </w:rPr>
        <w:t>7</w:t>
      </w:r>
    </w:p>
    <w:sectPr w:rsidR="00CB24E1" w:rsidRPr="00BA5D3C" w:rsidSect="00686CD4">
      <w:headerReference w:type="first" r:id="rId23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BC88" w14:textId="77777777" w:rsidR="008F0BCF" w:rsidRDefault="008F0BCF">
      <w:pPr>
        <w:rPr>
          <w:rFonts w:cs="Symbol"/>
          <w:cs/>
        </w:rPr>
      </w:pPr>
      <w:r>
        <w:separator/>
      </w:r>
    </w:p>
  </w:endnote>
  <w:endnote w:type="continuationSeparator" w:id="0">
    <w:p w14:paraId="10E8199B" w14:textId="77777777" w:rsidR="008F0BCF" w:rsidRDefault="008F0BCF">
      <w:pPr>
        <w:rPr>
          <w:rFonts w:cs="Symbol"/>
          <w:cs/>
        </w:rPr>
      </w:pPr>
      <w:r>
        <w:continuationSeparator/>
      </w:r>
    </w:p>
  </w:endnote>
  <w:endnote w:type="continuationNotice" w:id="1">
    <w:p w14:paraId="14F6E09B" w14:textId="77777777" w:rsidR="008F0BCF" w:rsidRDefault="008F0BCF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2C6DA" w14:textId="77777777" w:rsidR="00AC7CCF" w:rsidRDefault="00AC7CCF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26239D25" w14:textId="77777777" w:rsidR="00AC7CCF" w:rsidRDefault="00AC7CCF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DA5E" w14:textId="442B6123" w:rsidR="00AC7CCF" w:rsidRPr="00686CD4" w:rsidRDefault="00AC7CCF" w:rsidP="00686CD4">
    <w:pPr>
      <w:pStyle w:val="Footer"/>
      <w:jc w:val="right"/>
      <w:rPr>
        <w:rFonts w:ascii="Times New Roman" w:hAnsi="Times New Roman" w:cs="Times New Roman"/>
        <w:sz w:val="20"/>
        <w:szCs w:val="2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ADD7" w14:textId="356DDCF1" w:rsidR="00AC7CCF" w:rsidRPr="00221254" w:rsidRDefault="00AC7CCF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246825">
      <w:rPr>
        <w:rFonts w:ascii="BrowalliaUPC" w:hAnsi="BrowalliaUPC"/>
        <w:noProof/>
        <w:szCs w:val="32"/>
      </w:rPr>
      <w:t>CGD</w:t>
    </w:r>
    <w:r w:rsidR="00246825">
      <w:rPr>
        <w:rFonts w:ascii="BrowalliaUPC" w:hAnsi="BrowalliaUPC"/>
        <w:noProof/>
        <w:szCs w:val="32"/>
        <w:cs/>
      </w:rPr>
      <w:t>66</w:t>
    </w:r>
    <w:r w:rsidR="00246825">
      <w:rPr>
        <w:rFonts w:ascii="BrowalliaUPC" w:hAnsi="BrowalliaUPC"/>
        <w:noProof/>
        <w:szCs w:val="32"/>
      </w:rPr>
      <w:t>Y.docx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246825">
      <w:rPr>
        <w:rFonts w:ascii="BrowalliaUPC" w:hAnsi="BrowalliaUPC"/>
        <w:noProof/>
        <w:szCs w:val="32"/>
        <w:lang w:val="en-US"/>
      </w:rPr>
      <w:t>28/02/2024 22:07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6DC63" w14:textId="4F3A4D16" w:rsidR="00AC7CCF" w:rsidRPr="00D91246" w:rsidRDefault="00AC7CCF" w:rsidP="00A0447C">
    <w:pPr>
      <w:pStyle w:val="Footer"/>
      <w:jc w:val="right"/>
      <w:rPr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FCFEC" w14:textId="77777777" w:rsidR="00AC7CCF" w:rsidRDefault="00AC7CCF">
    <w:pPr>
      <w:pStyle w:val="Footer"/>
      <w:rPr>
        <w:rFonts w:cs="Symbol"/>
        <w:szCs w:val="32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36149" w14:textId="2946F393" w:rsidR="00AC7CCF" w:rsidRPr="00804933" w:rsidRDefault="00AC7CCF" w:rsidP="00804933">
    <w:pPr>
      <w:pStyle w:val="Footer"/>
      <w:jc w:val="right"/>
      <w:rPr>
        <w:rFonts w:ascii="Times New Roman" w:hAnsi="Times New Roman" w:cs="Times New Roman"/>
        <w:sz w:val="20"/>
        <w:szCs w:val="20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D92F" w14:textId="232138EF" w:rsidR="00AC7CCF" w:rsidRPr="00D91246" w:rsidRDefault="00AC7CCF" w:rsidP="00A0447C">
    <w:pPr>
      <w:pStyle w:val="Footer"/>
      <w:jc w:val="right"/>
      <w:rPr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C429" w14:textId="77777777" w:rsidR="008F0BCF" w:rsidRDefault="008F0BCF">
      <w:pPr>
        <w:rPr>
          <w:rFonts w:cs="Symbol"/>
          <w:cs/>
        </w:rPr>
      </w:pPr>
      <w:r>
        <w:separator/>
      </w:r>
    </w:p>
  </w:footnote>
  <w:footnote w:type="continuationSeparator" w:id="0">
    <w:p w14:paraId="32EC4E5D" w14:textId="77777777" w:rsidR="008F0BCF" w:rsidRDefault="008F0BCF">
      <w:pPr>
        <w:rPr>
          <w:rFonts w:cs="Symbol"/>
          <w:cs/>
        </w:rPr>
      </w:pPr>
      <w:r>
        <w:continuationSeparator/>
      </w:r>
    </w:p>
  </w:footnote>
  <w:footnote w:type="continuationNotice" w:id="1">
    <w:p w14:paraId="0F37216C" w14:textId="77777777" w:rsidR="008F0BCF" w:rsidRDefault="008F0BCF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1351" w14:textId="36285400" w:rsidR="00AC7CCF" w:rsidRPr="006D349C" w:rsidRDefault="00AC7CCF" w:rsidP="006D349C">
    <w:pPr>
      <w:tabs>
        <w:tab w:val="decimal" w:pos="4941"/>
      </w:tabs>
      <w:rPr>
        <w:rFonts w:ascii="Angsana New" w:hAnsi="Angsana New" w:cs="Angsana New"/>
        <w:b/>
        <w:bCs/>
        <w:snapToGrid w:val="0"/>
        <w:sz w:val="36"/>
        <w:szCs w:val="36"/>
        <w:cs/>
        <w:lang w:val="en-US"/>
      </w:rPr>
    </w:pPr>
    <w:r>
      <w:rPr>
        <w:rFonts w:ascii="Angsana New" w:hAnsi="Angsana New" w:cs="Angsana New"/>
        <w:b/>
        <w:bCs/>
        <w:snapToGrid w:val="0"/>
        <w:sz w:val="36"/>
        <w:szCs w:val="36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2F59F" w14:textId="77777777" w:rsidR="00AC7CCF" w:rsidRPr="00071C47" w:rsidRDefault="00AC7CCF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3675" w14:textId="77777777" w:rsidR="00AC7CCF" w:rsidRDefault="00AC7CCF">
    <w:pPr>
      <w:pStyle w:val="Header"/>
      <w:rPr>
        <w:rFonts w:cs="Symbol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624D2" w14:textId="3D34AFBE" w:rsidR="00AC7CCF" w:rsidRPr="00A0447C" w:rsidRDefault="00AC7CCF" w:rsidP="00071C47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14:paraId="77CF47B4" w14:textId="4F120D35" w:rsidR="00AC7CCF" w:rsidRPr="008B3B9F" w:rsidRDefault="00AC7CCF" w:rsidP="00071C47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begin"/>
    </w:r>
    <w:r w:rsidRPr="004F642B">
      <w:rPr>
        <w:rFonts w:ascii="Times New Roman" w:hAnsi="Times New Roman" w:cs="Times New Roman"/>
        <w:noProof/>
        <w:sz w:val="21"/>
        <w:szCs w:val="21"/>
        <w:cs/>
      </w:rPr>
      <w:instrText xml:space="preserve"> PAGE   \* MERGEFORMAT </w:instrText>
    </w: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separate"/>
    </w:r>
    <w:r w:rsidR="00A969EA" w:rsidRPr="00A969EA">
      <w:rPr>
        <w:rFonts w:ascii="Times New Roman" w:hAnsi="Times New Roman" w:cs="Times New Roman"/>
        <w:noProof/>
        <w:sz w:val="21"/>
        <w:szCs w:val="21"/>
        <w:cs/>
      </w:rPr>
      <w:t>- 38 -</w:t>
    </w: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65FEC62A" w14:textId="77777777" w:rsidR="00AC7CCF" w:rsidRPr="00AA6D27" w:rsidRDefault="00AC7CCF" w:rsidP="00071C47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1400" w14:textId="2C827076" w:rsidR="00AC7CCF" w:rsidRDefault="00AC7CCF" w:rsidP="00686CD4">
    <w:pPr>
      <w:jc w:val="center"/>
      <w:rPr>
        <w:rFonts w:ascii="Angsana New" w:hAnsi="Angsana New" w:cs="Angsana New"/>
        <w:b/>
        <w:bCs/>
        <w:snapToGrid w:val="0"/>
        <w:sz w:val="36"/>
        <w:szCs w:val="36"/>
      </w:rPr>
    </w:pPr>
  </w:p>
  <w:p w14:paraId="5D01CE3D" w14:textId="77777777" w:rsidR="00686CD4" w:rsidRPr="00686CD4" w:rsidRDefault="00686CD4" w:rsidP="00686CD4">
    <w:pPr>
      <w:jc w:val="center"/>
      <w:rPr>
        <w:rFonts w:ascii="Angsana New" w:hAnsi="Angsana New" w:cs="Angsana New"/>
        <w:snapToGrid w:val="0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BC94" w14:textId="77777777" w:rsidR="00AC7CCF" w:rsidRPr="005762E5" w:rsidRDefault="00AC7CCF" w:rsidP="00FB0F35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</w:p>
  <w:p w14:paraId="711C4FA1" w14:textId="77777777" w:rsidR="00AC7CCF" w:rsidRPr="00FB0F35" w:rsidRDefault="00AC7CCF" w:rsidP="00FB0F35">
    <w:pPr>
      <w:pStyle w:val="Head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begin"/>
    </w:r>
    <w:r w:rsidRPr="00FB0F35">
      <w:rPr>
        <w:rFonts w:ascii="Times New Roman" w:hAnsi="Times New Roman" w:cs="Times New Roman"/>
        <w:noProof/>
        <w:sz w:val="21"/>
        <w:szCs w:val="21"/>
        <w:cs/>
      </w:rPr>
      <w:instrText xml:space="preserve"> PAGE   \* MERGEFORMAT </w:instrText>
    </w: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separate"/>
    </w:r>
    <w:r w:rsidRPr="00FB0F35">
      <w:rPr>
        <w:rFonts w:ascii="Times New Roman" w:hAnsi="Times New Roman" w:cs="Times New Roman"/>
        <w:noProof/>
        <w:sz w:val="21"/>
        <w:szCs w:val="21"/>
        <w:cs/>
      </w:rPr>
      <w:t>- 2 -</w:t>
    </w: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6627D9D5" w14:textId="77777777" w:rsidR="00AC7CCF" w:rsidRPr="00AA6D27" w:rsidRDefault="00AC7CCF" w:rsidP="00FB0F35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24F63643"/>
    <w:multiLevelType w:val="hybridMultilevel"/>
    <w:tmpl w:val="D57A5892"/>
    <w:lvl w:ilvl="0" w:tplc="624C58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4" w15:restartNumberingAfterBreak="0">
    <w:nsid w:val="3B7D766F"/>
    <w:multiLevelType w:val="hybridMultilevel"/>
    <w:tmpl w:val="81308656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7" w15:restartNumberingAfterBreak="0">
    <w:nsid w:val="417C6473"/>
    <w:multiLevelType w:val="hybridMultilevel"/>
    <w:tmpl w:val="E5B4E0C4"/>
    <w:lvl w:ilvl="0" w:tplc="BF0E107C"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21CE4E1E"/>
    <w:lvl w:ilvl="0" w:tplc="63C6F7A0">
      <w:start w:val="1"/>
      <w:numFmt w:val="bullet"/>
      <w:lvlText w:val="•"/>
      <w:lvlJc w:val="left"/>
      <w:pPr>
        <w:ind w:left="306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9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33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B547B"/>
    <w:multiLevelType w:val="hybridMultilevel"/>
    <w:tmpl w:val="67ACB65A"/>
    <w:lvl w:ilvl="0" w:tplc="3738B7E4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C2AE2"/>
    <w:multiLevelType w:val="hybridMultilevel"/>
    <w:tmpl w:val="00A63808"/>
    <w:lvl w:ilvl="0" w:tplc="057E138A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2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207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3" w15:restartNumberingAfterBreak="0">
    <w:nsid w:val="50593B4A"/>
    <w:multiLevelType w:val="hybridMultilevel"/>
    <w:tmpl w:val="53D6C8F6"/>
    <w:lvl w:ilvl="0" w:tplc="0336661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num w:numId="1" w16cid:durableId="1459497315">
    <w:abstractNumId w:val="9"/>
  </w:num>
  <w:num w:numId="2" w16cid:durableId="204753094">
    <w:abstractNumId w:val="7"/>
  </w:num>
  <w:num w:numId="3" w16cid:durableId="323169592">
    <w:abstractNumId w:val="6"/>
  </w:num>
  <w:num w:numId="4" w16cid:durableId="829491293">
    <w:abstractNumId w:val="5"/>
  </w:num>
  <w:num w:numId="5" w16cid:durableId="1504205973">
    <w:abstractNumId w:val="8"/>
  </w:num>
  <w:num w:numId="6" w16cid:durableId="732508268">
    <w:abstractNumId w:val="3"/>
  </w:num>
  <w:num w:numId="7" w16cid:durableId="755904957">
    <w:abstractNumId w:val="2"/>
  </w:num>
  <w:num w:numId="8" w16cid:durableId="293877770">
    <w:abstractNumId w:val="0"/>
  </w:num>
  <w:num w:numId="9" w16cid:durableId="265577745">
    <w:abstractNumId w:val="1"/>
  </w:num>
  <w:num w:numId="10" w16cid:durableId="651251487">
    <w:abstractNumId w:val="4"/>
  </w:num>
  <w:num w:numId="11" w16cid:durableId="133331364">
    <w:abstractNumId w:val="13"/>
  </w:num>
  <w:num w:numId="12" w16cid:durableId="389498264">
    <w:abstractNumId w:val="11"/>
  </w:num>
  <w:num w:numId="13" w16cid:durableId="1559516461">
    <w:abstractNumId w:val="25"/>
  </w:num>
  <w:num w:numId="14" w16cid:durableId="1469201154">
    <w:abstractNumId w:val="16"/>
  </w:num>
  <w:num w:numId="15" w16cid:durableId="15403197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1704274">
    <w:abstractNumId w:val="24"/>
  </w:num>
  <w:num w:numId="17" w16cid:durableId="619144459">
    <w:abstractNumId w:val="14"/>
  </w:num>
  <w:num w:numId="18" w16cid:durableId="2048748940">
    <w:abstractNumId w:val="23"/>
  </w:num>
  <w:num w:numId="19" w16cid:durableId="76562727">
    <w:abstractNumId w:val="20"/>
  </w:num>
  <w:num w:numId="20" w16cid:durableId="269821378">
    <w:abstractNumId w:val="10"/>
  </w:num>
  <w:num w:numId="21" w16cid:durableId="510877578">
    <w:abstractNumId w:val="18"/>
  </w:num>
  <w:num w:numId="22" w16cid:durableId="49303962">
    <w:abstractNumId w:val="26"/>
  </w:num>
  <w:num w:numId="23" w16cid:durableId="1657150058">
    <w:abstractNumId w:val="19"/>
  </w:num>
  <w:num w:numId="24" w16cid:durableId="1803843443">
    <w:abstractNumId w:val="17"/>
  </w:num>
  <w:num w:numId="25" w16cid:durableId="1653632932">
    <w:abstractNumId w:val="12"/>
  </w:num>
  <w:num w:numId="26" w16cid:durableId="653411922">
    <w:abstractNumId w:val="21"/>
  </w:num>
  <w:num w:numId="27" w16cid:durableId="259068847">
    <w:abstractNumId w:val="27"/>
  </w:num>
  <w:num w:numId="28" w16cid:durableId="143015569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8FD"/>
    <w:rsid w:val="0000094F"/>
    <w:rsid w:val="00000A54"/>
    <w:rsid w:val="00000C69"/>
    <w:rsid w:val="00000DC8"/>
    <w:rsid w:val="00000E2D"/>
    <w:rsid w:val="00000FCF"/>
    <w:rsid w:val="00001044"/>
    <w:rsid w:val="000015E0"/>
    <w:rsid w:val="00001610"/>
    <w:rsid w:val="000017EB"/>
    <w:rsid w:val="00001E5A"/>
    <w:rsid w:val="000020ED"/>
    <w:rsid w:val="000023C9"/>
    <w:rsid w:val="00002404"/>
    <w:rsid w:val="0000279C"/>
    <w:rsid w:val="000027EC"/>
    <w:rsid w:val="00002AE7"/>
    <w:rsid w:val="00002E6C"/>
    <w:rsid w:val="00002F09"/>
    <w:rsid w:val="000034D1"/>
    <w:rsid w:val="000035A7"/>
    <w:rsid w:val="000038F0"/>
    <w:rsid w:val="00003D58"/>
    <w:rsid w:val="0000405F"/>
    <w:rsid w:val="00004251"/>
    <w:rsid w:val="00004621"/>
    <w:rsid w:val="0000479E"/>
    <w:rsid w:val="000047F4"/>
    <w:rsid w:val="0000480E"/>
    <w:rsid w:val="00004A28"/>
    <w:rsid w:val="00004F0C"/>
    <w:rsid w:val="00005C57"/>
    <w:rsid w:val="00005ED4"/>
    <w:rsid w:val="000065DD"/>
    <w:rsid w:val="00006876"/>
    <w:rsid w:val="00006BBC"/>
    <w:rsid w:val="00007151"/>
    <w:rsid w:val="000075FA"/>
    <w:rsid w:val="0000769A"/>
    <w:rsid w:val="00007966"/>
    <w:rsid w:val="00007AD9"/>
    <w:rsid w:val="00007C71"/>
    <w:rsid w:val="00007CD3"/>
    <w:rsid w:val="000103CF"/>
    <w:rsid w:val="000106F6"/>
    <w:rsid w:val="000109DB"/>
    <w:rsid w:val="00010C23"/>
    <w:rsid w:val="00010C78"/>
    <w:rsid w:val="00010CC9"/>
    <w:rsid w:val="00010D4C"/>
    <w:rsid w:val="000116E9"/>
    <w:rsid w:val="000117E2"/>
    <w:rsid w:val="00011B49"/>
    <w:rsid w:val="00012699"/>
    <w:rsid w:val="000126E5"/>
    <w:rsid w:val="00012ED9"/>
    <w:rsid w:val="00012FC4"/>
    <w:rsid w:val="00013469"/>
    <w:rsid w:val="000134B4"/>
    <w:rsid w:val="0001357E"/>
    <w:rsid w:val="000135C1"/>
    <w:rsid w:val="0001362A"/>
    <w:rsid w:val="00013664"/>
    <w:rsid w:val="00013712"/>
    <w:rsid w:val="0001388D"/>
    <w:rsid w:val="00013912"/>
    <w:rsid w:val="00013CD4"/>
    <w:rsid w:val="00013D40"/>
    <w:rsid w:val="00014436"/>
    <w:rsid w:val="0001458D"/>
    <w:rsid w:val="00014C09"/>
    <w:rsid w:val="000154B4"/>
    <w:rsid w:val="00015568"/>
    <w:rsid w:val="00015735"/>
    <w:rsid w:val="000168DD"/>
    <w:rsid w:val="00016BB8"/>
    <w:rsid w:val="00016C28"/>
    <w:rsid w:val="00017C11"/>
    <w:rsid w:val="00017F09"/>
    <w:rsid w:val="00017F21"/>
    <w:rsid w:val="000200B8"/>
    <w:rsid w:val="000205C9"/>
    <w:rsid w:val="00020912"/>
    <w:rsid w:val="00020ADA"/>
    <w:rsid w:val="00020B71"/>
    <w:rsid w:val="00020CD8"/>
    <w:rsid w:val="00021749"/>
    <w:rsid w:val="00021846"/>
    <w:rsid w:val="00021E9B"/>
    <w:rsid w:val="000220EA"/>
    <w:rsid w:val="0002244B"/>
    <w:rsid w:val="00022A57"/>
    <w:rsid w:val="00022B83"/>
    <w:rsid w:val="00022DE4"/>
    <w:rsid w:val="000233CD"/>
    <w:rsid w:val="00023A82"/>
    <w:rsid w:val="00023B3D"/>
    <w:rsid w:val="00023E29"/>
    <w:rsid w:val="00023FCF"/>
    <w:rsid w:val="000245F6"/>
    <w:rsid w:val="00024D04"/>
    <w:rsid w:val="0002513D"/>
    <w:rsid w:val="000251FD"/>
    <w:rsid w:val="000254D0"/>
    <w:rsid w:val="000255A4"/>
    <w:rsid w:val="00025957"/>
    <w:rsid w:val="00025A5C"/>
    <w:rsid w:val="00025A73"/>
    <w:rsid w:val="00026246"/>
    <w:rsid w:val="00026648"/>
    <w:rsid w:val="000267F0"/>
    <w:rsid w:val="00026AA8"/>
    <w:rsid w:val="00026DB5"/>
    <w:rsid w:val="00026F61"/>
    <w:rsid w:val="00026FEA"/>
    <w:rsid w:val="000279A9"/>
    <w:rsid w:val="00027C11"/>
    <w:rsid w:val="00027C16"/>
    <w:rsid w:val="00027D26"/>
    <w:rsid w:val="000300DA"/>
    <w:rsid w:val="0003070A"/>
    <w:rsid w:val="000308AC"/>
    <w:rsid w:val="000309B1"/>
    <w:rsid w:val="00030AFE"/>
    <w:rsid w:val="00030DD1"/>
    <w:rsid w:val="00030F2D"/>
    <w:rsid w:val="00030F45"/>
    <w:rsid w:val="000319FD"/>
    <w:rsid w:val="00031B31"/>
    <w:rsid w:val="00031D88"/>
    <w:rsid w:val="000322E5"/>
    <w:rsid w:val="0003238E"/>
    <w:rsid w:val="00032573"/>
    <w:rsid w:val="00032952"/>
    <w:rsid w:val="000329BA"/>
    <w:rsid w:val="00032A07"/>
    <w:rsid w:val="00032EE7"/>
    <w:rsid w:val="00033728"/>
    <w:rsid w:val="00033951"/>
    <w:rsid w:val="00033A52"/>
    <w:rsid w:val="00033B2A"/>
    <w:rsid w:val="00033F38"/>
    <w:rsid w:val="000345FC"/>
    <w:rsid w:val="00034697"/>
    <w:rsid w:val="0003483D"/>
    <w:rsid w:val="00034F2F"/>
    <w:rsid w:val="000353B3"/>
    <w:rsid w:val="00035DB4"/>
    <w:rsid w:val="00036228"/>
    <w:rsid w:val="000363D3"/>
    <w:rsid w:val="0003701D"/>
    <w:rsid w:val="000372D2"/>
    <w:rsid w:val="00037DF4"/>
    <w:rsid w:val="00040272"/>
    <w:rsid w:val="000409D9"/>
    <w:rsid w:val="00040A7D"/>
    <w:rsid w:val="00040A91"/>
    <w:rsid w:val="00040AEC"/>
    <w:rsid w:val="00040D10"/>
    <w:rsid w:val="00040E70"/>
    <w:rsid w:val="00041843"/>
    <w:rsid w:val="00041AAA"/>
    <w:rsid w:val="00041FD6"/>
    <w:rsid w:val="00042179"/>
    <w:rsid w:val="0004228D"/>
    <w:rsid w:val="00042822"/>
    <w:rsid w:val="0004297D"/>
    <w:rsid w:val="000429CA"/>
    <w:rsid w:val="00042A0F"/>
    <w:rsid w:val="00042DD9"/>
    <w:rsid w:val="000430D6"/>
    <w:rsid w:val="000433E0"/>
    <w:rsid w:val="0004346C"/>
    <w:rsid w:val="00043552"/>
    <w:rsid w:val="00043719"/>
    <w:rsid w:val="0004373C"/>
    <w:rsid w:val="000437B4"/>
    <w:rsid w:val="00043978"/>
    <w:rsid w:val="00043A89"/>
    <w:rsid w:val="0004453B"/>
    <w:rsid w:val="00044672"/>
    <w:rsid w:val="00044B89"/>
    <w:rsid w:val="00045089"/>
    <w:rsid w:val="00045221"/>
    <w:rsid w:val="00045730"/>
    <w:rsid w:val="00045977"/>
    <w:rsid w:val="000459EC"/>
    <w:rsid w:val="00045A8B"/>
    <w:rsid w:val="00045B81"/>
    <w:rsid w:val="000460D0"/>
    <w:rsid w:val="0004628F"/>
    <w:rsid w:val="000466A0"/>
    <w:rsid w:val="000468C7"/>
    <w:rsid w:val="00046A9E"/>
    <w:rsid w:val="00050491"/>
    <w:rsid w:val="000506C1"/>
    <w:rsid w:val="0005146F"/>
    <w:rsid w:val="00051598"/>
    <w:rsid w:val="000515C1"/>
    <w:rsid w:val="00051710"/>
    <w:rsid w:val="0005185B"/>
    <w:rsid w:val="0005203B"/>
    <w:rsid w:val="00052190"/>
    <w:rsid w:val="00052227"/>
    <w:rsid w:val="0005245E"/>
    <w:rsid w:val="0005257A"/>
    <w:rsid w:val="00052847"/>
    <w:rsid w:val="0005299E"/>
    <w:rsid w:val="00052FB5"/>
    <w:rsid w:val="0005307B"/>
    <w:rsid w:val="00053290"/>
    <w:rsid w:val="00054A00"/>
    <w:rsid w:val="00054BCB"/>
    <w:rsid w:val="00054C4D"/>
    <w:rsid w:val="00054F93"/>
    <w:rsid w:val="00055114"/>
    <w:rsid w:val="00055EA2"/>
    <w:rsid w:val="00056078"/>
    <w:rsid w:val="00056919"/>
    <w:rsid w:val="00056C2E"/>
    <w:rsid w:val="0005742A"/>
    <w:rsid w:val="00057DB5"/>
    <w:rsid w:val="00057EA1"/>
    <w:rsid w:val="00057F78"/>
    <w:rsid w:val="00060311"/>
    <w:rsid w:val="000604DF"/>
    <w:rsid w:val="000608E9"/>
    <w:rsid w:val="00060B66"/>
    <w:rsid w:val="00060DA8"/>
    <w:rsid w:val="00061176"/>
    <w:rsid w:val="00061211"/>
    <w:rsid w:val="000618D0"/>
    <w:rsid w:val="00061954"/>
    <w:rsid w:val="000620EB"/>
    <w:rsid w:val="000620F0"/>
    <w:rsid w:val="000622A1"/>
    <w:rsid w:val="000626F1"/>
    <w:rsid w:val="00062DE4"/>
    <w:rsid w:val="00062EB4"/>
    <w:rsid w:val="00062FDA"/>
    <w:rsid w:val="000630AF"/>
    <w:rsid w:val="000632E7"/>
    <w:rsid w:val="000639F1"/>
    <w:rsid w:val="0006406E"/>
    <w:rsid w:val="000641CA"/>
    <w:rsid w:val="00064A7C"/>
    <w:rsid w:val="00064F5F"/>
    <w:rsid w:val="00064F7F"/>
    <w:rsid w:val="00064FAB"/>
    <w:rsid w:val="00065174"/>
    <w:rsid w:val="00065B6A"/>
    <w:rsid w:val="00065D4B"/>
    <w:rsid w:val="00065FC7"/>
    <w:rsid w:val="00066278"/>
    <w:rsid w:val="0006630F"/>
    <w:rsid w:val="000667F1"/>
    <w:rsid w:val="00066E55"/>
    <w:rsid w:val="00067070"/>
    <w:rsid w:val="000673BC"/>
    <w:rsid w:val="0006741C"/>
    <w:rsid w:val="00067561"/>
    <w:rsid w:val="00067799"/>
    <w:rsid w:val="000678EB"/>
    <w:rsid w:val="00067B63"/>
    <w:rsid w:val="0007168C"/>
    <w:rsid w:val="00071A17"/>
    <w:rsid w:val="00071B85"/>
    <w:rsid w:val="00071C47"/>
    <w:rsid w:val="00071EC3"/>
    <w:rsid w:val="00072020"/>
    <w:rsid w:val="000723B7"/>
    <w:rsid w:val="00073198"/>
    <w:rsid w:val="000732F4"/>
    <w:rsid w:val="00073336"/>
    <w:rsid w:val="0007351B"/>
    <w:rsid w:val="00073A3F"/>
    <w:rsid w:val="00073C21"/>
    <w:rsid w:val="00073CBA"/>
    <w:rsid w:val="00074089"/>
    <w:rsid w:val="000741DE"/>
    <w:rsid w:val="000742A6"/>
    <w:rsid w:val="000744CD"/>
    <w:rsid w:val="00074793"/>
    <w:rsid w:val="0007479B"/>
    <w:rsid w:val="00074C8A"/>
    <w:rsid w:val="00074D13"/>
    <w:rsid w:val="0007539E"/>
    <w:rsid w:val="00075568"/>
    <w:rsid w:val="000757C6"/>
    <w:rsid w:val="00075E9C"/>
    <w:rsid w:val="000762EF"/>
    <w:rsid w:val="0007643A"/>
    <w:rsid w:val="0007657F"/>
    <w:rsid w:val="00076C7B"/>
    <w:rsid w:val="00076DF8"/>
    <w:rsid w:val="000772F2"/>
    <w:rsid w:val="00077427"/>
    <w:rsid w:val="000775B6"/>
    <w:rsid w:val="0007784C"/>
    <w:rsid w:val="0007790F"/>
    <w:rsid w:val="00077BDA"/>
    <w:rsid w:val="00077BFC"/>
    <w:rsid w:val="00077DC4"/>
    <w:rsid w:val="00077E83"/>
    <w:rsid w:val="000808A7"/>
    <w:rsid w:val="00081BCA"/>
    <w:rsid w:val="00081E44"/>
    <w:rsid w:val="00081ECC"/>
    <w:rsid w:val="00082B2C"/>
    <w:rsid w:val="00082EFC"/>
    <w:rsid w:val="000830D5"/>
    <w:rsid w:val="000832AE"/>
    <w:rsid w:val="0008342F"/>
    <w:rsid w:val="00083506"/>
    <w:rsid w:val="0008390D"/>
    <w:rsid w:val="00083AC8"/>
    <w:rsid w:val="00083C72"/>
    <w:rsid w:val="0008417D"/>
    <w:rsid w:val="000845AC"/>
    <w:rsid w:val="00084F10"/>
    <w:rsid w:val="00084FEF"/>
    <w:rsid w:val="00085743"/>
    <w:rsid w:val="000858AD"/>
    <w:rsid w:val="00085B7D"/>
    <w:rsid w:val="00086024"/>
    <w:rsid w:val="0008673B"/>
    <w:rsid w:val="0008699C"/>
    <w:rsid w:val="00086A26"/>
    <w:rsid w:val="00086DAF"/>
    <w:rsid w:val="000870CE"/>
    <w:rsid w:val="0008753B"/>
    <w:rsid w:val="000879E3"/>
    <w:rsid w:val="00087AB2"/>
    <w:rsid w:val="00087C05"/>
    <w:rsid w:val="00090112"/>
    <w:rsid w:val="000902E8"/>
    <w:rsid w:val="0009031B"/>
    <w:rsid w:val="0009034D"/>
    <w:rsid w:val="0009065D"/>
    <w:rsid w:val="00090747"/>
    <w:rsid w:val="00090D01"/>
    <w:rsid w:val="00091247"/>
    <w:rsid w:val="00091391"/>
    <w:rsid w:val="00091461"/>
    <w:rsid w:val="0009150E"/>
    <w:rsid w:val="00091943"/>
    <w:rsid w:val="000923A0"/>
    <w:rsid w:val="00092B8A"/>
    <w:rsid w:val="00092E39"/>
    <w:rsid w:val="00092E3C"/>
    <w:rsid w:val="0009329D"/>
    <w:rsid w:val="00093395"/>
    <w:rsid w:val="0009350C"/>
    <w:rsid w:val="00093BE3"/>
    <w:rsid w:val="00093DD5"/>
    <w:rsid w:val="000944C2"/>
    <w:rsid w:val="000944FB"/>
    <w:rsid w:val="00094C52"/>
    <w:rsid w:val="000953A9"/>
    <w:rsid w:val="00095A39"/>
    <w:rsid w:val="00095EE3"/>
    <w:rsid w:val="00095FEF"/>
    <w:rsid w:val="00096239"/>
    <w:rsid w:val="000962E4"/>
    <w:rsid w:val="00096596"/>
    <w:rsid w:val="000969EC"/>
    <w:rsid w:val="00097605"/>
    <w:rsid w:val="00097AD5"/>
    <w:rsid w:val="000A027E"/>
    <w:rsid w:val="000A039B"/>
    <w:rsid w:val="000A0465"/>
    <w:rsid w:val="000A048F"/>
    <w:rsid w:val="000A0670"/>
    <w:rsid w:val="000A0AED"/>
    <w:rsid w:val="000A0C34"/>
    <w:rsid w:val="000A0DA6"/>
    <w:rsid w:val="000A10E5"/>
    <w:rsid w:val="000A16E7"/>
    <w:rsid w:val="000A1760"/>
    <w:rsid w:val="000A1AE6"/>
    <w:rsid w:val="000A1BCD"/>
    <w:rsid w:val="000A1CF3"/>
    <w:rsid w:val="000A1D61"/>
    <w:rsid w:val="000A20FF"/>
    <w:rsid w:val="000A309B"/>
    <w:rsid w:val="000A338B"/>
    <w:rsid w:val="000A33C7"/>
    <w:rsid w:val="000A35C1"/>
    <w:rsid w:val="000A3D4C"/>
    <w:rsid w:val="000A44C7"/>
    <w:rsid w:val="000A495E"/>
    <w:rsid w:val="000A49F0"/>
    <w:rsid w:val="000A506D"/>
    <w:rsid w:val="000A5465"/>
    <w:rsid w:val="000A562B"/>
    <w:rsid w:val="000A5664"/>
    <w:rsid w:val="000A56F9"/>
    <w:rsid w:val="000A64FF"/>
    <w:rsid w:val="000A6B45"/>
    <w:rsid w:val="000A714F"/>
    <w:rsid w:val="000B0341"/>
    <w:rsid w:val="000B0457"/>
    <w:rsid w:val="000B0A68"/>
    <w:rsid w:val="000B1207"/>
    <w:rsid w:val="000B161C"/>
    <w:rsid w:val="000B1628"/>
    <w:rsid w:val="000B177D"/>
    <w:rsid w:val="000B1BE5"/>
    <w:rsid w:val="000B2AD2"/>
    <w:rsid w:val="000B2B3D"/>
    <w:rsid w:val="000B2E2C"/>
    <w:rsid w:val="000B301D"/>
    <w:rsid w:val="000B3569"/>
    <w:rsid w:val="000B3656"/>
    <w:rsid w:val="000B36DE"/>
    <w:rsid w:val="000B3998"/>
    <w:rsid w:val="000B3C6D"/>
    <w:rsid w:val="000B3EF1"/>
    <w:rsid w:val="000B43FE"/>
    <w:rsid w:val="000B451B"/>
    <w:rsid w:val="000B493B"/>
    <w:rsid w:val="000B4B56"/>
    <w:rsid w:val="000B4B9B"/>
    <w:rsid w:val="000B4E82"/>
    <w:rsid w:val="000B54C2"/>
    <w:rsid w:val="000B677D"/>
    <w:rsid w:val="000B6C92"/>
    <w:rsid w:val="000B6DB9"/>
    <w:rsid w:val="000B7153"/>
    <w:rsid w:val="000B725C"/>
    <w:rsid w:val="000B77C1"/>
    <w:rsid w:val="000B795A"/>
    <w:rsid w:val="000B7CC0"/>
    <w:rsid w:val="000B7D07"/>
    <w:rsid w:val="000B7FA7"/>
    <w:rsid w:val="000C05BE"/>
    <w:rsid w:val="000C079E"/>
    <w:rsid w:val="000C0AFD"/>
    <w:rsid w:val="000C0C02"/>
    <w:rsid w:val="000C0D3D"/>
    <w:rsid w:val="000C12C2"/>
    <w:rsid w:val="000C13F3"/>
    <w:rsid w:val="000C1732"/>
    <w:rsid w:val="000C19A2"/>
    <w:rsid w:val="000C19DB"/>
    <w:rsid w:val="000C1ABE"/>
    <w:rsid w:val="000C1E90"/>
    <w:rsid w:val="000C1EA1"/>
    <w:rsid w:val="000C2130"/>
    <w:rsid w:val="000C21BA"/>
    <w:rsid w:val="000C29F5"/>
    <w:rsid w:val="000C377F"/>
    <w:rsid w:val="000C3AAA"/>
    <w:rsid w:val="000C3CBA"/>
    <w:rsid w:val="000C3F32"/>
    <w:rsid w:val="000C40CA"/>
    <w:rsid w:val="000C4624"/>
    <w:rsid w:val="000C47FC"/>
    <w:rsid w:val="000C54CC"/>
    <w:rsid w:val="000C57A6"/>
    <w:rsid w:val="000C588D"/>
    <w:rsid w:val="000C59B7"/>
    <w:rsid w:val="000C5A41"/>
    <w:rsid w:val="000C5D13"/>
    <w:rsid w:val="000C5E98"/>
    <w:rsid w:val="000C61DD"/>
    <w:rsid w:val="000C67C0"/>
    <w:rsid w:val="000C6D62"/>
    <w:rsid w:val="000C6E0C"/>
    <w:rsid w:val="000C74EC"/>
    <w:rsid w:val="000C76D0"/>
    <w:rsid w:val="000C7E06"/>
    <w:rsid w:val="000D047A"/>
    <w:rsid w:val="000D0881"/>
    <w:rsid w:val="000D0F02"/>
    <w:rsid w:val="000D134D"/>
    <w:rsid w:val="000D15ED"/>
    <w:rsid w:val="000D167F"/>
    <w:rsid w:val="000D180D"/>
    <w:rsid w:val="000D2885"/>
    <w:rsid w:val="000D2ADA"/>
    <w:rsid w:val="000D3490"/>
    <w:rsid w:val="000D35F5"/>
    <w:rsid w:val="000D3B18"/>
    <w:rsid w:val="000D3E10"/>
    <w:rsid w:val="000D3F0D"/>
    <w:rsid w:val="000D4800"/>
    <w:rsid w:val="000D4A85"/>
    <w:rsid w:val="000D4AB9"/>
    <w:rsid w:val="000D4BBF"/>
    <w:rsid w:val="000D4BD7"/>
    <w:rsid w:val="000D4E42"/>
    <w:rsid w:val="000D5638"/>
    <w:rsid w:val="000D5683"/>
    <w:rsid w:val="000D585E"/>
    <w:rsid w:val="000D5A19"/>
    <w:rsid w:val="000D5D38"/>
    <w:rsid w:val="000D61FC"/>
    <w:rsid w:val="000D64A5"/>
    <w:rsid w:val="000D6519"/>
    <w:rsid w:val="000D6522"/>
    <w:rsid w:val="000D7058"/>
    <w:rsid w:val="000D74EB"/>
    <w:rsid w:val="000D759D"/>
    <w:rsid w:val="000D773D"/>
    <w:rsid w:val="000D7841"/>
    <w:rsid w:val="000D7898"/>
    <w:rsid w:val="000D79B7"/>
    <w:rsid w:val="000D7C28"/>
    <w:rsid w:val="000E0293"/>
    <w:rsid w:val="000E06C7"/>
    <w:rsid w:val="000E0B1C"/>
    <w:rsid w:val="000E0B28"/>
    <w:rsid w:val="000E1457"/>
    <w:rsid w:val="000E193D"/>
    <w:rsid w:val="000E21D9"/>
    <w:rsid w:val="000E31A0"/>
    <w:rsid w:val="000E41A4"/>
    <w:rsid w:val="000E433A"/>
    <w:rsid w:val="000E45C6"/>
    <w:rsid w:val="000E489C"/>
    <w:rsid w:val="000E4C03"/>
    <w:rsid w:val="000E5658"/>
    <w:rsid w:val="000E5959"/>
    <w:rsid w:val="000E5DEB"/>
    <w:rsid w:val="000E64A6"/>
    <w:rsid w:val="000E64DB"/>
    <w:rsid w:val="000E6900"/>
    <w:rsid w:val="000E6D4B"/>
    <w:rsid w:val="000E70D2"/>
    <w:rsid w:val="000E7205"/>
    <w:rsid w:val="000E7220"/>
    <w:rsid w:val="000E7666"/>
    <w:rsid w:val="000E76A9"/>
    <w:rsid w:val="000E7829"/>
    <w:rsid w:val="000E7E74"/>
    <w:rsid w:val="000F00D8"/>
    <w:rsid w:val="000F04A0"/>
    <w:rsid w:val="000F0A49"/>
    <w:rsid w:val="000F0E16"/>
    <w:rsid w:val="000F18FE"/>
    <w:rsid w:val="000F1E3F"/>
    <w:rsid w:val="000F25A9"/>
    <w:rsid w:val="000F2C58"/>
    <w:rsid w:val="000F2D8D"/>
    <w:rsid w:val="000F32D4"/>
    <w:rsid w:val="000F357D"/>
    <w:rsid w:val="000F38C3"/>
    <w:rsid w:val="000F3A71"/>
    <w:rsid w:val="000F3AF6"/>
    <w:rsid w:val="000F40DC"/>
    <w:rsid w:val="000F4AFB"/>
    <w:rsid w:val="000F4B2E"/>
    <w:rsid w:val="000F5916"/>
    <w:rsid w:val="000F602D"/>
    <w:rsid w:val="000F616C"/>
    <w:rsid w:val="000F67EB"/>
    <w:rsid w:val="000F6C5C"/>
    <w:rsid w:val="000F6CAF"/>
    <w:rsid w:val="000F6CB7"/>
    <w:rsid w:val="000F6D62"/>
    <w:rsid w:val="000F750C"/>
    <w:rsid w:val="000F78B4"/>
    <w:rsid w:val="000F7AE7"/>
    <w:rsid w:val="001002FE"/>
    <w:rsid w:val="001005DB"/>
    <w:rsid w:val="00100832"/>
    <w:rsid w:val="00100B3A"/>
    <w:rsid w:val="001014B0"/>
    <w:rsid w:val="00101801"/>
    <w:rsid w:val="00101EAF"/>
    <w:rsid w:val="00102064"/>
    <w:rsid w:val="001025A8"/>
    <w:rsid w:val="00103959"/>
    <w:rsid w:val="00103A75"/>
    <w:rsid w:val="00103C18"/>
    <w:rsid w:val="00103CE0"/>
    <w:rsid w:val="00104601"/>
    <w:rsid w:val="00105227"/>
    <w:rsid w:val="0010550D"/>
    <w:rsid w:val="00105629"/>
    <w:rsid w:val="0010587E"/>
    <w:rsid w:val="00105E63"/>
    <w:rsid w:val="001069D2"/>
    <w:rsid w:val="00106A33"/>
    <w:rsid w:val="00106A8E"/>
    <w:rsid w:val="0010769C"/>
    <w:rsid w:val="0010797C"/>
    <w:rsid w:val="00107F8D"/>
    <w:rsid w:val="001103B2"/>
    <w:rsid w:val="00110564"/>
    <w:rsid w:val="00110765"/>
    <w:rsid w:val="00110870"/>
    <w:rsid w:val="001108AA"/>
    <w:rsid w:val="001108C8"/>
    <w:rsid w:val="0011103A"/>
    <w:rsid w:val="00111375"/>
    <w:rsid w:val="00111B69"/>
    <w:rsid w:val="00111E8D"/>
    <w:rsid w:val="00112020"/>
    <w:rsid w:val="001123FD"/>
    <w:rsid w:val="0011247A"/>
    <w:rsid w:val="00112949"/>
    <w:rsid w:val="00112DBD"/>
    <w:rsid w:val="00112E39"/>
    <w:rsid w:val="001131C5"/>
    <w:rsid w:val="00113775"/>
    <w:rsid w:val="00113CDC"/>
    <w:rsid w:val="00114BC1"/>
    <w:rsid w:val="00114E78"/>
    <w:rsid w:val="00114EA2"/>
    <w:rsid w:val="00115245"/>
    <w:rsid w:val="00115A8B"/>
    <w:rsid w:val="00115AE9"/>
    <w:rsid w:val="00116547"/>
    <w:rsid w:val="001169E8"/>
    <w:rsid w:val="00116F91"/>
    <w:rsid w:val="0011757A"/>
    <w:rsid w:val="0012025F"/>
    <w:rsid w:val="00120499"/>
    <w:rsid w:val="00120973"/>
    <w:rsid w:val="00120C78"/>
    <w:rsid w:val="0012101F"/>
    <w:rsid w:val="00121101"/>
    <w:rsid w:val="001217B6"/>
    <w:rsid w:val="00121B18"/>
    <w:rsid w:val="001222B1"/>
    <w:rsid w:val="00122E81"/>
    <w:rsid w:val="00123088"/>
    <w:rsid w:val="001231EB"/>
    <w:rsid w:val="00123406"/>
    <w:rsid w:val="001238E8"/>
    <w:rsid w:val="00123A3B"/>
    <w:rsid w:val="00123CC0"/>
    <w:rsid w:val="0012403E"/>
    <w:rsid w:val="00124281"/>
    <w:rsid w:val="00124539"/>
    <w:rsid w:val="00124737"/>
    <w:rsid w:val="00124E00"/>
    <w:rsid w:val="00124F43"/>
    <w:rsid w:val="00125CD9"/>
    <w:rsid w:val="00125D5F"/>
    <w:rsid w:val="00125DB8"/>
    <w:rsid w:val="00126372"/>
    <w:rsid w:val="0012637D"/>
    <w:rsid w:val="0012655E"/>
    <w:rsid w:val="001266F1"/>
    <w:rsid w:val="001268BC"/>
    <w:rsid w:val="00126A98"/>
    <w:rsid w:val="00126D4F"/>
    <w:rsid w:val="001273AC"/>
    <w:rsid w:val="00127425"/>
    <w:rsid w:val="001279D9"/>
    <w:rsid w:val="00127A1E"/>
    <w:rsid w:val="00127ACA"/>
    <w:rsid w:val="00127CB3"/>
    <w:rsid w:val="00127F7B"/>
    <w:rsid w:val="00127FB1"/>
    <w:rsid w:val="001301A3"/>
    <w:rsid w:val="00130A6F"/>
    <w:rsid w:val="00130DF6"/>
    <w:rsid w:val="001311B6"/>
    <w:rsid w:val="00131BF0"/>
    <w:rsid w:val="00131E1F"/>
    <w:rsid w:val="00131EAB"/>
    <w:rsid w:val="00132118"/>
    <w:rsid w:val="0013220D"/>
    <w:rsid w:val="00132C2C"/>
    <w:rsid w:val="001336C8"/>
    <w:rsid w:val="00133F31"/>
    <w:rsid w:val="001343BD"/>
    <w:rsid w:val="00134770"/>
    <w:rsid w:val="00134B32"/>
    <w:rsid w:val="0013549B"/>
    <w:rsid w:val="0013599D"/>
    <w:rsid w:val="00135B50"/>
    <w:rsid w:val="00135D61"/>
    <w:rsid w:val="0013635C"/>
    <w:rsid w:val="001366B3"/>
    <w:rsid w:val="001368B1"/>
    <w:rsid w:val="00136AD1"/>
    <w:rsid w:val="00136AE7"/>
    <w:rsid w:val="00137212"/>
    <w:rsid w:val="001375CC"/>
    <w:rsid w:val="001379E3"/>
    <w:rsid w:val="0014037E"/>
    <w:rsid w:val="0014113B"/>
    <w:rsid w:val="001413FC"/>
    <w:rsid w:val="00141429"/>
    <w:rsid w:val="001414BC"/>
    <w:rsid w:val="00141AC3"/>
    <w:rsid w:val="001422B5"/>
    <w:rsid w:val="00142512"/>
    <w:rsid w:val="00142D6D"/>
    <w:rsid w:val="00142EE4"/>
    <w:rsid w:val="00143536"/>
    <w:rsid w:val="001437AD"/>
    <w:rsid w:val="001439BB"/>
    <w:rsid w:val="00143A3C"/>
    <w:rsid w:val="00143B5D"/>
    <w:rsid w:val="001444E6"/>
    <w:rsid w:val="0014473E"/>
    <w:rsid w:val="00144BB2"/>
    <w:rsid w:val="00144D5F"/>
    <w:rsid w:val="00144D98"/>
    <w:rsid w:val="00144E4C"/>
    <w:rsid w:val="00144F08"/>
    <w:rsid w:val="00144FDC"/>
    <w:rsid w:val="001451EE"/>
    <w:rsid w:val="001452C7"/>
    <w:rsid w:val="00145440"/>
    <w:rsid w:val="0014554F"/>
    <w:rsid w:val="001457B7"/>
    <w:rsid w:val="001457C6"/>
    <w:rsid w:val="00145918"/>
    <w:rsid w:val="00145A8E"/>
    <w:rsid w:val="00145BE9"/>
    <w:rsid w:val="00145C0A"/>
    <w:rsid w:val="00145EB1"/>
    <w:rsid w:val="00146576"/>
    <w:rsid w:val="0014676A"/>
    <w:rsid w:val="001468F4"/>
    <w:rsid w:val="001469D7"/>
    <w:rsid w:val="00146D33"/>
    <w:rsid w:val="00146D70"/>
    <w:rsid w:val="001471ED"/>
    <w:rsid w:val="0014753A"/>
    <w:rsid w:val="00147838"/>
    <w:rsid w:val="001479C3"/>
    <w:rsid w:val="00147D8C"/>
    <w:rsid w:val="00147E83"/>
    <w:rsid w:val="00147F7F"/>
    <w:rsid w:val="0015085E"/>
    <w:rsid w:val="00150AB1"/>
    <w:rsid w:val="00150B07"/>
    <w:rsid w:val="00150BDA"/>
    <w:rsid w:val="00150D04"/>
    <w:rsid w:val="00152106"/>
    <w:rsid w:val="001522A1"/>
    <w:rsid w:val="0015231E"/>
    <w:rsid w:val="0015235F"/>
    <w:rsid w:val="00152670"/>
    <w:rsid w:val="00152E59"/>
    <w:rsid w:val="00152FBD"/>
    <w:rsid w:val="00153988"/>
    <w:rsid w:val="0015423D"/>
    <w:rsid w:val="0015466A"/>
    <w:rsid w:val="00154F88"/>
    <w:rsid w:val="0015506D"/>
    <w:rsid w:val="001553C9"/>
    <w:rsid w:val="001553D6"/>
    <w:rsid w:val="00155ADB"/>
    <w:rsid w:val="00155D07"/>
    <w:rsid w:val="00155D84"/>
    <w:rsid w:val="00155DD9"/>
    <w:rsid w:val="0015653A"/>
    <w:rsid w:val="00156C43"/>
    <w:rsid w:val="0015705A"/>
    <w:rsid w:val="00157183"/>
    <w:rsid w:val="00157321"/>
    <w:rsid w:val="0015736C"/>
    <w:rsid w:val="00157CA4"/>
    <w:rsid w:val="0016009C"/>
    <w:rsid w:val="00160375"/>
    <w:rsid w:val="001603EE"/>
    <w:rsid w:val="00160685"/>
    <w:rsid w:val="001608B9"/>
    <w:rsid w:val="00160A9B"/>
    <w:rsid w:val="00160C3C"/>
    <w:rsid w:val="00160C70"/>
    <w:rsid w:val="00160D14"/>
    <w:rsid w:val="00160E3E"/>
    <w:rsid w:val="00160EB7"/>
    <w:rsid w:val="001612E3"/>
    <w:rsid w:val="001613E5"/>
    <w:rsid w:val="00161751"/>
    <w:rsid w:val="00161B85"/>
    <w:rsid w:val="00161BF7"/>
    <w:rsid w:val="0016233B"/>
    <w:rsid w:val="00162515"/>
    <w:rsid w:val="00163225"/>
    <w:rsid w:val="001634A2"/>
    <w:rsid w:val="0016372A"/>
    <w:rsid w:val="00163A76"/>
    <w:rsid w:val="0016414B"/>
    <w:rsid w:val="001645A8"/>
    <w:rsid w:val="00164D51"/>
    <w:rsid w:val="00164DF1"/>
    <w:rsid w:val="00164E89"/>
    <w:rsid w:val="00165846"/>
    <w:rsid w:val="001658A3"/>
    <w:rsid w:val="00165B80"/>
    <w:rsid w:val="00166025"/>
    <w:rsid w:val="0016674D"/>
    <w:rsid w:val="00166CC7"/>
    <w:rsid w:val="00166F13"/>
    <w:rsid w:val="0016751C"/>
    <w:rsid w:val="001701EB"/>
    <w:rsid w:val="001709DB"/>
    <w:rsid w:val="0017119C"/>
    <w:rsid w:val="001714A0"/>
    <w:rsid w:val="00171561"/>
    <w:rsid w:val="00171A0B"/>
    <w:rsid w:val="001722CE"/>
    <w:rsid w:val="0017285C"/>
    <w:rsid w:val="00172E73"/>
    <w:rsid w:val="00173C37"/>
    <w:rsid w:val="00174117"/>
    <w:rsid w:val="0017463B"/>
    <w:rsid w:val="00174F73"/>
    <w:rsid w:val="00174F98"/>
    <w:rsid w:val="00175009"/>
    <w:rsid w:val="0017518D"/>
    <w:rsid w:val="001753E4"/>
    <w:rsid w:val="00175668"/>
    <w:rsid w:val="0017570D"/>
    <w:rsid w:val="0017570F"/>
    <w:rsid w:val="00175AE0"/>
    <w:rsid w:val="00175AF1"/>
    <w:rsid w:val="00175BF7"/>
    <w:rsid w:val="00175C40"/>
    <w:rsid w:val="00175E17"/>
    <w:rsid w:val="00175F26"/>
    <w:rsid w:val="0017602E"/>
    <w:rsid w:val="001766F4"/>
    <w:rsid w:val="00176ADB"/>
    <w:rsid w:val="00176EC3"/>
    <w:rsid w:val="0017720E"/>
    <w:rsid w:val="00177AFB"/>
    <w:rsid w:val="00177B01"/>
    <w:rsid w:val="001805EA"/>
    <w:rsid w:val="00180665"/>
    <w:rsid w:val="00180757"/>
    <w:rsid w:val="001808F6"/>
    <w:rsid w:val="00181101"/>
    <w:rsid w:val="00181128"/>
    <w:rsid w:val="00181177"/>
    <w:rsid w:val="00181525"/>
    <w:rsid w:val="00181557"/>
    <w:rsid w:val="00181724"/>
    <w:rsid w:val="00181855"/>
    <w:rsid w:val="00182143"/>
    <w:rsid w:val="0018221D"/>
    <w:rsid w:val="00182363"/>
    <w:rsid w:val="00182F00"/>
    <w:rsid w:val="00183115"/>
    <w:rsid w:val="00183129"/>
    <w:rsid w:val="0018320C"/>
    <w:rsid w:val="001832B2"/>
    <w:rsid w:val="00183706"/>
    <w:rsid w:val="001838C9"/>
    <w:rsid w:val="00183B66"/>
    <w:rsid w:val="00183B9A"/>
    <w:rsid w:val="00183CA3"/>
    <w:rsid w:val="00183DAB"/>
    <w:rsid w:val="00183E2D"/>
    <w:rsid w:val="00184635"/>
    <w:rsid w:val="00184641"/>
    <w:rsid w:val="0018468B"/>
    <w:rsid w:val="0018489D"/>
    <w:rsid w:val="0018491A"/>
    <w:rsid w:val="00184A63"/>
    <w:rsid w:val="00184F2C"/>
    <w:rsid w:val="00184FEE"/>
    <w:rsid w:val="00185335"/>
    <w:rsid w:val="00185381"/>
    <w:rsid w:val="00185520"/>
    <w:rsid w:val="0018659A"/>
    <w:rsid w:val="001868DB"/>
    <w:rsid w:val="00186A78"/>
    <w:rsid w:val="00186AC2"/>
    <w:rsid w:val="00186BA5"/>
    <w:rsid w:val="00186CFB"/>
    <w:rsid w:val="00186E0C"/>
    <w:rsid w:val="00187012"/>
    <w:rsid w:val="001875DE"/>
    <w:rsid w:val="00187C50"/>
    <w:rsid w:val="00187E30"/>
    <w:rsid w:val="0019007F"/>
    <w:rsid w:val="001905AC"/>
    <w:rsid w:val="001906BC"/>
    <w:rsid w:val="00190773"/>
    <w:rsid w:val="00191077"/>
    <w:rsid w:val="00191135"/>
    <w:rsid w:val="0019132C"/>
    <w:rsid w:val="0019157B"/>
    <w:rsid w:val="00191EB1"/>
    <w:rsid w:val="00191FB9"/>
    <w:rsid w:val="00192348"/>
    <w:rsid w:val="0019249A"/>
    <w:rsid w:val="00192E73"/>
    <w:rsid w:val="00194134"/>
    <w:rsid w:val="00194301"/>
    <w:rsid w:val="001943DE"/>
    <w:rsid w:val="001952EF"/>
    <w:rsid w:val="001958A6"/>
    <w:rsid w:val="001959CB"/>
    <w:rsid w:val="00195FF7"/>
    <w:rsid w:val="001966E2"/>
    <w:rsid w:val="001966EF"/>
    <w:rsid w:val="001967B6"/>
    <w:rsid w:val="00196D3B"/>
    <w:rsid w:val="001972BF"/>
    <w:rsid w:val="0019794E"/>
    <w:rsid w:val="00197F28"/>
    <w:rsid w:val="001A05E3"/>
    <w:rsid w:val="001A067A"/>
    <w:rsid w:val="001A0EC5"/>
    <w:rsid w:val="001A114B"/>
    <w:rsid w:val="001A1249"/>
    <w:rsid w:val="001A129B"/>
    <w:rsid w:val="001A1415"/>
    <w:rsid w:val="001A1515"/>
    <w:rsid w:val="001A1534"/>
    <w:rsid w:val="001A1B91"/>
    <w:rsid w:val="001A1DDB"/>
    <w:rsid w:val="001A1E25"/>
    <w:rsid w:val="001A2949"/>
    <w:rsid w:val="001A2A58"/>
    <w:rsid w:val="001A2CC4"/>
    <w:rsid w:val="001A353F"/>
    <w:rsid w:val="001A3846"/>
    <w:rsid w:val="001A3E8F"/>
    <w:rsid w:val="001A3F61"/>
    <w:rsid w:val="001A3F89"/>
    <w:rsid w:val="001A4134"/>
    <w:rsid w:val="001A4A65"/>
    <w:rsid w:val="001A540B"/>
    <w:rsid w:val="001A5A12"/>
    <w:rsid w:val="001A5B94"/>
    <w:rsid w:val="001A5BD1"/>
    <w:rsid w:val="001A6432"/>
    <w:rsid w:val="001A6AD1"/>
    <w:rsid w:val="001A6CA3"/>
    <w:rsid w:val="001A70DA"/>
    <w:rsid w:val="001A754F"/>
    <w:rsid w:val="001A773B"/>
    <w:rsid w:val="001A7C09"/>
    <w:rsid w:val="001B0049"/>
    <w:rsid w:val="001B01A9"/>
    <w:rsid w:val="001B08FC"/>
    <w:rsid w:val="001B0D11"/>
    <w:rsid w:val="001B212A"/>
    <w:rsid w:val="001B28C7"/>
    <w:rsid w:val="001B2ACD"/>
    <w:rsid w:val="001B2DF0"/>
    <w:rsid w:val="001B2E62"/>
    <w:rsid w:val="001B3276"/>
    <w:rsid w:val="001B3478"/>
    <w:rsid w:val="001B3724"/>
    <w:rsid w:val="001B3848"/>
    <w:rsid w:val="001B3FE4"/>
    <w:rsid w:val="001B45F6"/>
    <w:rsid w:val="001B4711"/>
    <w:rsid w:val="001B4BDF"/>
    <w:rsid w:val="001B4CC9"/>
    <w:rsid w:val="001B4E8C"/>
    <w:rsid w:val="001B5067"/>
    <w:rsid w:val="001B51BF"/>
    <w:rsid w:val="001B5250"/>
    <w:rsid w:val="001B53E2"/>
    <w:rsid w:val="001B5678"/>
    <w:rsid w:val="001B59EA"/>
    <w:rsid w:val="001B5D70"/>
    <w:rsid w:val="001B6580"/>
    <w:rsid w:val="001B6D5A"/>
    <w:rsid w:val="001B6DE6"/>
    <w:rsid w:val="001B6FCA"/>
    <w:rsid w:val="001B75C5"/>
    <w:rsid w:val="001B7646"/>
    <w:rsid w:val="001B7840"/>
    <w:rsid w:val="001B7951"/>
    <w:rsid w:val="001B7985"/>
    <w:rsid w:val="001B79D6"/>
    <w:rsid w:val="001B7C40"/>
    <w:rsid w:val="001C012E"/>
    <w:rsid w:val="001C16E7"/>
    <w:rsid w:val="001C1786"/>
    <w:rsid w:val="001C1F27"/>
    <w:rsid w:val="001C25C1"/>
    <w:rsid w:val="001C278B"/>
    <w:rsid w:val="001C28A6"/>
    <w:rsid w:val="001C2E99"/>
    <w:rsid w:val="001C3763"/>
    <w:rsid w:val="001C388B"/>
    <w:rsid w:val="001C3925"/>
    <w:rsid w:val="001C39E9"/>
    <w:rsid w:val="001C3BF5"/>
    <w:rsid w:val="001C3C47"/>
    <w:rsid w:val="001C3F15"/>
    <w:rsid w:val="001C4202"/>
    <w:rsid w:val="001C44AB"/>
    <w:rsid w:val="001C493A"/>
    <w:rsid w:val="001C4952"/>
    <w:rsid w:val="001C4B87"/>
    <w:rsid w:val="001C4C69"/>
    <w:rsid w:val="001C5880"/>
    <w:rsid w:val="001C5896"/>
    <w:rsid w:val="001C5C76"/>
    <w:rsid w:val="001C5E2F"/>
    <w:rsid w:val="001C5FBF"/>
    <w:rsid w:val="001C6696"/>
    <w:rsid w:val="001C674D"/>
    <w:rsid w:val="001C6A41"/>
    <w:rsid w:val="001C6A88"/>
    <w:rsid w:val="001C6B78"/>
    <w:rsid w:val="001C7149"/>
    <w:rsid w:val="001C7154"/>
    <w:rsid w:val="001D03A9"/>
    <w:rsid w:val="001D052D"/>
    <w:rsid w:val="001D07B1"/>
    <w:rsid w:val="001D12A6"/>
    <w:rsid w:val="001D146A"/>
    <w:rsid w:val="001D1573"/>
    <w:rsid w:val="001D1722"/>
    <w:rsid w:val="001D1724"/>
    <w:rsid w:val="001D1AE1"/>
    <w:rsid w:val="001D2089"/>
    <w:rsid w:val="001D2160"/>
    <w:rsid w:val="001D2353"/>
    <w:rsid w:val="001D31B5"/>
    <w:rsid w:val="001D3AD2"/>
    <w:rsid w:val="001D3AF8"/>
    <w:rsid w:val="001D3E56"/>
    <w:rsid w:val="001D4410"/>
    <w:rsid w:val="001D473B"/>
    <w:rsid w:val="001D4769"/>
    <w:rsid w:val="001D4933"/>
    <w:rsid w:val="001D4D29"/>
    <w:rsid w:val="001D4DD3"/>
    <w:rsid w:val="001D4E3F"/>
    <w:rsid w:val="001D534A"/>
    <w:rsid w:val="001D55F4"/>
    <w:rsid w:val="001D5620"/>
    <w:rsid w:val="001D578E"/>
    <w:rsid w:val="001D59A4"/>
    <w:rsid w:val="001D5DCB"/>
    <w:rsid w:val="001D656D"/>
    <w:rsid w:val="001D6AAD"/>
    <w:rsid w:val="001D6AEA"/>
    <w:rsid w:val="001D6CF0"/>
    <w:rsid w:val="001D739D"/>
    <w:rsid w:val="001D7BD7"/>
    <w:rsid w:val="001D7CCF"/>
    <w:rsid w:val="001D7F6A"/>
    <w:rsid w:val="001E04B2"/>
    <w:rsid w:val="001E1001"/>
    <w:rsid w:val="001E1305"/>
    <w:rsid w:val="001E177D"/>
    <w:rsid w:val="001E1AAD"/>
    <w:rsid w:val="001E1D9E"/>
    <w:rsid w:val="001E20B1"/>
    <w:rsid w:val="001E211B"/>
    <w:rsid w:val="001E26BD"/>
    <w:rsid w:val="001E2D3D"/>
    <w:rsid w:val="001E2E88"/>
    <w:rsid w:val="001E3541"/>
    <w:rsid w:val="001E4083"/>
    <w:rsid w:val="001E44E2"/>
    <w:rsid w:val="001E4C36"/>
    <w:rsid w:val="001E4E28"/>
    <w:rsid w:val="001E53E6"/>
    <w:rsid w:val="001E5455"/>
    <w:rsid w:val="001E563F"/>
    <w:rsid w:val="001E5735"/>
    <w:rsid w:val="001E5E91"/>
    <w:rsid w:val="001E5FB8"/>
    <w:rsid w:val="001E726D"/>
    <w:rsid w:val="001E7600"/>
    <w:rsid w:val="001E7944"/>
    <w:rsid w:val="001E7A3F"/>
    <w:rsid w:val="001E7D96"/>
    <w:rsid w:val="001E7F3A"/>
    <w:rsid w:val="001F06D8"/>
    <w:rsid w:val="001F0761"/>
    <w:rsid w:val="001F077A"/>
    <w:rsid w:val="001F0D82"/>
    <w:rsid w:val="001F0DF6"/>
    <w:rsid w:val="001F171B"/>
    <w:rsid w:val="001F1CDA"/>
    <w:rsid w:val="001F1DF7"/>
    <w:rsid w:val="001F1F1D"/>
    <w:rsid w:val="001F2016"/>
    <w:rsid w:val="001F2C2E"/>
    <w:rsid w:val="001F2D5B"/>
    <w:rsid w:val="001F2EB0"/>
    <w:rsid w:val="001F2F3F"/>
    <w:rsid w:val="001F2F83"/>
    <w:rsid w:val="001F319F"/>
    <w:rsid w:val="001F3202"/>
    <w:rsid w:val="001F35FF"/>
    <w:rsid w:val="001F3696"/>
    <w:rsid w:val="001F39D9"/>
    <w:rsid w:val="001F3A26"/>
    <w:rsid w:val="001F3A51"/>
    <w:rsid w:val="001F3B33"/>
    <w:rsid w:val="001F472A"/>
    <w:rsid w:val="001F4942"/>
    <w:rsid w:val="001F4C58"/>
    <w:rsid w:val="001F4C68"/>
    <w:rsid w:val="001F5252"/>
    <w:rsid w:val="001F53C6"/>
    <w:rsid w:val="001F5535"/>
    <w:rsid w:val="001F598D"/>
    <w:rsid w:val="001F5CD8"/>
    <w:rsid w:val="001F5F83"/>
    <w:rsid w:val="001F617E"/>
    <w:rsid w:val="001F6B3D"/>
    <w:rsid w:val="001F6BEF"/>
    <w:rsid w:val="001F7260"/>
    <w:rsid w:val="001F742E"/>
    <w:rsid w:val="001F7925"/>
    <w:rsid w:val="001F7BDD"/>
    <w:rsid w:val="00200368"/>
    <w:rsid w:val="002003D4"/>
    <w:rsid w:val="00200720"/>
    <w:rsid w:val="0020091C"/>
    <w:rsid w:val="00200B54"/>
    <w:rsid w:val="00201091"/>
    <w:rsid w:val="00201538"/>
    <w:rsid w:val="0020191F"/>
    <w:rsid w:val="00201FA7"/>
    <w:rsid w:val="00201FFB"/>
    <w:rsid w:val="00202C30"/>
    <w:rsid w:val="00203307"/>
    <w:rsid w:val="002035F3"/>
    <w:rsid w:val="00203991"/>
    <w:rsid w:val="00203AE1"/>
    <w:rsid w:val="00203EF4"/>
    <w:rsid w:val="00203FF3"/>
    <w:rsid w:val="0020477A"/>
    <w:rsid w:val="00204814"/>
    <w:rsid w:val="00204D6C"/>
    <w:rsid w:val="00204DBA"/>
    <w:rsid w:val="00204F3B"/>
    <w:rsid w:val="00205F89"/>
    <w:rsid w:val="002063F4"/>
    <w:rsid w:val="002069AE"/>
    <w:rsid w:val="002069BB"/>
    <w:rsid w:val="00206B94"/>
    <w:rsid w:val="0020704A"/>
    <w:rsid w:val="00207196"/>
    <w:rsid w:val="002071C0"/>
    <w:rsid w:val="00207315"/>
    <w:rsid w:val="00207527"/>
    <w:rsid w:val="00207D65"/>
    <w:rsid w:val="00207EA4"/>
    <w:rsid w:val="00210115"/>
    <w:rsid w:val="0021031B"/>
    <w:rsid w:val="00210569"/>
    <w:rsid w:val="00210A05"/>
    <w:rsid w:val="00210A73"/>
    <w:rsid w:val="00210CAA"/>
    <w:rsid w:val="00211186"/>
    <w:rsid w:val="00211503"/>
    <w:rsid w:val="00212308"/>
    <w:rsid w:val="0021315E"/>
    <w:rsid w:val="0021319D"/>
    <w:rsid w:val="00213336"/>
    <w:rsid w:val="00213588"/>
    <w:rsid w:val="00213B45"/>
    <w:rsid w:val="00213BB9"/>
    <w:rsid w:val="00213D3B"/>
    <w:rsid w:val="00213DCA"/>
    <w:rsid w:val="0021431C"/>
    <w:rsid w:val="00214872"/>
    <w:rsid w:val="00214898"/>
    <w:rsid w:val="00214CBA"/>
    <w:rsid w:val="00214FFD"/>
    <w:rsid w:val="0021532B"/>
    <w:rsid w:val="0021536F"/>
    <w:rsid w:val="0021586C"/>
    <w:rsid w:val="00215A99"/>
    <w:rsid w:val="002162E9"/>
    <w:rsid w:val="002163A3"/>
    <w:rsid w:val="00216674"/>
    <w:rsid w:val="0021678D"/>
    <w:rsid w:val="00216BEA"/>
    <w:rsid w:val="00217A28"/>
    <w:rsid w:val="00217BF3"/>
    <w:rsid w:val="00217E76"/>
    <w:rsid w:val="00220276"/>
    <w:rsid w:val="002202AD"/>
    <w:rsid w:val="00220836"/>
    <w:rsid w:val="00221085"/>
    <w:rsid w:val="0022122B"/>
    <w:rsid w:val="00221254"/>
    <w:rsid w:val="002213EE"/>
    <w:rsid w:val="00221470"/>
    <w:rsid w:val="00221D39"/>
    <w:rsid w:val="00222843"/>
    <w:rsid w:val="00222D18"/>
    <w:rsid w:val="00223265"/>
    <w:rsid w:val="0022355E"/>
    <w:rsid w:val="002238BD"/>
    <w:rsid w:val="00223A24"/>
    <w:rsid w:val="00223AA6"/>
    <w:rsid w:val="00223BF8"/>
    <w:rsid w:val="00223C04"/>
    <w:rsid w:val="0022412B"/>
    <w:rsid w:val="0022417A"/>
    <w:rsid w:val="00224671"/>
    <w:rsid w:val="002247EE"/>
    <w:rsid w:val="00225139"/>
    <w:rsid w:val="002251ED"/>
    <w:rsid w:val="00225BED"/>
    <w:rsid w:val="00225D1E"/>
    <w:rsid w:val="002261E8"/>
    <w:rsid w:val="00226531"/>
    <w:rsid w:val="0022668E"/>
    <w:rsid w:val="002272EE"/>
    <w:rsid w:val="00227505"/>
    <w:rsid w:val="0022758A"/>
    <w:rsid w:val="002276B3"/>
    <w:rsid w:val="00227E4E"/>
    <w:rsid w:val="002300D5"/>
    <w:rsid w:val="0023045F"/>
    <w:rsid w:val="00230AEF"/>
    <w:rsid w:val="00230BC6"/>
    <w:rsid w:val="00232070"/>
    <w:rsid w:val="00232110"/>
    <w:rsid w:val="002321A3"/>
    <w:rsid w:val="002323CF"/>
    <w:rsid w:val="002325F4"/>
    <w:rsid w:val="0023264D"/>
    <w:rsid w:val="002326C0"/>
    <w:rsid w:val="00232B62"/>
    <w:rsid w:val="00232ED7"/>
    <w:rsid w:val="002332FC"/>
    <w:rsid w:val="0023335C"/>
    <w:rsid w:val="002335A0"/>
    <w:rsid w:val="00233C8A"/>
    <w:rsid w:val="00233FDC"/>
    <w:rsid w:val="00234026"/>
    <w:rsid w:val="00234421"/>
    <w:rsid w:val="00234633"/>
    <w:rsid w:val="00234CC3"/>
    <w:rsid w:val="00234EB2"/>
    <w:rsid w:val="00234FA0"/>
    <w:rsid w:val="002350FC"/>
    <w:rsid w:val="0023533D"/>
    <w:rsid w:val="0023540E"/>
    <w:rsid w:val="00235450"/>
    <w:rsid w:val="002354B8"/>
    <w:rsid w:val="002359DC"/>
    <w:rsid w:val="00236A0F"/>
    <w:rsid w:val="002373D0"/>
    <w:rsid w:val="0024020D"/>
    <w:rsid w:val="00240249"/>
    <w:rsid w:val="00240251"/>
    <w:rsid w:val="00240371"/>
    <w:rsid w:val="002403BA"/>
    <w:rsid w:val="002408F2"/>
    <w:rsid w:val="00240C41"/>
    <w:rsid w:val="00241158"/>
    <w:rsid w:val="002414E8"/>
    <w:rsid w:val="00241530"/>
    <w:rsid w:val="00241697"/>
    <w:rsid w:val="00241761"/>
    <w:rsid w:val="002419CD"/>
    <w:rsid w:val="00241B38"/>
    <w:rsid w:val="00241D41"/>
    <w:rsid w:val="002420A4"/>
    <w:rsid w:val="00242538"/>
    <w:rsid w:val="00242E65"/>
    <w:rsid w:val="00243195"/>
    <w:rsid w:val="002432D3"/>
    <w:rsid w:val="0024332D"/>
    <w:rsid w:val="0024358D"/>
    <w:rsid w:val="00243679"/>
    <w:rsid w:val="002437C2"/>
    <w:rsid w:val="0024380C"/>
    <w:rsid w:val="00243C23"/>
    <w:rsid w:val="002442A1"/>
    <w:rsid w:val="00244510"/>
    <w:rsid w:val="00244778"/>
    <w:rsid w:val="00244CC3"/>
    <w:rsid w:val="002454DA"/>
    <w:rsid w:val="00245ECE"/>
    <w:rsid w:val="002466F8"/>
    <w:rsid w:val="00246825"/>
    <w:rsid w:val="0024696E"/>
    <w:rsid w:val="00246AD5"/>
    <w:rsid w:val="00246B12"/>
    <w:rsid w:val="0024700B"/>
    <w:rsid w:val="002477CA"/>
    <w:rsid w:val="002479FF"/>
    <w:rsid w:val="00247BD2"/>
    <w:rsid w:val="00247C22"/>
    <w:rsid w:val="00247E5C"/>
    <w:rsid w:val="00247EE2"/>
    <w:rsid w:val="00250258"/>
    <w:rsid w:val="00250DBF"/>
    <w:rsid w:val="00250EF8"/>
    <w:rsid w:val="00250FE7"/>
    <w:rsid w:val="002513F2"/>
    <w:rsid w:val="00251548"/>
    <w:rsid w:val="00251B72"/>
    <w:rsid w:val="0025239B"/>
    <w:rsid w:val="00252D84"/>
    <w:rsid w:val="0025317B"/>
    <w:rsid w:val="00253AAB"/>
    <w:rsid w:val="002540EA"/>
    <w:rsid w:val="0025453B"/>
    <w:rsid w:val="00254726"/>
    <w:rsid w:val="00254B53"/>
    <w:rsid w:val="00254B8A"/>
    <w:rsid w:val="00254BA1"/>
    <w:rsid w:val="00254DB7"/>
    <w:rsid w:val="00254E5F"/>
    <w:rsid w:val="00254F79"/>
    <w:rsid w:val="002550CB"/>
    <w:rsid w:val="0025561F"/>
    <w:rsid w:val="002556D8"/>
    <w:rsid w:val="002556E4"/>
    <w:rsid w:val="002557C8"/>
    <w:rsid w:val="002558A1"/>
    <w:rsid w:val="00255C18"/>
    <w:rsid w:val="0025600E"/>
    <w:rsid w:val="00256089"/>
    <w:rsid w:val="002561D5"/>
    <w:rsid w:val="00256945"/>
    <w:rsid w:val="00256A87"/>
    <w:rsid w:val="00256AA0"/>
    <w:rsid w:val="00256B75"/>
    <w:rsid w:val="00256CAE"/>
    <w:rsid w:val="0025741D"/>
    <w:rsid w:val="0025783C"/>
    <w:rsid w:val="002579AF"/>
    <w:rsid w:val="00257A42"/>
    <w:rsid w:val="0026013A"/>
    <w:rsid w:val="002606B0"/>
    <w:rsid w:val="002608BC"/>
    <w:rsid w:val="0026137F"/>
    <w:rsid w:val="0026168B"/>
    <w:rsid w:val="002621BC"/>
    <w:rsid w:val="002626B3"/>
    <w:rsid w:val="002628C7"/>
    <w:rsid w:val="00262925"/>
    <w:rsid w:val="00262E26"/>
    <w:rsid w:val="0026303B"/>
    <w:rsid w:val="00263141"/>
    <w:rsid w:val="002634C3"/>
    <w:rsid w:val="00263615"/>
    <w:rsid w:val="0026385E"/>
    <w:rsid w:val="002643FD"/>
    <w:rsid w:val="0026442C"/>
    <w:rsid w:val="002648E9"/>
    <w:rsid w:val="00264C4D"/>
    <w:rsid w:val="002652C6"/>
    <w:rsid w:val="00265EB9"/>
    <w:rsid w:val="00265FA3"/>
    <w:rsid w:val="00266176"/>
    <w:rsid w:val="002661B2"/>
    <w:rsid w:val="0026629F"/>
    <w:rsid w:val="00266467"/>
    <w:rsid w:val="002665FA"/>
    <w:rsid w:val="0026683D"/>
    <w:rsid w:val="00266EF8"/>
    <w:rsid w:val="00266F07"/>
    <w:rsid w:val="00270763"/>
    <w:rsid w:val="00270BD7"/>
    <w:rsid w:val="00271062"/>
    <w:rsid w:val="002713FD"/>
    <w:rsid w:val="00271559"/>
    <w:rsid w:val="002715FE"/>
    <w:rsid w:val="002716A9"/>
    <w:rsid w:val="00271D11"/>
    <w:rsid w:val="00271EB7"/>
    <w:rsid w:val="00271ECC"/>
    <w:rsid w:val="00271ED5"/>
    <w:rsid w:val="0027217A"/>
    <w:rsid w:val="002721CD"/>
    <w:rsid w:val="00272319"/>
    <w:rsid w:val="0027292A"/>
    <w:rsid w:val="00272E36"/>
    <w:rsid w:val="002733FE"/>
    <w:rsid w:val="00273BA1"/>
    <w:rsid w:val="00273D34"/>
    <w:rsid w:val="002743B1"/>
    <w:rsid w:val="00274579"/>
    <w:rsid w:val="00274987"/>
    <w:rsid w:val="002749EE"/>
    <w:rsid w:val="00275B81"/>
    <w:rsid w:val="00276070"/>
    <w:rsid w:val="00276291"/>
    <w:rsid w:val="00276EF8"/>
    <w:rsid w:val="002770BD"/>
    <w:rsid w:val="002776E2"/>
    <w:rsid w:val="00277D8E"/>
    <w:rsid w:val="002806B0"/>
    <w:rsid w:val="0028112C"/>
    <w:rsid w:val="002811DE"/>
    <w:rsid w:val="002814BA"/>
    <w:rsid w:val="002817F4"/>
    <w:rsid w:val="00281B5D"/>
    <w:rsid w:val="00282024"/>
    <w:rsid w:val="0028249F"/>
    <w:rsid w:val="00282B7A"/>
    <w:rsid w:val="00282CE5"/>
    <w:rsid w:val="002832E5"/>
    <w:rsid w:val="00284101"/>
    <w:rsid w:val="00284140"/>
    <w:rsid w:val="00284AFB"/>
    <w:rsid w:val="00284B3D"/>
    <w:rsid w:val="00284B95"/>
    <w:rsid w:val="00284E43"/>
    <w:rsid w:val="00285097"/>
    <w:rsid w:val="0028542E"/>
    <w:rsid w:val="00285C11"/>
    <w:rsid w:val="00286066"/>
    <w:rsid w:val="002860C5"/>
    <w:rsid w:val="0028631D"/>
    <w:rsid w:val="00286718"/>
    <w:rsid w:val="002867DB"/>
    <w:rsid w:val="00286833"/>
    <w:rsid w:val="00286A03"/>
    <w:rsid w:val="002870A4"/>
    <w:rsid w:val="002876BE"/>
    <w:rsid w:val="00287A47"/>
    <w:rsid w:val="00287D04"/>
    <w:rsid w:val="002903A7"/>
    <w:rsid w:val="002908F8"/>
    <w:rsid w:val="00290B55"/>
    <w:rsid w:val="00290CDD"/>
    <w:rsid w:val="00290DE9"/>
    <w:rsid w:val="00290F84"/>
    <w:rsid w:val="00291220"/>
    <w:rsid w:val="002912AB"/>
    <w:rsid w:val="002912CF"/>
    <w:rsid w:val="00291AF1"/>
    <w:rsid w:val="00291C19"/>
    <w:rsid w:val="002923F6"/>
    <w:rsid w:val="0029263E"/>
    <w:rsid w:val="00292911"/>
    <w:rsid w:val="002931A4"/>
    <w:rsid w:val="00293748"/>
    <w:rsid w:val="0029382E"/>
    <w:rsid w:val="002938E2"/>
    <w:rsid w:val="00293954"/>
    <w:rsid w:val="00293E1F"/>
    <w:rsid w:val="002943DC"/>
    <w:rsid w:val="00294BEB"/>
    <w:rsid w:val="00294DC1"/>
    <w:rsid w:val="00294E3D"/>
    <w:rsid w:val="00294F30"/>
    <w:rsid w:val="00294F6C"/>
    <w:rsid w:val="0029548A"/>
    <w:rsid w:val="0029610A"/>
    <w:rsid w:val="0029634F"/>
    <w:rsid w:val="00296F7F"/>
    <w:rsid w:val="00297053"/>
    <w:rsid w:val="00297085"/>
    <w:rsid w:val="002970B5"/>
    <w:rsid w:val="0029763A"/>
    <w:rsid w:val="002977D5"/>
    <w:rsid w:val="00297B32"/>
    <w:rsid w:val="00297F96"/>
    <w:rsid w:val="002A0115"/>
    <w:rsid w:val="002A02C4"/>
    <w:rsid w:val="002A055C"/>
    <w:rsid w:val="002A0A6B"/>
    <w:rsid w:val="002A1269"/>
    <w:rsid w:val="002A19BA"/>
    <w:rsid w:val="002A1E53"/>
    <w:rsid w:val="002A2A71"/>
    <w:rsid w:val="002A2CAC"/>
    <w:rsid w:val="002A314A"/>
    <w:rsid w:val="002A347F"/>
    <w:rsid w:val="002A3839"/>
    <w:rsid w:val="002A392C"/>
    <w:rsid w:val="002A4316"/>
    <w:rsid w:val="002A46A3"/>
    <w:rsid w:val="002A4700"/>
    <w:rsid w:val="002A4CD1"/>
    <w:rsid w:val="002A51E9"/>
    <w:rsid w:val="002A553A"/>
    <w:rsid w:val="002A57E5"/>
    <w:rsid w:val="002A58CA"/>
    <w:rsid w:val="002A5B07"/>
    <w:rsid w:val="002A5C9C"/>
    <w:rsid w:val="002A60A0"/>
    <w:rsid w:val="002A7156"/>
    <w:rsid w:val="002A72EF"/>
    <w:rsid w:val="002A74FD"/>
    <w:rsid w:val="002A79EF"/>
    <w:rsid w:val="002A7C22"/>
    <w:rsid w:val="002A7F31"/>
    <w:rsid w:val="002B0105"/>
    <w:rsid w:val="002B077F"/>
    <w:rsid w:val="002B14D4"/>
    <w:rsid w:val="002B1B87"/>
    <w:rsid w:val="002B1BF7"/>
    <w:rsid w:val="002B1D55"/>
    <w:rsid w:val="002B200D"/>
    <w:rsid w:val="002B2023"/>
    <w:rsid w:val="002B2248"/>
    <w:rsid w:val="002B22E4"/>
    <w:rsid w:val="002B2B8B"/>
    <w:rsid w:val="002B2BB2"/>
    <w:rsid w:val="002B2CC9"/>
    <w:rsid w:val="002B3286"/>
    <w:rsid w:val="002B32EB"/>
    <w:rsid w:val="002B3429"/>
    <w:rsid w:val="002B3A9F"/>
    <w:rsid w:val="002B3B20"/>
    <w:rsid w:val="002B3D7D"/>
    <w:rsid w:val="002B3DD2"/>
    <w:rsid w:val="002B4031"/>
    <w:rsid w:val="002B42A4"/>
    <w:rsid w:val="002B4439"/>
    <w:rsid w:val="002B4588"/>
    <w:rsid w:val="002B464E"/>
    <w:rsid w:val="002B4844"/>
    <w:rsid w:val="002B4A03"/>
    <w:rsid w:val="002B53FB"/>
    <w:rsid w:val="002B5DD4"/>
    <w:rsid w:val="002B6426"/>
    <w:rsid w:val="002B6901"/>
    <w:rsid w:val="002B69DB"/>
    <w:rsid w:val="002B6A25"/>
    <w:rsid w:val="002B6A3F"/>
    <w:rsid w:val="002B6CF6"/>
    <w:rsid w:val="002B6E34"/>
    <w:rsid w:val="002B71A0"/>
    <w:rsid w:val="002B725E"/>
    <w:rsid w:val="002B752E"/>
    <w:rsid w:val="002B76CA"/>
    <w:rsid w:val="002B786B"/>
    <w:rsid w:val="002B7CAA"/>
    <w:rsid w:val="002B7F83"/>
    <w:rsid w:val="002C025B"/>
    <w:rsid w:val="002C0312"/>
    <w:rsid w:val="002C06DA"/>
    <w:rsid w:val="002C08BA"/>
    <w:rsid w:val="002C0C79"/>
    <w:rsid w:val="002C14A1"/>
    <w:rsid w:val="002C1B2F"/>
    <w:rsid w:val="002C1EF1"/>
    <w:rsid w:val="002C20AE"/>
    <w:rsid w:val="002C20F1"/>
    <w:rsid w:val="002C2A8B"/>
    <w:rsid w:val="002C2C15"/>
    <w:rsid w:val="002C3056"/>
    <w:rsid w:val="002C3130"/>
    <w:rsid w:val="002C33CF"/>
    <w:rsid w:val="002C38DF"/>
    <w:rsid w:val="002C38FE"/>
    <w:rsid w:val="002C3B67"/>
    <w:rsid w:val="002C3BBE"/>
    <w:rsid w:val="002C4091"/>
    <w:rsid w:val="002C465E"/>
    <w:rsid w:val="002C46EE"/>
    <w:rsid w:val="002C578B"/>
    <w:rsid w:val="002C601A"/>
    <w:rsid w:val="002C66D5"/>
    <w:rsid w:val="002C69D2"/>
    <w:rsid w:val="002C6B45"/>
    <w:rsid w:val="002C6BC6"/>
    <w:rsid w:val="002C7019"/>
    <w:rsid w:val="002C70C2"/>
    <w:rsid w:val="002C71DC"/>
    <w:rsid w:val="002C74C1"/>
    <w:rsid w:val="002C76E3"/>
    <w:rsid w:val="002C78E7"/>
    <w:rsid w:val="002C7B3A"/>
    <w:rsid w:val="002C7BCA"/>
    <w:rsid w:val="002C7DBF"/>
    <w:rsid w:val="002C7EE5"/>
    <w:rsid w:val="002D0039"/>
    <w:rsid w:val="002D00B7"/>
    <w:rsid w:val="002D09DE"/>
    <w:rsid w:val="002D0B53"/>
    <w:rsid w:val="002D0C05"/>
    <w:rsid w:val="002D12C2"/>
    <w:rsid w:val="002D162D"/>
    <w:rsid w:val="002D1A75"/>
    <w:rsid w:val="002D1AE7"/>
    <w:rsid w:val="002D1CEB"/>
    <w:rsid w:val="002D1EDB"/>
    <w:rsid w:val="002D24C9"/>
    <w:rsid w:val="002D25D9"/>
    <w:rsid w:val="002D2A7C"/>
    <w:rsid w:val="002D3AA5"/>
    <w:rsid w:val="002D3C98"/>
    <w:rsid w:val="002D4E2E"/>
    <w:rsid w:val="002D4E4B"/>
    <w:rsid w:val="002D4F45"/>
    <w:rsid w:val="002D51B9"/>
    <w:rsid w:val="002D51DE"/>
    <w:rsid w:val="002D51F5"/>
    <w:rsid w:val="002D5B6B"/>
    <w:rsid w:val="002D5E4B"/>
    <w:rsid w:val="002D5EF0"/>
    <w:rsid w:val="002D6089"/>
    <w:rsid w:val="002D61A8"/>
    <w:rsid w:val="002D61EA"/>
    <w:rsid w:val="002D6218"/>
    <w:rsid w:val="002D6AFD"/>
    <w:rsid w:val="002D6DB2"/>
    <w:rsid w:val="002D6E14"/>
    <w:rsid w:val="002D7181"/>
    <w:rsid w:val="002D7214"/>
    <w:rsid w:val="002D73FD"/>
    <w:rsid w:val="002D7618"/>
    <w:rsid w:val="002D7895"/>
    <w:rsid w:val="002D79C1"/>
    <w:rsid w:val="002D7EA4"/>
    <w:rsid w:val="002E0050"/>
    <w:rsid w:val="002E0827"/>
    <w:rsid w:val="002E0A74"/>
    <w:rsid w:val="002E1017"/>
    <w:rsid w:val="002E1164"/>
    <w:rsid w:val="002E128D"/>
    <w:rsid w:val="002E1940"/>
    <w:rsid w:val="002E19FD"/>
    <w:rsid w:val="002E1C52"/>
    <w:rsid w:val="002E1D54"/>
    <w:rsid w:val="002E265D"/>
    <w:rsid w:val="002E296C"/>
    <w:rsid w:val="002E2AB3"/>
    <w:rsid w:val="002E2D63"/>
    <w:rsid w:val="002E3165"/>
    <w:rsid w:val="002E330E"/>
    <w:rsid w:val="002E34B3"/>
    <w:rsid w:val="002E366C"/>
    <w:rsid w:val="002E3876"/>
    <w:rsid w:val="002E38FD"/>
    <w:rsid w:val="002E3AF4"/>
    <w:rsid w:val="002E43F7"/>
    <w:rsid w:val="002E4AF4"/>
    <w:rsid w:val="002E4CFD"/>
    <w:rsid w:val="002E4EF4"/>
    <w:rsid w:val="002E4F53"/>
    <w:rsid w:val="002E52C0"/>
    <w:rsid w:val="002E5394"/>
    <w:rsid w:val="002E54DE"/>
    <w:rsid w:val="002E57F3"/>
    <w:rsid w:val="002E57F8"/>
    <w:rsid w:val="002E5AFC"/>
    <w:rsid w:val="002E5DFA"/>
    <w:rsid w:val="002E5E3E"/>
    <w:rsid w:val="002E5EBD"/>
    <w:rsid w:val="002E61B9"/>
    <w:rsid w:val="002E651D"/>
    <w:rsid w:val="002E66C3"/>
    <w:rsid w:val="002E6708"/>
    <w:rsid w:val="002E70DE"/>
    <w:rsid w:val="002E71F1"/>
    <w:rsid w:val="002E79F9"/>
    <w:rsid w:val="002E7B72"/>
    <w:rsid w:val="002E7D76"/>
    <w:rsid w:val="002F0CFC"/>
    <w:rsid w:val="002F0D8A"/>
    <w:rsid w:val="002F0EB8"/>
    <w:rsid w:val="002F1401"/>
    <w:rsid w:val="002F15AF"/>
    <w:rsid w:val="002F187D"/>
    <w:rsid w:val="002F2207"/>
    <w:rsid w:val="002F25BA"/>
    <w:rsid w:val="002F26F9"/>
    <w:rsid w:val="002F2827"/>
    <w:rsid w:val="002F2BF8"/>
    <w:rsid w:val="002F30C5"/>
    <w:rsid w:val="002F3843"/>
    <w:rsid w:val="002F3915"/>
    <w:rsid w:val="002F40F6"/>
    <w:rsid w:val="002F4B0A"/>
    <w:rsid w:val="002F4D61"/>
    <w:rsid w:val="002F4E9C"/>
    <w:rsid w:val="002F5410"/>
    <w:rsid w:val="002F5542"/>
    <w:rsid w:val="002F5BA9"/>
    <w:rsid w:val="002F5BC4"/>
    <w:rsid w:val="002F5E47"/>
    <w:rsid w:val="002F6313"/>
    <w:rsid w:val="002F773E"/>
    <w:rsid w:val="002F784D"/>
    <w:rsid w:val="002F7A7C"/>
    <w:rsid w:val="002F7BB8"/>
    <w:rsid w:val="003002D1"/>
    <w:rsid w:val="00300757"/>
    <w:rsid w:val="00300E94"/>
    <w:rsid w:val="003011CE"/>
    <w:rsid w:val="003014BF"/>
    <w:rsid w:val="00301954"/>
    <w:rsid w:val="00301A6B"/>
    <w:rsid w:val="00301B84"/>
    <w:rsid w:val="00301FFB"/>
    <w:rsid w:val="00302496"/>
    <w:rsid w:val="00302764"/>
    <w:rsid w:val="003030B9"/>
    <w:rsid w:val="0030319B"/>
    <w:rsid w:val="00303405"/>
    <w:rsid w:val="00303492"/>
    <w:rsid w:val="003038C6"/>
    <w:rsid w:val="00304316"/>
    <w:rsid w:val="00304393"/>
    <w:rsid w:val="0030456E"/>
    <w:rsid w:val="00304B22"/>
    <w:rsid w:val="00305594"/>
    <w:rsid w:val="0030570E"/>
    <w:rsid w:val="0030578B"/>
    <w:rsid w:val="00305F39"/>
    <w:rsid w:val="003064D4"/>
    <w:rsid w:val="0030652D"/>
    <w:rsid w:val="00306705"/>
    <w:rsid w:val="00306B8C"/>
    <w:rsid w:val="00307A94"/>
    <w:rsid w:val="00307CD1"/>
    <w:rsid w:val="0031006D"/>
    <w:rsid w:val="00310412"/>
    <w:rsid w:val="00310689"/>
    <w:rsid w:val="0031077A"/>
    <w:rsid w:val="00310DE1"/>
    <w:rsid w:val="00310E50"/>
    <w:rsid w:val="0031114C"/>
    <w:rsid w:val="003112BD"/>
    <w:rsid w:val="00311391"/>
    <w:rsid w:val="00311512"/>
    <w:rsid w:val="003116EA"/>
    <w:rsid w:val="0031187A"/>
    <w:rsid w:val="0031188C"/>
    <w:rsid w:val="0031197F"/>
    <w:rsid w:val="00311A86"/>
    <w:rsid w:val="00311CE9"/>
    <w:rsid w:val="00311E70"/>
    <w:rsid w:val="00312090"/>
    <w:rsid w:val="00312204"/>
    <w:rsid w:val="00312A6E"/>
    <w:rsid w:val="00312E84"/>
    <w:rsid w:val="0031320E"/>
    <w:rsid w:val="00313487"/>
    <w:rsid w:val="0031349B"/>
    <w:rsid w:val="0031360E"/>
    <w:rsid w:val="00314092"/>
    <w:rsid w:val="003151C3"/>
    <w:rsid w:val="00315367"/>
    <w:rsid w:val="00315474"/>
    <w:rsid w:val="003155E4"/>
    <w:rsid w:val="00315E4A"/>
    <w:rsid w:val="0031603C"/>
    <w:rsid w:val="003169C8"/>
    <w:rsid w:val="00317006"/>
    <w:rsid w:val="00317016"/>
    <w:rsid w:val="00317038"/>
    <w:rsid w:val="003170EC"/>
    <w:rsid w:val="00317D97"/>
    <w:rsid w:val="00317DA6"/>
    <w:rsid w:val="00317F42"/>
    <w:rsid w:val="0032027B"/>
    <w:rsid w:val="0032056E"/>
    <w:rsid w:val="003206A7"/>
    <w:rsid w:val="0032088D"/>
    <w:rsid w:val="00320CE5"/>
    <w:rsid w:val="00320DBC"/>
    <w:rsid w:val="00320E79"/>
    <w:rsid w:val="00320F0D"/>
    <w:rsid w:val="0032116B"/>
    <w:rsid w:val="003211F4"/>
    <w:rsid w:val="003218FE"/>
    <w:rsid w:val="00321B5A"/>
    <w:rsid w:val="00321C23"/>
    <w:rsid w:val="00322838"/>
    <w:rsid w:val="003228F6"/>
    <w:rsid w:val="003228F9"/>
    <w:rsid w:val="003234FF"/>
    <w:rsid w:val="00323DD3"/>
    <w:rsid w:val="00323EA5"/>
    <w:rsid w:val="003244D8"/>
    <w:rsid w:val="003246E8"/>
    <w:rsid w:val="00324872"/>
    <w:rsid w:val="0032491D"/>
    <w:rsid w:val="00325637"/>
    <w:rsid w:val="0032568A"/>
    <w:rsid w:val="003256C8"/>
    <w:rsid w:val="003256D0"/>
    <w:rsid w:val="00325DFE"/>
    <w:rsid w:val="0032611B"/>
    <w:rsid w:val="0032620B"/>
    <w:rsid w:val="0032665F"/>
    <w:rsid w:val="003266C5"/>
    <w:rsid w:val="0032673A"/>
    <w:rsid w:val="003267F9"/>
    <w:rsid w:val="003267FE"/>
    <w:rsid w:val="00326EEB"/>
    <w:rsid w:val="00327390"/>
    <w:rsid w:val="003276AA"/>
    <w:rsid w:val="003277CF"/>
    <w:rsid w:val="0032781B"/>
    <w:rsid w:val="003300D5"/>
    <w:rsid w:val="0033062F"/>
    <w:rsid w:val="00330694"/>
    <w:rsid w:val="003308D8"/>
    <w:rsid w:val="00330922"/>
    <w:rsid w:val="00330B0D"/>
    <w:rsid w:val="00330E4E"/>
    <w:rsid w:val="00331396"/>
    <w:rsid w:val="00331E07"/>
    <w:rsid w:val="00331EDB"/>
    <w:rsid w:val="00332272"/>
    <w:rsid w:val="00332408"/>
    <w:rsid w:val="00332462"/>
    <w:rsid w:val="0033247A"/>
    <w:rsid w:val="00332483"/>
    <w:rsid w:val="00332CD9"/>
    <w:rsid w:val="00332FAD"/>
    <w:rsid w:val="00334553"/>
    <w:rsid w:val="00334A00"/>
    <w:rsid w:val="00334E4C"/>
    <w:rsid w:val="003352E6"/>
    <w:rsid w:val="0033530C"/>
    <w:rsid w:val="0033538A"/>
    <w:rsid w:val="00335483"/>
    <w:rsid w:val="00335496"/>
    <w:rsid w:val="003357C0"/>
    <w:rsid w:val="00335B07"/>
    <w:rsid w:val="00336176"/>
    <w:rsid w:val="003364B7"/>
    <w:rsid w:val="00336630"/>
    <w:rsid w:val="0033675D"/>
    <w:rsid w:val="00336914"/>
    <w:rsid w:val="00336980"/>
    <w:rsid w:val="00336A71"/>
    <w:rsid w:val="00336A78"/>
    <w:rsid w:val="00336E19"/>
    <w:rsid w:val="00337A7C"/>
    <w:rsid w:val="00337A9F"/>
    <w:rsid w:val="00337F1C"/>
    <w:rsid w:val="003408ED"/>
    <w:rsid w:val="00340ADE"/>
    <w:rsid w:val="00340C3F"/>
    <w:rsid w:val="00340CF9"/>
    <w:rsid w:val="00340FC3"/>
    <w:rsid w:val="003410DB"/>
    <w:rsid w:val="00341544"/>
    <w:rsid w:val="003421CF"/>
    <w:rsid w:val="00342274"/>
    <w:rsid w:val="00342F75"/>
    <w:rsid w:val="00342FC9"/>
    <w:rsid w:val="0034305B"/>
    <w:rsid w:val="003438F7"/>
    <w:rsid w:val="00343C17"/>
    <w:rsid w:val="003442A3"/>
    <w:rsid w:val="00345004"/>
    <w:rsid w:val="00345484"/>
    <w:rsid w:val="00345AF8"/>
    <w:rsid w:val="0034656F"/>
    <w:rsid w:val="0034705C"/>
    <w:rsid w:val="0034749D"/>
    <w:rsid w:val="00347536"/>
    <w:rsid w:val="003476E3"/>
    <w:rsid w:val="00347836"/>
    <w:rsid w:val="00347EFC"/>
    <w:rsid w:val="003501AA"/>
    <w:rsid w:val="00350516"/>
    <w:rsid w:val="003507BB"/>
    <w:rsid w:val="003508DE"/>
    <w:rsid w:val="00350A10"/>
    <w:rsid w:val="00350D2A"/>
    <w:rsid w:val="0035150A"/>
    <w:rsid w:val="0035161C"/>
    <w:rsid w:val="00351931"/>
    <w:rsid w:val="00351B3B"/>
    <w:rsid w:val="00351B76"/>
    <w:rsid w:val="00352581"/>
    <w:rsid w:val="00352DBD"/>
    <w:rsid w:val="00352FB5"/>
    <w:rsid w:val="003531B6"/>
    <w:rsid w:val="00353230"/>
    <w:rsid w:val="00353440"/>
    <w:rsid w:val="00353647"/>
    <w:rsid w:val="00354090"/>
    <w:rsid w:val="003546EA"/>
    <w:rsid w:val="00355A3A"/>
    <w:rsid w:val="00355A3B"/>
    <w:rsid w:val="00355AC7"/>
    <w:rsid w:val="00355C9D"/>
    <w:rsid w:val="00355DC7"/>
    <w:rsid w:val="00355F3F"/>
    <w:rsid w:val="00355FD5"/>
    <w:rsid w:val="003565AC"/>
    <w:rsid w:val="0035675D"/>
    <w:rsid w:val="003567CF"/>
    <w:rsid w:val="00356B77"/>
    <w:rsid w:val="00356B7E"/>
    <w:rsid w:val="00356D89"/>
    <w:rsid w:val="0035706C"/>
    <w:rsid w:val="00357140"/>
    <w:rsid w:val="00357C52"/>
    <w:rsid w:val="003600D4"/>
    <w:rsid w:val="003609A8"/>
    <w:rsid w:val="00361009"/>
    <w:rsid w:val="0036133B"/>
    <w:rsid w:val="00361396"/>
    <w:rsid w:val="00361617"/>
    <w:rsid w:val="00361AF9"/>
    <w:rsid w:val="00361B66"/>
    <w:rsid w:val="00362456"/>
    <w:rsid w:val="0036253C"/>
    <w:rsid w:val="00362671"/>
    <w:rsid w:val="00362AAC"/>
    <w:rsid w:val="00362B71"/>
    <w:rsid w:val="00362D91"/>
    <w:rsid w:val="003634D8"/>
    <w:rsid w:val="003636F7"/>
    <w:rsid w:val="0036398A"/>
    <w:rsid w:val="00363AFE"/>
    <w:rsid w:val="00363BC4"/>
    <w:rsid w:val="00363D0B"/>
    <w:rsid w:val="003644A0"/>
    <w:rsid w:val="00364587"/>
    <w:rsid w:val="00364807"/>
    <w:rsid w:val="003648A8"/>
    <w:rsid w:val="003649A3"/>
    <w:rsid w:val="00364DE0"/>
    <w:rsid w:val="00364E50"/>
    <w:rsid w:val="003652B8"/>
    <w:rsid w:val="00365564"/>
    <w:rsid w:val="00365D30"/>
    <w:rsid w:val="00365D62"/>
    <w:rsid w:val="00365FD5"/>
    <w:rsid w:val="00366436"/>
    <w:rsid w:val="003669A1"/>
    <w:rsid w:val="00367253"/>
    <w:rsid w:val="00367A0B"/>
    <w:rsid w:val="00367FB7"/>
    <w:rsid w:val="0037018E"/>
    <w:rsid w:val="0037028C"/>
    <w:rsid w:val="00370708"/>
    <w:rsid w:val="00370C20"/>
    <w:rsid w:val="00370C5D"/>
    <w:rsid w:val="00370FFD"/>
    <w:rsid w:val="00371236"/>
    <w:rsid w:val="00371430"/>
    <w:rsid w:val="00371548"/>
    <w:rsid w:val="003715A2"/>
    <w:rsid w:val="003717DF"/>
    <w:rsid w:val="00371BDA"/>
    <w:rsid w:val="003724A0"/>
    <w:rsid w:val="00372964"/>
    <w:rsid w:val="0037299D"/>
    <w:rsid w:val="003729E6"/>
    <w:rsid w:val="00372BDF"/>
    <w:rsid w:val="00373335"/>
    <w:rsid w:val="003736C5"/>
    <w:rsid w:val="00373CDE"/>
    <w:rsid w:val="00373EB7"/>
    <w:rsid w:val="003745BE"/>
    <w:rsid w:val="00374EC4"/>
    <w:rsid w:val="00375805"/>
    <w:rsid w:val="0037596B"/>
    <w:rsid w:val="00376603"/>
    <w:rsid w:val="0037672F"/>
    <w:rsid w:val="00376F1F"/>
    <w:rsid w:val="00376F34"/>
    <w:rsid w:val="0037722C"/>
    <w:rsid w:val="003777E3"/>
    <w:rsid w:val="003779B5"/>
    <w:rsid w:val="00377F43"/>
    <w:rsid w:val="0038028F"/>
    <w:rsid w:val="00380BE0"/>
    <w:rsid w:val="00380FD0"/>
    <w:rsid w:val="0038112E"/>
    <w:rsid w:val="003813AB"/>
    <w:rsid w:val="003814E3"/>
    <w:rsid w:val="00381708"/>
    <w:rsid w:val="003819A3"/>
    <w:rsid w:val="00381AF7"/>
    <w:rsid w:val="00381F27"/>
    <w:rsid w:val="00381FEA"/>
    <w:rsid w:val="00382244"/>
    <w:rsid w:val="00382307"/>
    <w:rsid w:val="003831D9"/>
    <w:rsid w:val="00383457"/>
    <w:rsid w:val="0038387B"/>
    <w:rsid w:val="00383BB9"/>
    <w:rsid w:val="00383C18"/>
    <w:rsid w:val="00383EFB"/>
    <w:rsid w:val="00384B75"/>
    <w:rsid w:val="00385712"/>
    <w:rsid w:val="00385949"/>
    <w:rsid w:val="00385971"/>
    <w:rsid w:val="00385E71"/>
    <w:rsid w:val="00386014"/>
    <w:rsid w:val="00386D4A"/>
    <w:rsid w:val="003871BB"/>
    <w:rsid w:val="003876B5"/>
    <w:rsid w:val="0038771E"/>
    <w:rsid w:val="00387972"/>
    <w:rsid w:val="00387974"/>
    <w:rsid w:val="00387AF7"/>
    <w:rsid w:val="00387BF4"/>
    <w:rsid w:val="00387EA0"/>
    <w:rsid w:val="00387F2E"/>
    <w:rsid w:val="00390363"/>
    <w:rsid w:val="0039041B"/>
    <w:rsid w:val="00390778"/>
    <w:rsid w:val="00390CEA"/>
    <w:rsid w:val="00391274"/>
    <w:rsid w:val="003921E8"/>
    <w:rsid w:val="0039224B"/>
    <w:rsid w:val="00392449"/>
    <w:rsid w:val="00392CC2"/>
    <w:rsid w:val="00392EA9"/>
    <w:rsid w:val="00392FD4"/>
    <w:rsid w:val="0039350C"/>
    <w:rsid w:val="00393663"/>
    <w:rsid w:val="00393774"/>
    <w:rsid w:val="00393827"/>
    <w:rsid w:val="00393F57"/>
    <w:rsid w:val="003947C1"/>
    <w:rsid w:val="0039509C"/>
    <w:rsid w:val="00395302"/>
    <w:rsid w:val="003954CF"/>
    <w:rsid w:val="0039551A"/>
    <w:rsid w:val="003956B9"/>
    <w:rsid w:val="00395BE0"/>
    <w:rsid w:val="00395ED9"/>
    <w:rsid w:val="00396501"/>
    <w:rsid w:val="00396A1F"/>
    <w:rsid w:val="00396A52"/>
    <w:rsid w:val="00396CC2"/>
    <w:rsid w:val="00397328"/>
    <w:rsid w:val="00397575"/>
    <w:rsid w:val="00397667"/>
    <w:rsid w:val="00397A0F"/>
    <w:rsid w:val="00397C64"/>
    <w:rsid w:val="00397CE8"/>
    <w:rsid w:val="00397D30"/>
    <w:rsid w:val="00397F6A"/>
    <w:rsid w:val="003A013C"/>
    <w:rsid w:val="003A103E"/>
    <w:rsid w:val="003A11AB"/>
    <w:rsid w:val="003A1AAD"/>
    <w:rsid w:val="003A1CE5"/>
    <w:rsid w:val="003A1F86"/>
    <w:rsid w:val="003A220A"/>
    <w:rsid w:val="003A2ADD"/>
    <w:rsid w:val="003A2C8A"/>
    <w:rsid w:val="003A2E91"/>
    <w:rsid w:val="003A2F84"/>
    <w:rsid w:val="003A3843"/>
    <w:rsid w:val="003A38F0"/>
    <w:rsid w:val="003A400C"/>
    <w:rsid w:val="003A4E84"/>
    <w:rsid w:val="003A4FA4"/>
    <w:rsid w:val="003A4FD8"/>
    <w:rsid w:val="003A5208"/>
    <w:rsid w:val="003A548C"/>
    <w:rsid w:val="003A5906"/>
    <w:rsid w:val="003A59F7"/>
    <w:rsid w:val="003A5D6F"/>
    <w:rsid w:val="003A622B"/>
    <w:rsid w:val="003A65C7"/>
    <w:rsid w:val="003A67F4"/>
    <w:rsid w:val="003A690B"/>
    <w:rsid w:val="003A6C8A"/>
    <w:rsid w:val="003A732C"/>
    <w:rsid w:val="003A7575"/>
    <w:rsid w:val="003A786C"/>
    <w:rsid w:val="003A7B5D"/>
    <w:rsid w:val="003A7C89"/>
    <w:rsid w:val="003A7FA1"/>
    <w:rsid w:val="003B0284"/>
    <w:rsid w:val="003B07FF"/>
    <w:rsid w:val="003B0EF0"/>
    <w:rsid w:val="003B161A"/>
    <w:rsid w:val="003B19AE"/>
    <w:rsid w:val="003B28B9"/>
    <w:rsid w:val="003B38AB"/>
    <w:rsid w:val="003B3CC0"/>
    <w:rsid w:val="003B4062"/>
    <w:rsid w:val="003B42DE"/>
    <w:rsid w:val="003B4477"/>
    <w:rsid w:val="003B4554"/>
    <w:rsid w:val="003B481C"/>
    <w:rsid w:val="003B4E50"/>
    <w:rsid w:val="003B4EAD"/>
    <w:rsid w:val="003B4F26"/>
    <w:rsid w:val="003B4F4F"/>
    <w:rsid w:val="003B5692"/>
    <w:rsid w:val="003B5D55"/>
    <w:rsid w:val="003B5EEB"/>
    <w:rsid w:val="003B613A"/>
    <w:rsid w:val="003B6BCA"/>
    <w:rsid w:val="003B6E81"/>
    <w:rsid w:val="003B6FD2"/>
    <w:rsid w:val="003B74E6"/>
    <w:rsid w:val="003B7D2D"/>
    <w:rsid w:val="003C05BD"/>
    <w:rsid w:val="003C0768"/>
    <w:rsid w:val="003C0C5C"/>
    <w:rsid w:val="003C0CEE"/>
    <w:rsid w:val="003C0CFF"/>
    <w:rsid w:val="003C0D06"/>
    <w:rsid w:val="003C0E12"/>
    <w:rsid w:val="003C10C5"/>
    <w:rsid w:val="003C170A"/>
    <w:rsid w:val="003C190F"/>
    <w:rsid w:val="003C1B8E"/>
    <w:rsid w:val="003C1FD1"/>
    <w:rsid w:val="003C2013"/>
    <w:rsid w:val="003C20AC"/>
    <w:rsid w:val="003C21A8"/>
    <w:rsid w:val="003C2562"/>
    <w:rsid w:val="003C2938"/>
    <w:rsid w:val="003C299F"/>
    <w:rsid w:val="003C2CE1"/>
    <w:rsid w:val="003C2D23"/>
    <w:rsid w:val="003C3078"/>
    <w:rsid w:val="003C3436"/>
    <w:rsid w:val="003C34D9"/>
    <w:rsid w:val="003C358A"/>
    <w:rsid w:val="003C385B"/>
    <w:rsid w:val="003C395C"/>
    <w:rsid w:val="003C3A78"/>
    <w:rsid w:val="003C3B8F"/>
    <w:rsid w:val="003C410D"/>
    <w:rsid w:val="003C517C"/>
    <w:rsid w:val="003C55A6"/>
    <w:rsid w:val="003C58C7"/>
    <w:rsid w:val="003C5951"/>
    <w:rsid w:val="003C5CB8"/>
    <w:rsid w:val="003C5FD0"/>
    <w:rsid w:val="003C62C1"/>
    <w:rsid w:val="003C642E"/>
    <w:rsid w:val="003C680B"/>
    <w:rsid w:val="003C6E5E"/>
    <w:rsid w:val="003C6EC2"/>
    <w:rsid w:val="003C6EC5"/>
    <w:rsid w:val="003C7AE3"/>
    <w:rsid w:val="003D0193"/>
    <w:rsid w:val="003D053E"/>
    <w:rsid w:val="003D076F"/>
    <w:rsid w:val="003D0D86"/>
    <w:rsid w:val="003D0DC0"/>
    <w:rsid w:val="003D0EDF"/>
    <w:rsid w:val="003D1173"/>
    <w:rsid w:val="003D11D7"/>
    <w:rsid w:val="003D1445"/>
    <w:rsid w:val="003D1556"/>
    <w:rsid w:val="003D1615"/>
    <w:rsid w:val="003D18B0"/>
    <w:rsid w:val="003D2121"/>
    <w:rsid w:val="003D21E9"/>
    <w:rsid w:val="003D22C6"/>
    <w:rsid w:val="003D2515"/>
    <w:rsid w:val="003D2690"/>
    <w:rsid w:val="003D2764"/>
    <w:rsid w:val="003D2957"/>
    <w:rsid w:val="003D2BC8"/>
    <w:rsid w:val="003D2E04"/>
    <w:rsid w:val="003D304E"/>
    <w:rsid w:val="003D307C"/>
    <w:rsid w:val="003D374F"/>
    <w:rsid w:val="003D38D0"/>
    <w:rsid w:val="003D3A63"/>
    <w:rsid w:val="003D3F11"/>
    <w:rsid w:val="003D3F45"/>
    <w:rsid w:val="003D3F79"/>
    <w:rsid w:val="003D40BD"/>
    <w:rsid w:val="003D4683"/>
    <w:rsid w:val="003D4C11"/>
    <w:rsid w:val="003D5378"/>
    <w:rsid w:val="003D5830"/>
    <w:rsid w:val="003D5946"/>
    <w:rsid w:val="003D597D"/>
    <w:rsid w:val="003D5A86"/>
    <w:rsid w:val="003D5CB6"/>
    <w:rsid w:val="003D724F"/>
    <w:rsid w:val="003D7727"/>
    <w:rsid w:val="003D7A8E"/>
    <w:rsid w:val="003D7AAB"/>
    <w:rsid w:val="003D7EB4"/>
    <w:rsid w:val="003D7F60"/>
    <w:rsid w:val="003E0384"/>
    <w:rsid w:val="003E0989"/>
    <w:rsid w:val="003E0CC6"/>
    <w:rsid w:val="003E0D0C"/>
    <w:rsid w:val="003E0D3E"/>
    <w:rsid w:val="003E1059"/>
    <w:rsid w:val="003E1550"/>
    <w:rsid w:val="003E1741"/>
    <w:rsid w:val="003E1BCC"/>
    <w:rsid w:val="003E1E86"/>
    <w:rsid w:val="003E1F20"/>
    <w:rsid w:val="003E2022"/>
    <w:rsid w:val="003E2AFC"/>
    <w:rsid w:val="003E30E9"/>
    <w:rsid w:val="003E33A3"/>
    <w:rsid w:val="003E34AE"/>
    <w:rsid w:val="003E38D8"/>
    <w:rsid w:val="003E3984"/>
    <w:rsid w:val="003E3F79"/>
    <w:rsid w:val="003E4415"/>
    <w:rsid w:val="003E4791"/>
    <w:rsid w:val="003E4929"/>
    <w:rsid w:val="003E4A2B"/>
    <w:rsid w:val="003E4E51"/>
    <w:rsid w:val="003E4F5D"/>
    <w:rsid w:val="003E5018"/>
    <w:rsid w:val="003E522F"/>
    <w:rsid w:val="003E529B"/>
    <w:rsid w:val="003E5398"/>
    <w:rsid w:val="003E542B"/>
    <w:rsid w:val="003E57B4"/>
    <w:rsid w:val="003E593E"/>
    <w:rsid w:val="003E59EF"/>
    <w:rsid w:val="003E5BFA"/>
    <w:rsid w:val="003E5FF3"/>
    <w:rsid w:val="003E6095"/>
    <w:rsid w:val="003E6161"/>
    <w:rsid w:val="003E65B1"/>
    <w:rsid w:val="003E67B5"/>
    <w:rsid w:val="003E68B7"/>
    <w:rsid w:val="003E6CFC"/>
    <w:rsid w:val="003E6DFB"/>
    <w:rsid w:val="003E7260"/>
    <w:rsid w:val="003E7416"/>
    <w:rsid w:val="003E747E"/>
    <w:rsid w:val="003E74D6"/>
    <w:rsid w:val="003E75F7"/>
    <w:rsid w:val="003E7889"/>
    <w:rsid w:val="003E7FDD"/>
    <w:rsid w:val="003F0325"/>
    <w:rsid w:val="003F03CA"/>
    <w:rsid w:val="003F11F4"/>
    <w:rsid w:val="003F16A5"/>
    <w:rsid w:val="003F1CAB"/>
    <w:rsid w:val="003F1D85"/>
    <w:rsid w:val="003F2751"/>
    <w:rsid w:val="003F281A"/>
    <w:rsid w:val="003F2B39"/>
    <w:rsid w:val="003F2B79"/>
    <w:rsid w:val="003F2D17"/>
    <w:rsid w:val="003F2F24"/>
    <w:rsid w:val="003F33AD"/>
    <w:rsid w:val="003F347B"/>
    <w:rsid w:val="003F3585"/>
    <w:rsid w:val="003F373D"/>
    <w:rsid w:val="003F37B3"/>
    <w:rsid w:val="003F3AAA"/>
    <w:rsid w:val="003F3C1E"/>
    <w:rsid w:val="003F3EF5"/>
    <w:rsid w:val="003F3F23"/>
    <w:rsid w:val="003F4052"/>
    <w:rsid w:val="003F409B"/>
    <w:rsid w:val="003F4ADF"/>
    <w:rsid w:val="003F4BBE"/>
    <w:rsid w:val="003F5111"/>
    <w:rsid w:val="003F541B"/>
    <w:rsid w:val="003F5528"/>
    <w:rsid w:val="003F5567"/>
    <w:rsid w:val="003F56C7"/>
    <w:rsid w:val="003F6805"/>
    <w:rsid w:val="003F71DC"/>
    <w:rsid w:val="003F7788"/>
    <w:rsid w:val="003F7FA5"/>
    <w:rsid w:val="003F7FB8"/>
    <w:rsid w:val="00400086"/>
    <w:rsid w:val="0040022B"/>
    <w:rsid w:val="00400C5B"/>
    <w:rsid w:val="0040106A"/>
    <w:rsid w:val="00401198"/>
    <w:rsid w:val="004012DD"/>
    <w:rsid w:val="0040214F"/>
    <w:rsid w:val="00402191"/>
    <w:rsid w:val="0040262B"/>
    <w:rsid w:val="00402685"/>
    <w:rsid w:val="00402C21"/>
    <w:rsid w:val="00402F13"/>
    <w:rsid w:val="0040320B"/>
    <w:rsid w:val="00403277"/>
    <w:rsid w:val="004032B6"/>
    <w:rsid w:val="004032D3"/>
    <w:rsid w:val="00404181"/>
    <w:rsid w:val="0040463A"/>
    <w:rsid w:val="00404A08"/>
    <w:rsid w:val="0040529F"/>
    <w:rsid w:val="004059FB"/>
    <w:rsid w:val="00405CE6"/>
    <w:rsid w:val="00406B6F"/>
    <w:rsid w:val="00406EBF"/>
    <w:rsid w:val="00406F1D"/>
    <w:rsid w:val="004071A2"/>
    <w:rsid w:val="004073F3"/>
    <w:rsid w:val="00407BFF"/>
    <w:rsid w:val="00407FF0"/>
    <w:rsid w:val="00410064"/>
    <w:rsid w:val="004104C2"/>
    <w:rsid w:val="00410B01"/>
    <w:rsid w:val="00410B8B"/>
    <w:rsid w:val="00410D07"/>
    <w:rsid w:val="0041120C"/>
    <w:rsid w:val="00411579"/>
    <w:rsid w:val="004115D3"/>
    <w:rsid w:val="004118A9"/>
    <w:rsid w:val="00411B27"/>
    <w:rsid w:val="00411E9F"/>
    <w:rsid w:val="00411EAD"/>
    <w:rsid w:val="0041201A"/>
    <w:rsid w:val="00412231"/>
    <w:rsid w:val="004122F3"/>
    <w:rsid w:val="00412451"/>
    <w:rsid w:val="004127E2"/>
    <w:rsid w:val="0041280F"/>
    <w:rsid w:val="0041290B"/>
    <w:rsid w:val="00412A45"/>
    <w:rsid w:val="00412C7D"/>
    <w:rsid w:val="0041404F"/>
    <w:rsid w:val="00414BC1"/>
    <w:rsid w:val="00414C52"/>
    <w:rsid w:val="00414DF5"/>
    <w:rsid w:val="00415508"/>
    <w:rsid w:val="00415786"/>
    <w:rsid w:val="00415ABD"/>
    <w:rsid w:val="00415DD7"/>
    <w:rsid w:val="0041686E"/>
    <w:rsid w:val="00416B4E"/>
    <w:rsid w:val="00416C51"/>
    <w:rsid w:val="004175E4"/>
    <w:rsid w:val="00417633"/>
    <w:rsid w:val="00417FBC"/>
    <w:rsid w:val="00420174"/>
    <w:rsid w:val="004219C3"/>
    <w:rsid w:val="00421C1B"/>
    <w:rsid w:val="00422372"/>
    <w:rsid w:val="00422878"/>
    <w:rsid w:val="00422DAF"/>
    <w:rsid w:val="00423963"/>
    <w:rsid w:val="004243CC"/>
    <w:rsid w:val="00424E00"/>
    <w:rsid w:val="00424F89"/>
    <w:rsid w:val="00425125"/>
    <w:rsid w:val="004257B1"/>
    <w:rsid w:val="004259D4"/>
    <w:rsid w:val="00425BF6"/>
    <w:rsid w:val="00426B2C"/>
    <w:rsid w:val="00427104"/>
    <w:rsid w:val="0042748D"/>
    <w:rsid w:val="004274BB"/>
    <w:rsid w:val="0042752B"/>
    <w:rsid w:val="004275BE"/>
    <w:rsid w:val="00427A24"/>
    <w:rsid w:val="00427BDF"/>
    <w:rsid w:val="00427CCB"/>
    <w:rsid w:val="004303C0"/>
    <w:rsid w:val="00430526"/>
    <w:rsid w:val="00430F11"/>
    <w:rsid w:val="00431195"/>
    <w:rsid w:val="00432473"/>
    <w:rsid w:val="004326E5"/>
    <w:rsid w:val="004331E9"/>
    <w:rsid w:val="0043350A"/>
    <w:rsid w:val="00433728"/>
    <w:rsid w:val="00433C7B"/>
    <w:rsid w:val="00433CA1"/>
    <w:rsid w:val="00433DC8"/>
    <w:rsid w:val="00434A17"/>
    <w:rsid w:val="00435797"/>
    <w:rsid w:val="00435FA7"/>
    <w:rsid w:val="00436470"/>
    <w:rsid w:val="00436A6B"/>
    <w:rsid w:val="00437B66"/>
    <w:rsid w:val="00437CE2"/>
    <w:rsid w:val="00437CF6"/>
    <w:rsid w:val="00437FE4"/>
    <w:rsid w:val="004400B6"/>
    <w:rsid w:val="00440357"/>
    <w:rsid w:val="00440537"/>
    <w:rsid w:val="00440578"/>
    <w:rsid w:val="00440C95"/>
    <w:rsid w:val="00440E0B"/>
    <w:rsid w:val="00440FD5"/>
    <w:rsid w:val="00441043"/>
    <w:rsid w:val="00441382"/>
    <w:rsid w:val="00441FA3"/>
    <w:rsid w:val="00442388"/>
    <w:rsid w:val="00442AE5"/>
    <w:rsid w:val="00442C96"/>
    <w:rsid w:val="0044382D"/>
    <w:rsid w:val="00443DF3"/>
    <w:rsid w:val="00444215"/>
    <w:rsid w:val="0044423A"/>
    <w:rsid w:val="00444404"/>
    <w:rsid w:val="00444AC3"/>
    <w:rsid w:val="00444CE5"/>
    <w:rsid w:val="00445B18"/>
    <w:rsid w:val="00445BA2"/>
    <w:rsid w:val="00445D5C"/>
    <w:rsid w:val="00445DED"/>
    <w:rsid w:val="0044647D"/>
    <w:rsid w:val="004467D1"/>
    <w:rsid w:val="004467F0"/>
    <w:rsid w:val="00446A57"/>
    <w:rsid w:val="00446EA4"/>
    <w:rsid w:val="00446EB9"/>
    <w:rsid w:val="00447135"/>
    <w:rsid w:val="00447BFE"/>
    <w:rsid w:val="00447E05"/>
    <w:rsid w:val="00447E86"/>
    <w:rsid w:val="00450078"/>
    <w:rsid w:val="0045051E"/>
    <w:rsid w:val="00450807"/>
    <w:rsid w:val="00450970"/>
    <w:rsid w:val="004509B1"/>
    <w:rsid w:val="00450B89"/>
    <w:rsid w:val="00450D4D"/>
    <w:rsid w:val="00450D55"/>
    <w:rsid w:val="004510BA"/>
    <w:rsid w:val="00451435"/>
    <w:rsid w:val="004514CD"/>
    <w:rsid w:val="00451527"/>
    <w:rsid w:val="00451B5C"/>
    <w:rsid w:val="00451D74"/>
    <w:rsid w:val="004523B0"/>
    <w:rsid w:val="0045247E"/>
    <w:rsid w:val="004525CC"/>
    <w:rsid w:val="0045269A"/>
    <w:rsid w:val="00452984"/>
    <w:rsid w:val="00452F3A"/>
    <w:rsid w:val="00453830"/>
    <w:rsid w:val="00453945"/>
    <w:rsid w:val="00453C49"/>
    <w:rsid w:val="00454A17"/>
    <w:rsid w:val="00454A24"/>
    <w:rsid w:val="00454AB4"/>
    <w:rsid w:val="00455137"/>
    <w:rsid w:val="004553B5"/>
    <w:rsid w:val="004554C4"/>
    <w:rsid w:val="004556D2"/>
    <w:rsid w:val="00455974"/>
    <w:rsid w:val="00455E4C"/>
    <w:rsid w:val="0045640D"/>
    <w:rsid w:val="0045643D"/>
    <w:rsid w:val="00456816"/>
    <w:rsid w:val="00456C7B"/>
    <w:rsid w:val="00456CF9"/>
    <w:rsid w:val="00456FA0"/>
    <w:rsid w:val="004574A8"/>
    <w:rsid w:val="004575CC"/>
    <w:rsid w:val="004576F8"/>
    <w:rsid w:val="00457B36"/>
    <w:rsid w:val="00457B74"/>
    <w:rsid w:val="00457C39"/>
    <w:rsid w:val="00460543"/>
    <w:rsid w:val="00460617"/>
    <w:rsid w:val="00460B9C"/>
    <w:rsid w:val="004611A6"/>
    <w:rsid w:val="004618CE"/>
    <w:rsid w:val="00461A3B"/>
    <w:rsid w:val="00461C01"/>
    <w:rsid w:val="00461E4C"/>
    <w:rsid w:val="0046227B"/>
    <w:rsid w:val="004624BF"/>
    <w:rsid w:val="00462A2A"/>
    <w:rsid w:val="00462AB5"/>
    <w:rsid w:val="00462BA6"/>
    <w:rsid w:val="00462F8C"/>
    <w:rsid w:val="00463098"/>
    <w:rsid w:val="00463A12"/>
    <w:rsid w:val="00463A60"/>
    <w:rsid w:val="00463FDB"/>
    <w:rsid w:val="004647B2"/>
    <w:rsid w:val="00464A72"/>
    <w:rsid w:val="00464AF8"/>
    <w:rsid w:val="00464CC0"/>
    <w:rsid w:val="00464F87"/>
    <w:rsid w:val="00464F89"/>
    <w:rsid w:val="004653D7"/>
    <w:rsid w:val="004656A1"/>
    <w:rsid w:val="00465969"/>
    <w:rsid w:val="00465A44"/>
    <w:rsid w:val="00465B81"/>
    <w:rsid w:val="00466338"/>
    <w:rsid w:val="004666F5"/>
    <w:rsid w:val="00466821"/>
    <w:rsid w:val="00466D08"/>
    <w:rsid w:val="0046702F"/>
    <w:rsid w:val="004673D9"/>
    <w:rsid w:val="00467854"/>
    <w:rsid w:val="00467A85"/>
    <w:rsid w:val="00470496"/>
    <w:rsid w:val="00470587"/>
    <w:rsid w:val="00470F91"/>
    <w:rsid w:val="004711AD"/>
    <w:rsid w:val="00471424"/>
    <w:rsid w:val="0047149D"/>
    <w:rsid w:val="004714BB"/>
    <w:rsid w:val="004715AB"/>
    <w:rsid w:val="004715F6"/>
    <w:rsid w:val="004716BC"/>
    <w:rsid w:val="00471C8F"/>
    <w:rsid w:val="00471D34"/>
    <w:rsid w:val="00472397"/>
    <w:rsid w:val="00472770"/>
    <w:rsid w:val="0047308A"/>
    <w:rsid w:val="0047328F"/>
    <w:rsid w:val="00473507"/>
    <w:rsid w:val="00473568"/>
    <w:rsid w:val="00473981"/>
    <w:rsid w:val="00473F6F"/>
    <w:rsid w:val="004740B3"/>
    <w:rsid w:val="004740B8"/>
    <w:rsid w:val="0047416F"/>
    <w:rsid w:val="004741AB"/>
    <w:rsid w:val="00474255"/>
    <w:rsid w:val="0047452C"/>
    <w:rsid w:val="00474545"/>
    <w:rsid w:val="0047512F"/>
    <w:rsid w:val="004752DF"/>
    <w:rsid w:val="00475406"/>
    <w:rsid w:val="0047566E"/>
    <w:rsid w:val="004756C9"/>
    <w:rsid w:val="00475B9F"/>
    <w:rsid w:val="004766A3"/>
    <w:rsid w:val="00476829"/>
    <w:rsid w:val="00476EA4"/>
    <w:rsid w:val="004773CB"/>
    <w:rsid w:val="0047744B"/>
    <w:rsid w:val="00480172"/>
    <w:rsid w:val="0048088D"/>
    <w:rsid w:val="004809DC"/>
    <w:rsid w:val="00480B28"/>
    <w:rsid w:val="00480B2B"/>
    <w:rsid w:val="004817A3"/>
    <w:rsid w:val="0048184F"/>
    <w:rsid w:val="00481896"/>
    <w:rsid w:val="00481EA9"/>
    <w:rsid w:val="00482148"/>
    <w:rsid w:val="00482250"/>
    <w:rsid w:val="00482280"/>
    <w:rsid w:val="00482395"/>
    <w:rsid w:val="004825DF"/>
    <w:rsid w:val="00482747"/>
    <w:rsid w:val="004828C4"/>
    <w:rsid w:val="0048290E"/>
    <w:rsid w:val="004829A7"/>
    <w:rsid w:val="0048300D"/>
    <w:rsid w:val="004835B0"/>
    <w:rsid w:val="0048362E"/>
    <w:rsid w:val="00483AB6"/>
    <w:rsid w:val="00483AC7"/>
    <w:rsid w:val="004842CB"/>
    <w:rsid w:val="00484576"/>
    <w:rsid w:val="0048483C"/>
    <w:rsid w:val="00484EF7"/>
    <w:rsid w:val="00485762"/>
    <w:rsid w:val="004859A2"/>
    <w:rsid w:val="00485AFE"/>
    <w:rsid w:val="00485D4C"/>
    <w:rsid w:val="00485DD3"/>
    <w:rsid w:val="00486041"/>
    <w:rsid w:val="0048619C"/>
    <w:rsid w:val="004861E6"/>
    <w:rsid w:val="004862A5"/>
    <w:rsid w:val="0048685E"/>
    <w:rsid w:val="0048731A"/>
    <w:rsid w:val="0048769D"/>
    <w:rsid w:val="004877D2"/>
    <w:rsid w:val="0048790E"/>
    <w:rsid w:val="00487928"/>
    <w:rsid w:val="00487946"/>
    <w:rsid w:val="00490430"/>
    <w:rsid w:val="004905F3"/>
    <w:rsid w:val="004914F4"/>
    <w:rsid w:val="0049161C"/>
    <w:rsid w:val="00491949"/>
    <w:rsid w:val="00491B07"/>
    <w:rsid w:val="00491E3A"/>
    <w:rsid w:val="0049204B"/>
    <w:rsid w:val="0049286D"/>
    <w:rsid w:val="00492A86"/>
    <w:rsid w:val="004934A9"/>
    <w:rsid w:val="00494295"/>
    <w:rsid w:val="004946D4"/>
    <w:rsid w:val="00494EB6"/>
    <w:rsid w:val="00494EE0"/>
    <w:rsid w:val="00495440"/>
    <w:rsid w:val="004956DF"/>
    <w:rsid w:val="0049607F"/>
    <w:rsid w:val="0049628D"/>
    <w:rsid w:val="00496A1C"/>
    <w:rsid w:val="00496B9A"/>
    <w:rsid w:val="00496CA1"/>
    <w:rsid w:val="004971E6"/>
    <w:rsid w:val="004972CC"/>
    <w:rsid w:val="004979CE"/>
    <w:rsid w:val="00497D9C"/>
    <w:rsid w:val="004A004A"/>
    <w:rsid w:val="004A0186"/>
    <w:rsid w:val="004A02D5"/>
    <w:rsid w:val="004A078C"/>
    <w:rsid w:val="004A0E3A"/>
    <w:rsid w:val="004A1000"/>
    <w:rsid w:val="004A1144"/>
    <w:rsid w:val="004A1368"/>
    <w:rsid w:val="004A18C8"/>
    <w:rsid w:val="004A1CEA"/>
    <w:rsid w:val="004A1F0E"/>
    <w:rsid w:val="004A27FE"/>
    <w:rsid w:val="004A2C4B"/>
    <w:rsid w:val="004A2C6C"/>
    <w:rsid w:val="004A3196"/>
    <w:rsid w:val="004A3751"/>
    <w:rsid w:val="004A3AE8"/>
    <w:rsid w:val="004A431D"/>
    <w:rsid w:val="004A43C7"/>
    <w:rsid w:val="004A4434"/>
    <w:rsid w:val="004A473A"/>
    <w:rsid w:val="004A4A15"/>
    <w:rsid w:val="004A4D13"/>
    <w:rsid w:val="004A52DC"/>
    <w:rsid w:val="004A53F7"/>
    <w:rsid w:val="004A63CB"/>
    <w:rsid w:val="004A63FD"/>
    <w:rsid w:val="004A6417"/>
    <w:rsid w:val="004A6621"/>
    <w:rsid w:val="004A6BBB"/>
    <w:rsid w:val="004A6F69"/>
    <w:rsid w:val="004A75BD"/>
    <w:rsid w:val="004A7B52"/>
    <w:rsid w:val="004A7D34"/>
    <w:rsid w:val="004A7E44"/>
    <w:rsid w:val="004B0386"/>
    <w:rsid w:val="004B0447"/>
    <w:rsid w:val="004B0785"/>
    <w:rsid w:val="004B0BCB"/>
    <w:rsid w:val="004B0E0C"/>
    <w:rsid w:val="004B0FC0"/>
    <w:rsid w:val="004B157E"/>
    <w:rsid w:val="004B1581"/>
    <w:rsid w:val="004B1D37"/>
    <w:rsid w:val="004B1E0A"/>
    <w:rsid w:val="004B1E60"/>
    <w:rsid w:val="004B2CB2"/>
    <w:rsid w:val="004B2F5F"/>
    <w:rsid w:val="004B4808"/>
    <w:rsid w:val="004B4824"/>
    <w:rsid w:val="004B4A6C"/>
    <w:rsid w:val="004B4E9A"/>
    <w:rsid w:val="004B508A"/>
    <w:rsid w:val="004B52DD"/>
    <w:rsid w:val="004B53D1"/>
    <w:rsid w:val="004B5544"/>
    <w:rsid w:val="004B57CC"/>
    <w:rsid w:val="004B5B1C"/>
    <w:rsid w:val="004B5D44"/>
    <w:rsid w:val="004B7245"/>
    <w:rsid w:val="004B78D3"/>
    <w:rsid w:val="004B7CC0"/>
    <w:rsid w:val="004B7E0B"/>
    <w:rsid w:val="004C0732"/>
    <w:rsid w:val="004C0A07"/>
    <w:rsid w:val="004C0A6B"/>
    <w:rsid w:val="004C0B9D"/>
    <w:rsid w:val="004C0D36"/>
    <w:rsid w:val="004C109C"/>
    <w:rsid w:val="004C1334"/>
    <w:rsid w:val="004C139A"/>
    <w:rsid w:val="004C141A"/>
    <w:rsid w:val="004C1448"/>
    <w:rsid w:val="004C164B"/>
    <w:rsid w:val="004C173C"/>
    <w:rsid w:val="004C1E89"/>
    <w:rsid w:val="004C1FAC"/>
    <w:rsid w:val="004C23E4"/>
    <w:rsid w:val="004C28EF"/>
    <w:rsid w:val="004C2B52"/>
    <w:rsid w:val="004C3326"/>
    <w:rsid w:val="004C33D8"/>
    <w:rsid w:val="004C372F"/>
    <w:rsid w:val="004C3802"/>
    <w:rsid w:val="004C3960"/>
    <w:rsid w:val="004C3DB5"/>
    <w:rsid w:val="004C4327"/>
    <w:rsid w:val="004C4346"/>
    <w:rsid w:val="004C43D5"/>
    <w:rsid w:val="004C4613"/>
    <w:rsid w:val="004C484F"/>
    <w:rsid w:val="004C498F"/>
    <w:rsid w:val="004C4C46"/>
    <w:rsid w:val="004C4FF4"/>
    <w:rsid w:val="004C54DF"/>
    <w:rsid w:val="004C57FD"/>
    <w:rsid w:val="004C5D31"/>
    <w:rsid w:val="004C5ED8"/>
    <w:rsid w:val="004C61DB"/>
    <w:rsid w:val="004C6378"/>
    <w:rsid w:val="004C66E9"/>
    <w:rsid w:val="004C6FB3"/>
    <w:rsid w:val="004C7175"/>
    <w:rsid w:val="004C71FE"/>
    <w:rsid w:val="004C771C"/>
    <w:rsid w:val="004C77C6"/>
    <w:rsid w:val="004C7E2A"/>
    <w:rsid w:val="004C7F7E"/>
    <w:rsid w:val="004D0299"/>
    <w:rsid w:val="004D0345"/>
    <w:rsid w:val="004D06E0"/>
    <w:rsid w:val="004D082B"/>
    <w:rsid w:val="004D0914"/>
    <w:rsid w:val="004D0A5E"/>
    <w:rsid w:val="004D0D86"/>
    <w:rsid w:val="004D1226"/>
    <w:rsid w:val="004D1595"/>
    <w:rsid w:val="004D1B94"/>
    <w:rsid w:val="004D21ED"/>
    <w:rsid w:val="004D2805"/>
    <w:rsid w:val="004D2BF3"/>
    <w:rsid w:val="004D2E12"/>
    <w:rsid w:val="004D2F4D"/>
    <w:rsid w:val="004D38A7"/>
    <w:rsid w:val="004D39D1"/>
    <w:rsid w:val="004D3A80"/>
    <w:rsid w:val="004D3B8B"/>
    <w:rsid w:val="004D3CA6"/>
    <w:rsid w:val="004D417F"/>
    <w:rsid w:val="004D45C5"/>
    <w:rsid w:val="004D4CE4"/>
    <w:rsid w:val="004D4D58"/>
    <w:rsid w:val="004D517C"/>
    <w:rsid w:val="004D5296"/>
    <w:rsid w:val="004D573B"/>
    <w:rsid w:val="004D5C73"/>
    <w:rsid w:val="004D5DC1"/>
    <w:rsid w:val="004D5F11"/>
    <w:rsid w:val="004D6BC2"/>
    <w:rsid w:val="004D6F7F"/>
    <w:rsid w:val="004D718F"/>
    <w:rsid w:val="004D7472"/>
    <w:rsid w:val="004D799A"/>
    <w:rsid w:val="004D7ED7"/>
    <w:rsid w:val="004D7FBC"/>
    <w:rsid w:val="004E0066"/>
    <w:rsid w:val="004E0417"/>
    <w:rsid w:val="004E06F5"/>
    <w:rsid w:val="004E0FD5"/>
    <w:rsid w:val="004E1982"/>
    <w:rsid w:val="004E20A1"/>
    <w:rsid w:val="004E2C97"/>
    <w:rsid w:val="004E2DF5"/>
    <w:rsid w:val="004E3253"/>
    <w:rsid w:val="004E343E"/>
    <w:rsid w:val="004E4447"/>
    <w:rsid w:val="004E4559"/>
    <w:rsid w:val="004E47D8"/>
    <w:rsid w:val="004E4898"/>
    <w:rsid w:val="004E4CA3"/>
    <w:rsid w:val="004E5064"/>
    <w:rsid w:val="004E5771"/>
    <w:rsid w:val="004E59C7"/>
    <w:rsid w:val="004E5DA5"/>
    <w:rsid w:val="004E5F18"/>
    <w:rsid w:val="004E6059"/>
    <w:rsid w:val="004E68EE"/>
    <w:rsid w:val="004E6D9E"/>
    <w:rsid w:val="004E6F04"/>
    <w:rsid w:val="004E706E"/>
    <w:rsid w:val="004E73AF"/>
    <w:rsid w:val="004E7AA3"/>
    <w:rsid w:val="004E7E8D"/>
    <w:rsid w:val="004F0D71"/>
    <w:rsid w:val="004F0F77"/>
    <w:rsid w:val="004F1126"/>
    <w:rsid w:val="004F114C"/>
    <w:rsid w:val="004F1694"/>
    <w:rsid w:val="004F1E6B"/>
    <w:rsid w:val="004F1F0F"/>
    <w:rsid w:val="004F1F76"/>
    <w:rsid w:val="004F1FC1"/>
    <w:rsid w:val="004F21F5"/>
    <w:rsid w:val="004F2429"/>
    <w:rsid w:val="004F24A3"/>
    <w:rsid w:val="004F302A"/>
    <w:rsid w:val="004F3257"/>
    <w:rsid w:val="004F3FA9"/>
    <w:rsid w:val="004F45EA"/>
    <w:rsid w:val="004F4D0F"/>
    <w:rsid w:val="004F4E5D"/>
    <w:rsid w:val="004F5348"/>
    <w:rsid w:val="004F54B7"/>
    <w:rsid w:val="004F58AF"/>
    <w:rsid w:val="004F5BEC"/>
    <w:rsid w:val="004F5C40"/>
    <w:rsid w:val="004F5D15"/>
    <w:rsid w:val="004F5D96"/>
    <w:rsid w:val="004F5DE3"/>
    <w:rsid w:val="004F642B"/>
    <w:rsid w:val="004F6A1A"/>
    <w:rsid w:val="004F6C09"/>
    <w:rsid w:val="004F7327"/>
    <w:rsid w:val="004F770F"/>
    <w:rsid w:val="004F78B3"/>
    <w:rsid w:val="004F7BA2"/>
    <w:rsid w:val="004F7FE2"/>
    <w:rsid w:val="0050054D"/>
    <w:rsid w:val="00500D46"/>
    <w:rsid w:val="005010F4"/>
    <w:rsid w:val="0050111F"/>
    <w:rsid w:val="00501544"/>
    <w:rsid w:val="00501EDB"/>
    <w:rsid w:val="00502143"/>
    <w:rsid w:val="00502456"/>
    <w:rsid w:val="00502578"/>
    <w:rsid w:val="0050264E"/>
    <w:rsid w:val="00502A2E"/>
    <w:rsid w:val="00502AB1"/>
    <w:rsid w:val="00502DDC"/>
    <w:rsid w:val="00502EB7"/>
    <w:rsid w:val="00503686"/>
    <w:rsid w:val="00503825"/>
    <w:rsid w:val="005039DE"/>
    <w:rsid w:val="00503B9E"/>
    <w:rsid w:val="00504114"/>
    <w:rsid w:val="00504257"/>
    <w:rsid w:val="00504A9B"/>
    <w:rsid w:val="00505373"/>
    <w:rsid w:val="0050562C"/>
    <w:rsid w:val="005057F8"/>
    <w:rsid w:val="00505E90"/>
    <w:rsid w:val="0050628E"/>
    <w:rsid w:val="005067E1"/>
    <w:rsid w:val="005068B5"/>
    <w:rsid w:val="00506A81"/>
    <w:rsid w:val="00506FB6"/>
    <w:rsid w:val="005076F3"/>
    <w:rsid w:val="00507B75"/>
    <w:rsid w:val="00507CB1"/>
    <w:rsid w:val="00507E68"/>
    <w:rsid w:val="00507EAE"/>
    <w:rsid w:val="00507F04"/>
    <w:rsid w:val="00507F9D"/>
    <w:rsid w:val="00507FD6"/>
    <w:rsid w:val="00510017"/>
    <w:rsid w:val="005103A5"/>
    <w:rsid w:val="00510B2F"/>
    <w:rsid w:val="00510CC0"/>
    <w:rsid w:val="005114AB"/>
    <w:rsid w:val="00511733"/>
    <w:rsid w:val="0051176C"/>
    <w:rsid w:val="00511C8A"/>
    <w:rsid w:val="00511CA2"/>
    <w:rsid w:val="00512794"/>
    <w:rsid w:val="0051281C"/>
    <w:rsid w:val="0051292C"/>
    <w:rsid w:val="0051370B"/>
    <w:rsid w:val="005137EF"/>
    <w:rsid w:val="00513801"/>
    <w:rsid w:val="0051395D"/>
    <w:rsid w:val="00513D7E"/>
    <w:rsid w:val="00513ED7"/>
    <w:rsid w:val="00514077"/>
    <w:rsid w:val="005141A2"/>
    <w:rsid w:val="0051488E"/>
    <w:rsid w:val="00514BCD"/>
    <w:rsid w:val="00514E07"/>
    <w:rsid w:val="005158F8"/>
    <w:rsid w:val="00515DE7"/>
    <w:rsid w:val="005163E7"/>
    <w:rsid w:val="00516CF1"/>
    <w:rsid w:val="00516D9A"/>
    <w:rsid w:val="00517149"/>
    <w:rsid w:val="005174F9"/>
    <w:rsid w:val="00517684"/>
    <w:rsid w:val="00517764"/>
    <w:rsid w:val="005179A9"/>
    <w:rsid w:val="00517B12"/>
    <w:rsid w:val="00517DAA"/>
    <w:rsid w:val="00520148"/>
    <w:rsid w:val="00520224"/>
    <w:rsid w:val="00520A99"/>
    <w:rsid w:val="00520F23"/>
    <w:rsid w:val="00521166"/>
    <w:rsid w:val="00521785"/>
    <w:rsid w:val="00521EEF"/>
    <w:rsid w:val="00522651"/>
    <w:rsid w:val="00522693"/>
    <w:rsid w:val="005227FB"/>
    <w:rsid w:val="00522AF2"/>
    <w:rsid w:val="00522CBD"/>
    <w:rsid w:val="00522DDD"/>
    <w:rsid w:val="00522EF4"/>
    <w:rsid w:val="005230C9"/>
    <w:rsid w:val="0052340A"/>
    <w:rsid w:val="00523B8B"/>
    <w:rsid w:val="00523F04"/>
    <w:rsid w:val="005241C1"/>
    <w:rsid w:val="005241D4"/>
    <w:rsid w:val="0052459F"/>
    <w:rsid w:val="00524AB9"/>
    <w:rsid w:val="005250A7"/>
    <w:rsid w:val="005251C2"/>
    <w:rsid w:val="00525906"/>
    <w:rsid w:val="00525ADB"/>
    <w:rsid w:val="00525BFC"/>
    <w:rsid w:val="00526175"/>
    <w:rsid w:val="00526306"/>
    <w:rsid w:val="005263FD"/>
    <w:rsid w:val="0052654C"/>
    <w:rsid w:val="00526B96"/>
    <w:rsid w:val="00526F59"/>
    <w:rsid w:val="00527967"/>
    <w:rsid w:val="005279F5"/>
    <w:rsid w:val="00527E5A"/>
    <w:rsid w:val="00530153"/>
    <w:rsid w:val="0053039D"/>
    <w:rsid w:val="005307C0"/>
    <w:rsid w:val="005310E5"/>
    <w:rsid w:val="00531215"/>
    <w:rsid w:val="005313FF"/>
    <w:rsid w:val="005314C4"/>
    <w:rsid w:val="00531572"/>
    <w:rsid w:val="00531C4A"/>
    <w:rsid w:val="00531D04"/>
    <w:rsid w:val="00531DAF"/>
    <w:rsid w:val="00531EE7"/>
    <w:rsid w:val="00532497"/>
    <w:rsid w:val="005324FB"/>
    <w:rsid w:val="00532639"/>
    <w:rsid w:val="005327AD"/>
    <w:rsid w:val="005336CE"/>
    <w:rsid w:val="00533C0C"/>
    <w:rsid w:val="00533EF2"/>
    <w:rsid w:val="00534128"/>
    <w:rsid w:val="00534398"/>
    <w:rsid w:val="00534D5B"/>
    <w:rsid w:val="0053544C"/>
    <w:rsid w:val="0053613F"/>
    <w:rsid w:val="00536288"/>
    <w:rsid w:val="00536CCD"/>
    <w:rsid w:val="00536F47"/>
    <w:rsid w:val="00536FF7"/>
    <w:rsid w:val="0053701A"/>
    <w:rsid w:val="005372E4"/>
    <w:rsid w:val="0054007F"/>
    <w:rsid w:val="005400DA"/>
    <w:rsid w:val="00540603"/>
    <w:rsid w:val="0054071F"/>
    <w:rsid w:val="00541492"/>
    <w:rsid w:val="0054194C"/>
    <w:rsid w:val="0054199C"/>
    <w:rsid w:val="00541B24"/>
    <w:rsid w:val="00541C7F"/>
    <w:rsid w:val="0054205A"/>
    <w:rsid w:val="00542794"/>
    <w:rsid w:val="00542A00"/>
    <w:rsid w:val="00542DCE"/>
    <w:rsid w:val="00543208"/>
    <w:rsid w:val="00543297"/>
    <w:rsid w:val="005434C3"/>
    <w:rsid w:val="00543880"/>
    <w:rsid w:val="00543B36"/>
    <w:rsid w:val="00543DEA"/>
    <w:rsid w:val="00544811"/>
    <w:rsid w:val="00544836"/>
    <w:rsid w:val="00544A49"/>
    <w:rsid w:val="00544A7B"/>
    <w:rsid w:val="00544E14"/>
    <w:rsid w:val="00544E9A"/>
    <w:rsid w:val="0054561E"/>
    <w:rsid w:val="0054595A"/>
    <w:rsid w:val="00545B08"/>
    <w:rsid w:val="00545D47"/>
    <w:rsid w:val="0054660F"/>
    <w:rsid w:val="00546C75"/>
    <w:rsid w:val="00546F07"/>
    <w:rsid w:val="0054711D"/>
    <w:rsid w:val="0054790D"/>
    <w:rsid w:val="00547BD1"/>
    <w:rsid w:val="00547FF4"/>
    <w:rsid w:val="0055024D"/>
    <w:rsid w:val="005505C6"/>
    <w:rsid w:val="00550687"/>
    <w:rsid w:val="00550BD0"/>
    <w:rsid w:val="005511DB"/>
    <w:rsid w:val="0055179D"/>
    <w:rsid w:val="0055183B"/>
    <w:rsid w:val="0055196E"/>
    <w:rsid w:val="00551AF4"/>
    <w:rsid w:val="00551C94"/>
    <w:rsid w:val="00551FD3"/>
    <w:rsid w:val="0055235D"/>
    <w:rsid w:val="0055282C"/>
    <w:rsid w:val="005528BA"/>
    <w:rsid w:val="00552C55"/>
    <w:rsid w:val="00552F24"/>
    <w:rsid w:val="005542B2"/>
    <w:rsid w:val="005546E9"/>
    <w:rsid w:val="00554D5E"/>
    <w:rsid w:val="005551D5"/>
    <w:rsid w:val="0055553D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57106"/>
    <w:rsid w:val="0055734F"/>
    <w:rsid w:val="005576AB"/>
    <w:rsid w:val="00557755"/>
    <w:rsid w:val="005578CD"/>
    <w:rsid w:val="00557936"/>
    <w:rsid w:val="0056042D"/>
    <w:rsid w:val="00560597"/>
    <w:rsid w:val="005605CB"/>
    <w:rsid w:val="005607DE"/>
    <w:rsid w:val="00560E29"/>
    <w:rsid w:val="005610AE"/>
    <w:rsid w:val="00561548"/>
    <w:rsid w:val="0056161C"/>
    <w:rsid w:val="0056175E"/>
    <w:rsid w:val="00561D17"/>
    <w:rsid w:val="00562085"/>
    <w:rsid w:val="00562483"/>
    <w:rsid w:val="00562570"/>
    <w:rsid w:val="00562788"/>
    <w:rsid w:val="00563212"/>
    <w:rsid w:val="005635EB"/>
    <w:rsid w:val="00563701"/>
    <w:rsid w:val="00563946"/>
    <w:rsid w:val="00563A7E"/>
    <w:rsid w:val="00563C0B"/>
    <w:rsid w:val="00563C48"/>
    <w:rsid w:val="0056401F"/>
    <w:rsid w:val="005643B5"/>
    <w:rsid w:val="00564E43"/>
    <w:rsid w:val="00565460"/>
    <w:rsid w:val="005656BC"/>
    <w:rsid w:val="00565849"/>
    <w:rsid w:val="00565C24"/>
    <w:rsid w:val="00566182"/>
    <w:rsid w:val="00566328"/>
    <w:rsid w:val="00566763"/>
    <w:rsid w:val="00566859"/>
    <w:rsid w:val="005671D9"/>
    <w:rsid w:val="0056724E"/>
    <w:rsid w:val="00567332"/>
    <w:rsid w:val="00567B9F"/>
    <w:rsid w:val="00567BA6"/>
    <w:rsid w:val="00567CF2"/>
    <w:rsid w:val="00567D2E"/>
    <w:rsid w:val="00567FEE"/>
    <w:rsid w:val="0057063D"/>
    <w:rsid w:val="005707AB"/>
    <w:rsid w:val="005708C3"/>
    <w:rsid w:val="00570D40"/>
    <w:rsid w:val="00571937"/>
    <w:rsid w:val="00571B66"/>
    <w:rsid w:val="00572051"/>
    <w:rsid w:val="00572242"/>
    <w:rsid w:val="00572D43"/>
    <w:rsid w:val="005731AA"/>
    <w:rsid w:val="005737D8"/>
    <w:rsid w:val="0057391C"/>
    <w:rsid w:val="00573A03"/>
    <w:rsid w:val="00573CBE"/>
    <w:rsid w:val="00574298"/>
    <w:rsid w:val="00574331"/>
    <w:rsid w:val="00574356"/>
    <w:rsid w:val="005745CA"/>
    <w:rsid w:val="00574CAB"/>
    <w:rsid w:val="005753BD"/>
    <w:rsid w:val="00575733"/>
    <w:rsid w:val="00575D07"/>
    <w:rsid w:val="005761DA"/>
    <w:rsid w:val="0057628B"/>
    <w:rsid w:val="005762E5"/>
    <w:rsid w:val="00576463"/>
    <w:rsid w:val="0057647A"/>
    <w:rsid w:val="00576CCB"/>
    <w:rsid w:val="00576D23"/>
    <w:rsid w:val="00576E32"/>
    <w:rsid w:val="00576FC4"/>
    <w:rsid w:val="005772A9"/>
    <w:rsid w:val="005772CA"/>
    <w:rsid w:val="0057744E"/>
    <w:rsid w:val="005778A9"/>
    <w:rsid w:val="005779D5"/>
    <w:rsid w:val="00577A40"/>
    <w:rsid w:val="00577DBA"/>
    <w:rsid w:val="005808FD"/>
    <w:rsid w:val="00580ADA"/>
    <w:rsid w:val="005813AE"/>
    <w:rsid w:val="00581610"/>
    <w:rsid w:val="005817E8"/>
    <w:rsid w:val="00581C20"/>
    <w:rsid w:val="00581E7A"/>
    <w:rsid w:val="00581F2D"/>
    <w:rsid w:val="005825BD"/>
    <w:rsid w:val="00582704"/>
    <w:rsid w:val="0058298B"/>
    <w:rsid w:val="00582D3A"/>
    <w:rsid w:val="00582E51"/>
    <w:rsid w:val="00582F65"/>
    <w:rsid w:val="00583148"/>
    <w:rsid w:val="0058375F"/>
    <w:rsid w:val="00583790"/>
    <w:rsid w:val="00584756"/>
    <w:rsid w:val="005850D9"/>
    <w:rsid w:val="0058566E"/>
    <w:rsid w:val="00585670"/>
    <w:rsid w:val="005858D9"/>
    <w:rsid w:val="0058601D"/>
    <w:rsid w:val="00586066"/>
    <w:rsid w:val="00586C8D"/>
    <w:rsid w:val="00587351"/>
    <w:rsid w:val="00587927"/>
    <w:rsid w:val="00587CCB"/>
    <w:rsid w:val="00587E13"/>
    <w:rsid w:val="0059064C"/>
    <w:rsid w:val="0059098C"/>
    <w:rsid w:val="00590D68"/>
    <w:rsid w:val="005911D8"/>
    <w:rsid w:val="005917D3"/>
    <w:rsid w:val="00591A77"/>
    <w:rsid w:val="00591F3F"/>
    <w:rsid w:val="005920FE"/>
    <w:rsid w:val="005923CE"/>
    <w:rsid w:val="00592406"/>
    <w:rsid w:val="005926DA"/>
    <w:rsid w:val="00593054"/>
    <w:rsid w:val="005933EF"/>
    <w:rsid w:val="00593613"/>
    <w:rsid w:val="005938CD"/>
    <w:rsid w:val="00593C01"/>
    <w:rsid w:val="00593FA5"/>
    <w:rsid w:val="005940BE"/>
    <w:rsid w:val="005944E8"/>
    <w:rsid w:val="005946B5"/>
    <w:rsid w:val="00594E50"/>
    <w:rsid w:val="00594EE2"/>
    <w:rsid w:val="0059550D"/>
    <w:rsid w:val="005955EB"/>
    <w:rsid w:val="0059677F"/>
    <w:rsid w:val="0059683D"/>
    <w:rsid w:val="00596D80"/>
    <w:rsid w:val="0059742B"/>
    <w:rsid w:val="00597447"/>
    <w:rsid w:val="005974A4"/>
    <w:rsid w:val="00597747"/>
    <w:rsid w:val="005A02AE"/>
    <w:rsid w:val="005A0E6B"/>
    <w:rsid w:val="005A193E"/>
    <w:rsid w:val="005A1CF1"/>
    <w:rsid w:val="005A261F"/>
    <w:rsid w:val="005A2D02"/>
    <w:rsid w:val="005A2D1D"/>
    <w:rsid w:val="005A2DC3"/>
    <w:rsid w:val="005A3166"/>
    <w:rsid w:val="005A32A8"/>
    <w:rsid w:val="005A34DC"/>
    <w:rsid w:val="005A3640"/>
    <w:rsid w:val="005A3D3E"/>
    <w:rsid w:val="005A43B5"/>
    <w:rsid w:val="005A4495"/>
    <w:rsid w:val="005A453D"/>
    <w:rsid w:val="005A47C2"/>
    <w:rsid w:val="005A4F68"/>
    <w:rsid w:val="005A53B2"/>
    <w:rsid w:val="005A53B3"/>
    <w:rsid w:val="005A571A"/>
    <w:rsid w:val="005A5828"/>
    <w:rsid w:val="005A5BD6"/>
    <w:rsid w:val="005A5C70"/>
    <w:rsid w:val="005A5D1D"/>
    <w:rsid w:val="005A5DF2"/>
    <w:rsid w:val="005A635A"/>
    <w:rsid w:val="005A65FD"/>
    <w:rsid w:val="005A6922"/>
    <w:rsid w:val="005A6F81"/>
    <w:rsid w:val="005A6FF1"/>
    <w:rsid w:val="005A6FF4"/>
    <w:rsid w:val="005A746D"/>
    <w:rsid w:val="005A7475"/>
    <w:rsid w:val="005A74EC"/>
    <w:rsid w:val="005A7B10"/>
    <w:rsid w:val="005A7CEA"/>
    <w:rsid w:val="005B050D"/>
    <w:rsid w:val="005B05E7"/>
    <w:rsid w:val="005B0852"/>
    <w:rsid w:val="005B0B15"/>
    <w:rsid w:val="005B0B4D"/>
    <w:rsid w:val="005B11B3"/>
    <w:rsid w:val="005B19A4"/>
    <w:rsid w:val="005B1C44"/>
    <w:rsid w:val="005B1EB5"/>
    <w:rsid w:val="005B1F63"/>
    <w:rsid w:val="005B1FAE"/>
    <w:rsid w:val="005B2428"/>
    <w:rsid w:val="005B2511"/>
    <w:rsid w:val="005B262A"/>
    <w:rsid w:val="005B26E8"/>
    <w:rsid w:val="005B28A5"/>
    <w:rsid w:val="005B28C0"/>
    <w:rsid w:val="005B2A20"/>
    <w:rsid w:val="005B2A47"/>
    <w:rsid w:val="005B2D9A"/>
    <w:rsid w:val="005B330A"/>
    <w:rsid w:val="005B3466"/>
    <w:rsid w:val="005B34DF"/>
    <w:rsid w:val="005B394E"/>
    <w:rsid w:val="005B3D31"/>
    <w:rsid w:val="005B3FA1"/>
    <w:rsid w:val="005B473A"/>
    <w:rsid w:val="005B5167"/>
    <w:rsid w:val="005B5283"/>
    <w:rsid w:val="005B5317"/>
    <w:rsid w:val="005B55C6"/>
    <w:rsid w:val="005B56E4"/>
    <w:rsid w:val="005B5A6F"/>
    <w:rsid w:val="005B5BDD"/>
    <w:rsid w:val="005B5D44"/>
    <w:rsid w:val="005B60AE"/>
    <w:rsid w:val="005B60DB"/>
    <w:rsid w:val="005B62AD"/>
    <w:rsid w:val="005B63AB"/>
    <w:rsid w:val="005B6AB1"/>
    <w:rsid w:val="005B6E7F"/>
    <w:rsid w:val="005B6EA7"/>
    <w:rsid w:val="005B7027"/>
    <w:rsid w:val="005B706C"/>
    <w:rsid w:val="005B738A"/>
    <w:rsid w:val="005B769D"/>
    <w:rsid w:val="005B7A9A"/>
    <w:rsid w:val="005B7F83"/>
    <w:rsid w:val="005C0097"/>
    <w:rsid w:val="005C0FE3"/>
    <w:rsid w:val="005C12FD"/>
    <w:rsid w:val="005C171C"/>
    <w:rsid w:val="005C1818"/>
    <w:rsid w:val="005C18A8"/>
    <w:rsid w:val="005C1AA4"/>
    <w:rsid w:val="005C247C"/>
    <w:rsid w:val="005C251E"/>
    <w:rsid w:val="005C27F9"/>
    <w:rsid w:val="005C2C72"/>
    <w:rsid w:val="005C2DD4"/>
    <w:rsid w:val="005C2E3A"/>
    <w:rsid w:val="005C390A"/>
    <w:rsid w:val="005C39FE"/>
    <w:rsid w:val="005C3A10"/>
    <w:rsid w:val="005C3BBC"/>
    <w:rsid w:val="005C3D2D"/>
    <w:rsid w:val="005C3DAE"/>
    <w:rsid w:val="005C3ED1"/>
    <w:rsid w:val="005C4017"/>
    <w:rsid w:val="005C4415"/>
    <w:rsid w:val="005C4B8F"/>
    <w:rsid w:val="005C4C18"/>
    <w:rsid w:val="005C4E2B"/>
    <w:rsid w:val="005C4F96"/>
    <w:rsid w:val="005C5096"/>
    <w:rsid w:val="005C53C8"/>
    <w:rsid w:val="005C5A66"/>
    <w:rsid w:val="005C5B7A"/>
    <w:rsid w:val="005C67E7"/>
    <w:rsid w:val="005C6B19"/>
    <w:rsid w:val="005C7161"/>
    <w:rsid w:val="005C73D8"/>
    <w:rsid w:val="005C77E6"/>
    <w:rsid w:val="005D0027"/>
    <w:rsid w:val="005D053F"/>
    <w:rsid w:val="005D0A21"/>
    <w:rsid w:val="005D1379"/>
    <w:rsid w:val="005D13E1"/>
    <w:rsid w:val="005D1462"/>
    <w:rsid w:val="005D14A3"/>
    <w:rsid w:val="005D1A79"/>
    <w:rsid w:val="005D1DB4"/>
    <w:rsid w:val="005D21D5"/>
    <w:rsid w:val="005D265F"/>
    <w:rsid w:val="005D29D9"/>
    <w:rsid w:val="005D2EAE"/>
    <w:rsid w:val="005D3123"/>
    <w:rsid w:val="005D31F6"/>
    <w:rsid w:val="005D3512"/>
    <w:rsid w:val="005D3586"/>
    <w:rsid w:val="005D386F"/>
    <w:rsid w:val="005D3CF3"/>
    <w:rsid w:val="005D3E9A"/>
    <w:rsid w:val="005D4051"/>
    <w:rsid w:val="005D48B0"/>
    <w:rsid w:val="005D493B"/>
    <w:rsid w:val="005D51CD"/>
    <w:rsid w:val="005D59F5"/>
    <w:rsid w:val="005D5A13"/>
    <w:rsid w:val="005D5E33"/>
    <w:rsid w:val="005D64BD"/>
    <w:rsid w:val="005D668B"/>
    <w:rsid w:val="005D675C"/>
    <w:rsid w:val="005D67C3"/>
    <w:rsid w:val="005D6A26"/>
    <w:rsid w:val="005D6AEA"/>
    <w:rsid w:val="005D6D06"/>
    <w:rsid w:val="005D6D86"/>
    <w:rsid w:val="005D6F4D"/>
    <w:rsid w:val="005D712D"/>
    <w:rsid w:val="005D719D"/>
    <w:rsid w:val="005D7451"/>
    <w:rsid w:val="005D786E"/>
    <w:rsid w:val="005D7B40"/>
    <w:rsid w:val="005D7C81"/>
    <w:rsid w:val="005E092F"/>
    <w:rsid w:val="005E0BFD"/>
    <w:rsid w:val="005E0D27"/>
    <w:rsid w:val="005E106B"/>
    <w:rsid w:val="005E1173"/>
    <w:rsid w:val="005E11D3"/>
    <w:rsid w:val="005E1423"/>
    <w:rsid w:val="005E1757"/>
    <w:rsid w:val="005E1D20"/>
    <w:rsid w:val="005E1E23"/>
    <w:rsid w:val="005E25C3"/>
    <w:rsid w:val="005E34B1"/>
    <w:rsid w:val="005E3530"/>
    <w:rsid w:val="005E389A"/>
    <w:rsid w:val="005E3DBE"/>
    <w:rsid w:val="005E406B"/>
    <w:rsid w:val="005E41B4"/>
    <w:rsid w:val="005E44FA"/>
    <w:rsid w:val="005E47FF"/>
    <w:rsid w:val="005E4995"/>
    <w:rsid w:val="005E4BB5"/>
    <w:rsid w:val="005E4BD7"/>
    <w:rsid w:val="005E52D1"/>
    <w:rsid w:val="005E5546"/>
    <w:rsid w:val="005E5960"/>
    <w:rsid w:val="005E5DB2"/>
    <w:rsid w:val="005E6546"/>
    <w:rsid w:val="005E674C"/>
    <w:rsid w:val="005E683F"/>
    <w:rsid w:val="005E731D"/>
    <w:rsid w:val="005E7882"/>
    <w:rsid w:val="005E7BD0"/>
    <w:rsid w:val="005E7F9A"/>
    <w:rsid w:val="005F080E"/>
    <w:rsid w:val="005F0A83"/>
    <w:rsid w:val="005F0C0D"/>
    <w:rsid w:val="005F0F70"/>
    <w:rsid w:val="005F102F"/>
    <w:rsid w:val="005F153D"/>
    <w:rsid w:val="005F177F"/>
    <w:rsid w:val="005F21ED"/>
    <w:rsid w:val="005F28DE"/>
    <w:rsid w:val="005F29F6"/>
    <w:rsid w:val="005F2FAE"/>
    <w:rsid w:val="005F2FAF"/>
    <w:rsid w:val="005F36BA"/>
    <w:rsid w:val="005F378B"/>
    <w:rsid w:val="005F3956"/>
    <w:rsid w:val="005F3CED"/>
    <w:rsid w:val="005F3E88"/>
    <w:rsid w:val="005F41E7"/>
    <w:rsid w:val="005F440D"/>
    <w:rsid w:val="005F4927"/>
    <w:rsid w:val="005F4A12"/>
    <w:rsid w:val="005F4C70"/>
    <w:rsid w:val="005F4D6D"/>
    <w:rsid w:val="005F4DB6"/>
    <w:rsid w:val="005F5383"/>
    <w:rsid w:val="005F54F0"/>
    <w:rsid w:val="005F57DC"/>
    <w:rsid w:val="005F592C"/>
    <w:rsid w:val="005F5A3F"/>
    <w:rsid w:val="005F5A8B"/>
    <w:rsid w:val="005F5BF8"/>
    <w:rsid w:val="005F5F0F"/>
    <w:rsid w:val="005F66B8"/>
    <w:rsid w:val="005F6851"/>
    <w:rsid w:val="005F6EB8"/>
    <w:rsid w:val="005F6EFB"/>
    <w:rsid w:val="005F6F35"/>
    <w:rsid w:val="005F768F"/>
    <w:rsid w:val="005F782C"/>
    <w:rsid w:val="005F7874"/>
    <w:rsid w:val="005F78EC"/>
    <w:rsid w:val="005F7AD1"/>
    <w:rsid w:val="005F7EF9"/>
    <w:rsid w:val="005F7F16"/>
    <w:rsid w:val="005F7F47"/>
    <w:rsid w:val="00600018"/>
    <w:rsid w:val="006008B5"/>
    <w:rsid w:val="00600BAB"/>
    <w:rsid w:val="00601144"/>
    <w:rsid w:val="00601216"/>
    <w:rsid w:val="006014B7"/>
    <w:rsid w:val="006016A6"/>
    <w:rsid w:val="00601C92"/>
    <w:rsid w:val="006020AD"/>
    <w:rsid w:val="0060245B"/>
    <w:rsid w:val="00602AA5"/>
    <w:rsid w:val="00602BA1"/>
    <w:rsid w:val="00602C89"/>
    <w:rsid w:val="00602F47"/>
    <w:rsid w:val="0060347E"/>
    <w:rsid w:val="0060353C"/>
    <w:rsid w:val="00603620"/>
    <w:rsid w:val="00603624"/>
    <w:rsid w:val="00603910"/>
    <w:rsid w:val="00603CE2"/>
    <w:rsid w:val="00603ED6"/>
    <w:rsid w:val="00604368"/>
    <w:rsid w:val="006046DC"/>
    <w:rsid w:val="00604C7A"/>
    <w:rsid w:val="00604CB4"/>
    <w:rsid w:val="00604E6D"/>
    <w:rsid w:val="00605333"/>
    <w:rsid w:val="0060545B"/>
    <w:rsid w:val="006054BE"/>
    <w:rsid w:val="00605968"/>
    <w:rsid w:val="00605995"/>
    <w:rsid w:val="00605A85"/>
    <w:rsid w:val="00605B9D"/>
    <w:rsid w:val="00605CCD"/>
    <w:rsid w:val="00606016"/>
    <w:rsid w:val="006060E9"/>
    <w:rsid w:val="00606208"/>
    <w:rsid w:val="00606238"/>
    <w:rsid w:val="006064D0"/>
    <w:rsid w:val="00606C17"/>
    <w:rsid w:val="00606E37"/>
    <w:rsid w:val="00607030"/>
    <w:rsid w:val="006073DC"/>
    <w:rsid w:val="00607876"/>
    <w:rsid w:val="00607E46"/>
    <w:rsid w:val="00610187"/>
    <w:rsid w:val="00610A7B"/>
    <w:rsid w:val="00610F96"/>
    <w:rsid w:val="00610FFD"/>
    <w:rsid w:val="0061139E"/>
    <w:rsid w:val="006115C6"/>
    <w:rsid w:val="00611C0F"/>
    <w:rsid w:val="00611C9D"/>
    <w:rsid w:val="006127C8"/>
    <w:rsid w:val="00612923"/>
    <w:rsid w:val="00612A20"/>
    <w:rsid w:val="00612B59"/>
    <w:rsid w:val="00612C63"/>
    <w:rsid w:val="0061318B"/>
    <w:rsid w:val="00613319"/>
    <w:rsid w:val="00613331"/>
    <w:rsid w:val="006137FD"/>
    <w:rsid w:val="006139B8"/>
    <w:rsid w:val="00613A5E"/>
    <w:rsid w:val="00614076"/>
    <w:rsid w:val="0061413D"/>
    <w:rsid w:val="0061492A"/>
    <w:rsid w:val="00614B12"/>
    <w:rsid w:val="00615235"/>
    <w:rsid w:val="0061524F"/>
    <w:rsid w:val="006157E0"/>
    <w:rsid w:val="0061610C"/>
    <w:rsid w:val="006167E6"/>
    <w:rsid w:val="0061682B"/>
    <w:rsid w:val="00616AF0"/>
    <w:rsid w:val="00616BF4"/>
    <w:rsid w:val="00616E77"/>
    <w:rsid w:val="00617133"/>
    <w:rsid w:val="006172DF"/>
    <w:rsid w:val="00617665"/>
    <w:rsid w:val="006176B7"/>
    <w:rsid w:val="00617822"/>
    <w:rsid w:val="00617A14"/>
    <w:rsid w:val="0062038C"/>
    <w:rsid w:val="00620A73"/>
    <w:rsid w:val="00621030"/>
    <w:rsid w:val="0062115E"/>
    <w:rsid w:val="0062162D"/>
    <w:rsid w:val="00621F27"/>
    <w:rsid w:val="00621FD9"/>
    <w:rsid w:val="00622332"/>
    <w:rsid w:val="00622811"/>
    <w:rsid w:val="006229EA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48B9"/>
    <w:rsid w:val="00624912"/>
    <w:rsid w:val="00624A29"/>
    <w:rsid w:val="00624D08"/>
    <w:rsid w:val="00625030"/>
    <w:rsid w:val="00625252"/>
    <w:rsid w:val="006255E1"/>
    <w:rsid w:val="00625E41"/>
    <w:rsid w:val="00625E80"/>
    <w:rsid w:val="00626F3B"/>
    <w:rsid w:val="0062716C"/>
    <w:rsid w:val="006271C3"/>
    <w:rsid w:val="0062732D"/>
    <w:rsid w:val="00627487"/>
    <w:rsid w:val="00627602"/>
    <w:rsid w:val="00630191"/>
    <w:rsid w:val="00630224"/>
    <w:rsid w:val="0063067D"/>
    <w:rsid w:val="006307B9"/>
    <w:rsid w:val="006308A5"/>
    <w:rsid w:val="006308D4"/>
    <w:rsid w:val="00630BEC"/>
    <w:rsid w:val="00630CED"/>
    <w:rsid w:val="006312CC"/>
    <w:rsid w:val="006314D3"/>
    <w:rsid w:val="0063167A"/>
    <w:rsid w:val="006316A3"/>
    <w:rsid w:val="00631AAB"/>
    <w:rsid w:val="00631DC7"/>
    <w:rsid w:val="00632B7B"/>
    <w:rsid w:val="00632C40"/>
    <w:rsid w:val="00632E0A"/>
    <w:rsid w:val="00632E54"/>
    <w:rsid w:val="00633040"/>
    <w:rsid w:val="006332AC"/>
    <w:rsid w:val="00633D24"/>
    <w:rsid w:val="00634071"/>
    <w:rsid w:val="00634373"/>
    <w:rsid w:val="006344DA"/>
    <w:rsid w:val="0063458A"/>
    <w:rsid w:val="0063493B"/>
    <w:rsid w:val="0063497F"/>
    <w:rsid w:val="00634B77"/>
    <w:rsid w:val="00634C1C"/>
    <w:rsid w:val="00634F10"/>
    <w:rsid w:val="00635207"/>
    <w:rsid w:val="00635A7F"/>
    <w:rsid w:val="00635DC3"/>
    <w:rsid w:val="006363FB"/>
    <w:rsid w:val="00636681"/>
    <w:rsid w:val="006368BF"/>
    <w:rsid w:val="00636D12"/>
    <w:rsid w:val="00636D36"/>
    <w:rsid w:val="00636DD1"/>
    <w:rsid w:val="0063707A"/>
    <w:rsid w:val="006370B2"/>
    <w:rsid w:val="00637308"/>
    <w:rsid w:val="006374A1"/>
    <w:rsid w:val="006375CC"/>
    <w:rsid w:val="00637921"/>
    <w:rsid w:val="00637AED"/>
    <w:rsid w:val="00637C84"/>
    <w:rsid w:val="00637F4A"/>
    <w:rsid w:val="00640543"/>
    <w:rsid w:val="00640551"/>
    <w:rsid w:val="0064081B"/>
    <w:rsid w:val="006408CC"/>
    <w:rsid w:val="00640D8F"/>
    <w:rsid w:val="00640F5D"/>
    <w:rsid w:val="006410D9"/>
    <w:rsid w:val="0064130C"/>
    <w:rsid w:val="006413C4"/>
    <w:rsid w:val="006415F1"/>
    <w:rsid w:val="006416B1"/>
    <w:rsid w:val="00641B85"/>
    <w:rsid w:val="00641D79"/>
    <w:rsid w:val="00642099"/>
    <w:rsid w:val="006423F7"/>
    <w:rsid w:val="00642A51"/>
    <w:rsid w:val="00642CBE"/>
    <w:rsid w:val="006430B6"/>
    <w:rsid w:val="00643218"/>
    <w:rsid w:val="0064323C"/>
    <w:rsid w:val="006435CD"/>
    <w:rsid w:val="00643FDB"/>
    <w:rsid w:val="006443C0"/>
    <w:rsid w:val="00644AB8"/>
    <w:rsid w:val="00644C6F"/>
    <w:rsid w:val="00644CE9"/>
    <w:rsid w:val="00644DBA"/>
    <w:rsid w:val="00645751"/>
    <w:rsid w:val="006458C4"/>
    <w:rsid w:val="006458F4"/>
    <w:rsid w:val="00645B09"/>
    <w:rsid w:val="00645D28"/>
    <w:rsid w:val="00645EBF"/>
    <w:rsid w:val="00646033"/>
    <w:rsid w:val="0064609C"/>
    <w:rsid w:val="006460AA"/>
    <w:rsid w:val="0064618B"/>
    <w:rsid w:val="006461BF"/>
    <w:rsid w:val="0064635F"/>
    <w:rsid w:val="006463A2"/>
    <w:rsid w:val="00646426"/>
    <w:rsid w:val="0064725F"/>
    <w:rsid w:val="00647845"/>
    <w:rsid w:val="00647887"/>
    <w:rsid w:val="00647910"/>
    <w:rsid w:val="00650346"/>
    <w:rsid w:val="006505C9"/>
    <w:rsid w:val="006505F6"/>
    <w:rsid w:val="00650637"/>
    <w:rsid w:val="006509B5"/>
    <w:rsid w:val="00650ABB"/>
    <w:rsid w:val="00650B15"/>
    <w:rsid w:val="00651049"/>
    <w:rsid w:val="0065127E"/>
    <w:rsid w:val="006515DE"/>
    <w:rsid w:val="00652B35"/>
    <w:rsid w:val="00652EB6"/>
    <w:rsid w:val="00653106"/>
    <w:rsid w:val="006532D6"/>
    <w:rsid w:val="006537B9"/>
    <w:rsid w:val="00654024"/>
    <w:rsid w:val="006540F3"/>
    <w:rsid w:val="0065419D"/>
    <w:rsid w:val="006543CD"/>
    <w:rsid w:val="00654D71"/>
    <w:rsid w:val="00654F9D"/>
    <w:rsid w:val="0065537A"/>
    <w:rsid w:val="00655953"/>
    <w:rsid w:val="00655CFF"/>
    <w:rsid w:val="00655F0B"/>
    <w:rsid w:val="00656135"/>
    <w:rsid w:val="00656DFD"/>
    <w:rsid w:val="006570FA"/>
    <w:rsid w:val="006579AA"/>
    <w:rsid w:val="00657AF8"/>
    <w:rsid w:val="00660545"/>
    <w:rsid w:val="006605D3"/>
    <w:rsid w:val="006607DA"/>
    <w:rsid w:val="006607E2"/>
    <w:rsid w:val="0066081A"/>
    <w:rsid w:val="00660833"/>
    <w:rsid w:val="00660AE9"/>
    <w:rsid w:val="00660C6B"/>
    <w:rsid w:val="0066137E"/>
    <w:rsid w:val="00662034"/>
    <w:rsid w:val="00662047"/>
    <w:rsid w:val="00662361"/>
    <w:rsid w:val="00662420"/>
    <w:rsid w:val="00662C07"/>
    <w:rsid w:val="00662F6C"/>
    <w:rsid w:val="0066324C"/>
    <w:rsid w:val="006634F8"/>
    <w:rsid w:val="00663982"/>
    <w:rsid w:val="006639E4"/>
    <w:rsid w:val="00663F3C"/>
    <w:rsid w:val="00663F47"/>
    <w:rsid w:val="00663FCD"/>
    <w:rsid w:val="00664150"/>
    <w:rsid w:val="006647D5"/>
    <w:rsid w:val="00664FB8"/>
    <w:rsid w:val="006656D3"/>
    <w:rsid w:val="00665AEE"/>
    <w:rsid w:val="00666703"/>
    <w:rsid w:val="00666BC5"/>
    <w:rsid w:val="0066716A"/>
    <w:rsid w:val="0066742D"/>
    <w:rsid w:val="00667778"/>
    <w:rsid w:val="00667824"/>
    <w:rsid w:val="006678DD"/>
    <w:rsid w:val="00667BC9"/>
    <w:rsid w:val="00667D58"/>
    <w:rsid w:val="00667E04"/>
    <w:rsid w:val="00670760"/>
    <w:rsid w:val="00670C9E"/>
    <w:rsid w:val="00670E87"/>
    <w:rsid w:val="00670FEE"/>
    <w:rsid w:val="0067145E"/>
    <w:rsid w:val="0067160F"/>
    <w:rsid w:val="0067163F"/>
    <w:rsid w:val="00671ED3"/>
    <w:rsid w:val="00671ED6"/>
    <w:rsid w:val="00671F47"/>
    <w:rsid w:val="006720E1"/>
    <w:rsid w:val="00672117"/>
    <w:rsid w:val="00672232"/>
    <w:rsid w:val="006722D0"/>
    <w:rsid w:val="00672FBC"/>
    <w:rsid w:val="00673286"/>
    <w:rsid w:val="006738D3"/>
    <w:rsid w:val="00673ACF"/>
    <w:rsid w:val="00673B0E"/>
    <w:rsid w:val="00673B7C"/>
    <w:rsid w:val="00673DFB"/>
    <w:rsid w:val="0067403E"/>
    <w:rsid w:val="00674578"/>
    <w:rsid w:val="00674884"/>
    <w:rsid w:val="00674994"/>
    <w:rsid w:val="0067499E"/>
    <w:rsid w:val="00674BA4"/>
    <w:rsid w:val="006751CA"/>
    <w:rsid w:val="006757B4"/>
    <w:rsid w:val="00675A2A"/>
    <w:rsid w:val="0067605A"/>
    <w:rsid w:val="006767CB"/>
    <w:rsid w:val="00676818"/>
    <w:rsid w:val="006769A8"/>
    <w:rsid w:val="00676A7B"/>
    <w:rsid w:val="00677A6C"/>
    <w:rsid w:val="00677B55"/>
    <w:rsid w:val="00677E63"/>
    <w:rsid w:val="00677FE2"/>
    <w:rsid w:val="00680162"/>
    <w:rsid w:val="006808CB"/>
    <w:rsid w:val="00680C46"/>
    <w:rsid w:val="00680C51"/>
    <w:rsid w:val="00680CBE"/>
    <w:rsid w:val="00680CD0"/>
    <w:rsid w:val="006810CE"/>
    <w:rsid w:val="0068133B"/>
    <w:rsid w:val="00681E40"/>
    <w:rsid w:val="0068225E"/>
    <w:rsid w:val="00682263"/>
    <w:rsid w:val="00682330"/>
    <w:rsid w:val="00682749"/>
    <w:rsid w:val="00682D3F"/>
    <w:rsid w:val="00683A64"/>
    <w:rsid w:val="00683C5A"/>
    <w:rsid w:val="0068438A"/>
    <w:rsid w:val="00684BA4"/>
    <w:rsid w:val="00684D28"/>
    <w:rsid w:val="006850AF"/>
    <w:rsid w:val="00685381"/>
    <w:rsid w:val="00685908"/>
    <w:rsid w:val="00685BD4"/>
    <w:rsid w:val="00685CC4"/>
    <w:rsid w:val="00685D62"/>
    <w:rsid w:val="00685FC6"/>
    <w:rsid w:val="006864D7"/>
    <w:rsid w:val="006867AA"/>
    <w:rsid w:val="00686885"/>
    <w:rsid w:val="00686B5E"/>
    <w:rsid w:val="00686CD4"/>
    <w:rsid w:val="00686D6B"/>
    <w:rsid w:val="00686E03"/>
    <w:rsid w:val="00686EC3"/>
    <w:rsid w:val="00687046"/>
    <w:rsid w:val="006873BA"/>
    <w:rsid w:val="00687628"/>
    <w:rsid w:val="0068799B"/>
    <w:rsid w:val="00687AAA"/>
    <w:rsid w:val="00687C7E"/>
    <w:rsid w:val="00687DDC"/>
    <w:rsid w:val="00687F6B"/>
    <w:rsid w:val="00690391"/>
    <w:rsid w:val="006903AB"/>
    <w:rsid w:val="00690591"/>
    <w:rsid w:val="00690C37"/>
    <w:rsid w:val="00690E87"/>
    <w:rsid w:val="00691173"/>
    <w:rsid w:val="006921B1"/>
    <w:rsid w:val="0069282D"/>
    <w:rsid w:val="00692A1A"/>
    <w:rsid w:val="00692B29"/>
    <w:rsid w:val="00692BB3"/>
    <w:rsid w:val="00692BEC"/>
    <w:rsid w:val="00692D09"/>
    <w:rsid w:val="00692D0E"/>
    <w:rsid w:val="006938A4"/>
    <w:rsid w:val="00693A0F"/>
    <w:rsid w:val="00693CBE"/>
    <w:rsid w:val="00693E8B"/>
    <w:rsid w:val="00693EB6"/>
    <w:rsid w:val="006944B7"/>
    <w:rsid w:val="0069466E"/>
    <w:rsid w:val="00694978"/>
    <w:rsid w:val="00694ACC"/>
    <w:rsid w:val="00694B7B"/>
    <w:rsid w:val="00694B88"/>
    <w:rsid w:val="00695256"/>
    <w:rsid w:val="0069538D"/>
    <w:rsid w:val="006954F1"/>
    <w:rsid w:val="0069568C"/>
    <w:rsid w:val="0069621D"/>
    <w:rsid w:val="006964C7"/>
    <w:rsid w:val="00696501"/>
    <w:rsid w:val="00696713"/>
    <w:rsid w:val="00696AC2"/>
    <w:rsid w:val="00696B60"/>
    <w:rsid w:val="00697727"/>
    <w:rsid w:val="00697E01"/>
    <w:rsid w:val="00697EAD"/>
    <w:rsid w:val="006A09E0"/>
    <w:rsid w:val="006A10DF"/>
    <w:rsid w:val="006A1294"/>
    <w:rsid w:val="006A1795"/>
    <w:rsid w:val="006A193C"/>
    <w:rsid w:val="006A1E35"/>
    <w:rsid w:val="006A1F61"/>
    <w:rsid w:val="006A26B7"/>
    <w:rsid w:val="006A27AE"/>
    <w:rsid w:val="006A2DED"/>
    <w:rsid w:val="006A318D"/>
    <w:rsid w:val="006A374E"/>
    <w:rsid w:val="006A3B9A"/>
    <w:rsid w:val="006A3C88"/>
    <w:rsid w:val="006A478B"/>
    <w:rsid w:val="006A4C33"/>
    <w:rsid w:val="006A4EB8"/>
    <w:rsid w:val="006A4F66"/>
    <w:rsid w:val="006A5427"/>
    <w:rsid w:val="006A5468"/>
    <w:rsid w:val="006A597F"/>
    <w:rsid w:val="006A5A4D"/>
    <w:rsid w:val="006A656C"/>
    <w:rsid w:val="006A6A56"/>
    <w:rsid w:val="006A6B73"/>
    <w:rsid w:val="006A6F1A"/>
    <w:rsid w:val="006A6F90"/>
    <w:rsid w:val="006A6FCD"/>
    <w:rsid w:val="006A71A6"/>
    <w:rsid w:val="006A752C"/>
    <w:rsid w:val="006A759D"/>
    <w:rsid w:val="006A7E8F"/>
    <w:rsid w:val="006A7F0F"/>
    <w:rsid w:val="006A7F2E"/>
    <w:rsid w:val="006B020C"/>
    <w:rsid w:val="006B0328"/>
    <w:rsid w:val="006B032C"/>
    <w:rsid w:val="006B068E"/>
    <w:rsid w:val="006B08CC"/>
    <w:rsid w:val="006B0ED9"/>
    <w:rsid w:val="006B11FB"/>
    <w:rsid w:val="006B139D"/>
    <w:rsid w:val="006B165D"/>
    <w:rsid w:val="006B217F"/>
    <w:rsid w:val="006B22C6"/>
    <w:rsid w:val="006B24F4"/>
    <w:rsid w:val="006B2C23"/>
    <w:rsid w:val="006B2E41"/>
    <w:rsid w:val="006B3ABF"/>
    <w:rsid w:val="006B418D"/>
    <w:rsid w:val="006B45CF"/>
    <w:rsid w:val="006B47CB"/>
    <w:rsid w:val="006B4C35"/>
    <w:rsid w:val="006B4C7C"/>
    <w:rsid w:val="006B4F67"/>
    <w:rsid w:val="006B4FC7"/>
    <w:rsid w:val="006B54A9"/>
    <w:rsid w:val="006B568C"/>
    <w:rsid w:val="006B5978"/>
    <w:rsid w:val="006B59A7"/>
    <w:rsid w:val="006B625A"/>
    <w:rsid w:val="006B62F1"/>
    <w:rsid w:val="006B68C5"/>
    <w:rsid w:val="006B6A19"/>
    <w:rsid w:val="006B6A42"/>
    <w:rsid w:val="006B6CC8"/>
    <w:rsid w:val="006B6E6A"/>
    <w:rsid w:val="006B72FC"/>
    <w:rsid w:val="006B7CF9"/>
    <w:rsid w:val="006C001A"/>
    <w:rsid w:val="006C0117"/>
    <w:rsid w:val="006C0583"/>
    <w:rsid w:val="006C08EF"/>
    <w:rsid w:val="006C15C7"/>
    <w:rsid w:val="006C22F3"/>
    <w:rsid w:val="006C2415"/>
    <w:rsid w:val="006C276B"/>
    <w:rsid w:val="006C3325"/>
    <w:rsid w:val="006C35A4"/>
    <w:rsid w:val="006C362E"/>
    <w:rsid w:val="006C365F"/>
    <w:rsid w:val="006C383A"/>
    <w:rsid w:val="006C3B36"/>
    <w:rsid w:val="006C4048"/>
    <w:rsid w:val="006C4221"/>
    <w:rsid w:val="006C4623"/>
    <w:rsid w:val="006C48E6"/>
    <w:rsid w:val="006C4A22"/>
    <w:rsid w:val="006C4A71"/>
    <w:rsid w:val="006C4B79"/>
    <w:rsid w:val="006C4DB3"/>
    <w:rsid w:val="006C4E7F"/>
    <w:rsid w:val="006C5094"/>
    <w:rsid w:val="006C50A8"/>
    <w:rsid w:val="006C52E2"/>
    <w:rsid w:val="006C57EA"/>
    <w:rsid w:val="006C5ADF"/>
    <w:rsid w:val="006C6311"/>
    <w:rsid w:val="006C65D7"/>
    <w:rsid w:val="006C6A45"/>
    <w:rsid w:val="006C6F39"/>
    <w:rsid w:val="006C72FE"/>
    <w:rsid w:val="006C7586"/>
    <w:rsid w:val="006C76F2"/>
    <w:rsid w:val="006C7D2D"/>
    <w:rsid w:val="006D00E7"/>
    <w:rsid w:val="006D0DCE"/>
    <w:rsid w:val="006D1586"/>
    <w:rsid w:val="006D1740"/>
    <w:rsid w:val="006D19EE"/>
    <w:rsid w:val="006D1CF2"/>
    <w:rsid w:val="006D1D5E"/>
    <w:rsid w:val="006D2092"/>
    <w:rsid w:val="006D2290"/>
    <w:rsid w:val="006D22D4"/>
    <w:rsid w:val="006D2591"/>
    <w:rsid w:val="006D2961"/>
    <w:rsid w:val="006D2A38"/>
    <w:rsid w:val="006D2CB8"/>
    <w:rsid w:val="006D2D4C"/>
    <w:rsid w:val="006D349C"/>
    <w:rsid w:val="006D3FE1"/>
    <w:rsid w:val="006D4798"/>
    <w:rsid w:val="006D47C9"/>
    <w:rsid w:val="006D4FFD"/>
    <w:rsid w:val="006D5049"/>
    <w:rsid w:val="006D5105"/>
    <w:rsid w:val="006D5AD1"/>
    <w:rsid w:val="006D6DED"/>
    <w:rsid w:val="006D6E96"/>
    <w:rsid w:val="006D6F15"/>
    <w:rsid w:val="006D7C04"/>
    <w:rsid w:val="006D7E16"/>
    <w:rsid w:val="006E026E"/>
    <w:rsid w:val="006E0375"/>
    <w:rsid w:val="006E06A1"/>
    <w:rsid w:val="006E0794"/>
    <w:rsid w:val="006E0C6F"/>
    <w:rsid w:val="006E0F4E"/>
    <w:rsid w:val="006E142F"/>
    <w:rsid w:val="006E143C"/>
    <w:rsid w:val="006E1C15"/>
    <w:rsid w:val="006E262B"/>
    <w:rsid w:val="006E2871"/>
    <w:rsid w:val="006E2A7D"/>
    <w:rsid w:val="006E2FC8"/>
    <w:rsid w:val="006E30C2"/>
    <w:rsid w:val="006E32F6"/>
    <w:rsid w:val="006E33FD"/>
    <w:rsid w:val="006E3783"/>
    <w:rsid w:val="006E37C5"/>
    <w:rsid w:val="006E3B7E"/>
    <w:rsid w:val="006E3E0B"/>
    <w:rsid w:val="006E4877"/>
    <w:rsid w:val="006E4895"/>
    <w:rsid w:val="006E4A0A"/>
    <w:rsid w:val="006E535E"/>
    <w:rsid w:val="006E541A"/>
    <w:rsid w:val="006E77EE"/>
    <w:rsid w:val="006E7802"/>
    <w:rsid w:val="006E7D30"/>
    <w:rsid w:val="006F00DE"/>
    <w:rsid w:val="006F00FD"/>
    <w:rsid w:val="006F0A79"/>
    <w:rsid w:val="006F14E0"/>
    <w:rsid w:val="006F2040"/>
    <w:rsid w:val="006F20DB"/>
    <w:rsid w:val="006F23B5"/>
    <w:rsid w:val="006F2ACF"/>
    <w:rsid w:val="006F2B44"/>
    <w:rsid w:val="006F2BFE"/>
    <w:rsid w:val="006F2F9D"/>
    <w:rsid w:val="006F2FC9"/>
    <w:rsid w:val="006F34D2"/>
    <w:rsid w:val="006F356E"/>
    <w:rsid w:val="006F3C32"/>
    <w:rsid w:val="006F43A3"/>
    <w:rsid w:val="006F43FA"/>
    <w:rsid w:val="006F46CE"/>
    <w:rsid w:val="006F4960"/>
    <w:rsid w:val="006F4A8B"/>
    <w:rsid w:val="006F5699"/>
    <w:rsid w:val="006F594C"/>
    <w:rsid w:val="006F5AFE"/>
    <w:rsid w:val="006F5D35"/>
    <w:rsid w:val="006F5FF1"/>
    <w:rsid w:val="006F625B"/>
    <w:rsid w:val="006F62ED"/>
    <w:rsid w:val="006F6584"/>
    <w:rsid w:val="006F6592"/>
    <w:rsid w:val="006F6638"/>
    <w:rsid w:val="006F6AF9"/>
    <w:rsid w:val="006F6EB8"/>
    <w:rsid w:val="006F7027"/>
    <w:rsid w:val="006F72E9"/>
    <w:rsid w:val="006F7303"/>
    <w:rsid w:val="006F7865"/>
    <w:rsid w:val="006F7A31"/>
    <w:rsid w:val="00700439"/>
    <w:rsid w:val="007005F4"/>
    <w:rsid w:val="007011A7"/>
    <w:rsid w:val="00701336"/>
    <w:rsid w:val="00701988"/>
    <w:rsid w:val="00701DB2"/>
    <w:rsid w:val="00701EF3"/>
    <w:rsid w:val="0070272B"/>
    <w:rsid w:val="00702A06"/>
    <w:rsid w:val="007041E0"/>
    <w:rsid w:val="0070459D"/>
    <w:rsid w:val="007046A0"/>
    <w:rsid w:val="007049AF"/>
    <w:rsid w:val="00704A8B"/>
    <w:rsid w:val="00704B35"/>
    <w:rsid w:val="0070536D"/>
    <w:rsid w:val="007054EF"/>
    <w:rsid w:val="00705A02"/>
    <w:rsid w:val="00705A85"/>
    <w:rsid w:val="00705D09"/>
    <w:rsid w:val="00705EFD"/>
    <w:rsid w:val="00706088"/>
    <w:rsid w:val="007060CF"/>
    <w:rsid w:val="007064E0"/>
    <w:rsid w:val="0070655E"/>
    <w:rsid w:val="00706850"/>
    <w:rsid w:val="00706D13"/>
    <w:rsid w:val="0070711E"/>
    <w:rsid w:val="0070721B"/>
    <w:rsid w:val="007073DB"/>
    <w:rsid w:val="007079C0"/>
    <w:rsid w:val="00707B10"/>
    <w:rsid w:val="00710221"/>
    <w:rsid w:val="00710296"/>
    <w:rsid w:val="007106E4"/>
    <w:rsid w:val="0071097B"/>
    <w:rsid w:val="00710C5A"/>
    <w:rsid w:val="00710E58"/>
    <w:rsid w:val="00710F70"/>
    <w:rsid w:val="007110F3"/>
    <w:rsid w:val="00711255"/>
    <w:rsid w:val="00711309"/>
    <w:rsid w:val="007114A0"/>
    <w:rsid w:val="007115E2"/>
    <w:rsid w:val="00711635"/>
    <w:rsid w:val="0071170F"/>
    <w:rsid w:val="00711A2A"/>
    <w:rsid w:val="0071305A"/>
    <w:rsid w:val="00713848"/>
    <w:rsid w:val="00713962"/>
    <w:rsid w:val="007143D0"/>
    <w:rsid w:val="00714C69"/>
    <w:rsid w:val="0071502D"/>
    <w:rsid w:val="0071543F"/>
    <w:rsid w:val="00715B53"/>
    <w:rsid w:val="00716188"/>
    <w:rsid w:val="0071649C"/>
    <w:rsid w:val="007169E3"/>
    <w:rsid w:val="00716AF9"/>
    <w:rsid w:val="00716EB6"/>
    <w:rsid w:val="00717087"/>
    <w:rsid w:val="00717535"/>
    <w:rsid w:val="0071756C"/>
    <w:rsid w:val="0071794F"/>
    <w:rsid w:val="00717F2B"/>
    <w:rsid w:val="00717F51"/>
    <w:rsid w:val="00720214"/>
    <w:rsid w:val="007209AA"/>
    <w:rsid w:val="00720A7A"/>
    <w:rsid w:val="00720EEF"/>
    <w:rsid w:val="00720F40"/>
    <w:rsid w:val="00721303"/>
    <w:rsid w:val="0072146B"/>
    <w:rsid w:val="007214EF"/>
    <w:rsid w:val="00721563"/>
    <w:rsid w:val="007217BA"/>
    <w:rsid w:val="00721D49"/>
    <w:rsid w:val="00721DFA"/>
    <w:rsid w:val="00722E20"/>
    <w:rsid w:val="00722F0E"/>
    <w:rsid w:val="00723241"/>
    <w:rsid w:val="0072334F"/>
    <w:rsid w:val="0072379D"/>
    <w:rsid w:val="007237FC"/>
    <w:rsid w:val="00723D2C"/>
    <w:rsid w:val="00723EBC"/>
    <w:rsid w:val="00723FDA"/>
    <w:rsid w:val="007242C5"/>
    <w:rsid w:val="007242E4"/>
    <w:rsid w:val="00724511"/>
    <w:rsid w:val="0072492F"/>
    <w:rsid w:val="00724A3D"/>
    <w:rsid w:val="00724B64"/>
    <w:rsid w:val="00724C29"/>
    <w:rsid w:val="00724EE3"/>
    <w:rsid w:val="007252DD"/>
    <w:rsid w:val="00725BC4"/>
    <w:rsid w:val="007260FD"/>
    <w:rsid w:val="0072624E"/>
    <w:rsid w:val="00726419"/>
    <w:rsid w:val="0072650A"/>
    <w:rsid w:val="0072715C"/>
    <w:rsid w:val="0072738B"/>
    <w:rsid w:val="007278F7"/>
    <w:rsid w:val="00727EED"/>
    <w:rsid w:val="007309C6"/>
    <w:rsid w:val="00730A44"/>
    <w:rsid w:val="00730FC9"/>
    <w:rsid w:val="00731949"/>
    <w:rsid w:val="007321BB"/>
    <w:rsid w:val="00732557"/>
    <w:rsid w:val="0073289C"/>
    <w:rsid w:val="007329BD"/>
    <w:rsid w:val="00732D60"/>
    <w:rsid w:val="00732F99"/>
    <w:rsid w:val="0073354A"/>
    <w:rsid w:val="0073395D"/>
    <w:rsid w:val="00733EFB"/>
    <w:rsid w:val="00734142"/>
    <w:rsid w:val="00734202"/>
    <w:rsid w:val="00734546"/>
    <w:rsid w:val="007347BD"/>
    <w:rsid w:val="007348F2"/>
    <w:rsid w:val="00734C4C"/>
    <w:rsid w:val="00734FE3"/>
    <w:rsid w:val="007350C7"/>
    <w:rsid w:val="00735149"/>
    <w:rsid w:val="0073544A"/>
    <w:rsid w:val="00735501"/>
    <w:rsid w:val="007357D3"/>
    <w:rsid w:val="00735AAC"/>
    <w:rsid w:val="00735B65"/>
    <w:rsid w:val="00735DE4"/>
    <w:rsid w:val="00735E59"/>
    <w:rsid w:val="00735EB6"/>
    <w:rsid w:val="00735EE8"/>
    <w:rsid w:val="00735F0E"/>
    <w:rsid w:val="007361CB"/>
    <w:rsid w:val="00736A2C"/>
    <w:rsid w:val="00736E67"/>
    <w:rsid w:val="00736EA3"/>
    <w:rsid w:val="00736F5D"/>
    <w:rsid w:val="0073717F"/>
    <w:rsid w:val="00737647"/>
    <w:rsid w:val="0073765E"/>
    <w:rsid w:val="00737794"/>
    <w:rsid w:val="007378BF"/>
    <w:rsid w:val="00737904"/>
    <w:rsid w:val="00737EE2"/>
    <w:rsid w:val="00737F88"/>
    <w:rsid w:val="0074018E"/>
    <w:rsid w:val="00740E7F"/>
    <w:rsid w:val="0074114C"/>
    <w:rsid w:val="00741296"/>
    <w:rsid w:val="0074144D"/>
    <w:rsid w:val="007415B9"/>
    <w:rsid w:val="00741CAD"/>
    <w:rsid w:val="00741D8B"/>
    <w:rsid w:val="00741DCD"/>
    <w:rsid w:val="00741FA2"/>
    <w:rsid w:val="00742422"/>
    <w:rsid w:val="007424E2"/>
    <w:rsid w:val="00743730"/>
    <w:rsid w:val="00743988"/>
    <w:rsid w:val="00743F6B"/>
    <w:rsid w:val="0074427F"/>
    <w:rsid w:val="00744A27"/>
    <w:rsid w:val="00744BE0"/>
    <w:rsid w:val="00744C01"/>
    <w:rsid w:val="00744CE8"/>
    <w:rsid w:val="00745323"/>
    <w:rsid w:val="00745693"/>
    <w:rsid w:val="00745955"/>
    <w:rsid w:val="007459D8"/>
    <w:rsid w:val="00745B9F"/>
    <w:rsid w:val="00746199"/>
    <w:rsid w:val="00746698"/>
    <w:rsid w:val="0074676E"/>
    <w:rsid w:val="007468CA"/>
    <w:rsid w:val="00746AE9"/>
    <w:rsid w:val="00746CAA"/>
    <w:rsid w:val="00746D74"/>
    <w:rsid w:val="0074748E"/>
    <w:rsid w:val="007479D2"/>
    <w:rsid w:val="00747B05"/>
    <w:rsid w:val="00747BE2"/>
    <w:rsid w:val="0075009F"/>
    <w:rsid w:val="007500EA"/>
    <w:rsid w:val="007505D5"/>
    <w:rsid w:val="0075169E"/>
    <w:rsid w:val="00751AD2"/>
    <w:rsid w:val="00751B9F"/>
    <w:rsid w:val="00751F22"/>
    <w:rsid w:val="00752061"/>
    <w:rsid w:val="00752104"/>
    <w:rsid w:val="00752D28"/>
    <w:rsid w:val="00753219"/>
    <w:rsid w:val="0075327B"/>
    <w:rsid w:val="0075347C"/>
    <w:rsid w:val="0075384E"/>
    <w:rsid w:val="00753867"/>
    <w:rsid w:val="00753E1A"/>
    <w:rsid w:val="00753FE7"/>
    <w:rsid w:val="00754249"/>
    <w:rsid w:val="00754821"/>
    <w:rsid w:val="007557D8"/>
    <w:rsid w:val="007558A0"/>
    <w:rsid w:val="00755987"/>
    <w:rsid w:val="00755A09"/>
    <w:rsid w:val="00755F97"/>
    <w:rsid w:val="00756156"/>
    <w:rsid w:val="00756777"/>
    <w:rsid w:val="0075690A"/>
    <w:rsid w:val="00756E4F"/>
    <w:rsid w:val="0075789E"/>
    <w:rsid w:val="00757BF2"/>
    <w:rsid w:val="00760C27"/>
    <w:rsid w:val="00760FCC"/>
    <w:rsid w:val="00760FDB"/>
    <w:rsid w:val="00761B79"/>
    <w:rsid w:val="0076200B"/>
    <w:rsid w:val="00762038"/>
    <w:rsid w:val="00762080"/>
    <w:rsid w:val="0076241D"/>
    <w:rsid w:val="007624F0"/>
    <w:rsid w:val="007629C5"/>
    <w:rsid w:val="00762BAF"/>
    <w:rsid w:val="0076309F"/>
    <w:rsid w:val="007639A6"/>
    <w:rsid w:val="00764846"/>
    <w:rsid w:val="00764997"/>
    <w:rsid w:val="00764DCC"/>
    <w:rsid w:val="00764E0C"/>
    <w:rsid w:val="00764EB4"/>
    <w:rsid w:val="00764ED4"/>
    <w:rsid w:val="00765050"/>
    <w:rsid w:val="007657A6"/>
    <w:rsid w:val="0076586B"/>
    <w:rsid w:val="00765FB2"/>
    <w:rsid w:val="00766225"/>
    <w:rsid w:val="0076635F"/>
    <w:rsid w:val="00766399"/>
    <w:rsid w:val="0076656A"/>
    <w:rsid w:val="007667FD"/>
    <w:rsid w:val="007669C6"/>
    <w:rsid w:val="00766D6F"/>
    <w:rsid w:val="0076707A"/>
    <w:rsid w:val="00767911"/>
    <w:rsid w:val="007700F0"/>
    <w:rsid w:val="0077018E"/>
    <w:rsid w:val="0077043A"/>
    <w:rsid w:val="007705C8"/>
    <w:rsid w:val="00770832"/>
    <w:rsid w:val="0077131B"/>
    <w:rsid w:val="007713DD"/>
    <w:rsid w:val="00771703"/>
    <w:rsid w:val="00771D75"/>
    <w:rsid w:val="00772834"/>
    <w:rsid w:val="00772BF3"/>
    <w:rsid w:val="00772F92"/>
    <w:rsid w:val="00773609"/>
    <w:rsid w:val="00773660"/>
    <w:rsid w:val="007737A0"/>
    <w:rsid w:val="00773E93"/>
    <w:rsid w:val="0077411F"/>
    <w:rsid w:val="00774698"/>
    <w:rsid w:val="0077475D"/>
    <w:rsid w:val="007748FF"/>
    <w:rsid w:val="00774A2A"/>
    <w:rsid w:val="00774B72"/>
    <w:rsid w:val="00774D58"/>
    <w:rsid w:val="00774EC8"/>
    <w:rsid w:val="00775734"/>
    <w:rsid w:val="00775B8A"/>
    <w:rsid w:val="00775FE5"/>
    <w:rsid w:val="00776607"/>
    <w:rsid w:val="00776CAD"/>
    <w:rsid w:val="007771E0"/>
    <w:rsid w:val="0077731B"/>
    <w:rsid w:val="00777BAB"/>
    <w:rsid w:val="00780054"/>
    <w:rsid w:val="00782286"/>
    <w:rsid w:val="0078276D"/>
    <w:rsid w:val="00782C80"/>
    <w:rsid w:val="00783172"/>
    <w:rsid w:val="007831C0"/>
    <w:rsid w:val="007834C9"/>
    <w:rsid w:val="007834D1"/>
    <w:rsid w:val="0078362B"/>
    <w:rsid w:val="007838C7"/>
    <w:rsid w:val="007839E0"/>
    <w:rsid w:val="007845F9"/>
    <w:rsid w:val="00784850"/>
    <w:rsid w:val="00784D97"/>
    <w:rsid w:val="00784FA3"/>
    <w:rsid w:val="007851FF"/>
    <w:rsid w:val="007852B3"/>
    <w:rsid w:val="00785B64"/>
    <w:rsid w:val="007866F2"/>
    <w:rsid w:val="007867FA"/>
    <w:rsid w:val="00786842"/>
    <w:rsid w:val="00786B99"/>
    <w:rsid w:val="00787071"/>
    <w:rsid w:val="007870B9"/>
    <w:rsid w:val="0078761F"/>
    <w:rsid w:val="00787851"/>
    <w:rsid w:val="00787A49"/>
    <w:rsid w:val="00787CF0"/>
    <w:rsid w:val="00790598"/>
    <w:rsid w:val="00790639"/>
    <w:rsid w:val="007908DA"/>
    <w:rsid w:val="00790914"/>
    <w:rsid w:val="00790DB4"/>
    <w:rsid w:val="00790E55"/>
    <w:rsid w:val="007912D5"/>
    <w:rsid w:val="007915CB"/>
    <w:rsid w:val="00791918"/>
    <w:rsid w:val="00791BD1"/>
    <w:rsid w:val="00791CD4"/>
    <w:rsid w:val="00791D7D"/>
    <w:rsid w:val="00791E3E"/>
    <w:rsid w:val="00791E81"/>
    <w:rsid w:val="00791EFD"/>
    <w:rsid w:val="0079206A"/>
    <w:rsid w:val="007924A1"/>
    <w:rsid w:val="007924B2"/>
    <w:rsid w:val="00792A91"/>
    <w:rsid w:val="00792F64"/>
    <w:rsid w:val="00793416"/>
    <w:rsid w:val="00793576"/>
    <w:rsid w:val="00793844"/>
    <w:rsid w:val="00793915"/>
    <w:rsid w:val="00793B3F"/>
    <w:rsid w:val="00793F44"/>
    <w:rsid w:val="00793F76"/>
    <w:rsid w:val="00794067"/>
    <w:rsid w:val="00794198"/>
    <w:rsid w:val="007941C7"/>
    <w:rsid w:val="0079443C"/>
    <w:rsid w:val="00794AD3"/>
    <w:rsid w:val="0079500F"/>
    <w:rsid w:val="007962B3"/>
    <w:rsid w:val="00796317"/>
    <w:rsid w:val="00796494"/>
    <w:rsid w:val="0079652F"/>
    <w:rsid w:val="00796932"/>
    <w:rsid w:val="00796AC1"/>
    <w:rsid w:val="00797156"/>
    <w:rsid w:val="00797419"/>
    <w:rsid w:val="0079795B"/>
    <w:rsid w:val="00797CA0"/>
    <w:rsid w:val="007A06C2"/>
    <w:rsid w:val="007A0BC0"/>
    <w:rsid w:val="007A0DE4"/>
    <w:rsid w:val="007A1618"/>
    <w:rsid w:val="007A166A"/>
    <w:rsid w:val="007A1836"/>
    <w:rsid w:val="007A1994"/>
    <w:rsid w:val="007A1E52"/>
    <w:rsid w:val="007A2826"/>
    <w:rsid w:val="007A2ACC"/>
    <w:rsid w:val="007A2FE0"/>
    <w:rsid w:val="007A3448"/>
    <w:rsid w:val="007A382B"/>
    <w:rsid w:val="007A3B3F"/>
    <w:rsid w:val="007A3C32"/>
    <w:rsid w:val="007A3DB5"/>
    <w:rsid w:val="007A403E"/>
    <w:rsid w:val="007A41BD"/>
    <w:rsid w:val="007A4286"/>
    <w:rsid w:val="007A4287"/>
    <w:rsid w:val="007A42A9"/>
    <w:rsid w:val="007A44C7"/>
    <w:rsid w:val="007A45D7"/>
    <w:rsid w:val="007A481D"/>
    <w:rsid w:val="007A4AF2"/>
    <w:rsid w:val="007A5781"/>
    <w:rsid w:val="007A5D61"/>
    <w:rsid w:val="007A6423"/>
    <w:rsid w:val="007A6B5C"/>
    <w:rsid w:val="007A6C5F"/>
    <w:rsid w:val="007A7146"/>
    <w:rsid w:val="007A7636"/>
    <w:rsid w:val="007A7A72"/>
    <w:rsid w:val="007A7BBE"/>
    <w:rsid w:val="007A7FDF"/>
    <w:rsid w:val="007B0663"/>
    <w:rsid w:val="007B09C5"/>
    <w:rsid w:val="007B0A52"/>
    <w:rsid w:val="007B1449"/>
    <w:rsid w:val="007B1CBC"/>
    <w:rsid w:val="007B1DA5"/>
    <w:rsid w:val="007B1E08"/>
    <w:rsid w:val="007B2185"/>
    <w:rsid w:val="007B220D"/>
    <w:rsid w:val="007B23D2"/>
    <w:rsid w:val="007B28E0"/>
    <w:rsid w:val="007B2A72"/>
    <w:rsid w:val="007B38E5"/>
    <w:rsid w:val="007B3C88"/>
    <w:rsid w:val="007B3DD6"/>
    <w:rsid w:val="007B409F"/>
    <w:rsid w:val="007B4284"/>
    <w:rsid w:val="007B5585"/>
    <w:rsid w:val="007B599B"/>
    <w:rsid w:val="007B5A4E"/>
    <w:rsid w:val="007B5D3A"/>
    <w:rsid w:val="007B5D44"/>
    <w:rsid w:val="007B5E5A"/>
    <w:rsid w:val="007B5ED1"/>
    <w:rsid w:val="007B60E8"/>
    <w:rsid w:val="007B634F"/>
    <w:rsid w:val="007B641E"/>
    <w:rsid w:val="007B6614"/>
    <w:rsid w:val="007B6C95"/>
    <w:rsid w:val="007B6DE2"/>
    <w:rsid w:val="007B7207"/>
    <w:rsid w:val="007B7F32"/>
    <w:rsid w:val="007C0148"/>
    <w:rsid w:val="007C06CE"/>
    <w:rsid w:val="007C0B56"/>
    <w:rsid w:val="007C0BEB"/>
    <w:rsid w:val="007C0D42"/>
    <w:rsid w:val="007C0DC7"/>
    <w:rsid w:val="007C0E2D"/>
    <w:rsid w:val="007C0E3D"/>
    <w:rsid w:val="007C0EA5"/>
    <w:rsid w:val="007C1017"/>
    <w:rsid w:val="007C1056"/>
    <w:rsid w:val="007C107A"/>
    <w:rsid w:val="007C10A3"/>
    <w:rsid w:val="007C158F"/>
    <w:rsid w:val="007C24BA"/>
    <w:rsid w:val="007C3037"/>
    <w:rsid w:val="007C320E"/>
    <w:rsid w:val="007C3A1E"/>
    <w:rsid w:val="007C3EC4"/>
    <w:rsid w:val="007C40FD"/>
    <w:rsid w:val="007C4475"/>
    <w:rsid w:val="007C4534"/>
    <w:rsid w:val="007C46D6"/>
    <w:rsid w:val="007C4B3A"/>
    <w:rsid w:val="007C4BD1"/>
    <w:rsid w:val="007C4F0B"/>
    <w:rsid w:val="007C4FDE"/>
    <w:rsid w:val="007C52D0"/>
    <w:rsid w:val="007C5DC6"/>
    <w:rsid w:val="007C62C5"/>
    <w:rsid w:val="007C630D"/>
    <w:rsid w:val="007C6AE7"/>
    <w:rsid w:val="007C6B1D"/>
    <w:rsid w:val="007C6B1F"/>
    <w:rsid w:val="007C7431"/>
    <w:rsid w:val="007C754A"/>
    <w:rsid w:val="007C75E9"/>
    <w:rsid w:val="007C7648"/>
    <w:rsid w:val="007C7B5C"/>
    <w:rsid w:val="007C7D8D"/>
    <w:rsid w:val="007C7ECF"/>
    <w:rsid w:val="007C7FE0"/>
    <w:rsid w:val="007D008A"/>
    <w:rsid w:val="007D050B"/>
    <w:rsid w:val="007D0641"/>
    <w:rsid w:val="007D08B9"/>
    <w:rsid w:val="007D0958"/>
    <w:rsid w:val="007D0980"/>
    <w:rsid w:val="007D0C7C"/>
    <w:rsid w:val="007D1793"/>
    <w:rsid w:val="007D18DA"/>
    <w:rsid w:val="007D1C80"/>
    <w:rsid w:val="007D243F"/>
    <w:rsid w:val="007D2DD8"/>
    <w:rsid w:val="007D3104"/>
    <w:rsid w:val="007D3254"/>
    <w:rsid w:val="007D325B"/>
    <w:rsid w:val="007D33F3"/>
    <w:rsid w:val="007D36C3"/>
    <w:rsid w:val="007D378E"/>
    <w:rsid w:val="007D3F7D"/>
    <w:rsid w:val="007D41FB"/>
    <w:rsid w:val="007D42C6"/>
    <w:rsid w:val="007D4321"/>
    <w:rsid w:val="007D47CD"/>
    <w:rsid w:val="007D4DD6"/>
    <w:rsid w:val="007D4EFC"/>
    <w:rsid w:val="007D536C"/>
    <w:rsid w:val="007D5606"/>
    <w:rsid w:val="007D5AAB"/>
    <w:rsid w:val="007D5B35"/>
    <w:rsid w:val="007D5CA6"/>
    <w:rsid w:val="007D60CC"/>
    <w:rsid w:val="007D6637"/>
    <w:rsid w:val="007D664B"/>
    <w:rsid w:val="007D6655"/>
    <w:rsid w:val="007D6664"/>
    <w:rsid w:val="007D6A2A"/>
    <w:rsid w:val="007D6EF4"/>
    <w:rsid w:val="007D6F48"/>
    <w:rsid w:val="007D74C1"/>
    <w:rsid w:val="007D77E4"/>
    <w:rsid w:val="007D78D0"/>
    <w:rsid w:val="007D7E51"/>
    <w:rsid w:val="007E1E5E"/>
    <w:rsid w:val="007E1ECC"/>
    <w:rsid w:val="007E24BE"/>
    <w:rsid w:val="007E29A1"/>
    <w:rsid w:val="007E2F74"/>
    <w:rsid w:val="007E2FE8"/>
    <w:rsid w:val="007E3635"/>
    <w:rsid w:val="007E3C2B"/>
    <w:rsid w:val="007E3D53"/>
    <w:rsid w:val="007E4487"/>
    <w:rsid w:val="007E4986"/>
    <w:rsid w:val="007E4BBC"/>
    <w:rsid w:val="007E4FC7"/>
    <w:rsid w:val="007E51A1"/>
    <w:rsid w:val="007E5329"/>
    <w:rsid w:val="007E55E9"/>
    <w:rsid w:val="007E590A"/>
    <w:rsid w:val="007E5E63"/>
    <w:rsid w:val="007E6729"/>
    <w:rsid w:val="007E697A"/>
    <w:rsid w:val="007E72FB"/>
    <w:rsid w:val="007E73DD"/>
    <w:rsid w:val="007E75CC"/>
    <w:rsid w:val="007E7F35"/>
    <w:rsid w:val="007E7FCA"/>
    <w:rsid w:val="007F0015"/>
    <w:rsid w:val="007F0172"/>
    <w:rsid w:val="007F02CB"/>
    <w:rsid w:val="007F035B"/>
    <w:rsid w:val="007F0ABC"/>
    <w:rsid w:val="007F0B54"/>
    <w:rsid w:val="007F16AC"/>
    <w:rsid w:val="007F18ED"/>
    <w:rsid w:val="007F1A72"/>
    <w:rsid w:val="007F233D"/>
    <w:rsid w:val="007F2890"/>
    <w:rsid w:val="007F2F88"/>
    <w:rsid w:val="007F2FD0"/>
    <w:rsid w:val="007F3295"/>
    <w:rsid w:val="007F33B9"/>
    <w:rsid w:val="007F3408"/>
    <w:rsid w:val="007F3462"/>
    <w:rsid w:val="007F3592"/>
    <w:rsid w:val="007F3625"/>
    <w:rsid w:val="007F38D8"/>
    <w:rsid w:val="007F3BB8"/>
    <w:rsid w:val="007F3DCC"/>
    <w:rsid w:val="007F3FCC"/>
    <w:rsid w:val="007F424F"/>
    <w:rsid w:val="007F45F2"/>
    <w:rsid w:val="007F460C"/>
    <w:rsid w:val="007F4636"/>
    <w:rsid w:val="007F4A28"/>
    <w:rsid w:val="007F4B32"/>
    <w:rsid w:val="007F4CF1"/>
    <w:rsid w:val="007F4FBC"/>
    <w:rsid w:val="007F5006"/>
    <w:rsid w:val="007F5141"/>
    <w:rsid w:val="007F54D9"/>
    <w:rsid w:val="007F6575"/>
    <w:rsid w:val="007F6687"/>
    <w:rsid w:val="007F6879"/>
    <w:rsid w:val="007F6FCF"/>
    <w:rsid w:val="007F7250"/>
    <w:rsid w:val="007F762B"/>
    <w:rsid w:val="007F76BB"/>
    <w:rsid w:val="007F7866"/>
    <w:rsid w:val="007F7A46"/>
    <w:rsid w:val="007F7D6E"/>
    <w:rsid w:val="00800009"/>
    <w:rsid w:val="00800434"/>
    <w:rsid w:val="00800A40"/>
    <w:rsid w:val="00801138"/>
    <w:rsid w:val="008011B1"/>
    <w:rsid w:val="0080160F"/>
    <w:rsid w:val="008016E4"/>
    <w:rsid w:val="00801873"/>
    <w:rsid w:val="00801B64"/>
    <w:rsid w:val="008020BF"/>
    <w:rsid w:val="00802102"/>
    <w:rsid w:val="0080229A"/>
    <w:rsid w:val="008022C0"/>
    <w:rsid w:val="0080277D"/>
    <w:rsid w:val="0080296A"/>
    <w:rsid w:val="008033BD"/>
    <w:rsid w:val="008033FE"/>
    <w:rsid w:val="008034C5"/>
    <w:rsid w:val="008035ED"/>
    <w:rsid w:val="00803733"/>
    <w:rsid w:val="0080375C"/>
    <w:rsid w:val="0080379B"/>
    <w:rsid w:val="00803B17"/>
    <w:rsid w:val="00803BAB"/>
    <w:rsid w:val="00803C2F"/>
    <w:rsid w:val="00803E11"/>
    <w:rsid w:val="008041EF"/>
    <w:rsid w:val="00804933"/>
    <w:rsid w:val="00804992"/>
    <w:rsid w:val="008049D6"/>
    <w:rsid w:val="00804C8E"/>
    <w:rsid w:val="00804DA9"/>
    <w:rsid w:val="00804E15"/>
    <w:rsid w:val="00805058"/>
    <w:rsid w:val="008052F8"/>
    <w:rsid w:val="008054F0"/>
    <w:rsid w:val="0080564D"/>
    <w:rsid w:val="008056FD"/>
    <w:rsid w:val="008057D0"/>
    <w:rsid w:val="00805A9A"/>
    <w:rsid w:val="008062F5"/>
    <w:rsid w:val="00807163"/>
    <w:rsid w:val="00807A62"/>
    <w:rsid w:val="00807EA9"/>
    <w:rsid w:val="00807F0F"/>
    <w:rsid w:val="00807FE7"/>
    <w:rsid w:val="0081055D"/>
    <w:rsid w:val="008105E9"/>
    <w:rsid w:val="0081064A"/>
    <w:rsid w:val="008109D6"/>
    <w:rsid w:val="00810B05"/>
    <w:rsid w:val="00810CA0"/>
    <w:rsid w:val="00810F60"/>
    <w:rsid w:val="00811130"/>
    <w:rsid w:val="008111A6"/>
    <w:rsid w:val="0081154D"/>
    <w:rsid w:val="008118E3"/>
    <w:rsid w:val="00811906"/>
    <w:rsid w:val="00811F1D"/>
    <w:rsid w:val="00812510"/>
    <w:rsid w:val="0081264C"/>
    <w:rsid w:val="00813B89"/>
    <w:rsid w:val="00813DBA"/>
    <w:rsid w:val="00814031"/>
    <w:rsid w:val="00814240"/>
    <w:rsid w:val="0081440A"/>
    <w:rsid w:val="00814546"/>
    <w:rsid w:val="0081467B"/>
    <w:rsid w:val="00814E19"/>
    <w:rsid w:val="008150B4"/>
    <w:rsid w:val="008151B2"/>
    <w:rsid w:val="00816008"/>
    <w:rsid w:val="0081643C"/>
    <w:rsid w:val="00816638"/>
    <w:rsid w:val="00816BCB"/>
    <w:rsid w:val="00816D14"/>
    <w:rsid w:val="00816FFC"/>
    <w:rsid w:val="00817052"/>
    <w:rsid w:val="00817212"/>
    <w:rsid w:val="00817477"/>
    <w:rsid w:val="008177BD"/>
    <w:rsid w:val="008179F1"/>
    <w:rsid w:val="00817A4B"/>
    <w:rsid w:val="00817A56"/>
    <w:rsid w:val="00817A5E"/>
    <w:rsid w:val="0082008F"/>
    <w:rsid w:val="008201CE"/>
    <w:rsid w:val="00820680"/>
    <w:rsid w:val="008206E7"/>
    <w:rsid w:val="00821032"/>
    <w:rsid w:val="008211EF"/>
    <w:rsid w:val="0082147F"/>
    <w:rsid w:val="008217EF"/>
    <w:rsid w:val="00821815"/>
    <w:rsid w:val="0082182F"/>
    <w:rsid w:val="00821914"/>
    <w:rsid w:val="00821AD9"/>
    <w:rsid w:val="00821B1D"/>
    <w:rsid w:val="00821B5C"/>
    <w:rsid w:val="00821F9F"/>
    <w:rsid w:val="008223DB"/>
    <w:rsid w:val="008225AB"/>
    <w:rsid w:val="00822AAA"/>
    <w:rsid w:val="00822C16"/>
    <w:rsid w:val="00822C3A"/>
    <w:rsid w:val="00822D59"/>
    <w:rsid w:val="00822F1C"/>
    <w:rsid w:val="008233CA"/>
    <w:rsid w:val="0082366D"/>
    <w:rsid w:val="00823D73"/>
    <w:rsid w:val="00823F8E"/>
    <w:rsid w:val="00824013"/>
    <w:rsid w:val="00824525"/>
    <w:rsid w:val="008248AE"/>
    <w:rsid w:val="008248FD"/>
    <w:rsid w:val="0082498C"/>
    <w:rsid w:val="008249A8"/>
    <w:rsid w:val="00824AEA"/>
    <w:rsid w:val="00824BA7"/>
    <w:rsid w:val="00824FA8"/>
    <w:rsid w:val="0082528F"/>
    <w:rsid w:val="008258CF"/>
    <w:rsid w:val="00825CCE"/>
    <w:rsid w:val="00825D7A"/>
    <w:rsid w:val="00825EB2"/>
    <w:rsid w:val="00825F9F"/>
    <w:rsid w:val="00826473"/>
    <w:rsid w:val="00826703"/>
    <w:rsid w:val="00826981"/>
    <w:rsid w:val="0082707B"/>
    <w:rsid w:val="00827979"/>
    <w:rsid w:val="008301CB"/>
    <w:rsid w:val="008307BC"/>
    <w:rsid w:val="00830AAD"/>
    <w:rsid w:val="0083193B"/>
    <w:rsid w:val="00831992"/>
    <w:rsid w:val="00831B6F"/>
    <w:rsid w:val="00832098"/>
    <w:rsid w:val="00832985"/>
    <w:rsid w:val="008333AB"/>
    <w:rsid w:val="008335C5"/>
    <w:rsid w:val="0083373E"/>
    <w:rsid w:val="00833975"/>
    <w:rsid w:val="00833CDE"/>
    <w:rsid w:val="00833EC6"/>
    <w:rsid w:val="00834F67"/>
    <w:rsid w:val="0083533B"/>
    <w:rsid w:val="008353D5"/>
    <w:rsid w:val="008358FE"/>
    <w:rsid w:val="00835913"/>
    <w:rsid w:val="00835F73"/>
    <w:rsid w:val="0083634F"/>
    <w:rsid w:val="00836438"/>
    <w:rsid w:val="008364B5"/>
    <w:rsid w:val="00836621"/>
    <w:rsid w:val="008369F9"/>
    <w:rsid w:val="00836A94"/>
    <w:rsid w:val="00836AFE"/>
    <w:rsid w:val="00836DA5"/>
    <w:rsid w:val="008375F6"/>
    <w:rsid w:val="0083766D"/>
    <w:rsid w:val="008379D1"/>
    <w:rsid w:val="00837DBB"/>
    <w:rsid w:val="00837FB8"/>
    <w:rsid w:val="008400B7"/>
    <w:rsid w:val="008401E3"/>
    <w:rsid w:val="0084028A"/>
    <w:rsid w:val="008403FE"/>
    <w:rsid w:val="00840DA4"/>
    <w:rsid w:val="0084100A"/>
    <w:rsid w:val="00841996"/>
    <w:rsid w:val="00841C38"/>
    <w:rsid w:val="008421F7"/>
    <w:rsid w:val="008423E7"/>
    <w:rsid w:val="008427A3"/>
    <w:rsid w:val="008428CC"/>
    <w:rsid w:val="00842CBC"/>
    <w:rsid w:val="008436FB"/>
    <w:rsid w:val="00843760"/>
    <w:rsid w:val="00843FB7"/>
    <w:rsid w:val="0084430D"/>
    <w:rsid w:val="008444DB"/>
    <w:rsid w:val="0084480E"/>
    <w:rsid w:val="00844BD2"/>
    <w:rsid w:val="00845736"/>
    <w:rsid w:val="008459B5"/>
    <w:rsid w:val="00845D70"/>
    <w:rsid w:val="00845E6B"/>
    <w:rsid w:val="00845F24"/>
    <w:rsid w:val="0084602C"/>
    <w:rsid w:val="00846084"/>
    <w:rsid w:val="008464BD"/>
    <w:rsid w:val="00846583"/>
    <w:rsid w:val="00846C6F"/>
    <w:rsid w:val="00846CE4"/>
    <w:rsid w:val="00847328"/>
    <w:rsid w:val="008474B0"/>
    <w:rsid w:val="00847782"/>
    <w:rsid w:val="00847E32"/>
    <w:rsid w:val="00847FEA"/>
    <w:rsid w:val="00850546"/>
    <w:rsid w:val="00850C3A"/>
    <w:rsid w:val="00850EBD"/>
    <w:rsid w:val="008518C0"/>
    <w:rsid w:val="008519CB"/>
    <w:rsid w:val="00851A27"/>
    <w:rsid w:val="00851DA0"/>
    <w:rsid w:val="00851F06"/>
    <w:rsid w:val="00851F25"/>
    <w:rsid w:val="00852495"/>
    <w:rsid w:val="00852BBF"/>
    <w:rsid w:val="008532B5"/>
    <w:rsid w:val="008533BC"/>
    <w:rsid w:val="00853C3E"/>
    <w:rsid w:val="0085407C"/>
    <w:rsid w:val="00854A41"/>
    <w:rsid w:val="00854D40"/>
    <w:rsid w:val="0085617E"/>
    <w:rsid w:val="00856386"/>
    <w:rsid w:val="0085639B"/>
    <w:rsid w:val="00856887"/>
    <w:rsid w:val="008568D8"/>
    <w:rsid w:val="00857BB1"/>
    <w:rsid w:val="008600BF"/>
    <w:rsid w:val="00860545"/>
    <w:rsid w:val="00860557"/>
    <w:rsid w:val="00860561"/>
    <w:rsid w:val="00860585"/>
    <w:rsid w:val="00860E13"/>
    <w:rsid w:val="00860ED4"/>
    <w:rsid w:val="00860F8F"/>
    <w:rsid w:val="00861064"/>
    <w:rsid w:val="00861225"/>
    <w:rsid w:val="008618D9"/>
    <w:rsid w:val="008619CF"/>
    <w:rsid w:val="00861B0B"/>
    <w:rsid w:val="00861C4F"/>
    <w:rsid w:val="00861D12"/>
    <w:rsid w:val="00862269"/>
    <w:rsid w:val="00862294"/>
    <w:rsid w:val="0086243F"/>
    <w:rsid w:val="0086250A"/>
    <w:rsid w:val="00862726"/>
    <w:rsid w:val="00862BF9"/>
    <w:rsid w:val="008637A5"/>
    <w:rsid w:val="00863B03"/>
    <w:rsid w:val="00863B50"/>
    <w:rsid w:val="00863B7E"/>
    <w:rsid w:val="00863BFF"/>
    <w:rsid w:val="00863CD6"/>
    <w:rsid w:val="00863F5A"/>
    <w:rsid w:val="0086408C"/>
    <w:rsid w:val="00864A80"/>
    <w:rsid w:val="00864D06"/>
    <w:rsid w:val="00864D85"/>
    <w:rsid w:val="00864E04"/>
    <w:rsid w:val="00864EBC"/>
    <w:rsid w:val="00864FB5"/>
    <w:rsid w:val="00865219"/>
    <w:rsid w:val="00865D9E"/>
    <w:rsid w:val="008661C6"/>
    <w:rsid w:val="00866321"/>
    <w:rsid w:val="00866901"/>
    <w:rsid w:val="0086758C"/>
    <w:rsid w:val="0086763C"/>
    <w:rsid w:val="00867649"/>
    <w:rsid w:val="008679A9"/>
    <w:rsid w:val="00867AC5"/>
    <w:rsid w:val="008707AE"/>
    <w:rsid w:val="00871009"/>
    <w:rsid w:val="00871106"/>
    <w:rsid w:val="00871279"/>
    <w:rsid w:val="00871386"/>
    <w:rsid w:val="008713A0"/>
    <w:rsid w:val="00871527"/>
    <w:rsid w:val="008716FC"/>
    <w:rsid w:val="0087172A"/>
    <w:rsid w:val="0087184B"/>
    <w:rsid w:val="00871EED"/>
    <w:rsid w:val="0087214C"/>
    <w:rsid w:val="008722B6"/>
    <w:rsid w:val="008728DC"/>
    <w:rsid w:val="00872ECA"/>
    <w:rsid w:val="00873040"/>
    <w:rsid w:val="008736BF"/>
    <w:rsid w:val="008738F5"/>
    <w:rsid w:val="0087390E"/>
    <w:rsid w:val="00873B58"/>
    <w:rsid w:val="00874112"/>
    <w:rsid w:val="00874125"/>
    <w:rsid w:val="00874453"/>
    <w:rsid w:val="0087470A"/>
    <w:rsid w:val="00874896"/>
    <w:rsid w:val="00874C14"/>
    <w:rsid w:val="00874CEA"/>
    <w:rsid w:val="00874E89"/>
    <w:rsid w:val="00874FB2"/>
    <w:rsid w:val="0087503A"/>
    <w:rsid w:val="0087519A"/>
    <w:rsid w:val="008752C2"/>
    <w:rsid w:val="008753AA"/>
    <w:rsid w:val="0087544E"/>
    <w:rsid w:val="00876899"/>
    <w:rsid w:val="008769C2"/>
    <w:rsid w:val="00876AE5"/>
    <w:rsid w:val="00876F6E"/>
    <w:rsid w:val="0087726F"/>
    <w:rsid w:val="00877633"/>
    <w:rsid w:val="00877703"/>
    <w:rsid w:val="0088068B"/>
    <w:rsid w:val="0088076D"/>
    <w:rsid w:val="00881097"/>
    <w:rsid w:val="00881889"/>
    <w:rsid w:val="00881B9E"/>
    <w:rsid w:val="00881C7B"/>
    <w:rsid w:val="00882130"/>
    <w:rsid w:val="0088215A"/>
    <w:rsid w:val="00882414"/>
    <w:rsid w:val="00882436"/>
    <w:rsid w:val="008824D7"/>
    <w:rsid w:val="0088282B"/>
    <w:rsid w:val="00882D8B"/>
    <w:rsid w:val="00882EDE"/>
    <w:rsid w:val="00883483"/>
    <w:rsid w:val="00884B1A"/>
    <w:rsid w:val="00884BE1"/>
    <w:rsid w:val="00884F50"/>
    <w:rsid w:val="00885317"/>
    <w:rsid w:val="008854D4"/>
    <w:rsid w:val="00885DE0"/>
    <w:rsid w:val="00885E31"/>
    <w:rsid w:val="00886BD4"/>
    <w:rsid w:val="00886BD7"/>
    <w:rsid w:val="00886F88"/>
    <w:rsid w:val="00886FF2"/>
    <w:rsid w:val="008870C8"/>
    <w:rsid w:val="008870C9"/>
    <w:rsid w:val="00887599"/>
    <w:rsid w:val="00887B28"/>
    <w:rsid w:val="00887C77"/>
    <w:rsid w:val="00887D3A"/>
    <w:rsid w:val="00887E6F"/>
    <w:rsid w:val="00890D38"/>
    <w:rsid w:val="00890F27"/>
    <w:rsid w:val="00890F3F"/>
    <w:rsid w:val="0089120E"/>
    <w:rsid w:val="00891316"/>
    <w:rsid w:val="00891839"/>
    <w:rsid w:val="00891A25"/>
    <w:rsid w:val="00891B39"/>
    <w:rsid w:val="00891BD3"/>
    <w:rsid w:val="0089266C"/>
    <w:rsid w:val="008936DB"/>
    <w:rsid w:val="0089399B"/>
    <w:rsid w:val="00893BA7"/>
    <w:rsid w:val="0089443C"/>
    <w:rsid w:val="008944AC"/>
    <w:rsid w:val="00894504"/>
    <w:rsid w:val="00894540"/>
    <w:rsid w:val="00894689"/>
    <w:rsid w:val="0089486D"/>
    <w:rsid w:val="0089544A"/>
    <w:rsid w:val="0089544D"/>
    <w:rsid w:val="008954B5"/>
    <w:rsid w:val="00895BF3"/>
    <w:rsid w:val="00895CE0"/>
    <w:rsid w:val="0089601B"/>
    <w:rsid w:val="00896708"/>
    <w:rsid w:val="00896830"/>
    <w:rsid w:val="00896AB1"/>
    <w:rsid w:val="00896E02"/>
    <w:rsid w:val="008970FA"/>
    <w:rsid w:val="008971E8"/>
    <w:rsid w:val="0089743F"/>
    <w:rsid w:val="008977A0"/>
    <w:rsid w:val="00897FE7"/>
    <w:rsid w:val="008A00BB"/>
    <w:rsid w:val="008A0334"/>
    <w:rsid w:val="008A111D"/>
    <w:rsid w:val="008A1259"/>
    <w:rsid w:val="008A1371"/>
    <w:rsid w:val="008A1BB1"/>
    <w:rsid w:val="008A2204"/>
    <w:rsid w:val="008A2DD9"/>
    <w:rsid w:val="008A3181"/>
    <w:rsid w:val="008A3919"/>
    <w:rsid w:val="008A3D88"/>
    <w:rsid w:val="008A3DD9"/>
    <w:rsid w:val="008A3FD3"/>
    <w:rsid w:val="008A4025"/>
    <w:rsid w:val="008A4100"/>
    <w:rsid w:val="008A47D0"/>
    <w:rsid w:val="008A4842"/>
    <w:rsid w:val="008A4D5F"/>
    <w:rsid w:val="008A5E5C"/>
    <w:rsid w:val="008A61C3"/>
    <w:rsid w:val="008A64F1"/>
    <w:rsid w:val="008A68C2"/>
    <w:rsid w:val="008A6FBB"/>
    <w:rsid w:val="008A7321"/>
    <w:rsid w:val="008A7F9D"/>
    <w:rsid w:val="008B00E6"/>
    <w:rsid w:val="008B015A"/>
    <w:rsid w:val="008B076F"/>
    <w:rsid w:val="008B1000"/>
    <w:rsid w:val="008B1200"/>
    <w:rsid w:val="008B1B2D"/>
    <w:rsid w:val="008B2196"/>
    <w:rsid w:val="008B271B"/>
    <w:rsid w:val="008B2770"/>
    <w:rsid w:val="008B2D6D"/>
    <w:rsid w:val="008B31AB"/>
    <w:rsid w:val="008B3482"/>
    <w:rsid w:val="008B355D"/>
    <w:rsid w:val="008B3B43"/>
    <w:rsid w:val="008B3B9F"/>
    <w:rsid w:val="008B3D61"/>
    <w:rsid w:val="008B40DE"/>
    <w:rsid w:val="008B40EE"/>
    <w:rsid w:val="008B42CF"/>
    <w:rsid w:val="008B490A"/>
    <w:rsid w:val="008B4A5A"/>
    <w:rsid w:val="008B4ED2"/>
    <w:rsid w:val="008B5BA9"/>
    <w:rsid w:val="008B6AE8"/>
    <w:rsid w:val="008B77B0"/>
    <w:rsid w:val="008B7937"/>
    <w:rsid w:val="008B7AAF"/>
    <w:rsid w:val="008B7B57"/>
    <w:rsid w:val="008B7B96"/>
    <w:rsid w:val="008B7D17"/>
    <w:rsid w:val="008C0357"/>
    <w:rsid w:val="008C03AB"/>
    <w:rsid w:val="008C0938"/>
    <w:rsid w:val="008C0C04"/>
    <w:rsid w:val="008C0DEA"/>
    <w:rsid w:val="008C0E80"/>
    <w:rsid w:val="008C16B8"/>
    <w:rsid w:val="008C1BC3"/>
    <w:rsid w:val="008C1DD0"/>
    <w:rsid w:val="008C21B0"/>
    <w:rsid w:val="008C2A8B"/>
    <w:rsid w:val="008C2E38"/>
    <w:rsid w:val="008C2FD2"/>
    <w:rsid w:val="008C30AA"/>
    <w:rsid w:val="008C336C"/>
    <w:rsid w:val="008C37D1"/>
    <w:rsid w:val="008C3800"/>
    <w:rsid w:val="008C3BBE"/>
    <w:rsid w:val="008C4903"/>
    <w:rsid w:val="008C522A"/>
    <w:rsid w:val="008C525A"/>
    <w:rsid w:val="008C54D3"/>
    <w:rsid w:val="008C550F"/>
    <w:rsid w:val="008C5E12"/>
    <w:rsid w:val="008C5F59"/>
    <w:rsid w:val="008C64CF"/>
    <w:rsid w:val="008C6516"/>
    <w:rsid w:val="008C6DA9"/>
    <w:rsid w:val="008C7D19"/>
    <w:rsid w:val="008D0D25"/>
    <w:rsid w:val="008D0D7C"/>
    <w:rsid w:val="008D0E48"/>
    <w:rsid w:val="008D1760"/>
    <w:rsid w:val="008D1763"/>
    <w:rsid w:val="008D19E8"/>
    <w:rsid w:val="008D1CD2"/>
    <w:rsid w:val="008D2140"/>
    <w:rsid w:val="008D253B"/>
    <w:rsid w:val="008D27BA"/>
    <w:rsid w:val="008D2CF6"/>
    <w:rsid w:val="008D302B"/>
    <w:rsid w:val="008D310E"/>
    <w:rsid w:val="008D31BC"/>
    <w:rsid w:val="008D3790"/>
    <w:rsid w:val="008D39F6"/>
    <w:rsid w:val="008D3BBF"/>
    <w:rsid w:val="008D3D5B"/>
    <w:rsid w:val="008D3E4E"/>
    <w:rsid w:val="008D3F7E"/>
    <w:rsid w:val="008D4538"/>
    <w:rsid w:val="008D453C"/>
    <w:rsid w:val="008D4698"/>
    <w:rsid w:val="008D4B26"/>
    <w:rsid w:val="008D4B63"/>
    <w:rsid w:val="008D5952"/>
    <w:rsid w:val="008D5C63"/>
    <w:rsid w:val="008D5E47"/>
    <w:rsid w:val="008D6039"/>
    <w:rsid w:val="008D68BD"/>
    <w:rsid w:val="008D6984"/>
    <w:rsid w:val="008D69C4"/>
    <w:rsid w:val="008D6B7D"/>
    <w:rsid w:val="008D7201"/>
    <w:rsid w:val="008D7348"/>
    <w:rsid w:val="008D75FD"/>
    <w:rsid w:val="008D7798"/>
    <w:rsid w:val="008D7AD8"/>
    <w:rsid w:val="008D7BDF"/>
    <w:rsid w:val="008D7D28"/>
    <w:rsid w:val="008D7D6C"/>
    <w:rsid w:val="008E02D3"/>
    <w:rsid w:val="008E054B"/>
    <w:rsid w:val="008E0C1D"/>
    <w:rsid w:val="008E1191"/>
    <w:rsid w:val="008E15D6"/>
    <w:rsid w:val="008E17FB"/>
    <w:rsid w:val="008E2015"/>
    <w:rsid w:val="008E22BB"/>
    <w:rsid w:val="008E24F3"/>
    <w:rsid w:val="008E2703"/>
    <w:rsid w:val="008E29FA"/>
    <w:rsid w:val="008E2BE8"/>
    <w:rsid w:val="008E31CF"/>
    <w:rsid w:val="008E31E1"/>
    <w:rsid w:val="008E323C"/>
    <w:rsid w:val="008E3430"/>
    <w:rsid w:val="008E39C9"/>
    <w:rsid w:val="008E3D3F"/>
    <w:rsid w:val="008E3E26"/>
    <w:rsid w:val="008E4845"/>
    <w:rsid w:val="008E4B1F"/>
    <w:rsid w:val="008E4D54"/>
    <w:rsid w:val="008E5121"/>
    <w:rsid w:val="008E5233"/>
    <w:rsid w:val="008E55C0"/>
    <w:rsid w:val="008E5A23"/>
    <w:rsid w:val="008E5DEA"/>
    <w:rsid w:val="008E5E49"/>
    <w:rsid w:val="008E63FF"/>
    <w:rsid w:val="008E6B2A"/>
    <w:rsid w:val="008E6BFA"/>
    <w:rsid w:val="008E724B"/>
    <w:rsid w:val="008E757D"/>
    <w:rsid w:val="008E77F9"/>
    <w:rsid w:val="008E7982"/>
    <w:rsid w:val="008E7EAA"/>
    <w:rsid w:val="008F008F"/>
    <w:rsid w:val="008F0250"/>
    <w:rsid w:val="008F056F"/>
    <w:rsid w:val="008F093A"/>
    <w:rsid w:val="008F0A6C"/>
    <w:rsid w:val="008F0B7A"/>
    <w:rsid w:val="008F0BCF"/>
    <w:rsid w:val="008F0BFB"/>
    <w:rsid w:val="008F0C85"/>
    <w:rsid w:val="008F1376"/>
    <w:rsid w:val="008F182A"/>
    <w:rsid w:val="008F1C67"/>
    <w:rsid w:val="008F1D49"/>
    <w:rsid w:val="008F1EE6"/>
    <w:rsid w:val="008F21F5"/>
    <w:rsid w:val="008F2306"/>
    <w:rsid w:val="008F2595"/>
    <w:rsid w:val="008F2B84"/>
    <w:rsid w:val="008F2B98"/>
    <w:rsid w:val="008F3092"/>
    <w:rsid w:val="008F342C"/>
    <w:rsid w:val="008F367E"/>
    <w:rsid w:val="008F42C2"/>
    <w:rsid w:val="008F4355"/>
    <w:rsid w:val="008F48CE"/>
    <w:rsid w:val="008F4A9E"/>
    <w:rsid w:val="008F6248"/>
    <w:rsid w:val="008F6639"/>
    <w:rsid w:val="008F6A33"/>
    <w:rsid w:val="008F6E09"/>
    <w:rsid w:val="008F6F28"/>
    <w:rsid w:val="008F6F5D"/>
    <w:rsid w:val="008F7114"/>
    <w:rsid w:val="008F74BA"/>
    <w:rsid w:val="008F7818"/>
    <w:rsid w:val="008F7930"/>
    <w:rsid w:val="0090069F"/>
    <w:rsid w:val="0090089C"/>
    <w:rsid w:val="00900F56"/>
    <w:rsid w:val="00900FD3"/>
    <w:rsid w:val="00901243"/>
    <w:rsid w:val="009017B0"/>
    <w:rsid w:val="00901886"/>
    <w:rsid w:val="0090198B"/>
    <w:rsid w:val="00901AA6"/>
    <w:rsid w:val="00902021"/>
    <w:rsid w:val="009020E7"/>
    <w:rsid w:val="00902693"/>
    <w:rsid w:val="009026C4"/>
    <w:rsid w:val="0090293C"/>
    <w:rsid w:val="00902B55"/>
    <w:rsid w:val="00902B56"/>
    <w:rsid w:val="009030A6"/>
    <w:rsid w:val="00903729"/>
    <w:rsid w:val="00903871"/>
    <w:rsid w:val="00904108"/>
    <w:rsid w:val="009041C3"/>
    <w:rsid w:val="00904914"/>
    <w:rsid w:val="00904D30"/>
    <w:rsid w:val="00905628"/>
    <w:rsid w:val="00905FEA"/>
    <w:rsid w:val="00906648"/>
    <w:rsid w:val="00906ADB"/>
    <w:rsid w:val="009070BD"/>
    <w:rsid w:val="009072AF"/>
    <w:rsid w:val="00907382"/>
    <w:rsid w:val="00907887"/>
    <w:rsid w:val="0091009C"/>
    <w:rsid w:val="0091080C"/>
    <w:rsid w:val="00910860"/>
    <w:rsid w:val="00910878"/>
    <w:rsid w:val="0091095D"/>
    <w:rsid w:val="009109F0"/>
    <w:rsid w:val="00910CBB"/>
    <w:rsid w:val="009114BE"/>
    <w:rsid w:val="00911A0F"/>
    <w:rsid w:val="00911A24"/>
    <w:rsid w:val="0091213A"/>
    <w:rsid w:val="0091217D"/>
    <w:rsid w:val="009126DC"/>
    <w:rsid w:val="0091277F"/>
    <w:rsid w:val="00912808"/>
    <w:rsid w:val="009128E8"/>
    <w:rsid w:val="00912AC7"/>
    <w:rsid w:val="00912FD6"/>
    <w:rsid w:val="00913137"/>
    <w:rsid w:val="00913857"/>
    <w:rsid w:val="00913CD0"/>
    <w:rsid w:val="009145D2"/>
    <w:rsid w:val="009146A1"/>
    <w:rsid w:val="00914A6A"/>
    <w:rsid w:val="00914E46"/>
    <w:rsid w:val="00915023"/>
    <w:rsid w:val="00915065"/>
    <w:rsid w:val="009154B3"/>
    <w:rsid w:val="0091569B"/>
    <w:rsid w:val="00915D69"/>
    <w:rsid w:val="009166C2"/>
    <w:rsid w:val="00916737"/>
    <w:rsid w:val="00916A11"/>
    <w:rsid w:val="0091727B"/>
    <w:rsid w:val="009173AB"/>
    <w:rsid w:val="00917433"/>
    <w:rsid w:val="0091750D"/>
    <w:rsid w:val="009175D2"/>
    <w:rsid w:val="00917968"/>
    <w:rsid w:val="00917A60"/>
    <w:rsid w:val="00917D15"/>
    <w:rsid w:val="00917EBF"/>
    <w:rsid w:val="00920140"/>
    <w:rsid w:val="009204A6"/>
    <w:rsid w:val="0092058F"/>
    <w:rsid w:val="00920762"/>
    <w:rsid w:val="00920954"/>
    <w:rsid w:val="00920967"/>
    <w:rsid w:val="00920C42"/>
    <w:rsid w:val="00921340"/>
    <w:rsid w:val="0092141A"/>
    <w:rsid w:val="00921437"/>
    <w:rsid w:val="00921912"/>
    <w:rsid w:val="00921AC6"/>
    <w:rsid w:val="00921E3E"/>
    <w:rsid w:val="00922634"/>
    <w:rsid w:val="00922B20"/>
    <w:rsid w:val="00922CA7"/>
    <w:rsid w:val="00922D62"/>
    <w:rsid w:val="00923298"/>
    <w:rsid w:val="00923414"/>
    <w:rsid w:val="0092391D"/>
    <w:rsid w:val="00923B4D"/>
    <w:rsid w:val="00923F41"/>
    <w:rsid w:val="00924822"/>
    <w:rsid w:val="00924AD2"/>
    <w:rsid w:val="00924D89"/>
    <w:rsid w:val="009255B0"/>
    <w:rsid w:val="00925611"/>
    <w:rsid w:val="009258ED"/>
    <w:rsid w:val="00925CAE"/>
    <w:rsid w:val="00925D23"/>
    <w:rsid w:val="00925FDF"/>
    <w:rsid w:val="009263A7"/>
    <w:rsid w:val="009265BE"/>
    <w:rsid w:val="00926BB7"/>
    <w:rsid w:val="00926CFB"/>
    <w:rsid w:val="00926E01"/>
    <w:rsid w:val="009272F2"/>
    <w:rsid w:val="00927B11"/>
    <w:rsid w:val="00930237"/>
    <w:rsid w:val="009308B6"/>
    <w:rsid w:val="00930F9D"/>
    <w:rsid w:val="00931271"/>
    <w:rsid w:val="00931BD6"/>
    <w:rsid w:val="00931E59"/>
    <w:rsid w:val="00932396"/>
    <w:rsid w:val="009325D6"/>
    <w:rsid w:val="00932A7E"/>
    <w:rsid w:val="00932D0C"/>
    <w:rsid w:val="00932D89"/>
    <w:rsid w:val="00932E29"/>
    <w:rsid w:val="009330A6"/>
    <w:rsid w:val="00933615"/>
    <w:rsid w:val="00933A07"/>
    <w:rsid w:val="00933DDE"/>
    <w:rsid w:val="0093401F"/>
    <w:rsid w:val="0093465E"/>
    <w:rsid w:val="0093497B"/>
    <w:rsid w:val="009351A0"/>
    <w:rsid w:val="0093527D"/>
    <w:rsid w:val="0093577B"/>
    <w:rsid w:val="00935BC8"/>
    <w:rsid w:val="00935E15"/>
    <w:rsid w:val="00936775"/>
    <w:rsid w:val="00936B67"/>
    <w:rsid w:val="00936FAE"/>
    <w:rsid w:val="00937145"/>
    <w:rsid w:val="00937296"/>
    <w:rsid w:val="009373A5"/>
    <w:rsid w:val="009404CD"/>
    <w:rsid w:val="0094063D"/>
    <w:rsid w:val="00941017"/>
    <w:rsid w:val="009411AF"/>
    <w:rsid w:val="00941242"/>
    <w:rsid w:val="00941479"/>
    <w:rsid w:val="009414C1"/>
    <w:rsid w:val="009417C3"/>
    <w:rsid w:val="00941D7B"/>
    <w:rsid w:val="00941FAA"/>
    <w:rsid w:val="00942163"/>
    <w:rsid w:val="009424EC"/>
    <w:rsid w:val="009425E6"/>
    <w:rsid w:val="009429B6"/>
    <w:rsid w:val="00942B34"/>
    <w:rsid w:val="00942CEC"/>
    <w:rsid w:val="00942F32"/>
    <w:rsid w:val="00943083"/>
    <w:rsid w:val="0094343D"/>
    <w:rsid w:val="009434E2"/>
    <w:rsid w:val="00943586"/>
    <w:rsid w:val="00943638"/>
    <w:rsid w:val="00943B8C"/>
    <w:rsid w:val="00943BC8"/>
    <w:rsid w:val="00944D45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8A0"/>
    <w:rsid w:val="009478BF"/>
    <w:rsid w:val="00947AD7"/>
    <w:rsid w:val="00947E07"/>
    <w:rsid w:val="00947F06"/>
    <w:rsid w:val="009500A2"/>
    <w:rsid w:val="00950A40"/>
    <w:rsid w:val="009516E2"/>
    <w:rsid w:val="00951728"/>
    <w:rsid w:val="00952296"/>
    <w:rsid w:val="009522F8"/>
    <w:rsid w:val="00952ACB"/>
    <w:rsid w:val="009530E7"/>
    <w:rsid w:val="009541FC"/>
    <w:rsid w:val="009550C0"/>
    <w:rsid w:val="009551F3"/>
    <w:rsid w:val="00955550"/>
    <w:rsid w:val="009555BA"/>
    <w:rsid w:val="00955759"/>
    <w:rsid w:val="0095588C"/>
    <w:rsid w:val="00955C8D"/>
    <w:rsid w:val="00955CCE"/>
    <w:rsid w:val="0095624B"/>
    <w:rsid w:val="009562E7"/>
    <w:rsid w:val="0095642D"/>
    <w:rsid w:val="00956699"/>
    <w:rsid w:val="00956C53"/>
    <w:rsid w:val="00956C83"/>
    <w:rsid w:val="009570FF"/>
    <w:rsid w:val="0095764B"/>
    <w:rsid w:val="00957BA4"/>
    <w:rsid w:val="0096003F"/>
    <w:rsid w:val="009605CB"/>
    <w:rsid w:val="00960BED"/>
    <w:rsid w:val="0096119A"/>
    <w:rsid w:val="0096121B"/>
    <w:rsid w:val="0096134C"/>
    <w:rsid w:val="00961574"/>
    <w:rsid w:val="009615C8"/>
    <w:rsid w:val="009617DE"/>
    <w:rsid w:val="00961D48"/>
    <w:rsid w:val="00962052"/>
    <w:rsid w:val="00962E5C"/>
    <w:rsid w:val="00962FB8"/>
    <w:rsid w:val="009635AB"/>
    <w:rsid w:val="009637A8"/>
    <w:rsid w:val="0096388F"/>
    <w:rsid w:val="00963AE4"/>
    <w:rsid w:val="00963BBF"/>
    <w:rsid w:val="00963BDF"/>
    <w:rsid w:val="00963C33"/>
    <w:rsid w:val="009642D7"/>
    <w:rsid w:val="00964731"/>
    <w:rsid w:val="009647C1"/>
    <w:rsid w:val="009648D5"/>
    <w:rsid w:val="00965AF1"/>
    <w:rsid w:val="00965F9F"/>
    <w:rsid w:val="00966203"/>
    <w:rsid w:val="0096676E"/>
    <w:rsid w:val="00966CD0"/>
    <w:rsid w:val="00966E4C"/>
    <w:rsid w:val="0096749D"/>
    <w:rsid w:val="009676CC"/>
    <w:rsid w:val="00967741"/>
    <w:rsid w:val="00967B73"/>
    <w:rsid w:val="00967D9F"/>
    <w:rsid w:val="00967F7A"/>
    <w:rsid w:val="00970229"/>
    <w:rsid w:val="00970517"/>
    <w:rsid w:val="0097062F"/>
    <w:rsid w:val="0097063E"/>
    <w:rsid w:val="009708EF"/>
    <w:rsid w:val="00970AD2"/>
    <w:rsid w:val="00970B79"/>
    <w:rsid w:val="009710DB"/>
    <w:rsid w:val="00971138"/>
    <w:rsid w:val="009713ED"/>
    <w:rsid w:val="00971A8D"/>
    <w:rsid w:val="009720B8"/>
    <w:rsid w:val="0097255B"/>
    <w:rsid w:val="00972999"/>
    <w:rsid w:val="00972A1C"/>
    <w:rsid w:val="00972EB0"/>
    <w:rsid w:val="00973181"/>
    <w:rsid w:val="00973308"/>
    <w:rsid w:val="00973482"/>
    <w:rsid w:val="00973662"/>
    <w:rsid w:val="009736E5"/>
    <w:rsid w:val="00973CAF"/>
    <w:rsid w:val="0097409A"/>
    <w:rsid w:val="009744B6"/>
    <w:rsid w:val="00974C3D"/>
    <w:rsid w:val="0097598B"/>
    <w:rsid w:val="00975C5D"/>
    <w:rsid w:val="00975E9C"/>
    <w:rsid w:val="00975EFA"/>
    <w:rsid w:val="0097604F"/>
    <w:rsid w:val="009769BF"/>
    <w:rsid w:val="00976E7F"/>
    <w:rsid w:val="00977100"/>
    <w:rsid w:val="009800CD"/>
    <w:rsid w:val="00980F34"/>
    <w:rsid w:val="0098187D"/>
    <w:rsid w:val="00981958"/>
    <w:rsid w:val="00982054"/>
    <w:rsid w:val="009829A3"/>
    <w:rsid w:val="00982D1E"/>
    <w:rsid w:val="00982F73"/>
    <w:rsid w:val="00982F96"/>
    <w:rsid w:val="009834C6"/>
    <w:rsid w:val="00983548"/>
    <w:rsid w:val="009835CE"/>
    <w:rsid w:val="0098360C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248"/>
    <w:rsid w:val="00986391"/>
    <w:rsid w:val="00986486"/>
    <w:rsid w:val="00986A99"/>
    <w:rsid w:val="00986AB4"/>
    <w:rsid w:val="00986C3C"/>
    <w:rsid w:val="0098701B"/>
    <w:rsid w:val="0098718D"/>
    <w:rsid w:val="00987227"/>
    <w:rsid w:val="00987703"/>
    <w:rsid w:val="0098770B"/>
    <w:rsid w:val="009878F4"/>
    <w:rsid w:val="0099017A"/>
    <w:rsid w:val="009906FA"/>
    <w:rsid w:val="0099098F"/>
    <w:rsid w:val="00990ADB"/>
    <w:rsid w:val="00990DAD"/>
    <w:rsid w:val="00991156"/>
    <w:rsid w:val="00991395"/>
    <w:rsid w:val="00991977"/>
    <w:rsid w:val="00991BF2"/>
    <w:rsid w:val="0099214E"/>
    <w:rsid w:val="009921F6"/>
    <w:rsid w:val="009923E9"/>
    <w:rsid w:val="009923ED"/>
    <w:rsid w:val="0099297A"/>
    <w:rsid w:val="009933D9"/>
    <w:rsid w:val="00993577"/>
    <w:rsid w:val="009939AB"/>
    <w:rsid w:val="00993A89"/>
    <w:rsid w:val="009940D3"/>
    <w:rsid w:val="00994165"/>
    <w:rsid w:val="00994C06"/>
    <w:rsid w:val="00994CF4"/>
    <w:rsid w:val="0099515A"/>
    <w:rsid w:val="00995A84"/>
    <w:rsid w:val="00995AEF"/>
    <w:rsid w:val="00996016"/>
    <w:rsid w:val="009960C9"/>
    <w:rsid w:val="00996201"/>
    <w:rsid w:val="00996835"/>
    <w:rsid w:val="009970EC"/>
    <w:rsid w:val="009970FD"/>
    <w:rsid w:val="009971FC"/>
    <w:rsid w:val="00997299"/>
    <w:rsid w:val="00997406"/>
    <w:rsid w:val="009977FB"/>
    <w:rsid w:val="009A01CD"/>
    <w:rsid w:val="009A03B4"/>
    <w:rsid w:val="009A046D"/>
    <w:rsid w:val="009A0B03"/>
    <w:rsid w:val="009A1258"/>
    <w:rsid w:val="009A1331"/>
    <w:rsid w:val="009A1BE0"/>
    <w:rsid w:val="009A202C"/>
    <w:rsid w:val="009A2194"/>
    <w:rsid w:val="009A2463"/>
    <w:rsid w:val="009A260F"/>
    <w:rsid w:val="009A2631"/>
    <w:rsid w:val="009A2658"/>
    <w:rsid w:val="009A286D"/>
    <w:rsid w:val="009A2877"/>
    <w:rsid w:val="009A287F"/>
    <w:rsid w:val="009A2BE2"/>
    <w:rsid w:val="009A2C2A"/>
    <w:rsid w:val="009A30FC"/>
    <w:rsid w:val="009A331C"/>
    <w:rsid w:val="009A4036"/>
    <w:rsid w:val="009A461E"/>
    <w:rsid w:val="009A4A5D"/>
    <w:rsid w:val="009A4DE3"/>
    <w:rsid w:val="009A52D2"/>
    <w:rsid w:val="009A53CF"/>
    <w:rsid w:val="009A5847"/>
    <w:rsid w:val="009A5FF2"/>
    <w:rsid w:val="009A6006"/>
    <w:rsid w:val="009A603E"/>
    <w:rsid w:val="009A6142"/>
    <w:rsid w:val="009A62ED"/>
    <w:rsid w:val="009A6EF1"/>
    <w:rsid w:val="009A6FD2"/>
    <w:rsid w:val="009A6FF7"/>
    <w:rsid w:val="009A7156"/>
    <w:rsid w:val="009A7353"/>
    <w:rsid w:val="009A77D8"/>
    <w:rsid w:val="009A7BB3"/>
    <w:rsid w:val="009A7D41"/>
    <w:rsid w:val="009B0695"/>
    <w:rsid w:val="009B06C9"/>
    <w:rsid w:val="009B077C"/>
    <w:rsid w:val="009B07EB"/>
    <w:rsid w:val="009B086A"/>
    <w:rsid w:val="009B0BD6"/>
    <w:rsid w:val="009B0E9F"/>
    <w:rsid w:val="009B0EC6"/>
    <w:rsid w:val="009B1ABB"/>
    <w:rsid w:val="009B1B21"/>
    <w:rsid w:val="009B2082"/>
    <w:rsid w:val="009B22DF"/>
    <w:rsid w:val="009B251C"/>
    <w:rsid w:val="009B2D23"/>
    <w:rsid w:val="009B2D5F"/>
    <w:rsid w:val="009B300C"/>
    <w:rsid w:val="009B34D6"/>
    <w:rsid w:val="009B37A4"/>
    <w:rsid w:val="009B37D3"/>
    <w:rsid w:val="009B3866"/>
    <w:rsid w:val="009B3921"/>
    <w:rsid w:val="009B3E38"/>
    <w:rsid w:val="009B402E"/>
    <w:rsid w:val="009B41B5"/>
    <w:rsid w:val="009B422B"/>
    <w:rsid w:val="009B456F"/>
    <w:rsid w:val="009B47F5"/>
    <w:rsid w:val="009B4BAE"/>
    <w:rsid w:val="009B4BE8"/>
    <w:rsid w:val="009B4E5F"/>
    <w:rsid w:val="009B4F9F"/>
    <w:rsid w:val="009B521F"/>
    <w:rsid w:val="009B5512"/>
    <w:rsid w:val="009B5628"/>
    <w:rsid w:val="009B5BCC"/>
    <w:rsid w:val="009B5CAB"/>
    <w:rsid w:val="009B5D80"/>
    <w:rsid w:val="009B5E48"/>
    <w:rsid w:val="009B5ECA"/>
    <w:rsid w:val="009B5F95"/>
    <w:rsid w:val="009B6145"/>
    <w:rsid w:val="009B635B"/>
    <w:rsid w:val="009B6813"/>
    <w:rsid w:val="009B7002"/>
    <w:rsid w:val="009B7009"/>
    <w:rsid w:val="009B7728"/>
    <w:rsid w:val="009B7C6C"/>
    <w:rsid w:val="009B7DB5"/>
    <w:rsid w:val="009C0082"/>
    <w:rsid w:val="009C03DC"/>
    <w:rsid w:val="009C0765"/>
    <w:rsid w:val="009C0FF2"/>
    <w:rsid w:val="009C1013"/>
    <w:rsid w:val="009C12AF"/>
    <w:rsid w:val="009C1C74"/>
    <w:rsid w:val="009C1EEB"/>
    <w:rsid w:val="009C239D"/>
    <w:rsid w:val="009C25AF"/>
    <w:rsid w:val="009C2C86"/>
    <w:rsid w:val="009C2D35"/>
    <w:rsid w:val="009C2E2F"/>
    <w:rsid w:val="009C2EA2"/>
    <w:rsid w:val="009C3334"/>
    <w:rsid w:val="009C33D1"/>
    <w:rsid w:val="009C34FC"/>
    <w:rsid w:val="009C36B9"/>
    <w:rsid w:val="009C37B5"/>
    <w:rsid w:val="009C3A4B"/>
    <w:rsid w:val="009C3D66"/>
    <w:rsid w:val="009C3F38"/>
    <w:rsid w:val="009C4122"/>
    <w:rsid w:val="009C45C8"/>
    <w:rsid w:val="009C46B3"/>
    <w:rsid w:val="009C47D0"/>
    <w:rsid w:val="009C49AB"/>
    <w:rsid w:val="009C4A89"/>
    <w:rsid w:val="009C4C94"/>
    <w:rsid w:val="009C51CD"/>
    <w:rsid w:val="009C5E71"/>
    <w:rsid w:val="009C62DC"/>
    <w:rsid w:val="009C639B"/>
    <w:rsid w:val="009C63CB"/>
    <w:rsid w:val="009C6D8E"/>
    <w:rsid w:val="009C7456"/>
    <w:rsid w:val="009C77BA"/>
    <w:rsid w:val="009C7973"/>
    <w:rsid w:val="009C79BF"/>
    <w:rsid w:val="009C7D79"/>
    <w:rsid w:val="009D016D"/>
    <w:rsid w:val="009D03AB"/>
    <w:rsid w:val="009D0518"/>
    <w:rsid w:val="009D0522"/>
    <w:rsid w:val="009D0E1E"/>
    <w:rsid w:val="009D119E"/>
    <w:rsid w:val="009D15E4"/>
    <w:rsid w:val="009D1D4C"/>
    <w:rsid w:val="009D22A1"/>
    <w:rsid w:val="009D32B6"/>
    <w:rsid w:val="009D351B"/>
    <w:rsid w:val="009D3994"/>
    <w:rsid w:val="009D4203"/>
    <w:rsid w:val="009D422D"/>
    <w:rsid w:val="009D42EE"/>
    <w:rsid w:val="009D449E"/>
    <w:rsid w:val="009D492E"/>
    <w:rsid w:val="009D4C1B"/>
    <w:rsid w:val="009D4EC1"/>
    <w:rsid w:val="009D5170"/>
    <w:rsid w:val="009D5717"/>
    <w:rsid w:val="009D5753"/>
    <w:rsid w:val="009D58E2"/>
    <w:rsid w:val="009D593B"/>
    <w:rsid w:val="009D5999"/>
    <w:rsid w:val="009D6358"/>
    <w:rsid w:val="009D65D2"/>
    <w:rsid w:val="009D699C"/>
    <w:rsid w:val="009D6CDF"/>
    <w:rsid w:val="009D73B3"/>
    <w:rsid w:val="009E0A27"/>
    <w:rsid w:val="009E0EB9"/>
    <w:rsid w:val="009E117A"/>
    <w:rsid w:val="009E11EB"/>
    <w:rsid w:val="009E1340"/>
    <w:rsid w:val="009E1623"/>
    <w:rsid w:val="009E1B51"/>
    <w:rsid w:val="009E1DDB"/>
    <w:rsid w:val="009E1FEB"/>
    <w:rsid w:val="009E2700"/>
    <w:rsid w:val="009E270A"/>
    <w:rsid w:val="009E2880"/>
    <w:rsid w:val="009E28FB"/>
    <w:rsid w:val="009E2FE3"/>
    <w:rsid w:val="009E317F"/>
    <w:rsid w:val="009E36A8"/>
    <w:rsid w:val="009E382C"/>
    <w:rsid w:val="009E3AAF"/>
    <w:rsid w:val="009E3B0C"/>
    <w:rsid w:val="009E3B9C"/>
    <w:rsid w:val="009E43AF"/>
    <w:rsid w:val="009E48A5"/>
    <w:rsid w:val="009E4A04"/>
    <w:rsid w:val="009E4C80"/>
    <w:rsid w:val="009E529B"/>
    <w:rsid w:val="009E5BA9"/>
    <w:rsid w:val="009E5BDC"/>
    <w:rsid w:val="009E5F58"/>
    <w:rsid w:val="009E61DF"/>
    <w:rsid w:val="009E656A"/>
    <w:rsid w:val="009E6613"/>
    <w:rsid w:val="009E6707"/>
    <w:rsid w:val="009E69E6"/>
    <w:rsid w:val="009E6E5E"/>
    <w:rsid w:val="009E6FA8"/>
    <w:rsid w:val="009E76CA"/>
    <w:rsid w:val="009E77BD"/>
    <w:rsid w:val="009E794C"/>
    <w:rsid w:val="009E7AC0"/>
    <w:rsid w:val="009E7C5E"/>
    <w:rsid w:val="009E7E7B"/>
    <w:rsid w:val="009F06D2"/>
    <w:rsid w:val="009F0A13"/>
    <w:rsid w:val="009F0AA1"/>
    <w:rsid w:val="009F10BB"/>
    <w:rsid w:val="009F10F7"/>
    <w:rsid w:val="009F1115"/>
    <w:rsid w:val="009F226D"/>
    <w:rsid w:val="009F23DF"/>
    <w:rsid w:val="009F28AE"/>
    <w:rsid w:val="009F2F97"/>
    <w:rsid w:val="009F364A"/>
    <w:rsid w:val="009F37F3"/>
    <w:rsid w:val="009F3A04"/>
    <w:rsid w:val="009F400C"/>
    <w:rsid w:val="009F4066"/>
    <w:rsid w:val="009F4343"/>
    <w:rsid w:val="009F4381"/>
    <w:rsid w:val="009F451B"/>
    <w:rsid w:val="009F465F"/>
    <w:rsid w:val="009F482A"/>
    <w:rsid w:val="009F4911"/>
    <w:rsid w:val="009F4CBF"/>
    <w:rsid w:val="009F4F25"/>
    <w:rsid w:val="009F51AD"/>
    <w:rsid w:val="009F5511"/>
    <w:rsid w:val="009F56C2"/>
    <w:rsid w:val="009F5892"/>
    <w:rsid w:val="009F594D"/>
    <w:rsid w:val="009F5F0E"/>
    <w:rsid w:val="009F6763"/>
    <w:rsid w:val="009F6AF2"/>
    <w:rsid w:val="009F6BF9"/>
    <w:rsid w:val="009F6DE9"/>
    <w:rsid w:val="009F73E5"/>
    <w:rsid w:val="009F74F2"/>
    <w:rsid w:val="009F74F3"/>
    <w:rsid w:val="009F7522"/>
    <w:rsid w:val="009F76EB"/>
    <w:rsid w:val="009F7795"/>
    <w:rsid w:val="00A00CE9"/>
    <w:rsid w:val="00A00DB8"/>
    <w:rsid w:val="00A01096"/>
    <w:rsid w:val="00A01421"/>
    <w:rsid w:val="00A0195F"/>
    <w:rsid w:val="00A01FCA"/>
    <w:rsid w:val="00A020FB"/>
    <w:rsid w:val="00A023BB"/>
    <w:rsid w:val="00A02568"/>
    <w:rsid w:val="00A02B29"/>
    <w:rsid w:val="00A034BD"/>
    <w:rsid w:val="00A03916"/>
    <w:rsid w:val="00A03A5A"/>
    <w:rsid w:val="00A043B9"/>
    <w:rsid w:val="00A0447C"/>
    <w:rsid w:val="00A04734"/>
    <w:rsid w:val="00A04B1A"/>
    <w:rsid w:val="00A04E45"/>
    <w:rsid w:val="00A04F23"/>
    <w:rsid w:val="00A055BF"/>
    <w:rsid w:val="00A05723"/>
    <w:rsid w:val="00A0576D"/>
    <w:rsid w:val="00A05988"/>
    <w:rsid w:val="00A06234"/>
    <w:rsid w:val="00A06445"/>
    <w:rsid w:val="00A06EDB"/>
    <w:rsid w:val="00A073C0"/>
    <w:rsid w:val="00A07409"/>
    <w:rsid w:val="00A07BDD"/>
    <w:rsid w:val="00A07C11"/>
    <w:rsid w:val="00A07E72"/>
    <w:rsid w:val="00A10AAC"/>
    <w:rsid w:val="00A10CCA"/>
    <w:rsid w:val="00A10FE1"/>
    <w:rsid w:val="00A1168D"/>
    <w:rsid w:val="00A11A6F"/>
    <w:rsid w:val="00A11BF3"/>
    <w:rsid w:val="00A121B4"/>
    <w:rsid w:val="00A12464"/>
    <w:rsid w:val="00A1274C"/>
    <w:rsid w:val="00A12CC2"/>
    <w:rsid w:val="00A12E4B"/>
    <w:rsid w:val="00A1439E"/>
    <w:rsid w:val="00A145C7"/>
    <w:rsid w:val="00A14C83"/>
    <w:rsid w:val="00A153D3"/>
    <w:rsid w:val="00A15441"/>
    <w:rsid w:val="00A156AB"/>
    <w:rsid w:val="00A15A80"/>
    <w:rsid w:val="00A15D74"/>
    <w:rsid w:val="00A15ECE"/>
    <w:rsid w:val="00A163A5"/>
    <w:rsid w:val="00A169AD"/>
    <w:rsid w:val="00A169D5"/>
    <w:rsid w:val="00A16F1E"/>
    <w:rsid w:val="00A170EC"/>
    <w:rsid w:val="00A175C4"/>
    <w:rsid w:val="00A175FE"/>
    <w:rsid w:val="00A178EA"/>
    <w:rsid w:val="00A17932"/>
    <w:rsid w:val="00A17DF7"/>
    <w:rsid w:val="00A200F1"/>
    <w:rsid w:val="00A201CC"/>
    <w:rsid w:val="00A20623"/>
    <w:rsid w:val="00A206B9"/>
    <w:rsid w:val="00A20B62"/>
    <w:rsid w:val="00A20D5D"/>
    <w:rsid w:val="00A20FE9"/>
    <w:rsid w:val="00A210A4"/>
    <w:rsid w:val="00A21216"/>
    <w:rsid w:val="00A21706"/>
    <w:rsid w:val="00A21727"/>
    <w:rsid w:val="00A21A3B"/>
    <w:rsid w:val="00A21DAA"/>
    <w:rsid w:val="00A21E98"/>
    <w:rsid w:val="00A21F84"/>
    <w:rsid w:val="00A222FD"/>
    <w:rsid w:val="00A22A38"/>
    <w:rsid w:val="00A22E18"/>
    <w:rsid w:val="00A22E3A"/>
    <w:rsid w:val="00A231A1"/>
    <w:rsid w:val="00A2327B"/>
    <w:rsid w:val="00A232F0"/>
    <w:rsid w:val="00A234D5"/>
    <w:rsid w:val="00A2360B"/>
    <w:rsid w:val="00A236DC"/>
    <w:rsid w:val="00A237D4"/>
    <w:rsid w:val="00A23899"/>
    <w:rsid w:val="00A23C60"/>
    <w:rsid w:val="00A23E7E"/>
    <w:rsid w:val="00A2434F"/>
    <w:rsid w:val="00A243EA"/>
    <w:rsid w:val="00A24406"/>
    <w:rsid w:val="00A24431"/>
    <w:rsid w:val="00A244BC"/>
    <w:rsid w:val="00A24AE7"/>
    <w:rsid w:val="00A24C00"/>
    <w:rsid w:val="00A253F8"/>
    <w:rsid w:val="00A25460"/>
    <w:rsid w:val="00A25901"/>
    <w:rsid w:val="00A25C74"/>
    <w:rsid w:val="00A262A0"/>
    <w:rsid w:val="00A264BB"/>
    <w:rsid w:val="00A26719"/>
    <w:rsid w:val="00A269E8"/>
    <w:rsid w:val="00A26CDD"/>
    <w:rsid w:val="00A27194"/>
    <w:rsid w:val="00A27CE5"/>
    <w:rsid w:val="00A27D9B"/>
    <w:rsid w:val="00A27E4A"/>
    <w:rsid w:val="00A27E6B"/>
    <w:rsid w:val="00A30024"/>
    <w:rsid w:val="00A300B7"/>
    <w:rsid w:val="00A30128"/>
    <w:rsid w:val="00A30B4B"/>
    <w:rsid w:val="00A3188B"/>
    <w:rsid w:val="00A31E8A"/>
    <w:rsid w:val="00A31F2B"/>
    <w:rsid w:val="00A3210A"/>
    <w:rsid w:val="00A3217B"/>
    <w:rsid w:val="00A32413"/>
    <w:rsid w:val="00A32FF4"/>
    <w:rsid w:val="00A33017"/>
    <w:rsid w:val="00A33617"/>
    <w:rsid w:val="00A33D15"/>
    <w:rsid w:val="00A33FC3"/>
    <w:rsid w:val="00A344B8"/>
    <w:rsid w:val="00A3489E"/>
    <w:rsid w:val="00A34930"/>
    <w:rsid w:val="00A34CB4"/>
    <w:rsid w:val="00A35005"/>
    <w:rsid w:val="00A35215"/>
    <w:rsid w:val="00A35393"/>
    <w:rsid w:val="00A3542F"/>
    <w:rsid w:val="00A35FB1"/>
    <w:rsid w:val="00A36121"/>
    <w:rsid w:val="00A36259"/>
    <w:rsid w:val="00A36CCB"/>
    <w:rsid w:val="00A3706D"/>
    <w:rsid w:val="00A37156"/>
    <w:rsid w:val="00A372C9"/>
    <w:rsid w:val="00A374D2"/>
    <w:rsid w:val="00A37598"/>
    <w:rsid w:val="00A37960"/>
    <w:rsid w:val="00A37EE2"/>
    <w:rsid w:val="00A4025F"/>
    <w:rsid w:val="00A40447"/>
    <w:rsid w:val="00A40EB7"/>
    <w:rsid w:val="00A40F91"/>
    <w:rsid w:val="00A4127C"/>
    <w:rsid w:val="00A416BF"/>
    <w:rsid w:val="00A41C25"/>
    <w:rsid w:val="00A41D4E"/>
    <w:rsid w:val="00A42376"/>
    <w:rsid w:val="00A42893"/>
    <w:rsid w:val="00A42D99"/>
    <w:rsid w:val="00A42F71"/>
    <w:rsid w:val="00A43093"/>
    <w:rsid w:val="00A43118"/>
    <w:rsid w:val="00A4361F"/>
    <w:rsid w:val="00A4404D"/>
    <w:rsid w:val="00A440A1"/>
    <w:rsid w:val="00A443D2"/>
    <w:rsid w:val="00A449CE"/>
    <w:rsid w:val="00A44D7A"/>
    <w:rsid w:val="00A44E49"/>
    <w:rsid w:val="00A44F6C"/>
    <w:rsid w:val="00A4565C"/>
    <w:rsid w:val="00A4574D"/>
    <w:rsid w:val="00A45762"/>
    <w:rsid w:val="00A457A5"/>
    <w:rsid w:val="00A45948"/>
    <w:rsid w:val="00A45AE3"/>
    <w:rsid w:val="00A462CD"/>
    <w:rsid w:val="00A462D6"/>
    <w:rsid w:val="00A4664E"/>
    <w:rsid w:val="00A46716"/>
    <w:rsid w:val="00A4697D"/>
    <w:rsid w:val="00A46ECB"/>
    <w:rsid w:val="00A47AAB"/>
    <w:rsid w:val="00A50122"/>
    <w:rsid w:val="00A501F1"/>
    <w:rsid w:val="00A504E3"/>
    <w:rsid w:val="00A50994"/>
    <w:rsid w:val="00A50A78"/>
    <w:rsid w:val="00A50B6F"/>
    <w:rsid w:val="00A50F24"/>
    <w:rsid w:val="00A511D5"/>
    <w:rsid w:val="00A512EB"/>
    <w:rsid w:val="00A51461"/>
    <w:rsid w:val="00A51675"/>
    <w:rsid w:val="00A51804"/>
    <w:rsid w:val="00A51971"/>
    <w:rsid w:val="00A519F3"/>
    <w:rsid w:val="00A51A2C"/>
    <w:rsid w:val="00A51EE6"/>
    <w:rsid w:val="00A5220A"/>
    <w:rsid w:val="00A52577"/>
    <w:rsid w:val="00A52C78"/>
    <w:rsid w:val="00A52CE0"/>
    <w:rsid w:val="00A53151"/>
    <w:rsid w:val="00A532CC"/>
    <w:rsid w:val="00A543DB"/>
    <w:rsid w:val="00A54639"/>
    <w:rsid w:val="00A54BE0"/>
    <w:rsid w:val="00A5552B"/>
    <w:rsid w:val="00A55674"/>
    <w:rsid w:val="00A55A59"/>
    <w:rsid w:val="00A55ACC"/>
    <w:rsid w:val="00A55E3E"/>
    <w:rsid w:val="00A56105"/>
    <w:rsid w:val="00A5614C"/>
    <w:rsid w:val="00A56157"/>
    <w:rsid w:val="00A5643A"/>
    <w:rsid w:val="00A5643C"/>
    <w:rsid w:val="00A56E8D"/>
    <w:rsid w:val="00A56FF0"/>
    <w:rsid w:val="00A57027"/>
    <w:rsid w:val="00A572B1"/>
    <w:rsid w:val="00A5765C"/>
    <w:rsid w:val="00A57910"/>
    <w:rsid w:val="00A57BB3"/>
    <w:rsid w:val="00A6028C"/>
    <w:rsid w:val="00A60C58"/>
    <w:rsid w:val="00A60CC6"/>
    <w:rsid w:val="00A61775"/>
    <w:rsid w:val="00A6177E"/>
    <w:rsid w:val="00A61A25"/>
    <w:rsid w:val="00A61DF8"/>
    <w:rsid w:val="00A62DF1"/>
    <w:rsid w:val="00A62ED6"/>
    <w:rsid w:val="00A62F22"/>
    <w:rsid w:val="00A631A2"/>
    <w:rsid w:val="00A6325E"/>
    <w:rsid w:val="00A6330D"/>
    <w:rsid w:val="00A63475"/>
    <w:rsid w:val="00A636FF"/>
    <w:rsid w:val="00A638A4"/>
    <w:rsid w:val="00A64136"/>
    <w:rsid w:val="00A643AF"/>
    <w:rsid w:val="00A643DA"/>
    <w:rsid w:val="00A64BB2"/>
    <w:rsid w:val="00A65383"/>
    <w:rsid w:val="00A6553F"/>
    <w:rsid w:val="00A6613E"/>
    <w:rsid w:val="00A66448"/>
    <w:rsid w:val="00A66612"/>
    <w:rsid w:val="00A66980"/>
    <w:rsid w:val="00A66A41"/>
    <w:rsid w:val="00A66D98"/>
    <w:rsid w:val="00A67589"/>
    <w:rsid w:val="00A675A7"/>
    <w:rsid w:val="00A67FF6"/>
    <w:rsid w:val="00A70595"/>
    <w:rsid w:val="00A7063C"/>
    <w:rsid w:val="00A70A30"/>
    <w:rsid w:val="00A7192F"/>
    <w:rsid w:val="00A71BDF"/>
    <w:rsid w:val="00A724E1"/>
    <w:rsid w:val="00A727BA"/>
    <w:rsid w:val="00A72876"/>
    <w:rsid w:val="00A728B4"/>
    <w:rsid w:val="00A730FC"/>
    <w:rsid w:val="00A7367A"/>
    <w:rsid w:val="00A73BF7"/>
    <w:rsid w:val="00A73F56"/>
    <w:rsid w:val="00A7452C"/>
    <w:rsid w:val="00A74E9C"/>
    <w:rsid w:val="00A7526D"/>
    <w:rsid w:val="00A7535F"/>
    <w:rsid w:val="00A75557"/>
    <w:rsid w:val="00A75EFF"/>
    <w:rsid w:val="00A76BE4"/>
    <w:rsid w:val="00A76DCC"/>
    <w:rsid w:val="00A76FA6"/>
    <w:rsid w:val="00A77802"/>
    <w:rsid w:val="00A77C05"/>
    <w:rsid w:val="00A77E5D"/>
    <w:rsid w:val="00A803C4"/>
    <w:rsid w:val="00A803F4"/>
    <w:rsid w:val="00A80545"/>
    <w:rsid w:val="00A80678"/>
    <w:rsid w:val="00A80A0D"/>
    <w:rsid w:val="00A8100E"/>
    <w:rsid w:val="00A81506"/>
    <w:rsid w:val="00A81606"/>
    <w:rsid w:val="00A81845"/>
    <w:rsid w:val="00A81E36"/>
    <w:rsid w:val="00A81F59"/>
    <w:rsid w:val="00A821D6"/>
    <w:rsid w:val="00A82700"/>
    <w:rsid w:val="00A8303B"/>
    <w:rsid w:val="00A831A5"/>
    <w:rsid w:val="00A831F0"/>
    <w:rsid w:val="00A83217"/>
    <w:rsid w:val="00A83ED1"/>
    <w:rsid w:val="00A848A0"/>
    <w:rsid w:val="00A8551F"/>
    <w:rsid w:val="00A8593B"/>
    <w:rsid w:val="00A85B1D"/>
    <w:rsid w:val="00A85DE6"/>
    <w:rsid w:val="00A85EF8"/>
    <w:rsid w:val="00A85F07"/>
    <w:rsid w:val="00A86BC6"/>
    <w:rsid w:val="00A86D9B"/>
    <w:rsid w:val="00A87085"/>
    <w:rsid w:val="00A87430"/>
    <w:rsid w:val="00A87A0B"/>
    <w:rsid w:val="00A87ABE"/>
    <w:rsid w:val="00A87CE5"/>
    <w:rsid w:val="00A87DA2"/>
    <w:rsid w:val="00A9054F"/>
    <w:rsid w:val="00A90BBA"/>
    <w:rsid w:val="00A9129B"/>
    <w:rsid w:val="00A916A7"/>
    <w:rsid w:val="00A91C61"/>
    <w:rsid w:val="00A91E1C"/>
    <w:rsid w:val="00A92415"/>
    <w:rsid w:val="00A924E1"/>
    <w:rsid w:val="00A92AE4"/>
    <w:rsid w:val="00A92BB9"/>
    <w:rsid w:val="00A92BD1"/>
    <w:rsid w:val="00A92C5F"/>
    <w:rsid w:val="00A93373"/>
    <w:rsid w:val="00A9397D"/>
    <w:rsid w:val="00A93A71"/>
    <w:rsid w:val="00A94038"/>
    <w:rsid w:val="00A941FC"/>
    <w:rsid w:val="00A9423A"/>
    <w:rsid w:val="00A9441B"/>
    <w:rsid w:val="00A947AE"/>
    <w:rsid w:val="00A9494F"/>
    <w:rsid w:val="00A95668"/>
    <w:rsid w:val="00A95848"/>
    <w:rsid w:val="00A96275"/>
    <w:rsid w:val="00A967EB"/>
    <w:rsid w:val="00A969EA"/>
    <w:rsid w:val="00A96FDE"/>
    <w:rsid w:val="00A9772F"/>
    <w:rsid w:val="00A977CF"/>
    <w:rsid w:val="00A97F8C"/>
    <w:rsid w:val="00AA0443"/>
    <w:rsid w:val="00AA0535"/>
    <w:rsid w:val="00AA078D"/>
    <w:rsid w:val="00AA08C3"/>
    <w:rsid w:val="00AA096D"/>
    <w:rsid w:val="00AA1645"/>
    <w:rsid w:val="00AA1772"/>
    <w:rsid w:val="00AA1F6E"/>
    <w:rsid w:val="00AA27D9"/>
    <w:rsid w:val="00AA2F95"/>
    <w:rsid w:val="00AA3348"/>
    <w:rsid w:val="00AA3462"/>
    <w:rsid w:val="00AA3673"/>
    <w:rsid w:val="00AA3B1D"/>
    <w:rsid w:val="00AA3EDC"/>
    <w:rsid w:val="00AA3FB5"/>
    <w:rsid w:val="00AA4412"/>
    <w:rsid w:val="00AA55AF"/>
    <w:rsid w:val="00AA5DED"/>
    <w:rsid w:val="00AA629E"/>
    <w:rsid w:val="00AA64BE"/>
    <w:rsid w:val="00AA6A97"/>
    <w:rsid w:val="00AA6B2C"/>
    <w:rsid w:val="00AA6C48"/>
    <w:rsid w:val="00AA6D27"/>
    <w:rsid w:val="00AA6DE9"/>
    <w:rsid w:val="00AA70D8"/>
    <w:rsid w:val="00AA773E"/>
    <w:rsid w:val="00AA788E"/>
    <w:rsid w:val="00AA7AA6"/>
    <w:rsid w:val="00AA7C3E"/>
    <w:rsid w:val="00AB038F"/>
    <w:rsid w:val="00AB0A47"/>
    <w:rsid w:val="00AB0B35"/>
    <w:rsid w:val="00AB0CE9"/>
    <w:rsid w:val="00AB1456"/>
    <w:rsid w:val="00AB18BB"/>
    <w:rsid w:val="00AB1D60"/>
    <w:rsid w:val="00AB2880"/>
    <w:rsid w:val="00AB2ACC"/>
    <w:rsid w:val="00AB2D41"/>
    <w:rsid w:val="00AB2FA0"/>
    <w:rsid w:val="00AB3057"/>
    <w:rsid w:val="00AB334E"/>
    <w:rsid w:val="00AB3D44"/>
    <w:rsid w:val="00AB483E"/>
    <w:rsid w:val="00AB4908"/>
    <w:rsid w:val="00AB49B3"/>
    <w:rsid w:val="00AB4C03"/>
    <w:rsid w:val="00AB4D54"/>
    <w:rsid w:val="00AB5052"/>
    <w:rsid w:val="00AB5150"/>
    <w:rsid w:val="00AB528A"/>
    <w:rsid w:val="00AB5977"/>
    <w:rsid w:val="00AB59AD"/>
    <w:rsid w:val="00AB5A93"/>
    <w:rsid w:val="00AB5B02"/>
    <w:rsid w:val="00AB5F14"/>
    <w:rsid w:val="00AB6908"/>
    <w:rsid w:val="00AB76D2"/>
    <w:rsid w:val="00AB7A04"/>
    <w:rsid w:val="00AC0089"/>
    <w:rsid w:val="00AC0710"/>
    <w:rsid w:val="00AC07A7"/>
    <w:rsid w:val="00AC1028"/>
    <w:rsid w:val="00AC16A8"/>
    <w:rsid w:val="00AC1B01"/>
    <w:rsid w:val="00AC1B2C"/>
    <w:rsid w:val="00AC1B6F"/>
    <w:rsid w:val="00AC2717"/>
    <w:rsid w:val="00AC2F96"/>
    <w:rsid w:val="00AC2FC6"/>
    <w:rsid w:val="00AC3048"/>
    <w:rsid w:val="00AC35E0"/>
    <w:rsid w:val="00AC35E6"/>
    <w:rsid w:val="00AC3710"/>
    <w:rsid w:val="00AC397D"/>
    <w:rsid w:val="00AC3AED"/>
    <w:rsid w:val="00AC4233"/>
    <w:rsid w:val="00AC4C67"/>
    <w:rsid w:val="00AC4D3A"/>
    <w:rsid w:val="00AC4D83"/>
    <w:rsid w:val="00AC4DB2"/>
    <w:rsid w:val="00AC5095"/>
    <w:rsid w:val="00AC513D"/>
    <w:rsid w:val="00AC519D"/>
    <w:rsid w:val="00AC5394"/>
    <w:rsid w:val="00AC5462"/>
    <w:rsid w:val="00AC56A1"/>
    <w:rsid w:val="00AC61B9"/>
    <w:rsid w:val="00AC67CC"/>
    <w:rsid w:val="00AC742D"/>
    <w:rsid w:val="00AC7499"/>
    <w:rsid w:val="00AC7908"/>
    <w:rsid w:val="00AC7AD5"/>
    <w:rsid w:val="00AC7B9C"/>
    <w:rsid w:val="00AC7C30"/>
    <w:rsid w:val="00AC7C6E"/>
    <w:rsid w:val="00AC7CCF"/>
    <w:rsid w:val="00AC7CD2"/>
    <w:rsid w:val="00AD02DB"/>
    <w:rsid w:val="00AD0A0F"/>
    <w:rsid w:val="00AD0A8B"/>
    <w:rsid w:val="00AD0BF2"/>
    <w:rsid w:val="00AD1136"/>
    <w:rsid w:val="00AD163E"/>
    <w:rsid w:val="00AD1644"/>
    <w:rsid w:val="00AD1AD8"/>
    <w:rsid w:val="00AD1C10"/>
    <w:rsid w:val="00AD2207"/>
    <w:rsid w:val="00AD2312"/>
    <w:rsid w:val="00AD2413"/>
    <w:rsid w:val="00AD2788"/>
    <w:rsid w:val="00AD29C6"/>
    <w:rsid w:val="00AD2DC0"/>
    <w:rsid w:val="00AD3A0A"/>
    <w:rsid w:val="00AD3AA3"/>
    <w:rsid w:val="00AD3BFD"/>
    <w:rsid w:val="00AD4362"/>
    <w:rsid w:val="00AD4908"/>
    <w:rsid w:val="00AD4B02"/>
    <w:rsid w:val="00AD53DC"/>
    <w:rsid w:val="00AD54EA"/>
    <w:rsid w:val="00AD5A75"/>
    <w:rsid w:val="00AD5BE9"/>
    <w:rsid w:val="00AD5EAD"/>
    <w:rsid w:val="00AD623E"/>
    <w:rsid w:val="00AD6416"/>
    <w:rsid w:val="00AD65E8"/>
    <w:rsid w:val="00AD6E5C"/>
    <w:rsid w:val="00AD71C9"/>
    <w:rsid w:val="00AD7BD0"/>
    <w:rsid w:val="00AD7C0F"/>
    <w:rsid w:val="00AE06EA"/>
    <w:rsid w:val="00AE07FF"/>
    <w:rsid w:val="00AE0A42"/>
    <w:rsid w:val="00AE0A66"/>
    <w:rsid w:val="00AE139D"/>
    <w:rsid w:val="00AE176A"/>
    <w:rsid w:val="00AE18AD"/>
    <w:rsid w:val="00AE1D4A"/>
    <w:rsid w:val="00AE1E1C"/>
    <w:rsid w:val="00AE1FBA"/>
    <w:rsid w:val="00AE226E"/>
    <w:rsid w:val="00AE244A"/>
    <w:rsid w:val="00AE244B"/>
    <w:rsid w:val="00AE2E2A"/>
    <w:rsid w:val="00AE38B5"/>
    <w:rsid w:val="00AE3975"/>
    <w:rsid w:val="00AE3BE2"/>
    <w:rsid w:val="00AE3BF7"/>
    <w:rsid w:val="00AE3D76"/>
    <w:rsid w:val="00AE4194"/>
    <w:rsid w:val="00AE432A"/>
    <w:rsid w:val="00AE4B62"/>
    <w:rsid w:val="00AE4B6F"/>
    <w:rsid w:val="00AE4C93"/>
    <w:rsid w:val="00AE4EB4"/>
    <w:rsid w:val="00AE54C1"/>
    <w:rsid w:val="00AE5609"/>
    <w:rsid w:val="00AE5803"/>
    <w:rsid w:val="00AE58E6"/>
    <w:rsid w:val="00AE5D95"/>
    <w:rsid w:val="00AE6301"/>
    <w:rsid w:val="00AE6424"/>
    <w:rsid w:val="00AE6485"/>
    <w:rsid w:val="00AE64B6"/>
    <w:rsid w:val="00AE6584"/>
    <w:rsid w:val="00AE6B39"/>
    <w:rsid w:val="00AE6B58"/>
    <w:rsid w:val="00AE6D59"/>
    <w:rsid w:val="00AE6F12"/>
    <w:rsid w:val="00AE7449"/>
    <w:rsid w:val="00AE7611"/>
    <w:rsid w:val="00AE76F8"/>
    <w:rsid w:val="00AE7730"/>
    <w:rsid w:val="00AE79E4"/>
    <w:rsid w:val="00AE7DE5"/>
    <w:rsid w:val="00AE7E2A"/>
    <w:rsid w:val="00AE7E74"/>
    <w:rsid w:val="00AF0360"/>
    <w:rsid w:val="00AF0664"/>
    <w:rsid w:val="00AF0689"/>
    <w:rsid w:val="00AF090D"/>
    <w:rsid w:val="00AF09A4"/>
    <w:rsid w:val="00AF0AFF"/>
    <w:rsid w:val="00AF0B86"/>
    <w:rsid w:val="00AF1D5D"/>
    <w:rsid w:val="00AF1DA8"/>
    <w:rsid w:val="00AF1E62"/>
    <w:rsid w:val="00AF2029"/>
    <w:rsid w:val="00AF2300"/>
    <w:rsid w:val="00AF23B2"/>
    <w:rsid w:val="00AF23BB"/>
    <w:rsid w:val="00AF2447"/>
    <w:rsid w:val="00AF2471"/>
    <w:rsid w:val="00AF2634"/>
    <w:rsid w:val="00AF2A8C"/>
    <w:rsid w:val="00AF2DF5"/>
    <w:rsid w:val="00AF3539"/>
    <w:rsid w:val="00AF3542"/>
    <w:rsid w:val="00AF39A2"/>
    <w:rsid w:val="00AF3AED"/>
    <w:rsid w:val="00AF4781"/>
    <w:rsid w:val="00AF4954"/>
    <w:rsid w:val="00AF516B"/>
    <w:rsid w:val="00AF5783"/>
    <w:rsid w:val="00AF5947"/>
    <w:rsid w:val="00AF5AB6"/>
    <w:rsid w:val="00AF5AE6"/>
    <w:rsid w:val="00AF61F0"/>
    <w:rsid w:val="00AF630E"/>
    <w:rsid w:val="00AF6391"/>
    <w:rsid w:val="00AF6695"/>
    <w:rsid w:val="00AF66CD"/>
    <w:rsid w:val="00AF687E"/>
    <w:rsid w:val="00AF695C"/>
    <w:rsid w:val="00AF69B9"/>
    <w:rsid w:val="00AF69BC"/>
    <w:rsid w:val="00AF7051"/>
    <w:rsid w:val="00AF70F9"/>
    <w:rsid w:val="00AF7512"/>
    <w:rsid w:val="00AF7631"/>
    <w:rsid w:val="00B00341"/>
    <w:rsid w:val="00B009E2"/>
    <w:rsid w:val="00B00B4F"/>
    <w:rsid w:val="00B01299"/>
    <w:rsid w:val="00B01419"/>
    <w:rsid w:val="00B01457"/>
    <w:rsid w:val="00B01C88"/>
    <w:rsid w:val="00B02204"/>
    <w:rsid w:val="00B02B55"/>
    <w:rsid w:val="00B02DF1"/>
    <w:rsid w:val="00B03941"/>
    <w:rsid w:val="00B03A5B"/>
    <w:rsid w:val="00B03AA7"/>
    <w:rsid w:val="00B03B63"/>
    <w:rsid w:val="00B03F7E"/>
    <w:rsid w:val="00B0413B"/>
    <w:rsid w:val="00B04A6A"/>
    <w:rsid w:val="00B04E0D"/>
    <w:rsid w:val="00B05AF1"/>
    <w:rsid w:val="00B05B95"/>
    <w:rsid w:val="00B05C43"/>
    <w:rsid w:val="00B05E90"/>
    <w:rsid w:val="00B05FBF"/>
    <w:rsid w:val="00B0637F"/>
    <w:rsid w:val="00B0658F"/>
    <w:rsid w:val="00B06BEC"/>
    <w:rsid w:val="00B06D74"/>
    <w:rsid w:val="00B06FF1"/>
    <w:rsid w:val="00B07065"/>
    <w:rsid w:val="00B074C9"/>
    <w:rsid w:val="00B0781D"/>
    <w:rsid w:val="00B07880"/>
    <w:rsid w:val="00B079B0"/>
    <w:rsid w:val="00B10039"/>
    <w:rsid w:val="00B1018B"/>
    <w:rsid w:val="00B103BD"/>
    <w:rsid w:val="00B10CF3"/>
    <w:rsid w:val="00B10FE5"/>
    <w:rsid w:val="00B1129C"/>
    <w:rsid w:val="00B1160E"/>
    <w:rsid w:val="00B11B55"/>
    <w:rsid w:val="00B11C98"/>
    <w:rsid w:val="00B121C1"/>
    <w:rsid w:val="00B12213"/>
    <w:rsid w:val="00B123B4"/>
    <w:rsid w:val="00B12A32"/>
    <w:rsid w:val="00B12EAB"/>
    <w:rsid w:val="00B13095"/>
    <w:rsid w:val="00B131AF"/>
    <w:rsid w:val="00B13B24"/>
    <w:rsid w:val="00B13B7C"/>
    <w:rsid w:val="00B13EEE"/>
    <w:rsid w:val="00B14777"/>
    <w:rsid w:val="00B147D7"/>
    <w:rsid w:val="00B1489D"/>
    <w:rsid w:val="00B14906"/>
    <w:rsid w:val="00B14B16"/>
    <w:rsid w:val="00B14E57"/>
    <w:rsid w:val="00B1563B"/>
    <w:rsid w:val="00B15684"/>
    <w:rsid w:val="00B15AF2"/>
    <w:rsid w:val="00B15CC2"/>
    <w:rsid w:val="00B15D63"/>
    <w:rsid w:val="00B15D94"/>
    <w:rsid w:val="00B17052"/>
    <w:rsid w:val="00B1750D"/>
    <w:rsid w:val="00B1790C"/>
    <w:rsid w:val="00B1797B"/>
    <w:rsid w:val="00B17F36"/>
    <w:rsid w:val="00B20075"/>
    <w:rsid w:val="00B2039F"/>
    <w:rsid w:val="00B203D0"/>
    <w:rsid w:val="00B204CF"/>
    <w:rsid w:val="00B20A5E"/>
    <w:rsid w:val="00B20AB2"/>
    <w:rsid w:val="00B20CCB"/>
    <w:rsid w:val="00B213B9"/>
    <w:rsid w:val="00B21685"/>
    <w:rsid w:val="00B217BC"/>
    <w:rsid w:val="00B21A25"/>
    <w:rsid w:val="00B21BE1"/>
    <w:rsid w:val="00B21DE1"/>
    <w:rsid w:val="00B2201F"/>
    <w:rsid w:val="00B22106"/>
    <w:rsid w:val="00B22318"/>
    <w:rsid w:val="00B2283D"/>
    <w:rsid w:val="00B22931"/>
    <w:rsid w:val="00B22EE2"/>
    <w:rsid w:val="00B231CE"/>
    <w:rsid w:val="00B231E6"/>
    <w:rsid w:val="00B2336C"/>
    <w:rsid w:val="00B236C4"/>
    <w:rsid w:val="00B23848"/>
    <w:rsid w:val="00B2399C"/>
    <w:rsid w:val="00B23A1B"/>
    <w:rsid w:val="00B23AC0"/>
    <w:rsid w:val="00B23ECA"/>
    <w:rsid w:val="00B23F9D"/>
    <w:rsid w:val="00B23FCC"/>
    <w:rsid w:val="00B25863"/>
    <w:rsid w:val="00B25A0F"/>
    <w:rsid w:val="00B25C75"/>
    <w:rsid w:val="00B25DAB"/>
    <w:rsid w:val="00B25F25"/>
    <w:rsid w:val="00B2614F"/>
    <w:rsid w:val="00B26187"/>
    <w:rsid w:val="00B261AF"/>
    <w:rsid w:val="00B26566"/>
    <w:rsid w:val="00B268E8"/>
    <w:rsid w:val="00B26958"/>
    <w:rsid w:val="00B26D70"/>
    <w:rsid w:val="00B26E96"/>
    <w:rsid w:val="00B2720E"/>
    <w:rsid w:val="00B27401"/>
    <w:rsid w:val="00B27D18"/>
    <w:rsid w:val="00B27D62"/>
    <w:rsid w:val="00B300BD"/>
    <w:rsid w:val="00B300F0"/>
    <w:rsid w:val="00B3045F"/>
    <w:rsid w:val="00B30619"/>
    <w:rsid w:val="00B306AF"/>
    <w:rsid w:val="00B310B1"/>
    <w:rsid w:val="00B313C4"/>
    <w:rsid w:val="00B31574"/>
    <w:rsid w:val="00B31811"/>
    <w:rsid w:val="00B31A9C"/>
    <w:rsid w:val="00B31ECE"/>
    <w:rsid w:val="00B3216E"/>
    <w:rsid w:val="00B32262"/>
    <w:rsid w:val="00B32434"/>
    <w:rsid w:val="00B3272F"/>
    <w:rsid w:val="00B32A09"/>
    <w:rsid w:val="00B33B37"/>
    <w:rsid w:val="00B33CF0"/>
    <w:rsid w:val="00B3408C"/>
    <w:rsid w:val="00B3485E"/>
    <w:rsid w:val="00B348BF"/>
    <w:rsid w:val="00B348E3"/>
    <w:rsid w:val="00B34A87"/>
    <w:rsid w:val="00B34DB8"/>
    <w:rsid w:val="00B350CF"/>
    <w:rsid w:val="00B357C7"/>
    <w:rsid w:val="00B35C3B"/>
    <w:rsid w:val="00B35F2F"/>
    <w:rsid w:val="00B3625F"/>
    <w:rsid w:val="00B364DD"/>
    <w:rsid w:val="00B36D56"/>
    <w:rsid w:val="00B36E07"/>
    <w:rsid w:val="00B36EEF"/>
    <w:rsid w:val="00B36F45"/>
    <w:rsid w:val="00B36F92"/>
    <w:rsid w:val="00B36FDF"/>
    <w:rsid w:val="00B371CC"/>
    <w:rsid w:val="00B3730A"/>
    <w:rsid w:val="00B374C0"/>
    <w:rsid w:val="00B40342"/>
    <w:rsid w:val="00B4058D"/>
    <w:rsid w:val="00B40BFE"/>
    <w:rsid w:val="00B4131A"/>
    <w:rsid w:val="00B4199A"/>
    <w:rsid w:val="00B41DD1"/>
    <w:rsid w:val="00B42150"/>
    <w:rsid w:val="00B428D4"/>
    <w:rsid w:val="00B429F2"/>
    <w:rsid w:val="00B432EA"/>
    <w:rsid w:val="00B4339E"/>
    <w:rsid w:val="00B439AA"/>
    <w:rsid w:val="00B43FC9"/>
    <w:rsid w:val="00B44149"/>
    <w:rsid w:val="00B44414"/>
    <w:rsid w:val="00B44513"/>
    <w:rsid w:val="00B446E4"/>
    <w:rsid w:val="00B44C64"/>
    <w:rsid w:val="00B44D3C"/>
    <w:rsid w:val="00B44D90"/>
    <w:rsid w:val="00B45036"/>
    <w:rsid w:val="00B45218"/>
    <w:rsid w:val="00B4531A"/>
    <w:rsid w:val="00B458F2"/>
    <w:rsid w:val="00B45900"/>
    <w:rsid w:val="00B45DFA"/>
    <w:rsid w:val="00B45F88"/>
    <w:rsid w:val="00B461F3"/>
    <w:rsid w:val="00B46569"/>
    <w:rsid w:val="00B46E6C"/>
    <w:rsid w:val="00B46F97"/>
    <w:rsid w:val="00B4742E"/>
    <w:rsid w:val="00B47483"/>
    <w:rsid w:val="00B47695"/>
    <w:rsid w:val="00B479A8"/>
    <w:rsid w:val="00B502AE"/>
    <w:rsid w:val="00B50314"/>
    <w:rsid w:val="00B5041E"/>
    <w:rsid w:val="00B509DA"/>
    <w:rsid w:val="00B50F22"/>
    <w:rsid w:val="00B51587"/>
    <w:rsid w:val="00B5250B"/>
    <w:rsid w:val="00B52CB5"/>
    <w:rsid w:val="00B52E3F"/>
    <w:rsid w:val="00B534A7"/>
    <w:rsid w:val="00B5351A"/>
    <w:rsid w:val="00B53575"/>
    <w:rsid w:val="00B53B36"/>
    <w:rsid w:val="00B548C8"/>
    <w:rsid w:val="00B54AF4"/>
    <w:rsid w:val="00B55663"/>
    <w:rsid w:val="00B55861"/>
    <w:rsid w:val="00B558CC"/>
    <w:rsid w:val="00B55A5E"/>
    <w:rsid w:val="00B55E25"/>
    <w:rsid w:val="00B563CA"/>
    <w:rsid w:val="00B5670F"/>
    <w:rsid w:val="00B56854"/>
    <w:rsid w:val="00B56AF8"/>
    <w:rsid w:val="00B56C5E"/>
    <w:rsid w:val="00B56CE6"/>
    <w:rsid w:val="00B5746D"/>
    <w:rsid w:val="00B577BF"/>
    <w:rsid w:val="00B57C6F"/>
    <w:rsid w:val="00B57CC2"/>
    <w:rsid w:val="00B57D26"/>
    <w:rsid w:val="00B600C3"/>
    <w:rsid w:val="00B60390"/>
    <w:rsid w:val="00B60500"/>
    <w:rsid w:val="00B606CF"/>
    <w:rsid w:val="00B60859"/>
    <w:rsid w:val="00B608C3"/>
    <w:rsid w:val="00B60F9D"/>
    <w:rsid w:val="00B6126C"/>
    <w:rsid w:val="00B61B04"/>
    <w:rsid w:val="00B61DFA"/>
    <w:rsid w:val="00B61E4F"/>
    <w:rsid w:val="00B629D0"/>
    <w:rsid w:val="00B62A16"/>
    <w:rsid w:val="00B62BF5"/>
    <w:rsid w:val="00B63425"/>
    <w:rsid w:val="00B63AC2"/>
    <w:rsid w:val="00B63F84"/>
    <w:rsid w:val="00B6437E"/>
    <w:rsid w:val="00B651D7"/>
    <w:rsid w:val="00B655EE"/>
    <w:rsid w:val="00B656E4"/>
    <w:rsid w:val="00B65A62"/>
    <w:rsid w:val="00B66343"/>
    <w:rsid w:val="00B666DB"/>
    <w:rsid w:val="00B66BC7"/>
    <w:rsid w:val="00B67360"/>
    <w:rsid w:val="00B673F3"/>
    <w:rsid w:val="00B67484"/>
    <w:rsid w:val="00B675CC"/>
    <w:rsid w:val="00B67648"/>
    <w:rsid w:val="00B67708"/>
    <w:rsid w:val="00B67816"/>
    <w:rsid w:val="00B67848"/>
    <w:rsid w:val="00B7005A"/>
    <w:rsid w:val="00B70181"/>
    <w:rsid w:val="00B708B9"/>
    <w:rsid w:val="00B70AB2"/>
    <w:rsid w:val="00B70CC3"/>
    <w:rsid w:val="00B710E1"/>
    <w:rsid w:val="00B71257"/>
    <w:rsid w:val="00B71B32"/>
    <w:rsid w:val="00B723AF"/>
    <w:rsid w:val="00B724B3"/>
    <w:rsid w:val="00B7279D"/>
    <w:rsid w:val="00B727DE"/>
    <w:rsid w:val="00B728A8"/>
    <w:rsid w:val="00B72DB3"/>
    <w:rsid w:val="00B7303E"/>
    <w:rsid w:val="00B7309B"/>
    <w:rsid w:val="00B73751"/>
    <w:rsid w:val="00B73796"/>
    <w:rsid w:val="00B745C3"/>
    <w:rsid w:val="00B74FBC"/>
    <w:rsid w:val="00B7536F"/>
    <w:rsid w:val="00B7541E"/>
    <w:rsid w:val="00B754B2"/>
    <w:rsid w:val="00B755A0"/>
    <w:rsid w:val="00B7581C"/>
    <w:rsid w:val="00B75D53"/>
    <w:rsid w:val="00B75E1B"/>
    <w:rsid w:val="00B75F9E"/>
    <w:rsid w:val="00B76013"/>
    <w:rsid w:val="00B761F7"/>
    <w:rsid w:val="00B7651B"/>
    <w:rsid w:val="00B76A86"/>
    <w:rsid w:val="00B76BE4"/>
    <w:rsid w:val="00B76E0E"/>
    <w:rsid w:val="00B77622"/>
    <w:rsid w:val="00B7771D"/>
    <w:rsid w:val="00B77D2A"/>
    <w:rsid w:val="00B801C7"/>
    <w:rsid w:val="00B806B2"/>
    <w:rsid w:val="00B80BDF"/>
    <w:rsid w:val="00B81211"/>
    <w:rsid w:val="00B812B4"/>
    <w:rsid w:val="00B81385"/>
    <w:rsid w:val="00B814E8"/>
    <w:rsid w:val="00B8150C"/>
    <w:rsid w:val="00B81A8E"/>
    <w:rsid w:val="00B81C24"/>
    <w:rsid w:val="00B822FA"/>
    <w:rsid w:val="00B827F1"/>
    <w:rsid w:val="00B82E13"/>
    <w:rsid w:val="00B836E4"/>
    <w:rsid w:val="00B83793"/>
    <w:rsid w:val="00B83A78"/>
    <w:rsid w:val="00B840B2"/>
    <w:rsid w:val="00B8448D"/>
    <w:rsid w:val="00B846A6"/>
    <w:rsid w:val="00B848CE"/>
    <w:rsid w:val="00B84973"/>
    <w:rsid w:val="00B84C67"/>
    <w:rsid w:val="00B8505C"/>
    <w:rsid w:val="00B851B8"/>
    <w:rsid w:val="00B8581B"/>
    <w:rsid w:val="00B86152"/>
    <w:rsid w:val="00B86C60"/>
    <w:rsid w:val="00B86CF5"/>
    <w:rsid w:val="00B86D5E"/>
    <w:rsid w:val="00B86FC4"/>
    <w:rsid w:val="00B873A2"/>
    <w:rsid w:val="00B8773F"/>
    <w:rsid w:val="00B87B4A"/>
    <w:rsid w:val="00B87E61"/>
    <w:rsid w:val="00B900CF"/>
    <w:rsid w:val="00B90591"/>
    <w:rsid w:val="00B90B54"/>
    <w:rsid w:val="00B90FBB"/>
    <w:rsid w:val="00B9102B"/>
    <w:rsid w:val="00B9136D"/>
    <w:rsid w:val="00B9149C"/>
    <w:rsid w:val="00B91510"/>
    <w:rsid w:val="00B91586"/>
    <w:rsid w:val="00B91731"/>
    <w:rsid w:val="00B91CE4"/>
    <w:rsid w:val="00B92631"/>
    <w:rsid w:val="00B9264F"/>
    <w:rsid w:val="00B92772"/>
    <w:rsid w:val="00B927DF"/>
    <w:rsid w:val="00B9281A"/>
    <w:rsid w:val="00B92A37"/>
    <w:rsid w:val="00B92AFA"/>
    <w:rsid w:val="00B93132"/>
    <w:rsid w:val="00B933CD"/>
    <w:rsid w:val="00B935A9"/>
    <w:rsid w:val="00B938B8"/>
    <w:rsid w:val="00B93971"/>
    <w:rsid w:val="00B939E8"/>
    <w:rsid w:val="00B943AE"/>
    <w:rsid w:val="00B9463A"/>
    <w:rsid w:val="00B94831"/>
    <w:rsid w:val="00B94D55"/>
    <w:rsid w:val="00B955D7"/>
    <w:rsid w:val="00B957E5"/>
    <w:rsid w:val="00B95806"/>
    <w:rsid w:val="00B96401"/>
    <w:rsid w:val="00B9655D"/>
    <w:rsid w:val="00B96FC5"/>
    <w:rsid w:val="00B9728A"/>
    <w:rsid w:val="00B97416"/>
    <w:rsid w:val="00B97426"/>
    <w:rsid w:val="00B9743A"/>
    <w:rsid w:val="00B974BC"/>
    <w:rsid w:val="00B974E7"/>
    <w:rsid w:val="00B976B5"/>
    <w:rsid w:val="00B97956"/>
    <w:rsid w:val="00B979D6"/>
    <w:rsid w:val="00B97C85"/>
    <w:rsid w:val="00B97CF4"/>
    <w:rsid w:val="00BA01AF"/>
    <w:rsid w:val="00BA087F"/>
    <w:rsid w:val="00BA0D08"/>
    <w:rsid w:val="00BA125A"/>
    <w:rsid w:val="00BA1265"/>
    <w:rsid w:val="00BA1631"/>
    <w:rsid w:val="00BA1FD9"/>
    <w:rsid w:val="00BA20EA"/>
    <w:rsid w:val="00BA24E3"/>
    <w:rsid w:val="00BA2612"/>
    <w:rsid w:val="00BA2AF2"/>
    <w:rsid w:val="00BA2BCF"/>
    <w:rsid w:val="00BA2BD3"/>
    <w:rsid w:val="00BA2F26"/>
    <w:rsid w:val="00BA3A1B"/>
    <w:rsid w:val="00BA4353"/>
    <w:rsid w:val="00BA444A"/>
    <w:rsid w:val="00BA46B4"/>
    <w:rsid w:val="00BA4830"/>
    <w:rsid w:val="00BA4B3E"/>
    <w:rsid w:val="00BA4FC6"/>
    <w:rsid w:val="00BA52F7"/>
    <w:rsid w:val="00BA5B44"/>
    <w:rsid w:val="00BA5D3C"/>
    <w:rsid w:val="00BA66B7"/>
    <w:rsid w:val="00BA66CF"/>
    <w:rsid w:val="00BA6A59"/>
    <w:rsid w:val="00BA6BE8"/>
    <w:rsid w:val="00BA6C01"/>
    <w:rsid w:val="00BA74DA"/>
    <w:rsid w:val="00BA759E"/>
    <w:rsid w:val="00BA7BCC"/>
    <w:rsid w:val="00BB080D"/>
    <w:rsid w:val="00BB088D"/>
    <w:rsid w:val="00BB08BE"/>
    <w:rsid w:val="00BB0949"/>
    <w:rsid w:val="00BB0E86"/>
    <w:rsid w:val="00BB0F30"/>
    <w:rsid w:val="00BB0F8F"/>
    <w:rsid w:val="00BB132F"/>
    <w:rsid w:val="00BB1C8F"/>
    <w:rsid w:val="00BB1CA6"/>
    <w:rsid w:val="00BB1CB4"/>
    <w:rsid w:val="00BB1F1B"/>
    <w:rsid w:val="00BB213F"/>
    <w:rsid w:val="00BB30DC"/>
    <w:rsid w:val="00BB319A"/>
    <w:rsid w:val="00BB3417"/>
    <w:rsid w:val="00BB399A"/>
    <w:rsid w:val="00BB39E8"/>
    <w:rsid w:val="00BB3F3C"/>
    <w:rsid w:val="00BB4161"/>
    <w:rsid w:val="00BB4E9B"/>
    <w:rsid w:val="00BB4F5C"/>
    <w:rsid w:val="00BB50E0"/>
    <w:rsid w:val="00BB66CA"/>
    <w:rsid w:val="00BB6BDE"/>
    <w:rsid w:val="00BB6D77"/>
    <w:rsid w:val="00BB7147"/>
    <w:rsid w:val="00BB75E5"/>
    <w:rsid w:val="00BB7869"/>
    <w:rsid w:val="00BB7C90"/>
    <w:rsid w:val="00BC003E"/>
    <w:rsid w:val="00BC021E"/>
    <w:rsid w:val="00BC0485"/>
    <w:rsid w:val="00BC056C"/>
    <w:rsid w:val="00BC06F5"/>
    <w:rsid w:val="00BC07C0"/>
    <w:rsid w:val="00BC08AE"/>
    <w:rsid w:val="00BC0EBC"/>
    <w:rsid w:val="00BC14ED"/>
    <w:rsid w:val="00BC164F"/>
    <w:rsid w:val="00BC1C65"/>
    <w:rsid w:val="00BC1C7B"/>
    <w:rsid w:val="00BC1D0F"/>
    <w:rsid w:val="00BC260B"/>
    <w:rsid w:val="00BC3039"/>
    <w:rsid w:val="00BC32DE"/>
    <w:rsid w:val="00BC350D"/>
    <w:rsid w:val="00BC378B"/>
    <w:rsid w:val="00BC386D"/>
    <w:rsid w:val="00BC3C65"/>
    <w:rsid w:val="00BC3D29"/>
    <w:rsid w:val="00BC3D35"/>
    <w:rsid w:val="00BC3D8E"/>
    <w:rsid w:val="00BC3F28"/>
    <w:rsid w:val="00BC4918"/>
    <w:rsid w:val="00BC505D"/>
    <w:rsid w:val="00BC5379"/>
    <w:rsid w:val="00BC546D"/>
    <w:rsid w:val="00BC567F"/>
    <w:rsid w:val="00BC59A2"/>
    <w:rsid w:val="00BC5F3B"/>
    <w:rsid w:val="00BC5F71"/>
    <w:rsid w:val="00BC63B9"/>
    <w:rsid w:val="00BC6886"/>
    <w:rsid w:val="00BC6C01"/>
    <w:rsid w:val="00BC6CB3"/>
    <w:rsid w:val="00BC6EE2"/>
    <w:rsid w:val="00BC73A5"/>
    <w:rsid w:val="00BC73F6"/>
    <w:rsid w:val="00BC7691"/>
    <w:rsid w:val="00BC77E5"/>
    <w:rsid w:val="00BC7AB0"/>
    <w:rsid w:val="00BC7AD4"/>
    <w:rsid w:val="00BC7F22"/>
    <w:rsid w:val="00BD08F3"/>
    <w:rsid w:val="00BD09DE"/>
    <w:rsid w:val="00BD0C42"/>
    <w:rsid w:val="00BD0D68"/>
    <w:rsid w:val="00BD0EBB"/>
    <w:rsid w:val="00BD10F1"/>
    <w:rsid w:val="00BD1259"/>
    <w:rsid w:val="00BD1868"/>
    <w:rsid w:val="00BD2230"/>
    <w:rsid w:val="00BD26EF"/>
    <w:rsid w:val="00BD2791"/>
    <w:rsid w:val="00BD2976"/>
    <w:rsid w:val="00BD2D7F"/>
    <w:rsid w:val="00BD3BE8"/>
    <w:rsid w:val="00BD3C85"/>
    <w:rsid w:val="00BD3E96"/>
    <w:rsid w:val="00BD4449"/>
    <w:rsid w:val="00BD4951"/>
    <w:rsid w:val="00BD4A03"/>
    <w:rsid w:val="00BD4C49"/>
    <w:rsid w:val="00BD4D7C"/>
    <w:rsid w:val="00BD5185"/>
    <w:rsid w:val="00BD5197"/>
    <w:rsid w:val="00BD51F8"/>
    <w:rsid w:val="00BD5489"/>
    <w:rsid w:val="00BD557D"/>
    <w:rsid w:val="00BD55AD"/>
    <w:rsid w:val="00BD5767"/>
    <w:rsid w:val="00BD5954"/>
    <w:rsid w:val="00BD5CE1"/>
    <w:rsid w:val="00BD5D72"/>
    <w:rsid w:val="00BD5D90"/>
    <w:rsid w:val="00BD5D92"/>
    <w:rsid w:val="00BD6587"/>
    <w:rsid w:val="00BD6D16"/>
    <w:rsid w:val="00BD7042"/>
    <w:rsid w:val="00BD7045"/>
    <w:rsid w:val="00BD7137"/>
    <w:rsid w:val="00BD7954"/>
    <w:rsid w:val="00BD79B7"/>
    <w:rsid w:val="00BD7A85"/>
    <w:rsid w:val="00BE000C"/>
    <w:rsid w:val="00BE04A0"/>
    <w:rsid w:val="00BE0547"/>
    <w:rsid w:val="00BE05EC"/>
    <w:rsid w:val="00BE062A"/>
    <w:rsid w:val="00BE084A"/>
    <w:rsid w:val="00BE0903"/>
    <w:rsid w:val="00BE09F0"/>
    <w:rsid w:val="00BE0BE8"/>
    <w:rsid w:val="00BE1712"/>
    <w:rsid w:val="00BE1886"/>
    <w:rsid w:val="00BE244A"/>
    <w:rsid w:val="00BE2508"/>
    <w:rsid w:val="00BE28F5"/>
    <w:rsid w:val="00BE2DDE"/>
    <w:rsid w:val="00BE2E4D"/>
    <w:rsid w:val="00BE3367"/>
    <w:rsid w:val="00BE3583"/>
    <w:rsid w:val="00BE36E4"/>
    <w:rsid w:val="00BE3C22"/>
    <w:rsid w:val="00BE3D99"/>
    <w:rsid w:val="00BE3FB5"/>
    <w:rsid w:val="00BE4073"/>
    <w:rsid w:val="00BE435B"/>
    <w:rsid w:val="00BE46A6"/>
    <w:rsid w:val="00BE4C8A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E7944"/>
    <w:rsid w:val="00BE79AD"/>
    <w:rsid w:val="00BE7CF6"/>
    <w:rsid w:val="00BF0949"/>
    <w:rsid w:val="00BF0975"/>
    <w:rsid w:val="00BF0A53"/>
    <w:rsid w:val="00BF15B9"/>
    <w:rsid w:val="00BF1767"/>
    <w:rsid w:val="00BF17F6"/>
    <w:rsid w:val="00BF1911"/>
    <w:rsid w:val="00BF1D82"/>
    <w:rsid w:val="00BF1D92"/>
    <w:rsid w:val="00BF20DC"/>
    <w:rsid w:val="00BF21B7"/>
    <w:rsid w:val="00BF227A"/>
    <w:rsid w:val="00BF2BB9"/>
    <w:rsid w:val="00BF2CC5"/>
    <w:rsid w:val="00BF2F60"/>
    <w:rsid w:val="00BF3007"/>
    <w:rsid w:val="00BF30A1"/>
    <w:rsid w:val="00BF3676"/>
    <w:rsid w:val="00BF398B"/>
    <w:rsid w:val="00BF3FAB"/>
    <w:rsid w:val="00BF45AE"/>
    <w:rsid w:val="00BF4603"/>
    <w:rsid w:val="00BF4689"/>
    <w:rsid w:val="00BF4933"/>
    <w:rsid w:val="00BF511C"/>
    <w:rsid w:val="00BF537A"/>
    <w:rsid w:val="00BF58FD"/>
    <w:rsid w:val="00BF594E"/>
    <w:rsid w:val="00BF622D"/>
    <w:rsid w:val="00BF6332"/>
    <w:rsid w:val="00BF693D"/>
    <w:rsid w:val="00BF6A27"/>
    <w:rsid w:val="00BF6D17"/>
    <w:rsid w:val="00BF6DFC"/>
    <w:rsid w:val="00BF79BA"/>
    <w:rsid w:val="00BF7A68"/>
    <w:rsid w:val="00BF7C01"/>
    <w:rsid w:val="00BF7C7F"/>
    <w:rsid w:val="00C0001D"/>
    <w:rsid w:val="00C00F4F"/>
    <w:rsid w:val="00C01441"/>
    <w:rsid w:val="00C02082"/>
    <w:rsid w:val="00C0213A"/>
    <w:rsid w:val="00C0214D"/>
    <w:rsid w:val="00C021BD"/>
    <w:rsid w:val="00C021D2"/>
    <w:rsid w:val="00C026F9"/>
    <w:rsid w:val="00C02917"/>
    <w:rsid w:val="00C02AEF"/>
    <w:rsid w:val="00C02B88"/>
    <w:rsid w:val="00C02CF6"/>
    <w:rsid w:val="00C02E66"/>
    <w:rsid w:val="00C0358F"/>
    <w:rsid w:val="00C036AC"/>
    <w:rsid w:val="00C037A0"/>
    <w:rsid w:val="00C039CE"/>
    <w:rsid w:val="00C03AE7"/>
    <w:rsid w:val="00C03CA6"/>
    <w:rsid w:val="00C03EA9"/>
    <w:rsid w:val="00C04743"/>
    <w:rsid w:val="00C049C8"/>
    <w:rsid w:val="00C04B29"/>
    <w:rsid w:val="00C04F28"/>
    <w:rsid w:val="00C059E6"/>
    <w:rsid w:val="00C05A11"/>
    <w:rsid w:val="00C05B82"/>
    <w:rsid w:val="00C05F37"/>
    <w:rsid w:val="00C066F1"/>
    <w:rsid w:val="00C06853"/>
    <w:rsid w:val="00C06C6F"/>
    <w:rsid w:val="00C06EB9"/>
    <w:rsid w:val="00C07425"/>
    <w:rsid w:val="00C0768E"/>
    <w:rsid w:val="00C079B6"/>
    <w:rsid w:val="00C07B20"/>
    <w:rsid w:val="00C07C62"/>
    <w:rsid w:val="00C07CAD"/>
    <w:rsid w:val="00C07DC0"/>
    <w:rsid w:val="00C1013A"/>
    <w:rsid w:val="00C1014E"/>
    <w:rsid w:val="00C101D9"/>
    <w:rsid w:val="00C104B4"/>
    <w:rsid w:val="00C10AF5"/>
    <w:rsid w:val="00C10B5F"/>
    <w:rsid w:val="00C10F9B"/>
    <w:rsid w:val="00C11127"/>
    <w:rsid w:val="00C11807"/>
    <w:rsid w:val="00C1197A"/>
    <w:rsid w:val="00C12029"/>
    <w:rsid w:val="00C12102"/>
    <w:rsid w:val="00C1225D"/>
    <w:rsid w:val="00C1247A"/>
    <w:rsid w:val="00C12879"/>
    <w:rsid w:val="00C12990"/>
    <w:rsid w:val="00C12B37"/>
    <w:rsid w:val="00C12CB4"/>
    <w:rsid w:val="00C12CBC"/>
    <w:rsid w:val="00C130D5"/>
    <w:rsid w:val="00C143C1"/>
    <w:rsid w:val="00C14659"/>
    <w:rsid w:val="00C14E09"/>
    <w:rsid w:val="00C14FB3"/>
    <w:rsid w:val="00C151C0"/>
    <w:rsid w:val="00C1546E"/>
    <w:rsid w:val="00C15E42"/>
    <w:rsid w:val="00C1689D"/>
    <w:rsid w:val="00C169B5"/>
    <w:rsid w:val="00C169E8"/>
    <w:rsid w:val="00C16BDC"/>
    <w:rsid w:val="00C16EFC"/>
    <w:rsid w:val="00C17043"/>
    <w:rsid w:val="00C1728A"/>
    <w:rsid w:val="00C1741D"/>
    <w:rsid w:val="00C176DC"/>
    <w:rsid w:val="00C17754"/>
    <w:rsid w:val="00C178FE"/>
    <w:rsid w:val="00C2070A"/>
    <w:rsid w:val="00C20986"/>
    <w:rsid w:val="00C212A9"/>
    <w:rsid w:val="00C217AE"/>
    <w:rsid w:val="00C2184D"/>
    <w:rsid w:val="00C21DDA"/>
    <w:rsid w:val="00C228DA"/>
    <w:rsid w:val="00C22DF6"/>
    <w:rsid w:val="00C22F31"/>
    <w:rsid w:val="00C23008"/>
    <w:rsid w:val="00C2390E"/>
    <w:rsid w:val="00C239BB"/>
    <w:rsid w:val="00C23C1B"/>
    <w:rsid w:val="00C23E09"/>
    <w:rsid w:val="00C24B49"/>
    <w:rsid w:val="00C24D61"/>
    <w:rsid w:val="00C24D85"/>
    <w:rsid w:val="00C255A1"/>
    <w:rsid w:val="00C2604F"/>
    <w:rsid w:val="00C26094"/>
    <w:rsid w:val="00C2620C"/>
    <w:rsid w:val="00C262B8"/>
    <w:rsid w:val="00C2638E"/>
    <w:rsid w:val="00C2734A"/>
    <w:rsid w:val="00C278D2"/>
    <w:rsid w:val="00C2797E"/>
    <w:rsid w:val="00C27A60"/>
    <w:rsid w:val="00C27B7D"/>
    <w:rsid w:val="00C27D0A"/>
    <w:rsid w:val="00C27FEB"/>
    <w:rsid w:val="00C30336"/>
    <w:rsid w:val="00C3052A"/>
    <w:rsid w:val="00C30A4B"/>
    <w:rsid w:val="00C30A5D"/>
    <w:rsid w:val="00C30EF5"/>
    <w:rsid w:val="00C30FA8"/>
    <w:rsid w:val="00C3115F"/>
    <w:rsid w:val="00C3187D"/>
    <w:rsid w:val="00C31B38"/>
    <w:rsid w:val="00C31D33"/>
    <w:rsid w:val="00C31DF0"/>
    <w:rsid w:val="00C32012"/>
    <w:rsid w:val="00C3213B"/>
    <w:rsid w:val="00C321D2"/>
    <w:rsid w:val="00C32655"/>
    <w:rsid w:val="00C327C6"/>
    <w:rsid w:val="00C32BB7"/>
    <w:rsid w:val="00C32D93"/>
    <w:rsid w:val="00C33009"/>
    <w:rsid w:val="00C330FB"/>
    <w:rsid w:val="00C334C0"/>
    <w:rsid w:val="00C33BFE"/>
    <w:rsid w:val="00C33C4E"/>
    <w:rsid w:val="00C33EA7"/>
    <w:rsid w:val="00C342EE"/>
    <w:rsid w:val="00C346A2"/>
    <w:rsid w:val="00C347D5"/>
    <w:rsid w:val="00C3491E"/>
    <w:rsid w:val="00C35314"/>
    <w:rsid w:val="00C3553B"/>
    <w:rsid w:val="00C35CD9"/>
    <w:rsid w:val="00C35DC0"/>
    <w:rsid w:val="00C35E75"/>
    <w:rsid w:val="00C3646A"/>
    <w:rsid w:val="00C366AC"/>
    <w:rsid w:val="00C367B8"/>
    <w:rsid w:val="00C36830"/>
    <w:rsid w:val="00C369A1"/>
    <w:rsid w:val="00C36BFA"/>
    <w:rsid w:val="00C36DAC"/>
    <w:rsid w:val="00C37007"/>
    <w:rsid w:val="00C375CF"/>
    <w:rsid w:val="00C3761E"/>
    <w:rsid w:val="00C37685"/>
    <w:rsid w:val="00C378FD"/>
    <w:rsid w:val="00C37C24"/>
    <w:rsid w:val="00C40177"/>
    <w:rsid w:val="00C407CB"/>
    <w:rsid w:val="00C40C8B"/>
    <w:rsid w:val="00C40ECF"/>
    <w:rsid w:val="00C411FD"/>
    <w:rsid w:val="00C41407"/>
    <w:rsid w:val="00C417B5"/>
    <w:rsid w:val="00C41A59"/>
    <w:rsid w:val="00C41A6B"/>
    <w:rsid w:val="00C41BCB"/>
    <w:rsid w:val="00C41C79"/>
    <w:rsid w:val="00C42463"/>
    <w:rsid w:val="00C42481"/>
    <w:rsid w:val="00C42538"/>
    <w:rsid w:val="00C425B1"/>
    <w:rsid w:val="00C433C1"/>
    <w:rsid w:val="00C434FB"/>
    <w:rsid w:val="00C435B2"/>
    <w:rsid w:val="00C43645"/>
    <w:rsid w:val="00C43717"/>
    <w:rsid w:val="00C43DBA"/>
    <w:rsid w:val="00C43EAF"/>
    <w:rsid w:val="00C43F39"/>
    <w:rsid w:val="00C4444D"/>
    <w:rsid w:val="00C4454A"/>
    <w:rsid w:val="00C44CB3"/>
    <w:rsid w:val="00C44D11"/>
    <w:rsid w:val="00C4503A"/>
    <w:rsid w:val="00C45DF6"/>
    <w:rsid w:val="00C465B2"/>
    <w:rsid w:val="00C468FF"/>
    <w:rsid w:val="00C46AA0"/>
    <w:rsid w:val="00C46B0F"/>
    <w:rsid w:val="00C46E87"/>
    <w:rsid w:val="00C46EDC"/>
    <w:rsid w:val="00C47546"/>
    <w:rsid w:val="00C47581"/>
    <w:rsid w:val="00C47A81"/>
    <w:rsid w:val="00C47B70"/>
    <w:rsid w:val="00C47C35"/>
    <w:rsid w:val="00C47E55"/>
    <w:rsid w:val="00C507DE"/>
    <w:rsid w:val="00C51BF9"/>
    <w:rsid w:val="00C51FBB"/>
    <w:rsid w:val="00C525AA"/>
    <w:rsid w:val="00C526F0"/>
    <w:rsid w:val="00C531CB"/>
    <w:rsid w:val="00C5324F"/>
    <w:rsid w:val="00C53498"/>
    <w:rsid w:val="00C536C2"/>
    <w:rsid w:val="00C539E9"/>
    <w:rsid w:val="00C5427C"/>
    <w:rsid w:val="00C54A88"/>
    <w:rsid w:val="00C54DED"/>
    <w:rsid w:val="00C553E2"/>
    <w:rsid w:val="00C5596D"/>
    <w:rsid w:val="00C55DBC"/>
    <w:rsid w:val="00C55FFB"/>
    <w:rsid w:val="00C5644D"/>
    <w:rsid w:val="00C568C9"/>
    <w:rsid w:val="00C56A04"/>
    <w:rsid w:val="00C56DC2"/>
    <w:rsid w:val="00C56E5F"/>
    <w:rsid w:val="00C56F61"/>
    <w:rsid w:val="00C57ABD"/>
    <w:rsid w:val="00C57E5D"/>
    <w:rsid w:val="00C601E3"/>
    <w:rsid w:val="00C606D0"/>
    <w:rsid w:val="00C607BF"/>
    <w:rsid w:val="00C60AE6"/>
    <w:rsid w:val="00C60B0B"/>
    <w:rsid w:val="00C60F6B"/>
    <w:rsid w:val="00C612F4"/>
    <w:rsid w:val="00C617B2"/>
    <w:rsid w:val="00C61DB5"/>
    <w:rsid w:val="00C62725"/>
    <w:rsid w:val="00C62E23"/>
    <w:rsid w:val="00C63028"/>
    <w:rsid w:val="00C63878"/>
    <w:rsid w:val="00C639B1"/>
    <w:rsid w:val="00C63F9E"/>
    <w:rsid w:val="00C64024"/>
    <w:rsid w:val="00C64913"/>
    <w:rsid w:val="00C6532C"/>
    <w:rsid w:val="00C6560D"/>
    <w:rsid w:val="00C6581F"/>
    <w:rsid w:val="00C65D07"/>
    <w:rsid w:val="00C65D36"/>
    <w:rsid w:val="00C65DF3"/>
    <w:rsid w:val="00C66077"/>
    <w:rsid w:val="00C6652B"/>
    <w:rsid w:val="00C670F2"/>
    <w:rsid w:val="00C67335"/>
    <w:rsid w:val="00C675BA"/>
    <w:rsid w:val="00C67B45"/>
    <w:rsid w:val="00C67BF5"/>
    <w:rsid w:val="00C7037F"/>
    <w:rsid w:val="00C70817"/>
    <w:rsid w:val="00C708FC"/>
    <w:rsid w:val="00C713D3"/>
    <w:rsid w:val="00C7143E"/>
    <w:rsid w:val="00C716A8"/>
    <w:rsid w:val="00C71B0E"/>
    <w:rsid w:val="00C7201B"/>
    <w:rsid w:val="00C72516"/>
    <w:rsid w:val="00C7275C"/>
    <w:rsid w:val="00C729C4"/>
    <w:rsid w:val="00C72DB4"/>
    <w:rsid w:val="00C73078"/>
    <w:rsid w:val="00C731BB"/>
    <w:rsid w:val="00C73A2B"/>
    <w:rsid w:val="00C73D77"/>
    <w:rsid w:val="00C73E5E"/>
    <w:rsid w:val="00C74094"/>
    <w:rsid w:val="00C745DC"/>
    <w:rsid w:val="00C74A29"/>
    <w:rsid w:val="00C74AFE"/>
    <w:rsid w:val="00C74FD1"/>
    <w:rsid w:val="00C750D3"/>
    <w:rsid w:val="00C75117"/>
    <w:rsid w:val="00C754E5"/>
    <w:rsid w:val="00C756F8"/>
    <w:rsid w:val="00C75813"/>
    <w:rsid w:val="00C758B2"/>
    <w:rsid w:val="00C75D3F"/>
    <w:rsid w:val="00C76076"/>
    <w:rsid w:val="00C762AB"/>
    <w:rsid w:val="00C765AF"/>
    <w:rsid w:val="00C76845"/>
    <w:rsid w:val="00C76C92"/>
    <w:rsid w:val="00C76DB7"/>
    <w:rsid w:val="00C76E74"/>
    <w:rsid w:val="00C7737F"/>
    <w:rsid w:val="00C77B3B"/>
    <w:rsid w:val="00C80181"/>
    <w:rsid w:val="00C80233"/>
    <w:rsid w:val="00C80538"/>
    <w:rsid w:val="00C807E4"/>
    <w:rsid w:val="00C80B5F"/>
    <w:rsid w:val="00C80C0B"/>
    <w:rsid w:val="00C80DCC"/>
    <w:rsid w:val="00C81405"/>
    <w:rsid w:val="00C81891"/>
    <w:rsid w:val="00C81BDC"/>
    <w:rsid w:val="00C81DA3"/>
    <w:rsid w:val="00C82147"/>
    <w:rsid w:val="00C82439"/>
    <w:rsid w:val="00C824EB"/>
    <w:rsid w:val="00C825C3"/>
    <w:rsid w:val="00C82D19"/>
    <w:rsid w:val="00C82D68"/>
    <w:rsid w:val="00C82DD7"/>
    <w:rsid w:val="00C832B4"/>
    <w:rsid w:val="00C83678"/>
    <w:rsid w:val="00C83A8F"/>
    <w:rsid w:val="00C83C10"/>
    <w:rsid w:val="00C84164"/>
    <w:rsid w:val="00C84198"/>
    <w:rsid w:val="00C842DB"/>
    <w:rsid w:val="00C8529E"/>
    <w:rsid w:val="00C85564"/>
    <w:rsid w:val="00C857BA"/>
    <w:rsid w:val="00C8605F"/>
    <w:rsid w:val="00C8608A"/>
    <w:rsid w:val="00C86206"/>
    <w:rsid w:val="00C8628D"/>
    <w:rsid w:val="00C86409"/>
    <w:rsid w:val="00C86557"/>
    <w:rsid w:val="00C86B6C"/>
    <w:rsid w:val="00C86BBF"/>
    <w:rsid w:val="00C86C27"/>
    <w:rsid w:val="00C86CE6"/>
    <w:rsid w:val="00C87159"/>
    <w:rsid w:val="00C87805"/>
    <w:rsid w:val="00C902C7"/>
    <w:rsid w:val="00C90CE2"/>
    <w:rsid w:val="00C90D97"/>
    <w:rsid w:val="00C9159F"/>
    <w:rsid w:val="00C91CA3"/>
    <w:rsid w:val="00C92194"/>
    <w:rsid w:val="00C922AA"/>
    <w:rsid w:val="00C92349"/>
    <w:rsid w:val="00C923E3"/>
    <w:rsid w:val="00C9247F"/>
    <w:rsid w:val="00C9295B"/>
    <w:rsid w:val="00C92BD8"/>
    <w:rsid w:val="00C92C27"/>
    <w:rsid w:val="00C92C34"/>
    <w:rsid w:val="00C92E64"/>
    <w:rsid w:val="00C936DB"/>
    <w:rsid w:val="00C93F23"/>
    <w:rsid w:val="00C9466B"/>
    <w:rsid w:val="00C948AA"/>
    <w:rsid w:val="00C94F06"/>
    <w:rsid w:val="00C95438"/>
    <w:rsid w:val="00C959ED"/>
    <w:rsid w:val="00C95B07"/>
    <w:rsid w:val="00C95B38"/>
    <w:rsid w:val="00C95F4B"/>
    <w:rsid w:val="00C96020"/>
    <w:rsid w:val="00C961E5"/>
    <w:rsid w:val="00C967FC"/>
    <w:rsid w:val="00C969FC"/>
    <w:rsid w:val="00C96AF7"/>
    <w:rsid w:val="00C96DDD"/>
    <w:rsid w:val="00C97086"/>
    <w:rsid w:val="00C971E6"/>
    <w:rsid w:val="00C9771E"/>
    <w:rsid w:val="00C977C0"/>
    <w:rsid w:val="00C977F7"/>
    <w:rsid w:val="00C978EE"/>
    <w:rsid w:val="00C97C8D"/>
    <w:rsid w:val="00C97FE6"/>
    <w:rsid w:val="00CA02BF"/>
    <w:rsid w:val="00CA03AB"/>
    <w:rsid w:val="00CA06D0"/>
    <w:rsid w:val="00CA08EB"/>
    <w:rsid w:val="00CA1864"/>
    <w:rsid w:val="00CA18EF"/>
    <w:rsid w:val="00CA1A64"/>
    <w:rsid w:val="00CA1F34"/>
    <w:rsid w:val="00CA202D"/>
    <w:rsid w:val="00CA219A"/>
    <w:rsid w:val="00CA2430"/>
    <w:rsid w:val="00CA250C"/>
    <w:rsid w:val="00CA2ABD"/>
    <w:rsid w:val="00CA2E2F"/>
    <w:rsid w:val="00CA2F7E"/>
    <w:rsid w:val="00CA305B"/>
    <w:rsid w:val="00CA347D"/>
    <w:rsid w:val="00CA37E0"/>
    <w:rsid w:val="00CA38AA"/>
    <w:rsid w:val="00CA454F"/>
    <w:rsid w:val="00CA4714"/>
    <w:rsid w:val="00CA47C6"/>
    <w:rsid w:val="00CA4920"/>
    <w:rsid w:val="00CA49EE"/>
    <w:rsid w:val="00CA4B9B"/>
    <w:rsid w:val="00CA5144"/>
    <w:rsid w:val="00CA5481"/>
    <w:rsid w:val="00CA5523"/>
    <w:rsid w:val="00CA58EB"/>
    <w:rsid w:val="00CA5923"/>
    <w:rsid w:val="00CA5944"/>
    <w:rsid w:val="00CA5F6C"/>
    <w:rsid w:val="00CA77B9"/>
    <w:rsid w:val="00CA7A03"/>
    <w:rsid w:val="00CA7A12"/>
    <w:rsid w:val="00CA7EBD"/>
    <w:rsid w:val="00CB0080"/>
    <w:rsid w:val="00CB056C"/>
    <w:rsid w:val="00CB0904"/>
    <w:rsid w:val="00CB0C76"/>
    <w:rsid w:val="00CB0FA5"/>
    <w:rsid w:val="00CB0FB8"/>
    <w:rsid w:val="00CB120E"/>
    <w:rsid w:val="00CB12F2"/>
    <w:rsid w:val="00CB1851"/>
    <w:rsid w:val="00CB1913"/>
    <w:rsid w:val="00CB1A8F"/>
    <w:rsid w:val="00CB1E14"/>
    <w:rsid w:val="00CB20C2"/>
    <w:rsid w:val="00CB246D"/>
    <w:rsid w:val="00CB24E1"/>
    <w:rsid w:val="00CB28B7"/>
    <w:rsid w:val="00CB2A51"/>
    <w:rsid w:val="00CB3174"/>
    <w:rsid w:val="00CB369D"/>
    <w:rsid w:val="00CB36B6"/>
    <w:rsid w:val="00CB3AD2"/>
    <w:rsid w:val="00CB3CEF"/>
    <w:rsid w:val="00CB3F66"/>
    <w:rsid w:val="00CB3F74"/>
    <w:rsid w:val="00CB4132"/>
    <w:rsid w:val="00CB44A2"/>
    <w:rsid w:val="00CB4572"/>
    <w:rsid w:val="00CB4A99"/>
    <w:rsid w:val="00CB537D"/>
    <w:rsid w:val="00CB56DD"/>
    <w:rsid w:val="00CB5F47"/>
    <w:rsid w:val="00CB5FBE"/>
    <w:rsid w:val="00CB62B3"/>
    <w:rsid w:val="00CB63E2"/>
    <w:rsid w:val="00CB6425"/>
    <w:rsid w:val="00CB670F"/>
    <w:rsid w:val="00CB6BCA"/>
    <w:rsid w:val="00CB70AF"/>
    <w:rsid w:val="00CB775C"/>
    <w:rsid w:val="00CB7D17"/>
    <w:rsid w:val="00CB7D33"/>
    <w:rsid w:val="00CB7F70"/>
    <w:rsid w:val="00CC05AA"/>
    <w:rsid w:val="00CC0B8B"/>
    <w:rsid w:val="00CC0EF4"/>
    <w:rsid w:val="00CC0FE0"/>
    <w:rsid w:val="00CC11C8"/>
    <w:rsid w:val="00CC14D8"/>
    <w:rsid w:val="00CC14E9"/>
    <w:rsid w:val="00CC1542"/>
    <w:rsid w:val="00CC179F"/>
    <w:rsid w:val="00CC1B83"/>
    <w:rsid w:val="00CC1D0E"/>
    <w:rsid w:val="00CC1DBC"/>
    <w:rsid w:val="00CC1E55"/>
    <w:rsid w:val="00CC1F81"/>
    <w:rsid w:val="00CC22DE"/>
    <w:rsid w:val="00CC2806"/>
    <w:rsid w:val="00CC2E7D"/>
    <w:rsid w:val="00CC348B"/>
    <w:rsid w:val="00CC3B8B"/>
    <w:rsid w:val="00CC40EB"/>
    <w:rsid w:val="00CC45B5"/>
    <w:rsid w:val="00CC4F7C"/>
    <w:rsid w:val="00CC5034"/>
    <w:rsid w:val="00CC5606"/>
    <w:rsid w:val="00CC5A3C"/>
    <w:rsid w:val="00CC5FFC"/>
    <w:rsid w:val="00CC683E"/>
    <w:rsid w:val="00CC6E07"/>
    <w:rsid w:val="00CC704C"/>
    <w:rsid w:val="00CC708C"/>
    <w:rsid w:val="00CC717B"/>
    <w:rsid w:val="00CC746B"/>
    <w:rsid w:val="00CC7617"/>
    <w:rsid w:val="00CC78C5"/>
    <w:rsid w:val="00CC7A51"/>
    <w:rsid w:val="00CD0A09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94B"/>
    <w:rsid w:val="00CD49AC"/>
    <w:rsid w:val="00CD5362"/>
    <w:rsid w:val="00CD5AAD"/>
    <w:rsid w:val="00CD6257"/>
    <w:rsid w:val="00CD628B"/>
    <w:rsid w:val="00CD6484"/>
    <w:rsid w:val="00CD6687"/>
    <w:rsid w:val="00CD6784"/>
    <w:rsid w:val="00CD69FD"/>
    <w:rsid w:val="00CD6BBD"/>
    <w:rsid w:val="00CD6D5B"/>
    <w:rsid w:val="00CD6E7F"/>
    <w:rsid w:val="00CD6EB4"/>
    <w:rsid w:val="00CD7287"/>
    <w:rsid w:val="00CD7564"/>
    <w:rsid w:val="00CD7819"/>
    <w:rsid w:val="00CD7D7A"/>
    <w:rsid w:val="00CE03B3"/>
    <w:rsid w:val="00CE07CA"/>
    <w:rsid w:val="00CE0DC1"/>
    <w:rsid w:val="00CE0FB1"/>
    <w:rsid w:val="00CE10C6"/>
    <w:rsid w:val="00CE112B"/>
    <w:rsid w:val="00CE1218"/>
    <w:rsid w:val="00CE1380"/>
    <w:rsid w:val="00CE17EF"/>
    <w:rsid w:val="00CE1AE9"/>
    <w:rsid w:val="00CE1CB3"/>
    <w:rsid w:val="00CE1D19"/>
    <w:rsid w:val="00CE25BA"/>
    <w:rsid w:val="00CE2EBC"/>
    <w:rsid w:val="00CE317F"/>
    <w:rsid w:val="00CE355F"/>
    <w:rsid w:val="00CE3B41"/>
    <w:rsid w:val="00CE4441"/>
    <w:rsid w:val="00CE4640"/>
    <w:rsid w:val="00CE4DCC"/>
    <w:rsid w:val="00CE4F0A"/>
    <w:rsid w:val="00CE52AE"/>
    <w:rsid w:val="00CE5515"/>
    <w:rsid w:val="00CE57DE"/>
    <w:rsid w:val="00CE5895"/>
    <w:rsid w:val="00CE5954"/>
    <w:rsid w:val="00CE627A"/>
    <w:rsid w:val="00CE65DB"/>
    <w:rsid w:val="00CE65DC"/>
    <w:rsid w:val="00CE66A1"/>
    <w:rsid w:val="00CE6B23"/>
    <w:rsid w:val="00CE6D03"/>
    <w:rsid w:val="00CE77D5"/>
    <w:rsid w:val="00CE7A26"/>
    <w:rsid w:val="00CE7EBF"/>
    <w:rsid w:val="00CF0335"/>
    <w:rsid w:val="00CF0AB1"/>
    <w:rsid w:val="00CF0BB7"/>
    <w:rsid w:val="00CF0C19"/>
    <w:rsid w:val="00CF0E53"/>
    <w:rsid w:val="00CF101F"/>
    <w:rsid w:val="00CF127F"/>
    <w:rsid w:val="00CF15B3"/>
    <w:rsid w:val="00CF179D"/>
    <w:rsid w:val="00CF1BEC"/>
    <w:rsid w:val="00CF1E2C"/>
    <w:rsid w:val="00CF1EBF"/>
    <w:rsid w:val="00CF2171"/>
    <w:rsid w:val="00CF2609"/>
    <w:rsid w:val="00CF2829"/>
    <w:rsid w:val="00CF2DB4"/>
    <w:rsid w:val="00CF319C"/>
    <w:rsid w:val="00CF346F"/>
    <w:rsid w:val="00CF3939"/>
    <w:rsid w:val="00CF3E44"/>
    <w:rsid w:val="00CF4049"/>
    <w:rsid w:val="00CF4486"/>
    <w:rsid w:val="00CF487E"/>
    <w:rsid w:val="00CF4914"/>
    <w:rsid w:val="00CF499C"/>
    <w:rsid w:val="00CF4F8A"/>
    <w:rsid w:val="00CF4FC9"/>
    <w:rsid w:val="00CF5691"/>
    <w:rsid w:val="00CF6459"/>
    <w:rsid w:val="00CF6A40"/>
    <w:rsid w:val="00CF6C70"/>
    <w:rsid w:val="00CF73C5"/>
    <w:rsid w:val="00CF7B1B"/>
    <w:rsid w:val="00CF7ECD"/>
    <w:rsid w:val="00D0037D"/>
    <w:rsid w:val="00D00472"/>
    <w:rsid w:val="00D009BA"/>
    <w:rsid w:val="00D00A1C"/>
    <w:rsid w:val="00D00AD5"/>
    <w:rsid w:val="00D016ED"/>
    <w:rsid w:val="00D01CDD"/>
    <w:rsid w:val="00D01D67"/>
    <w:rsid w:val="00D01EC5"/>
    <w:rsid w:val="00D01F36"/>
    <w:rsid w:val="00D025A8"/>
    <w:rsid w:val="00D025F7"/>
    <w:rsid w:val="00D028EF"/>
    <w:rsid w:val="00D0296A"/>
    <w:rsid w:val="00D02C55"/>
    <w:rsid w:val="00D02ECD"/>
    <w:rsid w:val="00D03A29"/>
    <w:rsid w:val="00D041F6"/>
    <w:rsid w:val="00D0485C"/>
    <w:rsid w:val="00D04A85"/>
    <w:rsid w:val="00D04CDA"/>
    <w:rsid w:val="00D04FCA"/>
    <w:rsid w:val="00D04FED"/>
    <w:rsid w:val="00D054D0"/>
    <w:rsid w:val="00D056E5"/>
    <w:rsid w:val="00D05D3D"/>
    <w:rsid w:val="00D05EFC"/>
    <w:rsid w:val="00D065D2"/>
    <w:rsid w:val="00D067A9"/>
    <w:rsid w:val="00D072DA"/>
    <w:rsid w:val="00D073F1"/>
    <w:rsid w:val="00D07518"/>
    <w:rsid w:val="00D07ED0"/>
    <w:rsid w:val="00D102FD"/>
    <w:rsid w:val="00D112EC"/>
    <w:rsid w:val="00D11538"/>
    <w:rsid w:val="00D11682"/>
    <w:rsid w:val="00D11A73"/>
    <w:rsid w:val="00D11BAF"/>
    <w:rsid w:val="00D11EF4"/>
    <w:rsid w:val="00D1216C"/>
    <w:rsid w:val="00D121E4"/>
    <w:rsid w:val="00D1231E"/>
    <w:rsid w:val="00D125D9"/>
    <w:rsid w:val="00D12A9B"/>
    <w:rsid w:val="00D12AA8"/>
    <w:rsid w:val="00D12C2B"/>
    <w:rsid w:val="00D12F54"/>
    <w:rsid w:val="00D130C5"/>
    <w:rsid w:val="00D1343D"/>
    <w:rsid w:val="00D1439D"/>
    <w:rsid w:val="00D14469"/>
    <w:rsid w:val="00D1477E"/>
    <w:rsid w:val="00D14DD4"/>
    <w:rsid w:val="00D14DE1"/>
    <w:rsid w:val="00D14EA6"/>
    <w:rsid w:val="00D15053"/>
    <w:rsid w:val="00D156E2"/>
    <w:rsid w:val="00D15E6B"/>
    <w:rsid w:val="00D15FC2"/>
    <w:rsid w:val="00D16012"/>
    <w:rsid w:val="00D1616D"/>
    <w:rsid w:val="00D161BE"/>
    <w:rsid w:val="00D163D7"/>
    <w:rsid w:val="00D16458"/>
    <w:rsid w:val="00D168C4"/>
    <w:rsid w:val="00D16E84"/>
    <w:rsid w:val="00D20173"/>
    <w:rsid w:val="00D205B5"/>
    <w:rsid w:val="00D21298"/>
    <w:rsid w:val="00D212F1"/>
    <w:rsid w:val="00D213A6"/>
    <w:rsid w:val="00D219CB"/>
    <w:rsid w:val="00D21A94"/>
    <w:rsid w:val="00D21DE0"/>
    <w:rsid w:val="00D22466"/>
    <w:rsid w:val="00D22876"/>
    <w:rsid w:val="00D228BC"/>
    <w:rsid w:val="00D22912"/>
    <w:rsid w:val="00D234E2"/>
    <w:rsid w:val="00D23BFB"/>
    <w:rsid w:val="00D23D57"/>
    <w:rsid w:val="00D242D8"/>
    <w:rsid w:val="00D24451"/>
    <w:rsid w:val="00D244A4"/>
    <w:rsid w:val="00D244BA"/>
    <w:rsid w:val="00D247BB"/>
    <w:rsid w:val="00D24857"/>
    <w:rsid w:val="00D249FB"/>
    <w:rsid w:val="00D24A65"/>
    <w:rsid w:val="00D24A75"/>
    <w:rsid w:val="00D252D5"/>
    <w:rsid w:val="00D25713"/>
    <w:rsid w:val="00D25E8A"/>
    <w:rsid w:val="00D260AD"/>
    <w:rsid w:val="00D26691"/>
    <w:rsid w:val="00D26B64"/>
    <w:rsid w:val="00D26CC2"/>
    <w:rsid w:val="00D26D80"/>
    <w:rsid w:val="00D2721F"/>
    <w:rsid w:val="00D277C3"/>
    <w:rsid w:val="00D27F13"/>
    <w:rsid w:val="00D3053A"/>
    <w:rsid w:val="00D31168"/>
    <w:rsid w:val="00D3143D"/>
    <w:rsid w:val="00D32077"/>
    <w:rsid w:val="00D324E3"/>
    <w:rsid w:val="00D3279D"/>
    <w:rsid w:val="00D32802"/>
    <w:rsid w:val="00D33C5D"/>
    <w:rsid w:val="00D342F4"/>
    <w:rsid w:val="00D346AA"/>
    <w:rsid w:val="00D346B0"/>
    <w:rsid w:val="00D34B6A"/>
    <w:rsid w:val="00D34CAC"/>
    <w:rsid w:val="00D35278"/>
    <w:rsid w:val="00D354AB"/>
    <w:rsid w:val="00D35559"/>
    <w:rsid w:val="00D356FF"/>
    <w:rsid w:val="00D358B3"/>
    <w:rsid w:val="00D370C5"/>
    <w:rsid w:val="00D376B6"/>
    <w:rsid w:val="00D3790C"/>
    <w:rsid w:val="00D37958"/>
    <w:rsid w:val="00D37AE2"/>
    <w:rsid w:val="00D37DB0"/>
    <w:rsid w:val="00D40436"/>
    <w:rsid w:val="00D40F83"/>
    <w:rsid w:val="00D41520"/>
    <w:rsid w:val="00D41B29"/>
    <w:rsid w:val="00D4231F"/>
    <w:rsid w:val="00D42957"/>
    <w:rsid w:val="00D42A09"/>
    <w:rsid w:val="00D42D6D"/>
    <w:rsid w:val="00D42F01"/>
    <w:rsid w:val="00D42F1C"/>
    <w:rsid w:val="00D4341A"/>
    <w:rsid w:val="00D437A0"/>
    <w:rsid w:val="00D43A0C"/>
    <w:rsid w:val="00D43E1B"/>
    <w:rsid w:val="00D43E98"/>
    <w:rsid w:val="00D44143"/>
    <w:rsid w:val="00D4490A"/>
    <w:rsid w:val="00D44BC2"/>
    <w:rsid w:val="00D44F28"/>
    <w:rsid w:val="00D451D4"/>
    <w:rsid w:val="00D45217"/>
    <w:rsid w:val="00D452EA"/>
    <w:rsid w:val="00D45CA2"/>
    <w:rsid w:val="00D45E8C"/>
    <w:rsid w:val="00D46295"/>
    <w:rsid w:val="00D465D1"/>
    <w:rsid w:val="00D46768"/>
    <w:rsid w:val="00D47989"/>
    <w:rsid w:val="00D47AA0"/>
    <w:rsid w:val="00D47E1F"/>
    <w:rsid w:val="00D50C91"/>
    <w:rsid w:val="00D50F3C"/>
    <w:rsid w:val="00D50FAF"/>
    <w:rsid w:val="00D51704"/>
    <w:rsid w:val="00D528BE"/>
    <w:rsid w:val="00D52C76"/>
    <w:rsid w:val="00D52D19"/>
    <w:rsid w:val="00D533CD"/>
    <w:rsid w:val="00D538B3"/>
    <w:rsid w:val="00D53AD9"/>
    <w:rsid w:val="00D53BCD"/>
    <w:rsid w:val="00D53C83"/>
    <w:rsid w:val="00D53EEC"/>
    <w:rsid w:val="00D540BC"/>
    <w:rsid w:val="00D5459C"/>
    <w:rsid w:val="00D54865"/>
    <w:rsid w:val="00D54D12"/>
    <w:rsid w:val="00D54D2C"/>
    <w:rsid w:val="00D54D97"/>
    <w:rsid w:val="00D554E0"/>
    <w:rsid w:val="00D559B9"/>
    <w:rsid w:val="00D55B27"/>
    <w:rsid w:val="00D56243"/>
    <w:rsid w:val="00D56529"/>
    <w:rsid w:val="00D56B0F"/>
    <w:rsid w:val="00D56D01"/>
    <w:rsid w:val="00D57525"/>
    <w:rsid w:val="00D57591"/>
    <w:rsid w:val="00D57761"/>
    <w:rsid w:val="00D5798F"/>
    <w:rsid w:val="00D5799A"/>
    <w:rsid w:val="00D57E1C"/>
    <w:rsid w:val="00D57F72"/>
    <w:rsid w:val="00D60041"/>
    <w:rsid w:val="00D602EF"/>
    <w:rsid w:val="00D60589"/>
    <w:rsid w:val="00D606DD"/>
    <w:rsid w:val="00D60762"/>
    <w:rsid w:val="00D612AC"/>
    <w:rsid w:val="00D61782"/>
    <w:rsid w:val="00D61C29"/>
    <w:rsid w:val="00D6240C"/>
    <w:rsid w:val="00D627A1"/>
    <w:rsid w:val="00D635EE"/>
    <w:rsid w:val="00D63695"/>
    <w:rsid w:val="00D638A4"/>
    <w:rsid w:val="00D63A78"/>
    <w:rsid w:val="00D6409A"/>
    <w:rsid w:val="00D641A4"/>
    <w:rsid w:val="00D64387"/>
    <w:rsid w:val="00D6498E"/>
    <w:rsid w:val="00D64EEA"/>
    <w:rsid w:val="00D64F7E"/>
    <w:rsid w:val="00D6600E"/>
    <w:rsid w:val="00D66273"/>
    <w:rsid w:val="00D66280"/>
    <w:rsid w:val="00D66806"/>
    <w:rsid w:val="00D6693E"/>
    <w:rsid w:val="00D66A27"/>
    <w:rsid w:val="00D678C8"/>
    <w:rsid w:val="00D67DC6"/>
    <w:rsid w:val="00D7028A"/>
    <w:rsid w:val="00D703A0"/>
    <w:rsid w:val="00D7051E"/>
    <w:rsid w:val="00D70C4D"/>
    <w:rsid w:val="00D70E44"/>
    <w:rsid w:val="00D71041"/>
    <w:rsid w:val="00D713AB"/>
    <w:rsid w:val="00D714E9"/>
    <w:rsid w:val="00D716B5"/>
    <w:rsid w:val="00D718D5"/>
    <w:rsid w:val="00D71C2A"/>
    <w:rsid w:val="00D71DF7"/>
    <w:rsid w:val="00D71E19"/>
    <w:rsid w:val="00D71F8B"/>
    <w:rsid w:val="00D722BF"/>
    <w:rsid w:val="00D723EB"/>
    <w:rsid w:val="00D72C06"/>
    <w:rsid w:val="00D72EB7"/>
    <w:rsid w:val="00D73061"/>
    <w:rsid w:val="00D7373F"/>
    <w:rsid w:val="00D7387B"/>
    <w:rsid w:val="00D73E87"/>
    <w:rsid w:val="00D73F9E"/>
    <w:rsid w:val="00D742ED"/>
    <w:rsid w:val="00D74B01"/>
    <w:rsid w:val="00D74C81"/>
    <w:rsid w:val="00D74D0A"/>
    <w:rsid w:val="00D74E0C"/>
    <w:rsid w:val="00D74EEA"/>
    <w:rsid w:val="00D7505D"/>
    <w:rsid w:val="00D750AF"/>
    <w:rsid w:val="00D753D9"/>
    <w:rsid w:val="00D75581"/>
    <w:rsid w:val="00D7593E"/>
    <w:rsid w:val="00D75A70"/>
    <w:rsid w:val="00D75ADD"/>
    <w:rsid w:val="00D75CC7"/>
    <w:rsid w:val="00D75F28"/>
    <w:rsid w:val="00D761B6"/>
    <w:rsid w:val="00D7626C"/>
    <w:rsid w:val="00D76286"/>
    <w:rsid w:val="00D763D5"/>
    <w:rsid w:val="00D76636"/>
    <w:rsid w:val="00D76726"/>
    <w:rsid w:val="00D769CA"/>
    <w:rsid w:val="00D76CCD"/>
    <w:rsid w:val="00D77357"/>
    <w:rsid w:val="00D7737D"/>
    <w:rsid w:val="00D7747F"/>
    <w:rsid w:val="00D80966"/>
    <w:rsid w:val="00D810C0"/>
    <w:rsid w:val="00D81145"/>
    <w:rsid w:val="00D81330"/>
    <w:rsid w:val="00D815C4"/>
    <w:rsid w:val="00D819D0"/>
    <w:rsid w:val="00D81BEA"/>
    <w:rsid w:val="00D81BFA"/>
    <w:rsid w:val="00D81E0F"/>
    <w:rsid w:val="00D820E2"/>
    <w:rsid w:val="00D82246"/>
    <w:rsid w:val="00D82F2A"/>
    <w:rsid w:val="00D83128"/>
    <w:rsid w:val="00D8319A"/>
    <w:rsid w:val="00D835D3"/>
    <w:rsid w:val="00D83760"/>
    <w:rsid w:val="00D837DE"/>
    <w:rsid w:val="00D839B9"/>
    <w:rsid w:val="00D83F63"/>
    <w:rsid w:val="00D84258"/>
    <w:rsid w:val="00D8443D"/>
    <w:rsid w:val="00D844D2"/>
    <w:rsid w:val="00D846BB"/>
    <w:rsid w:val="00D84736"/>
    <w:rsid w:val="00D84F6B"/>
    <w:rsid w:val="00D85809"/>
    <w:rsid w:val="00D85AA6"/>
    <w:rsid w:val="00D85B06"/>
    <w:rsid w:val="00D85EF7"/>
    <w:rsid w:val="00D86080"/>
    <w:rsid w:val="00D860DB"/>
    <w:rsid w:val="00D860E9"/>
    <w:rsid w:val="00D86CE2"/>
    <w:rsid w:val="00D870F0"/>
    <w:rsid w:val="00D87532"/>
    <w:rsid w:val="00D879D8"/>
    <w:rsid w:val="00D87E6F"/>
    <w:rsid w:val="00D90012"/>
    <w:rsid w:val="00D90421"/>
    <w:rsid w:val="00D90703"/>
    <w:rsid w:val="00D90F50"/>
    <w:rsid w:val="00D91014"/>
    <w:rsid w:val="00D91246"/>
    <w:rsid w:val="00D91747"/>
    <w:rsid w:val="00D91837"/>
    <w:rsid w:val="00D91B5D"/>
    <w:rsid w:val="00D91ED3"/>
    <w:rsid w:val="00D91F7E"/>
    <w:rsid w:val="00D9253F"/>
    <w:rsid w:val="00D92929"/>
    <w:rsid w:val="00D93352"/>
    <w:rsid w:val="00D93385"/>
    <w:rsid w:val="00D933DB"/>
    <w:rsid w:val="00D93465"/>
    <w:rsid w:val="00D93849"/>
    <w:rsid w:val="00D93AF6"/>
    <w:rsid w:val="00D93B56"/>
    <w:rsid w:val="00D94271"/>
    <w:rsid w:val="00D9483A"/>
    <w:rsid w:val="00D94915"/>
    <w:rsid w:val="00D953C1"/>
    <w:rsid w:val="00D95439"/>
    <w:rsid w:val="00D9548D"/>
    <w:rsid w:val="00D95BAE"/>
    <w:rsid w:val="00D96350"/>
    <w:rsid w:val="00D96465"/>
    <w:rsid w:val="00D9681B"/>
    <w:rsid w:val="00D969C9"/>
    <w:rsid w:val="00D96DD9"/>
    <w:rsid w:val="00D96F7C"/>
    <w:rsid w:val="00D97042"/>
    <w:rsid w:val="00D971BA"/>
    <w:rsid w:val="00D9721E"/>
    <w:rsid w:val="00D973B9"/>
    <w:rsid w:val="00D97439"/>
    <w:rsid w:val="00DA00DE"/>
    <w:rsid w:val="00DA00F6"/>
    <w:rsid w:val="00DA0B06"/>
    <w:rsid w:val="00DA1856"/>
    <w:rsid w:val="00DA185C"/>
    <w:rsid w:val="00DA18A5"/>
    <w:rsid w:val="00DA1F97"/>
    <w:rsid w:val="00DA248E"/>
    <w:rsid w:val="00DA2C40"/>
    <w:rsid w:val="00DA32E5"/>
    <w:rsid w:val="00DA3396"/>
    <w:rsid w:val="00DA3C90"/>
    <w:rsid w:val="00DA3EAD"/>
    <w:rsid w:val="00DA3ED6"/>
    <w:rsid w:val="00DA4544"/>
    <w:rsid w:val="00DA4635"/>
    <w:rsid w:val="00DA463E"/>
    <w:rsid w:val="00DA57A2"/>
    <w:rsid w:val="00DA59E1"/>
    <w:rsid w:val="00DA66BF"/>
    <w:rsid w:val="00DA6B3B"/>
    <w:rsid w:val="00DA6BF4"/>
    <w:rsid w:val="00DA6D4B"/>
    <w:rsid w:val="00DA78EF"/>
    <w:rsid w:val="00DA7C71"/>
    <w:rsid w:val="00DA7F73"/>
    <w:rsid w:val="00DB020B"/>
    <w:rsid w:val="00DB04C7"/>
    <w:rsid w:val="00DB06C4"/>
    <w:rsid w:val="00DB0A61"/>
    <w:rsid w:val="00DB1570"/>
    <w:rsid w:val="00DB16F1"/>
    <w:rsid w:val="00DB1F6D"/>
    <w:rsid w:val="00DB206F"/>
    <w:rsid w:val="00DB2682"/>
    <w:rsid w:val="00DB2A8B"/>
    <w:rsid w:val="00DB2A96"/>
    <w:rsid w:val="00DB2EB4"/>
    <w:rsid w:val="00DB3597"/>
    <w:rsid w:val="00DB36AB"/>
    <w:rsid w:val="00DB385D"/>
    <w:rsid w:val="00DB3B87"/>
    <w:rsid w:val="00DB46AF"/>
    <w:rsid w:val="00DB49F4"/>
    <w:rsid w:val="00DB4F1A"/>
    <w:rsid w:val="00DB4FAC"/>
    <w:rsid w:val="00DB5034"/>
    <w:rsid w:val="00DB5627"/>
    <w:rsid w:val="00DB5751"/>
    <w:rsid w:val="00DB582F"/>
    <w:rsid w:val="00DB5910"/>
    <w:rsid w:val="00DB5DE1"/>
    <w:rsid w:val="00DB5F35"/>
    <w:rsid w:val="00DB61C6"/>
    <w:rsid w:val="00DB69FD"/>
    <w:rsid w:val="00DB6B14"/>
    <w:rsid w:val="00DB6BB8"/>
    <w:rsid w:val="00DB7120"/>
    <w:rsid w:val="00DB71C8"/>
    <w:rsid w:val="00DB7386"/>
    <w:rsid w:val="00DB7BCA"/>
    <w:rsid w:val="00DB7BEC"/>
    <w:rsid w:val="00DC0050"/>
    <w:rsid w:val="00DC009C"/>
    <w:rsid w:val="00DC0729"/>
    <w:rsid w:val="00DC075B"/>
    <w:rsid w:val="00DC1431"/>
    <w:rsid w:val="00DC1815"/>
    <w:rsid w:val="00DC209C"/>
    <w:rsid w:val="00DC2238"/>
    <w:rsid w:val="00DC2672"/>
    <w:rsid w:val="00DC28B1"/>
    <w:rsid w:val="00DC35F0"/>
    <w:rsid w:val="00DC3B9D"/>
    <w:rsid w:val="00DC3C38"/>
    <w:rsid w:val="00DC45CD"/>
    <w:rsid w:val="00DC473F"/>
    <w:rsid w:val="00DC4A9E"/>
    <w:rsid w:val="00DC4DDC"/>
    <w:rsid w:val="00DC4E4E"/>
    <w:rsid w:val="00DC5073"/>
    <w:rsid w:val="00DC5A7E"/>
    <w:rsid w:val="00DC631B"/>
    <w:rsid w:val="00DC6CD7"/>
    <w:rsid w:val="00DC6EE4"/>
    <w:rsid w:val="00DC7240"/>
    <w:rsid w:val="00DC7356"/>
    <w:rsid w:val="00DC7402"/>
    <w:rsid w:val="00DC79A7"/>
    <w:rsid w:val="00DC7A56"/>
    <w:rsid w:val="00DD00D1"/>
    <w:rsid w:val="00DD0519"/>
    <w:rsid w:val="00DD0553"/>
    <w:rsid w:val="00DD06A4"/>
    <w:rsid w:val="00DD08F3"/>
    <w:rsid w:val="00DD0C43"/>
    <w:rsid w:val="00DD1170"/>
    <w:rsid w:val="00DD13BB"/>
    <w:rsid w:val="00DD1B06"/>
    <w:rsid w:val="00DD1BEE"/>
    <w:rsid w:val="00DD1C42"/>
    <w:rsid w:val="00DD1DB6"/>
    <w:rsid w:val="00DD20FB"/>
    <w:rsid w:val="00DD2168"/>
    <w:rsid w:val="00DD21FD"/>
    <w:rsid w:val="00DD2298"/>
    <w:rsid w:val="00DD24EC"/>
    <w:rsid w:val="00DD2FC5"/>
    <w:rsid w:val="00DD310C"/>
    <w:rsid w:val="00DD3A0C"/>
    <w:rsid w:val="00DD3A3B"/>
    <w:rsid w:val="00DD406C"/>
    <w:rsid w:val="00DD4092"/>
    <w:rsid w:val="00DD4169"/>
    <w:rsid w:val="00DD4864"/>
    <w:rsid w:val="00DD4C83"/>
    <w:rsid w:val="00DD4E11"/>
    <w:rsid w:val="00DD4E40"/>
    <w:rsid w:val="00DD4E59"/>
    <w:rsid w:val="00DD5319"/>
    <w:rsid w:val="00DD5726"/>
    <w:rsid w:val="00DD577C"/>
    <w:rsid w:val="00DD58C9"/>
    <w:rsid w:val="00DD5C16"/>
    <w:rsid w:val="00DD5D13"/>
    <w:rsid w:val="00DD5F0B"/>
    <w:rsid w:val="00DD6340"/>
    <w:rsid w:val="00DD6910"/>
    <w:rsid w:val="00DD6B59"/>
    <w:rsid w:val="00DD6CF2"/>
    <w:rsid w:val="00DD6EB0"/>
    <w:rsid w:val="00DD7527"/>
    <w:rsid w:val="00DD7853"/>
    <w:rsid w:val="00DD7955"/>
    <w:rsid w:val="00DD7B4B"/>
    <w:rsid w:val="00DE0241"/>
    <w:rsid w:val="00DE057B"/>
    <w:rsid w:val="00DE0C6E"/>
    <w:rsid w:val="00DE1725"/>
    <w:rsid w:val="00DE1FDB"/>
    <w:rsid w:val="00DE205D"/>
    <w:rsid w:val="00DE23A4"/>
    <w:rsid w:val="00DE248C"/>
    <w:rsid w:val="00DE264D"/>
    <w:rsid w:val="00DE2660"/>
    <w:rsid w:val="00DE2704"/>
    <w:rsid w:val="00DE29D6"/>
    <w:rsid w:val="00DE2D0A"/>
    <w:rsid w:val="00DE2DB7"/>
    <w:rsid w:val="00DE2DFA"/>
    <w:rsid w:val="00DE2E08"/>
    <w:rsid w:val="00DE35E4"/>
    <w:rsid w:val="00DE3923"/>
    <w:rsid w:val="00DE3AFE"/>
    <w:rsid w:val="00DE3C03"/>
    <w:rsid w:val="00DE3FBC"/>
    <w:rsid w:val="00DE478A"/>
    <w:rsid w:val="00DE49C8"/>
    <w:rsid w:val="00DE4A6B"/>
    <w:rsid w:val="00DE4D43"/>
    <w:rsid w:val="00DE4FB7"/>
    <w:rsid w:val="00DE5057"/>
    <w:rsid w:val="00DE526F"/>
    <w:rsid w:val="00DE5A13"/>
    <w:rsid w:val="00DE5EE7"/>
    <w:rsid w:val="00DE626C"/>
    <w:rsid w:val="00DE63BA"/>
    <w:rsid w:val="00DE6687"/>
    <w:rsid w:val="00DE7AA6"/>
    <w:rsid w:val="00DE7CF3"/>
    <w:rsid w:val="00DE7D71"/>
    <w:rsid w:val="00DE7FD5"/>
    <w:rsid w:val="00DF0597"/>
    <w:rsid w:val="00DF05BD"/>
    <w:rsid w:val="00DF0686"/>
    <w:rsid w:val="00DF09DD"/>
    <w:rsid w:val="00DF0BA2"/>
    <w:rsid w:val="00DF0E33"/>
    <w:rsid w:val="00DF0EF9"/>
    <w:rsid w:val="00DF1CE2"/>
    <w:rsid w:val="00DF266B"/>
    <w:rsid w:val="00DF2760"/>
    <w:rsid w:val="00DF2BBD"/>
    <w:rsid w:val="00DF2CBC"/>
    <w:rsid w:val="00DF310C"/>
    <w:rsid w:val="00DF3581"/>
    <w:rsid w:val="00DF3748"/>
    <w:rsid w:val="00DF402C"/>
    <w:rsid w:val="00DF41CC"/>
    <w:rsid w:val="00DF443E"/>
    <w:rsid w:val="00DF503D"/>
    <w:rsid w:val="00DF51FF"/>
    <w:rsid w:val="00DF5356"/>
    <w:rsid w:val="00DF5E12"/>
    <w:rsid w:val="00DF64C4"/>
    <w:rsid w:val="00DF6B22"/>
    <w:rsid w:val="00DF6C7A"/>
    <w:rsid w:val="00DF6CD2"/>
    <w:rsid w:val="00DF6DF3"/>
    <w:rsid w:val="00DF7171"/>
    <w:rsid w:val="00DF71B8"/>
    <w:rsid w:val="00DF71D6"/>
    <w:rsid w:val="00DF7448"/>
    <w:rsid w:val="00DF7488"/>
    <w:rsid w:val="00DF7705"/>
    <w:rsid w:val="00DF7C1A"/>
    <w:rsid w:val="00E003D2"/>
    <w:rsid w:val="00E0060E"/>
    <w:rsid w:val="00E009E3"/>
    <w:rsid w:val="00E00ADD"/>
    <w:rsid w:val="00E00AEE"/>
    <w:rsid w:val="00E00D6A"/>
    <w:rsid w:val="00E011B5"/>
    <w:rsid w:val="00E01AD7"/>
    <w:rsid w:val="00E01AE8"/>
    <w:rsid w:val="00E01C06"/>
    <w:rsid w:val="00E02114"/>
    <w:rsid w:val="00E0227E"/>
    <w:rsid w:val="00E025F2"/>
    <w:rsid w:val="00E02DC8"/>
    <w:rsid w:val="00E0332A"/>
    <w:rsid w:val="00E03D50"/>
    <w:rsid w:val="00E03D95"/>
    <w:rsid w:val="00E03FFA"/>
    <w:rsid w:val="00E04904"/>
    <w:rsid w:val="00E0492C"/>
    <w:rsid w:val="00E0499D"/>
    <w:rsid w:val="00E04E3D"/>
    <w:rsid w:val="00E04EC8"/>
    <w:rsid w:val="00E05BEC"/>
    <w:rsid w:val="00E05F00"/>
    <w:rsid w:val="00E05F4D"/>
    <w:rsid w:val="00E062C7"/>
    <w:rsid w:val="00E063FB"/>
    <w:rsid w:val="00E067B9"/>
    <w:rsid w:val="00E06EDA"/>
    <w:rsid w:val="00E0707E"/>
    <w:rsid w:val="00E0740E"/>
    <w:rsid w:val="00E07B3E"/>
    <w:rsid w:val="00E07DBC"/>
    <w:rsid w:val="00E10896"/>
    <w:rsid w:val="00E1093B"/>
    <w:rsid w:val="00E11FF8"/>
    <w:rsid w:val="00E128D3"/>
    <w:rsid w:val="00E12E8B"/>
    <w:rsid w:val="00E130E7"/>
    <w:rsid w:val="00E13CB6"/>
    <w:rsid w:val="00E13CC7"/>
    <w:rsid w:val="00E140EE"/>
    <w:rsid w:val="00E14252"/>
    <w:rsid w:val="00E144E7"/>
    <w:rsid w:val="00E145B9"/>
    <w:rsid w:val="00E14A4C"/>
    <w:rsid w:val="00E14B08"/>
    <w:rsid w:val="00E14B65"/>
    <w:rsid w:val="00E14D03"/>
    <w:rsid w:val="00E14E54"/>
    <w:rsid w:val="00E15B4D"/>
    <w:rsid w:val="00E15BB3"/>
    <w:rsid w:val="00E15CA7"/>
    <w:rsid w:val="00E1774A"/>
    <w:rsid w:val="00E1777A"/>
    <w:rsid w:val="00E17A29"/>
    <w:rsid w:val="00E17EF6"/>
    <w:rsid w:val="00E20053"/>
    <w:rsid w:val="00E2057A"/>
    <w:rsid w:val="00E20C2B"/>
    <w:rsid w:val="00E20C36"/>
    <w:rsid w:val="00E21376"/>
    <w:rsid w:val="00E213F4"/>
    <w:rsid w:val="00E2158C"/>
    <w:rsid w:val="00E2170B"/>
    <w:rsid w:val="00E21AB9"/>
    <w:rsid w:val="00E21EC6"/>
    <w:rsid w:val="00E2293D"/>
    <w:rsid w:val="00E22E5B"/>
    <w:rsid w:val="00E2338D"/>
    <w:rsid w:val="00E24016"/>
    <w:rsid w:val="00E24155"/>
    <w:rsid w:val="00E2457D"/>
    <w:rsid w:val="00E24ACC"/>
    <w:rsid w:val="00E24FA8"/>
    <w:rsid w:val="00E252F3"/>
    <w:rsid w:val="00E25D74"/>
    <w:rsid w:val="00E25DFA"/>
    <w:rsid w:val="00E25E9C"/>
    <w:rsid w:val="00E26125"/>
    <w:rsid w:val="00E266A7"/>
    <w:rsid w:val="00E267D9"/>
    <w:rsid w:val="00E26AD8"/>
    <w:rsid w:val="00E26CD4"/>
    <w:rsid w:val="00E26D07"/>
    <w:rsid w:val="00E26F2D"/>
    <w:rsid w:val="00E274FE"/>
    <w:rsid w:val="00E30222"/>
    <w:rsid w:val="00E3024A"/>
    <w:rsid w:val="00E30431"/>
    <w:rsid w:val="00E3078F"/>
    <w:rsid w:val="00E30F41"/>
    <w:rsid w:val="00E31323"/>
    <w:rsid w:val="00E31355"/>
    <w:rsid w:val="00E31765"/>
    <w:rsid w:val="00E318AB"/>
    <w:rsid w:val="00E31955"/>
    <w:rsid w:val="00E31E69"/>
    <w:rsid w:val="00E32300"/>
    <w:rsid w:val="00E32A75"/>
    <w:rsid w:val="00E330B2"/>
    <w:rsid w:val="00E33114"/>
    <w:rsid w:val="00E33149"/>
    <w:rsid w:val="00E331CC"/>
    <w:rsid w:val="00E33680"/>
    <w:rsid w:val="00E339A6"/>
    <w:rsid w:val="00E339BD"/>
    <w:rsid w:val="00E33A0C"/>
    <w:rsid w:val="00E33CCB"/>
    <w:rsid w:val="00E33D3F"/>
    <w:rsid w:val="00E33E86"/>
    <w:rsid w:val="00E34148"/>
    <w:rsid w:val="00E34327"/>
    <w:rsid w:val="00E346AB"/>
    <w:rsid w:val="00E346D5"/>
    <w:rsid w:val="00E34785"/>
    <w:rsid w:val="00E347CB"/>
    <w:rsid w:val="00E34F82"/>
    <w:rsid w:val="00E3505B"/>
    <w:rsid w:val="00E351C6"/>
    <w:rsid w:val="00E35253"/>
    <w:rsid w:val="00E3540D"/>
    <w:rsid w:val="00E35EB2"/>
    <w:rsid w:val="00E362BF"/>
    <w:rsid w:val="00E3693D"/>
    <w:rsid w:val="00E36A47"/>
    <w:rsid w:val="00E36C65"/>
    <w:rsid w:val="00E37454"/>
    <w:rsid w:val="00E37B2B"/>
    <w:rsid w:val="00E37BDB"/>
    <w:rsid w:val="00E37D08"/>
    <w:rsid w:val="00E37F98"/>
    <w:rsid w:val="00E4004C"/>
    <w:rsid w:val="00E401EF"/>
    <w:rsid w:val="00E42080"/>
    <w:rsid w:val="00E42099"/>
    <w:rsid w:val="00E42442"/>
    <w:rsid w:val="00E4248C"/>
    <w:rsid w:val="00E424BC"/>
    <w:rsid w:val="00E42554"/>
    <w:rsid w:val="00E427D7"/>
    <w:rsid w:val="00E42B0C"/>
    <w:rsid w:val="00E42BBC"/>
    <w:rsid w:val="00E42D64"/>
    <w:rsid w:val="00E42E16"/>
    <w:rsid w:val="00E43184"/>
    <w:rsid w:val="00E4332D"/>
    <w:rsid w:val="00E4349C"/>
    <w:rsid w:val="00E43525"/>
    <w:rsid w:val="00E43E72"/>
    <w:rsid w:val="00E44051"/>
    <w:rsid w:val="00E4415B"/>
    <w:rsid w:val="00E4457F"/>
    <w:rsid w:val="00E44ADD"/>
    <w:rsid w:val="00E44B63"/>
    <w:rsid w:val="00E44D34"/>
    <w:rsid w:val="00E45220"/>
    <w:rsid w:val="00E45247"/>
    <w:rsid w:val="00E45514"/>
    <w:rsid w:val="00E456C9"/>
    <w:rsid w:val="00E46B47"/>
    <w:rsid w:val="00E47602"/>
    <w:rsid w:val="00E4794E"/>
    <w:rsid w:val="00E47BB0"/>
    <w:rsid w:val="00E47DE4"/>
    <w:rsid w:val="00E47EE8"/>
    <w:rsid w:val="00E50C4A"/>
    <w:rsid w:val="00E50C89"/>
    <w:rsid w:val="00E51216"/>
    <w:rsid w:val="00E513D5"/>
    <w:rsid w:val="00E51641"/>
    <w:rsid w:val="00E5191D"/>
    <w:rsid w:val="00E51CC1"/>
    <w:rsid w:val="00E52275"/>
    <w:rsid w:val="00E52743"/>
    <w:rsid w:val="00E52953"/>
    <w:rsid w:val="00E53BE3"/>
    <w:rsid w:val="00E53E48"/>
    <w:rsid w:val="00E541B4"/>
    <w:rsid w:val="00E54220"/>
    <w:rsid w:val="00E54704"/>
    <w:rsid w:val="00E54961"/>
    <w:rsid w:val="00E54A22"/>
    <w:rsid w:val="00E54BFB"/>
    <w:rsid w:val="00E55094"/>
    <w:rsid w:val="00E55173"/>
    <w:rsid w:val="00E551F2"/>
    <w:rsid w:val="00E5531B"/>
    <w:rsid w:val="00E559CF"/>
    <w:rsid w:val="00E56607"/>
    <w:rsid w:val="00E568DF"/>
    <w:rsid w:val="00E5690F"/>
    <w:rsid w:val="00E56CB0"/>
    <w:rsid w:val="00E57090"/>
    <w:rsid w:val="00E57348"/>
    <w:rsid w:val="00E57594"/>
    <w:rsid w:val="00E57B4A"/>
    <w:rsid w:val="00E60056"/>
    <w:rsid w:val="00E60731"/>
    <w:rsid w:val="00E60A66"/>
    <w:rsid w:val="00E60DF0"/>
    <w:rsid w:val="00E612F3"/>
    <w:rsid w:val="00E61759"/>
    <w:rsid w:val="00E6198C"/>
    <w:rsid w:val="00E61F4B"/>
    <w:rsid w:val="00E62246"/>
    <w:rsid w:val="00E62401"/>
    <w:rsid w:val="00E62528"/>
    <w:rsid w:val="00E625C0"/>
    <w:rsid w:val="00E629A0"/>
    <w:rsid w:val="00E62D90"/>
    <w:rsid w:val="00E630DD"/>
    <w:rsid w:val="00E63255"/>
    <w:rsid w:val="00E6351F"/>
    <w:rsid w:val="00E63610"/>
    <w:rsid w:val="00E636AB"/>
    <w:rsid w:val="00E63707"/>
    <w:rsid w:val="00E63BEE"/>
    <w:rsid w:val="00E63D6D"/>
    <w:rsid w:val="00E640A3"/>
    <w:rsid w:val="00E644DB"/>
    <w:rsid w:val="00E64C5D"/>
    <w:rsid w:val="00E6516F"/>
    <w:rsid w:val="00E651DE"/>
    <w:rsid w:val="00E65369"/>
    <w:rsid w:val="00E655C9"/>
    <w:rsid w:val="00E65BBC"/>
    <w:rsid w:val="00E6611F"/>
    <w:rsid w:val="00E662BD"/>
    <w:rsid w:val="00E6633A"/>
    <w:rsid w:val="00E664CA"/>
    <w:rsid w:val="00E66587"/>
    <w:rsid w:val="00E6674C"/>
    <w:rsid w:val="00E66B26"/>
    <w:rsid w:val="00E6715C"/>
    <w:rsid w:val="00E676DF"/>
    <w:rsid w:val="00E678D1"/>
    <w:rsid w:val="00E67990"/>
    <w:rsid w:val="00E7044A"/>
    <w:rsid w:val="00E71067"/>
    <w:rsid w:val="00E7174B"/>
    <w:rsid w:val="00E72064"/>
    <w:rsid w:val="00E72084"/>
    <w:rsid w:val="00E720B2"/>
    <w:rsid w:val="00E72361"/>
    <w:rsid w:val="00E725D2"/>
    <w:rsid w:val="00E72A46"/>
    <w:rsid w:val="00E72B1D"/>
    <w:rsid w:val="00E72CF2"/>
    <w:rsid w:val="00E73576"/>
    <w:rsid w:val="00E73616"/>
    <w:rsid w:val="00E73C7E"/>
    <w:rsid w:val="00E7475E"/>
    <w:rsid w:val="00E747AB"/>
    <w:rsid w:val="00E7495E"/>
    <w:rsid w:val="00E74CE3"/>
    <w:rsid w:val="00E74D18"/>
    <w:rsid w:val="00E74EAE"/>
    <w:rsid w:val="00E754BE"/>
    <w:rsid w:val="00E758B5"/>
    <w:rsid w:val="00E760A7"/>
    <w:rsid w:val="00E76508"/>
    <w:rsid w:val="00E7654C"/>
    <w:rsid w:val="00E76646"/>
    <w:rsid w:val="00E76990"/>
    <w:rsid w:val="00E76A33"/>
    <w:rsid w:val="00E76B8E"/>
    <w:rsid w:val="00E76C10"/>
    <w:rsid w:val="00E770E6"/>
    <w:rsid w:val="00E773FE"/>
    <w:rsid w:val="00E7757B"/>
    <w:rsid w:val="00E775D5"/>
    <w:rsid w:val="00E77B17"/>
    <w:rsid w:val="00E77B43"/>
    <w:rsid w:val="00E77B60"/>
    <w:rsid w:val="00E77C93"/>
    <w:rsid w:val="00E77D66"/>
    <w:rsid w:val="00E80AF8"/>
    <w:rsid w:val="00E80C99"/>
    <w:rsid w:val="00E810BF"/>
    <w:rsid w:val="00E812B7"/>
    <w:rsid w:val="00E81313"/>
    <w:rsid w:val="00E813E9"/>
    <w:rsid w:val="00E81497"/>
    <w:rsid w:val="00E814CB"/>
    <w:rsid w:val="00E81563"/>
    <w:rsid w:val="00E815E3"/>
    <w:rsid w:val="00E81742"/>
    <w:rsid w:val="00E81743"/>
    <w:rsid w:val="00E817A6"/>
    <w:rsid w:val="00E81DAA"/>
    <w:rsid w:val="00E82173"/>
    <w:rsid w:val="00E824D4"/>
    <w:rsid w:val="00E82931"/>
    <w:rsid w:val="00E8354A"/>
    <w:rsid w:val="00E83FE5"/>
    <w:rsid w:val="00E842B5"/>
    <w:rsid w:val="00E84702"/>
    <w:rsid w:val="00E84AE2"/>
    <w:rsid w:val="00E854E7"/>
    <w:rsid w:val="00E85ADE"/>
    <w:rsid w:val="00E85B08"/>
    <w:rsid w:val="00E864BD"/>
    <w:rsid w:val="00E865F7"/>
    <w:rsid w:val="00E871FD"/>
    <w:rsid w:val="00E87238"/>
    <w:rsid w:val="00E9018D"/>
    <w:rsid w:val="00E90275"/>
    <w:rsid w:val="00E904C0"/>
    <w:rsid w:val="00E9060E"/>
    <w:rsid w:val="00E906C6"/>
    <w:rsid w:val="00E9090D"/>
    <w:rsid w:val="00E90AC1"/>
    <w:rsid w:val="00E912E3"/>
    <w:rsid w:val="00E9158E"/>
    <w:rsid w:val="00E91B2F"/>
    <w:rsid w:val="00E91CCB"/>
    <w:rsid w:val="00E91F90"/>
    <w:rsid w:val="00E9201E"/>
    <w:rsid w:val="00E92767"/>
    <w:rsid w:val="00E92D8B"/>
    <w:rsid w:val="00E92E71"/>
    <w:rsid w:val="00E92EE6"/>
    <w:rsid w:val="00E938F1"/>
    <w:rsid w:val="00E93B8A"/>
    <w:rsid w:val="00E943B1"/>
    <w:rsid w:val="00E9454B"/>
    <w:rsid w:val="00E9458E"/>
    <w:rsid w:val="00E94AED"/>
    <w:rsid w:val="00E94B44"/>
    <w:rsid w:val="00E95637"/>
    <w:rsid w:val="00E956C7"/>
    <w:rsid w:val="00E95799"/>
    <w:rsid w:val="00E95BED"/>
    <w:rsid w:val="00E9609D"/>
    <w:rsid w:val="00E9618A"/>
    <w:rsid w:val="00E9622A"/>
    <w:rsid w:val="00E9626E"/>
    <w:rsid w:val="00E96581"/>
    <w:rsid w:val="00E966B0"/>
    <w:rsid w:val="00E966FF"/>
    <w:rsid w:val="00E9671C"/>
    <w:rsid w:val="00E96795"/>
    <w:rsid w:val="00E96E7C"/>
    <w:rsid w:val="00E9743F"/>
    <w:rsid w:val="00E97664"/>
    <w:rsid w:val="00E97F5E"/>
    <w:rsid w:val="00E97FDE"/>
    <w:rsid w:val="00EA02B5"/>
    <w:rsid w:val="00EA033E"/>
    <w:rsid w:val="00EA05EA"/>
    <w:rsid w:val="00EA0BAA"/>
    <w:rsid w:val="00EA0BE4"/>
    <w:rsid w:val="00EA0ED6"/>
    <w:rsid w:val="00EA1383"/>
    <w:rsid w:val="00EA14E8"/>
    <w:rsid w:val="00EA187B"/>
    <w:rsid w:val="00EA1A23"/>
    <w:rsid w:val="00EA209A"/>
    <w:rsid w:val="00EA2233"/>
    <w:rsid w:val="00EA2689"/>
    <w:rsid w:val="00EA2845"/>
    <w:rsid w:val="00EA3349"/>
    <w:rsid w:val="00EA3697"/>
    <w:rsid w:val="00EA37B7"/>
    <w:rsid w:val="00EA3EF5"/>
    <w:rsid w:val="00EA489E"/>
    <w:rsid w:val="00EA4E78"/>
    <w:rsid w:val="00EA4E97"/>
    <w:rsid w:val="00EA4FB1"/>
    <w:rsid w:val="00EA5261"/>
    <w:rsid w:val="00EA53A8"/>
    <w:rsid w:val="00EA55D3"/>
    <w:rsid w:val="00EA5756"/>
    <w:rsid w:val="00EA5A24"/>
    <w:rsid w:val="00EA5D90"/>
    <w:rsid w:val="00EA5E26"/>
    <w:rsid w:val="00EA64C3"/>
    <w:rsid w:val="00EA6A58"/>
    <w:rsid w:val="00EA6B76"/>
    <w:rsid w:val="00EA6B92"/>
    <w:rsid w:val="00EA7165"/>
    <w:rsid w:val="00EA721D"/>
    <w:rsid w:val="00EA7D4F"/>
    <w:rsid w:val="00EA7EC1"/>
    <w:rsid w:val="00EB01EE"/>
    <w:rsid w:val="00EB066F"/>
    <w:rsid w:val="00EB08A6"/>
    <w:rsid w:val="00EB08A7"/>
    <w:rsid w:val="00EB17D9"/>
    <w:rsid w:val="00EB19D7"/>
    <w:rsid w:val="00EB1F61"/>
    <w:rsid w:val="00EB1FB9"/>
    <w:rsid w:val="00EB1FC1"/>
    <w:rsid w:val="00EB223E"/>
    <w:rsid w:val="00EB26D0"/>
    <w:rsid w:val="00EB2735"/>
    <w:rsid w:val="00EB2AA5"/>
    <w:rsid w:val="00EB2D1C"/>
    <w:rsid w:val="00EB30E1"/>
    <w:rsid w:val="00EB3151"/>
    <w:rsid w:val="00EB33B0"/>
    <w:rsid w:val="00EB3666"/>
    <w:rsid w:val="00EB3DC2"/>
    <w:rsid w:val="00EB422D"/>
    <w:rsid w:val="00EB46CA"/>
    <w:rsid w:val="00EB479D"/>
    <w:rsid w:val="00EB49DB"/>
    <w:rsid w:val="00EB5020"/>
    <w:rsid w:val="00EB595B"/>
    <w:rsid w:val="00EB5ABF"/>
    <w:rsid w:val="00EB5FA2"/>
    <w:rsid w:val="00EB6679"/>
    <w:rsid w:val="00EB6C22"/>
    <w:rsid w:val="00EB6F42"/>
    <w:rsid w:val="00EB6FB3"/>
    <w:rsid w:val="00EB736F"/>
    <w:rsid w:val="00EB75C1"/>
    <w:rsid w:val="00EB779B"/>
    <w:rsid w:val="00EB7E3F"/>
    <w:rsid w:val="00EB7F4D"/>
    <w:rsid w:val="00EC02AF"/>
    <w:rsid w:val="00EC08C5"/>
    <w:rsid w:val="00EC0D3C"/>
    <w:rsid w:val="00EC160B"/>
    <w:rsid w:val="00EC2399"/>
    <w:rsid w:val="00EC27CB"/>
    <w:rsid w:val="00EC28A5"/>
    <w:rsid w:val="00EC3768"/>
    <w:rsid w:val="00EC39A5"/>
    <w:rsid w:val="00EC3DBA"/>
    <w:rsid w:val="00EC45C6"/>
    <w:rsid w:val="00EC472E"/>
    <w:rsid w:val="00EC4D53"/>
    <w:rsid w:val="00EC534D"/>
    <w:rsid w:val="00EC55B5"/>
    <w:rsid w:val="00EC587C"/>
    <w:rsid w:val="00EC58D5"/>
    <w:rsid w:val="00EC623D"/>
    <w:rsid w:val="00EC6545"/>
    <w:rsid w:val="00EC6D4D"/>
    <w:rsid w:val="00EC7301"/>
    <w:rsid w:val="00EC7990"/>
    <w:rsid w:val="00EC7BAF"/>
    <w:rsid w:val="00EC7E70"/>
    <w:rsid w:val="00EC7EEB"/>
    <w:rsid w:val="00EC7F31"/>
    <w:rsid w:val="00ED04B9"/>
    <w:rsid w:val="00ED05BD"/>
    <w:rsid w:val="00ED098A"/>
    <w:rsid w:val="00ED0A77"/>
    <w:rsid w:val="00ED0B51"/>
    <w:rsid w:val="00ED15E9"/>
    <w:rsid w:val="00ED1682"/>
    <w:rsid w:val="00ED19D3"/>
    <w:rsid w:val="00ED20A8"/>
    <w:rsid w:val="00ED23C6"/>
    <w:rsid w:val="00ED24D8"/>
    <w:rsid w:val="00ED2C21"/>
    <w:rsid w:val="00ED2F84"/>
    <w:rsid w:val="00ED34DA"/>
    <w:rsid w:val="00ED3A20"/>
    <w:rsid w:val="00ED3FA7"/>
    <w:rsid w:val="00ED42CE"/>
    <w:rsid w:val="00ED46D2"/>
    <w:rsid w:val="00ED48FE"/>
    <w:rsid w:val="00ED4D6C"/>
    <w:rsid w:val="00ED4DC9"/>
    <w:rsid w:val="00ED4E85"/>
    <w:rsid w:val="00ED50FB"/>
    <w:rsid w:val="00ED5806"/>
    <w:rsid w:val="00ED592A"/>
    <w:rsid w:val="00ED593A"/>
    <w:rsid w:val="00ED5F7A"/>
    <w:rsid w:val="00ED641C"/>
    <w:rsid w:val="00ED6648"/>
    <w:rsid w:val="00ED6DFB"/>
    <w:rsid w:val="00ED721C"/>
    <w:rsid w:val="00ED72DC"/>
    <w:rsid w:val="00ED7740"/>
    <w:rsid w:val="00ED7886"/>
    <w:rsid w:val="00ED7C07"/>
    <w:rsid w:val="00EE0156"/>
    <w:rsid w:val="00EE0272"/>
    <w:rsid w:val="00EE07EA"/>
    <w:rsid w:val="00EE08A1"/>
    <w:rsid w:val="00EE09C7"/>
    <w:rsid w:val="00EE0C62"/>
    <w:rsid w:val="00EE0FC4"/>
    <w:rsid w:val="00EE153F"/>
    <w:rsid w:val="00EE1C7D"/>
    <w:rsid w:val="00EE1E2E"/>
    <w:rsid w:val="00EE1E97"/>
    <w:rsid w:val="00EE2101"/>
    <w:rsid w:val="00EE2739"/>
    <w:rsid w:val="00EE3065"/>
    <w:rsid w:val="00EE326F"/>
    <w:rsid w:val="00EE361C"/>
    <w:rsid w:val="00EE394C"/>
    <w:rsid w:val="00EE3C9E"/>
    <w:rsid w:val="00EE3CEB"/>
    <w:rsid w:val="00EE43BE"/>
    <w:rsid w:val="00EE47D5"/>
    <w:rsid w:val="00EE4810"/>
    <w:rsid w:val="00EE59F2"/>
    <w:rsid w:val="00EE6568"/>
    <w:rsid w:val="00EE6800"/>
    <w:rsid w:val="00EE6C63"/>
    <w:rsid w:val="00EE6E41"/>
    <w:rsid w:val="00EE7251"/>
    <w:rsid w:val="00EE75ED"/>
    <w:rsid w:val="00EE7A63"/>
    <w:rsid w:val="00EE7B8E"/>
    <w:rsid w:val="00EE7D77"/>
    <w:rsid w:val="00EE7F5B"/>
    <w:rsid w:val="00EF003D"/>
    <w:rsid w:val="00EF0589"/>
    <w:rsid w:val="00EF0A70"/>
    <w:rsid w:val="00EF0D46"/>
    <w:rsid w:val="00EF2105"/>
    <w:rsid w:val="00EF2132"/>
    <w:rsid w:val="00EF213F"/>
    <w:rsid w:val="00EF3276"/>
    <w:rsid w:val="00EF34E6"/>
    <w:rsid w:val="00EF3B80"/>
    <w:rsid w:val="00EF3E1D"/>
    <w:rsid w:val="00EF3E8D"/>
    <w:rsid w:val="00EF3F1D"/>
    <w:rsid w:val="00EF3FAB"/>
    <w:rsid w:val="00EF43CF"/>
    <w:rsid w:val="00EF454F"/>
    <w:rsid w:val="00EF45D8"/>
    <w:rsid w:val="00EF4ACA"/>
    <w:rsid w:val="00EF4C74"/>
    <w:rsid w:val="00EF4E9A"/>
    <w:rsid w:val="00EF5291"/>
    <w:rsid w:val="00EF5393"/>
    <w:rsid w:val="00EF54E1"/>
    <w:rsid w:val="00EF5E7A"/>
    <w:rsid w:val="00EF5EE5"/>
    <w:rsid w:val="00EF62A9"/>
    <w:rsid w:val="00EF643C"/>
    <w:rsid w:val="00EF6676"/>
    <w:rsid w:val="00EF668B"/>
    <w:rsid w:val="00EF6E15"/>
    <w:rsid w:val="00EF6F40"/>
    <w:rsid w:val="00EF7005"/>
    <w:rsid w:val="00EF7108"/>
    <w:rsid w:val="00EF714A"/>
    <w:rsid w:val="00EF71E3"/>
    <w:rsid w:val="00EF7520"/>
    <w:rsid w:val="00F001E4"/>
    <w:rsid w:val="00F00336"/>
    <w:rsid w:val="00F00842"/>
    <w:rsid w:val="00F00A5D"/>
    <w:rsid w:val="00F00BC3"/>
    <w:rsid w:val="00F00C9F"/>
    <w:rsid w:val="00F01FF6"/>
    <w:rsid w:val="00F020B1"/>
    <w:rsid w:val="00F022C9"/>
    <w:rsid w:val="00F02496"/>
    <w:rsid w:val="00F024F3"/>
    <w:rsid w:val="00F02622"/>
    <w:rsid w:val="00F0277C"/>
    <w:rsid w:val="00F03466"/>
    <w:rsid w:val="00F03822"/>
    <w:rsid w:val="00F0423E"/>
    <w:rsid w:val="00F04722"/>
    <w:rsid w:val="00F04E6B"/>
    <w:rsid w:val="00F05018"/>
    <w:rsid w:val="00F05402"/>
    <w:rsid w:val="00F05B07"/>
    <w:rsid w:val="00F05D5C"/>
    <w:rsid w:val="00F06C55"/>
    <w:rsid w:val="00F06C9D"/>
    <w:rsid w:val="00F06E51"/>
    <w:rsid w:val="00F06E7F"/>
    <w:rsid w:val="00F07168"/>
    <w:rsid w:val="00F07208"/>
    <w:rsid w:val="00F07232"/>
    <w:rsid w:val="00F07379"/>
    <w:rsid w:val="00F078A0"/>
    <w:rsid w:val="00F10296"/>
    <w:rsid w:val="00F10EED"/>
    <w:rsid w:val="00F1200E"/>
    <w:rsid w:val="00F1236F"/>
    <w:rsid w:val="00F1239F"/>
    <w:rsid w:val="00F125FC"/>
    <w:rsid w:val="00F12726"/>
    <w:rsid w:val="00F12831"/>
    <w:rsid w:val="00F12BCE"/>
    <w:rsid w:val="00F13204"/>
    <w:rsid w:val="00F1358C"/>
    <w:rsid w:val="00F13817"/>
    <w:rsid w:val="00F13992"/>
    <w:rsid w:val="00F13A65"/>
    <w:rsid w:val="00F13C5E"/>
    <w:rsid w:val="00F14194"/>
    <w:rsid w:val="00F14451"/>
    <w:rsid w:val="00F1479F"/>
    <w:rsid w:val="00F14B4B"/>
    <w:rsid w:val="00F14D5E"/>
    <w:rsid w:val="00F155E2"/>
    <w:rsid w:val="00F1591B"/>
    <w:rsid w:val="00F15D28"/>
    <w:rsid w:val="00F15F47"/>
    <w:rsid w:val="00F16025"/>
    <w:rsid w:val="00F162AF"/>
    <w:rsid w:val="00F16330"/>
    <w:rsid w:val="00F166D7"/>
    <w:rsid w:val="00F167A2"/>
    <w:rsid w:val="00F1691F"/>
    <w:rsid w:val="00F16A97"/>
    <w:rsid w:val="00F16B67"/>
    <w:rsid w:val="00F16EFF"/>
    <w:rsid w:val="00F17016"/>
    <w:rsid w:val="00F17054"/>
    <w:rsid w:val="00F17163"/>
    <w:rsid w:val="00F1723D"/>
    <w:rsid w:val="00F1754A"/>
    <w:rsid w:val="00F17696"/>
    <w:rsid w:val="00F176E2"/>
    <w:rsid w:val="00F1786D"/>
    <w:rsid w:val="00F2005B"/>
    <w:rsid w:val="00F210BA"/>
    <w:rsid w:val="00F21A3E"/>
    <w:rsid w:val="00F21A76"/>
    <w:rsid w:val="00F21BEE"/>
    <w:rsid w:val="00F21E2D"/>
    <w:rsid w:val="00F2261E"/>
    <w:rsid w:val="00F22BEF"/>
    <w:rsid w:val="00F22EA5"/>
    <w:rsid w:val="00F23582"/>
    <w:rsid w:val="00F2369C"/>
    <w:rsid w:val="00F239D4"/>
    <w:rsid w:val="00F23B6B"/>
    <w:rsid w:val="00F23BE3"/>
    <w:rsid w:val="00F23CD2"/>
    <w:rsid w:val="00F24146"/>
    <w:rsid w:val="00F2423A"/>
    <w:rsid w:val="00F2456E"/>
    <w:rsid w:val="00F24E68"/>
    <w:rsid w:val="00F25309"/>
    <w:rsid w:val="00F2555D"/>
    <w:rsid w:val="00F25FF1"/>
    <w:rsid w:val="00F26086"/>
    <w:rsid w:val="00F261BF"/>
    <w:rsid w:val="00F26201"/>
    <w:rsid w:val="00F264DE"/>
    <w:rsid w:val="00F266E9"/>
    <w:rsid w:val="00F26789"/>
    <w:rsid w:val="00F26802"/>
    <w:rsid w:val="00F2772C"/>
    <w:rsid w:val="00F277B2"/>
    <w:rsid w:val="00F2789D"/>
    <w:rsid w:val="00F27B83"/>
    <w:rsid w:val="00F300A2"/>
    <w:rsid w:val="00F30262"/>
    <w:rsid w:val="00F30573"/>
    <w:rsid w:val="00F30993"/>
    <w:rsid w:val="00F312BF"/>
    <w:rsid w:val="00F31A34"/>
    <w:rsid w:val="00F31B57"/>
    <w:rsid w:val="00F31DAD"/>
    <w:rsid w:val="00F3237D"/>
    <w:rsid w:val="00F3243F"/>
    <w:rsid w:val="00F3287D"/>
    <w:rsid w:val="00F3291B"/>
    <w:rsid w:val="00F32C47"/>
    <w:rsid w:val="00F32DB9"/>
    <w:rsid w:val="00F332A4"/>
    <w:rsid w:val="00F332D8"/>
    <w:rsid w:val="00F333CD"/>
    <w:rsid w:val="00F33420"/>
    <w:rsid w:val="00F33480"/>
    <w:rsid w:val="00F33783"/>
    <w:rsid w:val="00F34484"/>
    <w:rsid w:val="00F347AC"/>
    <w:rsid w:val="00F34C6E"/>
    <w:rsid w:val="00F34D9A"/>
    <w:rsid w:val="00F34E44"/>
    <w:rsid w:val="00F34EE8"/>
    <w:rsid w:val="00F34FFE"/>
    <w:rsid w:val="00F352E5"/>
    <w:rsid w:val="00F35B74"/>
    <w:rsid w:val="00F35E60"/>
    <w:rsid w:val="00F35E69"/>
    <w:rsid w:val="00F35FCB"/>
    <w:rsid w:val="00F3651A"/>
    <w:rsid w:val="00F3651F"/>
    <w:rsid w:val="00F369CF"/>
    <w:rsid w:val="00F36EFC"/>
    <w:rsid w:val="00F37252"/>
    <w:rsid w:val="00F37348"/>
    <w:rsid w:val="00F37504"/>
    <w:rsid w:val="00F37710"/>
    <w:rsid w:val="00F37813"/>
    <w:rsid w:val="00F37873"/>
    <w:rsid w:val="00F37E27"/>
    <w:rsid w:val="00F37EC5"/>
    <w:rsid w:val="00F400D9"/>
    <w:rsid w:val="00F40457"/>
    <w:rsid w:val="00F4057D"/>
    <w:rsid w:val="00F408D3"/>
    <w:rsid w:val="00F418AA"/>
    <w:rsid w:val="00F42266"/>
    <w:rsid w:val="00F42396"/>
    <w:rsid w:val="00F424F4"/>
    <w:rsid w:val="00F42B29"/>
    <w:rsid w:val="00F42EA2"/>
    <w:rsid w:val="00F42FAB"/>
    <w:rsid w:val="00F43003"/>
    <w:rsid w:val="00F4301B"/>
    <w:rsid w:val="00F4327B"/>
    <w:rsid w:val="00F4399B"/>
    <w:rsid w:val="00F43B06"/>
    <w:rsid w:val="00F43B91"/>
    <w:rsid w:val="00F43D27"/>
    <w:rsid w:val="00F43F9B"/>
    <w:rsid w:val="00F4416C"/>
    <w:rsid w:val="00F4486F"/>
    <w:rsid w:val="00F44976"/>
    <w:rsid w:val="00F44CC6"/>
    <w:rsid w:val="00F44EB8"/>
    <w:rsid w:val="00F44F98"/>
    <w:rsid w:val="00F4519A"/>
    <w:rsid w:val="00F45556"/>
    <w:rsid w:val="00F45557"/>
    <w:rsid w:val="00F455F4"/>
    <w:rsid w:val="00F46827"/>
    <w:rsid w:val="00F46A5E"/>
    <w:rsid w:val="00F472A3"/>
    <w:rsid w:val="00F47730"/>
    <w:rsid w:val="00F511CA"/>
    <w:rsid w:val="00F5135C"/>
    <w:rsid w:val="00F516A2"/>
    <w:rsid w:val="00F516F9"/>
    <w:rsid w:val="00F51F6E"/>
    <w:rsid w:val="00F52451"/>
    <w:rsid w:val="00F52EF8"/>
    <w:rsid w:val="00F52F35"/>
    <w:rsid w:val="00F530BE"/>
    <w:rsid w:val="00F538D9"/>
    <w:rsid w:val="00F538F4"/>
    <w:rsid w:val="00F53E1E"/>
    <w:rsid w:val="00F54999"/>
    <w:rsid w:val="00F54F63"/>
    <w:rsid w:val="00F55781"/>
    <w:rsid w:val="00F55C96"/>
    <w:rsid w:val="00F56444"/>
    <w:rsid w:val="00F565FE"/>
    <w:rsid w:val="00F5663E"/>
    <w:rsid w:val="00F566EE"/>
    <w:rsid w:val="00F56A04"/>
    <w:rsid w:val="00F56A46"/>
    <w:rsid w:val="00F57074"/>
    <w:rsid w:val="00F5722F"/>
    <w:rsid w:val="00F57361"/>
    <w:rsid w:val="00F573D2"/>
    <w:rsid w:val="00F57403"/>
    <w:rsid w:val="00F57D6A"/>
    <w:rsid w:val="00F60643"/>
    <w:rsid w:val="00F60B7B"/>
    <w:rsid w:val="00F60D8B"/>
    <w:rsid w:val="00F60EFA"/>
    <w:rsid w:val="00F6103C"/>
    <w:rsid w:val="00F61090"/>
    <w:rsid w:val="00F61259"/>
    <w:rsid w:val="00F61466"/>
    <w:rsid w:val="00F61483"/>
    <w:rsid w:val="00F61673"/>
    <w:rsid w:val="00F618F8"/>
    <w:rsid w:val="00F6194C"/>
    <w:rsid w:val="00F61B1E"/>
    <w:rsid w:val="00F61BE4"/>
    <w:rsid w:val="00F6202D"/>
    <w:rsid w:val="00F62AC8"/>
    <w:rsid w:val="00F632FD"/>
    <w:rsid w:val="00F63A09"/>
    <w:rsid w:val="00F63D0E"/>
    <w:rsid w:val="00F63D53"/>
    <w:rsid w:val="00F63FF7"/>
    <w:rsid w:val="00F64464"/>
    <w:rsid w:val="00F64880"/>
    <w:rsid w:val="00F64E99"/>
    <w:rsid w:val="00F65A8F"/>
    <w:rsid w:val="00F65BFC"/>
    <w:rsid w:val="00F65FC8"/>
    <w:rsid w:val="00F65FEA"/>
    <w:rsid w:val="00F66136"/>
    <w:rsid w:val="00F66477"/>
    <w:rsid w:val="00F666DE"/>
    <w:rsid w:val="00F669B6"/>
    <w:rsid w:val="00F66B60"/>
    <w:rsid w:val="00F67BDD"/>
    <w:rsid w:val="00F70409"/>
    <w:rsid w:val="00F70411"/>
    <w:rsid w:val="00F705F0"/>
    <w:rsid w:val="00F70BA3"/>
    <w:rsid w:val="00F70D7D"/>
    <w:rsid w:val="00F70FB4"/>
    <w:rsid w:val="00F71478"/>
    <w:rsid w:val="00F7170D"/>
    <w:rsid w:val="00F71E4A"/>
    <w:rsid w:val="00F720B1"/>
    <w:rsid w:val="00F72CC4"/>
    <w:rsid w:val="00F72DCF"/>
    <w:rsid w:val="00F72FEF"/>
    <w:rsid w:val="00F738FE"/>
    <w:rsid w:val="00F74111"/>
    <w:rsid w:val="00F741A1"/>
    <w:rsid w:val="00F7431E"/>
    <w:rsid w:val="00F74685"/>
    <w:rsid w:val="00F74D2B"/>
    <w:rsid w:val="00F7529B"/>
    <w:rsid w:val="00F75304"/>
    <w:rsid w:val="00F7541C"/>
    <w:rsid w:val="00F75446"/>
    <w:rsid w:val="00F757AE"/>
    <w:rsid w:val="00F758A5"/>
    <w:rsid w:val="00F75E57"/>
    <w:rsid w:val="00F7688A"/>
    <w:rsid w:val="00F76B71"/>
    <w:rsid w:val="00F76D75"/>
    <w:rsid w:val="00F7718D"/>
    <w:rsid w:val="00F778E9"/>
    <w:rsid w:val="00F77C06"/>
    <w:rsid w:val="00F77D32"/>
    <w:rsid w:val="00F77E3E"/>
    <w:rsid w:val="00F80056"/>
    <w:rsid w:val="00F803E8"/>
    <w:rsid w:val="00F8062C"/>
    <w:rsid w:val="00F80699"/>
    <w:rsid w:val="00F8096B"/>
    <w:rsid w:val="00F809B6"/>
    <w:rsid w:val="00F80B07"/>
    <w:rsid w:val="00F80E16"/>
    <w:rsid w:val="00F810B9"/>
    <w:rsid w:val="00F810E7"/>
    <w:rsid w:val="00F8122B"/>
    <w:rsid w:val="00F81311"/>
    <w:rsid w:val="00F813B9"/>
    <w:rsid w:val="00F81703"/>
    <w:rsid w:val="00F8198F"/>
    <w:rsid w:val="00F819FE"/>
    <w:rsid w:val="00F81DA8"/>
    <w:rsid w:val="00F824E3"/>
    <w:rsid w:val="00F8251E"/>
    <w:rsid w:val="00F82564"/>
    <w:rsid w:val="00F82682"/>
    <w:rsid w:val="00F82773"/>
    <w:rsid w:val="00F82E0A"/>
    <w:rsid w:val="00F82E2D"/>
    <w:rsid w:val="00F833BD"/>
    <w:rsid w:val="00F83F05"/>
    <w:rsid w:val="00F841DC"/>
    <w:rsid w:val="00F84399"/>
    <w:rsid w:val="00F84599"/>
    <w:rsid w:val="00F84749"/>
    <w:rsid w:val="00F84FA6"/>
    <w:rsid w:val="00F8512C"/>
    <w:rsid w:val="00F85317"/>
    <w:rsid w:val="00F854D3"/>
    <w:rsid w:val="00F8565F"/>
    <w:rsid w:val="00F858BC"/>
    <w:rsid w:val="00F858E0"/>
    <w:rsid w:val="00F85CCC"/>
    <w:rsid w:val="00F85CD1"/>
    <w:rsid w:val="00F86028"/>
    <w:rsid w:val="00F8612B"/>
    <w:rsid w:val="00F86520"/>
    <w:rsid w:val="00F87286"/>
    <w:rsid w:val="00F872B8"/>
    <w:rsid w:val="00F87325"/>
    <w:rsid w:val="00F87500"/>
    <w:rsid w:val="00F87519"/>
    <w:rsid w:val="00F8768A"/>
    <w:rsid w:val="00F87C64"/>
    <w:rsid w:val="00F901C3"/>
    <w:rsid w:val="00F902BF"/>
    <w:rsid w:val="00F90989"/>
    <w:rsid w:val="00F90ABD"/>
    <w:rsid w:val="00F9134C"/>
    <w:rsid w:val="00F9210E"/>
    <w:rsid w:val="00F92881"/>
    <w:rsid w:val="00F92FB7"/>
    <w:rsid w:val="00F93B3F"/>
    <w:rsid w:val="00F93F0B"/>
    <w:rsid w:val="00F940FB"/>
    <w:rsid w:val="00F94309"/>
    <w:rsid w:val="00F94787"/>
    <w:rsid w:val="00F94AB5"/>
    <w:rsid w:val="00F95672"/>
    <w:rsid w:val="00F95799"/>
    <w:rsid w:val="00F9591E"/>
    <w:rsid w:val="00F959A5"/>
    <w:rsid w:val="00F96063"/>
    <w:rsid w:val="00F9617E"/>
    <w:rsid w:val="00F96269"/>
    <w:rsid w:val="00F968DB"/>
    <w:rsid w:val="00F9691F"/>
    <w:rsid w:val="00F96D61"/>
    <w:rsid w:val="00F96EF4"/>
    <w:rsid w:val="00F97633"/>
    <w:rsid w:val="00F977DB"/>
    <w:rsid w:val="00F97D30"/>
    <w:rsid w:val="00F97D9A"/>
    <w:rsid w:val="00F97E76"/>
    <w:rsid w:val="00FA0344"/>
    <w:rsid w:val="00FA07C0"/>
    <w:rsid w:val="00FA0F0A"/>
    <w:rsid w:val="00FA1171"/>
    <w:rsid w:val="00FA1F17"/>
    <w:rsid w:val="00FA1FB1"/>
    <w:rsid w:val="00FA220D"/>
    <w:rsid w:val="00FA2302"/>
    <w:rsid w:val="00FA236B"/>
    <w:rsid w:val="00FA25B1"/>
    <w:rsid w:val="00FA286F"/>
    <w:rsid w:val="00FA2955"/>
    <w:rsid w:val="00FA2B33"/>
    <w:rsid w:val="00FA34C8"/>
    <w:rsid w:val="00FA34C9"/>
    <w:rsid w:val="00FA34FF"/>
    <w:rsid w:val="00FA3517"/>
    <w:rsid w:val="00FA35EA"/>
    <w:rsid w:val="00FA3D0D"/>
    <w:rsid w:val="00FA40E0"/>
    <w:rsid w:val="00FA466F"/>
    <w:rsid w:val="00FA46D0"/>
    <w:rsid w:val="00FA4D7F"/>
    <w:rsid w:val="00FA4F18"/>
    <w:rsid w:val="00FA5434"/>
    <w:rsid w:val="00FA551D"/>
    <w:rsid w:val="00FA5834"/>
    <w:rsid w:val="00FA5D5C"/>
    <w:rsid w:val="00FA60B0"/>
    <w:rsid w:val="00FA617C"/>
    <w:rsid w:val="00FA64C8"/>
    <w:rsid w:val="00FA6508"/>
    <w:rsid w:val="00FA66CA"/>
    <w:rsid w:val="00FA6ABB"/>
    <w:rsid w:val="00FA6CF9"/>
    <w:rsid w:val="00FA6EDC"/>
    <w:rsid w:val="00FA6F57"/>
    <w:rsid w:val="00FA72EF"/>
    <w:rsid w:val="00FA73B2"/>
    <w:rsid w:val="00FA7458"/>
    <w:rsid w:val="00FA74D5"/>
    <w:rsid w:val="00FA7B11"/>
    <w:rsid w:val="00FA7B75"/>
    <w:rsid w:val="00FA7BDD"/>
    <w:rsid w:val="00FA7CB8"/>
    <w:rsid w:val="00FA7FAF"/>
    <w:rsid w:val="00FB021A"/>
    <w:rsid w:val="00FB0393"/>
    <w:rsid w:val="00FB0428"/>
    <w:rsid w:val="00FB06B5"/>
    <w:rsid w:val="00FB0C36"/>
    <w:rsid w:val="00FB0F35"/>
    <w:rsid w:val="00FB15A1"/>
    <w:rsid w:val="00FB1DE4"/>
    <w:rsid w:val="00FB1E9B"/>
    <w:rsid w:val="00FB27B3"/>
    <w:rsid w:val="00FB282E"/>
    <w:rsid w:val="00FB2C06"/>
    <w:rsid w:val="00FB2D0A"/>
    <w:rsid w:val="00FB2F1A"/>
    <w:rsid w:val="00FB331F"/>
    <w:rsid w:val="00FB336D"/>
    <w:rsid w:val="00FB3582"/>
    <w:rsid w:val="00FB35E6"/>
    <w:rsid w:val="00FB3A53"/>
    <w:rsid w:val="00FB3F50"/>
    <w:rsid w:val="00FB41C8"/>
    <w:rsid w:val="00FB4226"/>
    <w:rsid w:val="00FB4714"/>
    <w:rsid w:val="00FB4802"/>
    <w:rsid w:val="00FB5051"/>
    <w:rsid w:val="00FB53A9"/>
    <w:rsid w:val="00FB57B5"/>
    <w:rsid w:val="00FB6489"/>
    <w:rsid w:val="00FB66D2"/>
    <w:rsid w:val="00FB684C"/>
    <w:rsid w:val="00FB6AF6"/>
    <w:rsid w:val="00FB6D3D"/>
    <w:rsid w:val="00FB71F9"/>
    <w:rsid w:val="00FB736E"/>
    <w:rsid w:val="00FB7A14"/>
    <w:rsid w:val="00FB7B00"/>
    <w:rsid w:val="00FC0887"/>
    <w:rsid w:val="00FC0DE5"/>
    <w:rsid w:val="00FC0E4A"/>
    <w:rsid w:val="00FC13AF"/>
    <w:rsid w:val="00FC1787"/>
    <w:rsid w:val="00FC179E"/>
    <w:rsid w:val="00FC1DAD"/>
    <w:rsid w:val="00FC21A4"/>
    <w:rsid w:val="00FC25E8"/>
    <w:rsid w:val="00FC2A15"/>
    <w:rsid w:val="00FC2B85"/>
    <w:rsid w:val="00FC2EE3"/>
    <w:rsid w:val="00FC2EE8"/>
    <w:rsid w:val="00FC3E52"/>
    <w:rsid w:val="00FC44DB"/>
    <w:rsid w:val="00FC494D"/>
    <w:rsid w:val="00FC495B"/>
    <w:rsid w:val="00FC4B67"/>
    <w:rsid w:val="00FC4FD0"/>
    <w:rsid w:val="00FC51F7"/>
    <w:rsid w:val="00FC57FD"/>
    <w:rsid w:val="00FC58DC"/>
    <w:rsid w:val="00FC5915"/>
    <w:rsid w:val="00FC5BAE"/>
    <w:rsid w:val="00FC5EAA"/>
    <w:rsid w:val="00FC5F91"/>
    <w:rsid w:val="00FC604E"/>
    <w:rsid w:val="00FC6208"/>
    <w:rsid w:val="00FC6722"/>
    <w:rsid w:val="00FC6A73"/>
    <w:rsid w:val="00FC6DA6"/>
    <w:rsid w:val="00FC6F85"/>
    <w:rsid w:val="00FC71ED"/>
    <w:rsid w:val="00FC729A"/>
    <w:rsid w:val="00FC73F8"/>
    <w:rsid w:val="00FC7810"/>
    <w:rsid w:val="00FC7915"/>
    <w:rsid w:val="00FC7BA7"/>
    <w:rsid w:val="00FD0284"/>
    <w:rsid w:val="00FD0B42"/>
    <w:rsid w:val="00FD0E47"/>
    <w:rsid w:val="00FD0F69"/>
    <w:rsid w:val="00FD0F96"/>
    <w:rsid w:val="00FD10D5"/>
    <w:rsid w:val="00FD190E"/>
    <w:rsid w:val="00FD1A08"/>
    <w:rsid w:val="00FD1D81"/>
    <w:rsid w:val="00FD239E"/>
    <w:rsid w:val="00FD24B4"/>
    <w:rsid w:val="00FD251C"/>
    <w:rsid w:val="00FD2565"/>
    <w:rsid w:val="00FD2B56"/>
    <w:rsid w:val="00FD2C80"/>
    <w:rsid w:val="00FD3903"/>
    <w:rsid w:val="00FD3C8A"/>
    <w:rsid w:val="00FD413D"/>
    <w:rsid w:val="00FD4843"/>
    <w:rsid w:val="00FD4985"/>
    <w:rsid w:val="00FD5B14"/>
    <w:rsid w:val="00FD602C"/>
    <w:rsid w:val="00FD6253"/>
    <w:rsid w:val="00FD6B6B"/>
    <w:rsid w:val="00FD6DFA"/>
    <w:rsid w:val="00FD7117"/>
    <w:rsid w:val="00FD7421"/>
    <w:rsid w:val="00FD7523"/>
    <w:rsid w:val="00FD77A2"/>
    <w:rsid w:val="00FD7863"/>
    <w:rsid w:val="00FD7D8C"/>
    <w:rsid w:val="00FE0478"/>
    <w:rsid w:val="00FE055F"/>
    <w:rsid w:val="00FE0B9D"/>
    <w:rsid w:val="00FE0D67"/>
    <w:rsid w:val="00FE1130"/>
    <w:rsid w:val="00FE143F"/>
    <w:rsid w:val="00FE156F"/>
    <w:rsid w:val="00FE158F"/>
    <w:rsid w:val="00FE16D6"/>
    <w:rsid w:val="00FE16DC"/>
    <w:rsid w:val="00FE1919"/>
    <w:rsid w:val="00FE2244"/>
    <w:rsid w:val="00FE24D2"/>
    <w:rsid w:val="00FE251B"/>
    <w:rsid w:val="00FE268D"/>
    <w:rsid w:val="00FE2D10"/>
    <w:rsid w:val="00FE2D7B"/>
    <w:rsid w:val="00FE3300"/>
    <w:rsid w:val="00FE34DC"/>
    <w:rsid w:val="00FE36DF"/>
    <w:rsid w:val="00FE3C8E"/>
    <w:rsid w:val="00FE4131"/>
    <w:rsid w:val="00FE4ACF"/>
    <w:rsid w:val="00FE4DB6"/>
    <w:rsid w:val="00FE4DBE"/>
    <w:rsid w:val="00FE4EA7"/>
    <w:rsid w:val="00FE50F3"/>
    <w:rsid w:val="00FE5222"/>
    <w:rsid w:val="00FE5938"/>
    <w:rsid w:val="00FE5C8F"/>
    <w:rsid w:val="00FE5E28"/>
    <w:rsid w:val="00FE6309"/>
    <w:rsid w:val="00FE6641"/>
    <w:rsid w:val="00FE66E6"/>
    <w:rsid w:val="00FE6FB1"/>
    <w:rsid w:val="00FE78DE"/>
    <w:rsid w:val="00FE7C83"/>
    <w:rsid w:val="00FE7CB3"/>
    <w:rsid w:val="00FF0181"/>
    <w:rsid w:val="00FF0509"/>
    <w:rsid w:val="00FF05BE"/>
    <w:rsid w:val="00FF05FE"/>
    <w:rsid w:val="00FF07BF"/>
    <w:rsid w:val="00FF0C2A"/>
    <w:rsid w:val="00FF14C6"/>
    <w:rsid w:val="00FF1582"/>
    <w:rsid w:val="00FF1C26"/>
    <w:rsid w:val="00FF1D1B"/>
    <w:rsid w:val="00FF2292"/>
    <w:rsid w:val="00FF245C"/>
    <w:rsid w:val="00FF290F"/>
    <w:rsid w:val="00FF2AFF"/>
    <w:rsid w:val="00FF2CF8"/>
    <w:rsid w:val="00FF3152"/>
    <w:rsid w:val="00FF33A9"/>
    <w:rsid w:val="00FF34A5"/>
    <w:rsid w:val="00FF3615"/>
    <w:rsid w:val="00FF3741"/>
    <w:rsid w:val="00FF37B8"/>
    <w:rsid w:val="00FF3B30"/>
    <w:rsid w:val="00FF482B"/>
    <w:rsid w:val="00FF5461"/>
    <w:rsid w:val="00FF66F7"/>
    <w:rsid w:val="00FF67BC"/>
    <w:rsid w:val="00FF6A27"/>
    <w:rsid w:val="00FF6C9C"/>
    <w:rsid w:val="00FF6D1E"/>
    <w:rsid w:val="00FF7116"/>
    <w:rsid w:val="00FF7276"/>
    <w:rsid w:val="00FF7574"/>
    <w:rsid w:val="00FF781E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5A5AA"/>
  <w15:docId w15:val="{61A8C69D-592F-4431-A021-F235A974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975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link w:val="BodyTextIndent3Char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link w:val="BodyText2Char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7E27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F37E27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rsid w:val="00F57D6A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1Char">
    <w:name w:val="Heading 1 Char"/>
    <w:link w:val="Heading1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74619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746199"/>
    <w:rPr>
      <w:rFonts w:ascii="Symbol" w:hAnsi="Symbol" w:cs="Symbol"/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rsid w:val="0074619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746199"/>
    <w:rPr>
      <w:rFonts w:ascii="Symbol" w:hAnsi="Symbol" w:cs="Symbol"/>
      <w:b/>
      <w:bCs/>
      <w:sz w:val="24"/>
      <w:szCs w:val="24"/>
      <w:lang w:val="th-TH"/>
    </w:rPr>
  </w:style>
  <w:style w:type="character" w:customStyle="1" w:styleId="TitleChar">
    <w:name w:val="Title Char"/>
    <w:link w:val="Title"/>
    <w:uiPriority w:val="10"/>
    <w:rsid w:val="00746199"/>
    <w:rPr>
      <w:rFonts w:ascii="Symbol" w:hAnsi="Symbol" w:cs="CordiaNew"/>
      <w:b/>
      <w:sz w:val="32"/>
      <w:szCs w:val="32"/>
      <w:lang w:val="th-TH"/>
    </w:rPr>
  </w:style>
  <w:style w:type="character" w:customStyle="1" w:styleId="FooterChar">
    <w:name w:val="Footer Char"/>
    <w:link w:val="Footer"/>
    <w:uiPriority w:val="99"/>
    <w:rsid w:val="00746199"/>
    <w:rPr>
      <w:rFonts w:ascii="Symbol" w:hAnsi="Symbol"/>
      <w:sz w:val="32"/>
      <w:szCs w:val="37"/>
      <w:lang w:val="th-TH"/>
    </w:rPr>
  </w:style>
  <w:style w:type="character" w:customStyle="1" w:styleId="BodyText3Char">
    <w:name w:val="Body Text 3 Char"/>
    <w:link w:val="BodyText3"/>
    <w:uiPriority w:val="99"/>
    <w:rsid w:val="00746199"/>
    <w:rPr>
      <w:rFonts w:ascii="Symbol" w:hAnsi="Symbol" w:cs="Cordia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746199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74619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74619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746199"/>
    <w:rPr>
      <w:b/>
    </w:rPr>
  </w:style>
  <w:style w:type="paragraph" w:styleId="NoSpacing">
    <w:name w:val="No Spacing"/>
    <w:basedOn w:val="Normal"/>
    <w:uiPriority w:val="1"/>
    <w:qFormat/>
    <w:rsid w:val="0074619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74619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74619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74619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74619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F56A04"/>
    <w:rPr>
      <w:rFonts w:ascii="Symbol" w:hAnsi="Symbol" w:cs="CordiaNew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semiHidden/>
    <w:rsid w:val="00F56A04"/>
    <w:rPr>
      <w:rFonts w:ascii="Symbol" w:hAnsi="Symbol" w:cs="CordiaNew"/>
      <w:sz w:val="32"/>
      <w:szCs w:val="32"/>
      <w:lang w:val="th-TH"/>
    </w:rPr>
  </w:style>
  <w:style w:type="character" w:customStyle="1" w:styleId="BodyText2Char">
    <w:name w:val="Body Text 2 Char"/>
    <w:link w:val="BodyText2"/>
    <w:semiHidden/>
    <w:rsid w:val="00F56A04"/>
    <w:rPr>
      <w:rFonts w:ascii="Symbol" w:hAnsi="Symbol" w:cs="Symbol"/>
      <w:sz w:val="32"/>
      <w:szCs w:val="32"/>
    </w:rPr>
  </w:style>
  <w:style w:type="character" w:customStyle="1" w:styleId="HTMLPreformattedChar">
    <w:name w:val="HTML Preformatted Char"/>
    <w:link w:val="HTMLPreformatted"/>
    <w:semiHidden/>
    <w:rsid w:val="00F56A04"/>
    <w:rPr>
      <w:rFonts w:ascii="Verdana" w:hAnsi="Verdana" w:cs="Verdana"/>
    </w:rPr>
  </w:style>
  <w:style w:type="paragraph" w:customStyle="1" w:styleId="acctmergecolhdg">
    <w:name w:val="acct merge col hdg"/>
    <w:aliases w:val="mh"/>
    <w:basedOn w:val="Normal"/>
    <w:uiPriority w:val="99"/>
    <w:rsid w:val="00082EFC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uiPriority w:val="99"/>
    <w:semiHidden/>
    <w:rsid w:val="00CF0BB7"/>
    <w:rPr>
      <w:color w:val="808080"/>
    </w:rPr>
  </w:style>
  <w:style w:type="paragraph" w:customStyle="1" w:styleId="IndexHeading1">
    <w:name w:val="Index Heading1"/>
    <w:aliases w:val="ixh"/>
    <w:basedOn w:val="BodyText"/>
    <w:rsid w:val="00447135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266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791D8A-D883-4FEC-9899-28274447AD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BD3A0-C0EF-4D23-9F95-6AFE633937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922FE3-4608-4B46-A985-8BE2415E110D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customXml/itemProps4.xml><?xml version="1.0" encoding="utf-8"?>
<ds:datastoreItem xmlns:ds="http://schemas.openxmlformats.org/officeDocument/2006/customXml" ds:itemID="{88637170-5579-49CE-BB46-C32537FE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1513</TotalTime>
  <Pages>89</Pages>
  <Words>31901</Words>
  <Characters>136702</Characters>
  <Application>Microsoft Office Word</Application>
  <DocSecurity>0</DocSecurity>
  <Lines>1139</Lines>
  <Paragraphs>336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168267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JaruwanS</dc:creator>
  <cp:keywords/>
  <dc:description/>
  <cp:lastModifiedBy>Sathon, Attapon</cp:lastModifiedBy>
  <cp:revision>556</cp:revision>
  <cp:lastPrinted>2024-02-28T15:07:00Z</cp:lastPrinted>
  <dcterms:created xsi:type="dcterms:W3CDTF">2024-02-23T04:53:00Z</dcterms:created>
  <dcterms:modified xsi:type="dcterms:W3CDTF">2024-02-28T15:09:00Z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2022-01-10T02:36:38Z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88ad9ca0-5743-4b36-8784-d8550aeaf9ee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0x01010093D497D9EDB084499487CF90B067EA6C</vt:lpwstr>
  </property>
  <property fmtid="{D5CDD505-2E9C-101B-9397-08002B2CF9AE}" pid="10" name="MediaServiceImageTags">
    <vt:lpwstr/>
  </property>
</Properties>
</file>