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6705"/>
        <w:gridCol w:w="1215"/>
      </w:tblGrid>
      <w:tr w:rsidR="00E81576" w:rsidRPr="00B44823" w14:paraId="29BD5092" w14:textId="77777777" w:rsidTr="00A81676">
        <w:trPr>
          <w:tblHeader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75CF4C09" w14:textId="77777777" w:rsidR="00E81576" w:rsidRPr="009209DB" w:rsidRDefault="00E81576" w:rsidP="002127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rPr>
                <w:rFonts w:ascii="Angsana New" w:hAnsi="Angsana New" w:cs="Angsana New"/>
                <w:sz w:val="30"/>
                <w:szCs w:val="30"/>
              </w:rPr>
            </w:pPr>
            <w:r w:rsidRPr="009209DB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CA4F027" w14:textId="77777777" w:rsidR="00E81576" w:rsidRPr="009209DB" w:rsidRDefault="00E81576" w:rsidP="005F11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05" w:type="dxa"/>
            <w:tcBorders>
              <w:top w:val="nil"/>
              <w:left w:val="nil"/>
              <w:bottom w:val="nil"/>
              <w:right w:val="nil"/>
            </w:tcBorders>
          </w:tcPr>
          <w:p w14:paraId="4E9DDDCF" w14:textId="77777777" w:rsidR="00E81576" w:rsidRPr="009209DB" w:rsidRDefault="00E81576" w:rsidP="009B025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439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209DB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19533FA5" w14:textId="77777777" w:rsidR="00E81576" w:rsidRPr="009209DB" w:rsidRDefault="00E81576" w:rsidP="005F11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-113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81576" w:rsidRPr="00B44823" w14:paraId="6D3481E0" w14:textId="77777777" w:rsidTr="00A816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5EC8AA48" w14:textId="77777777" w:rsidR="00E81576" w:rsidRPr="009209DB" w:rsidRDefault="00E81576" w:rsidP="005F11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/>
              <w:jc w:val="center"/>
              <w:rPr>
                <w:rFonts w:ascii="Angsana New" w:hAnsi="Angsana New" w:cs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70" w:type="dxa"/>
          </w:tcPr>
          <w:p w14:paraId="533983AB" w14:textId="77777777" w:rsidR="00E81576" w:rsidRPr="009209DB" w:rsidRDefault="00E81576" w:rsidP="005F11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6705" w:type="dxa"/>
          </w:tcPr>
          <w:p w14:paraId="607D0618" w14:textId="77777777" w:rsidR="00E81576" w:rsidRPr="009209DB" w:rsidRDefault="00E81576" w:rsidP="009B025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439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215" w:type="dxa"/>
          </w:tcPr>
          <w:p w14:paraId="375FB1CB" w14:textId="77777777" w:rsidR="00E81576" w:rsidRPr="009209DB" w:rsidRDefault="00E81576" w:rsidP="005F11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-113" w:right="-135"/>
              <w:jc w:val="center"/>
              <w:rPr>
                <w:rFonts w:ascii="Angsana New" w:hAnsi="Angsana New" w:cs="Angsana New"/>
                <w:b w:val="0"/>
                <w:bCs w:val="0"/>
                <w:sz w:val="16"/>
                <w:szCs w:val="16"/>
              </w:rPr>
            </w:pPr>
          </w:p>
        </w:tc>
      </w:tr>
      <w:tr w:rsidR="00E81576" w:rsidRPr="00B44823" w14:paraId="3CD9D9F0" w14:textId="77777777" w:rsidTr="005F11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2675302" w14:textId="3B15BA9C" w:rsidR="00E81576" w:rsidRPr="009209DB" w:rsidRDefault="00B53767" w:rsidP="002127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20E8251B" w14:textId="77777777" w:rsidR="00E81576" w:rsidRPr="009209DB" w:rsidRDefault="00E81576" w:rsidP="005F11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04E44B30" w14:textId="77777777" w:rsidR="00E81576" w:rsidRPr="009209DB" w:rsidRDefault="005A318E" w:rsidP="009B025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439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209D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</w:t>
            </w:r>
            <w:r w:rsidR="00FF6F66" w:rsidRPr="009209D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ทั่วไป</w:t>
            </w:r>
          </w:p>
        </w:tc>
        <w:tc>
          <w:tcPr>
            <w:tcW w:w="1215" w:type="dxa"/>
          </w:tcPr>
          <w:p w14:paraId="452523C3" w14:textId="77777777" w:rsidR="00E81576" w:rsidRPr="009209DB" w:rsidRDefault="00E81576" w:rsidP="005F11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 w:right="-13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E81576" w:rsidRPr="00B44823" w14:paraId="440A29CA" w14:textId="77777777" w:rsidTr="005F11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C8AADD3" w14:textId="4E708853" w:rsidR="00E81576" w:rsidRPr="009209DB" w:rsidRDefault="00B53767" w:rsidP="002127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3F3B1EC4" w14:textId="77777777" w:rsidR="00E81576" w:rsidRPr="009209DB" w:rsidRDefault="00E81576" w:rsidP="005F11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5A1817FF" w14:textId="77777777" w:rsidR="00E81576" w:rsidRPr="009209DB" w:rsidRDefault="00FF6F66" w:rsidP="009B025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439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209D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</w:t>
            </w:r>
          </w:p>
        </w:tc>
        <w:tc>
          <w:tcPr>
            <w:tcW w:w="1215" w:type="dxa"/>
          </w:tcPr>
          <w:p w14:paraId="695D86D3" w14:textId="77777777" w:rsidR="00E81576" w:rsidRPr="009209DB" w:rsidRDefault="00E81576" w:rsidP="005F11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 w:right="-13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9B27E1" w:rsidRPr="00B44823" w14:paraId="7233B37E" w14:textId="77777777" w:rsidTr="005F11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0466821" w14:textId="2BA7095E" w:rsidR="009B27E1" w:rsidRPr="009209DB" w:rsidRDefault="00B53767" w:rsidP="009B27E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281557D0" w14:textId="77777777" w:rsidR="009B27E1" w:rsidRPr="009209DB" w:rsidRDefault="009B27E1" w:rsidP="009B27E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55D68547" w14:textId="67CE2E6E" w:rsidR="009B27E1" w:rsidRPr="009209DB" w:rsidRDefault="009B27E1" w:rsidP="009B27E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439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209D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นโยบายการบัญชีที่สำคัญ</w:t>
            </w:r>
          </w:p>
        </w:tc>
        <w:tc>
          <w:tcPr>
            <w:tcW w:w="1215" w:type="dxa"/>
          </w:tcPr>
          <w:p w14:paraId="21C3DE4B" w14:textId="77777777" w:rsidR="009B27E1" w:rsidRPr="009209DB" w:rsidRDefault="009B27E1" w:rsidP="009B27E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 w:right="-13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9B27E1" w:rsidRPr="00B44823" w14:paraId="683D9F89" w14:textId="77777777" w:rsidTr="005F11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4F1FBC1" w14:textId="38730CC3" w:rsidR="009B27E1" w:rsidRPr="009209DB" w:rsidRDefault="00086E48" w:rsidP="009B27E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6253FEFE" w14:textId="77777777" w:rsidR="009B27E1" w:rsidRPr="009209DB" w:rsidRDefault="009B27E1" w:rsidP="009B27E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4B6A34FC" w14:textId="3D2FE00B" w:rsidR="009B27E1" w:rsidRPr="009209DB" w:rsidRDefault="009B27E1" w:rsidP="009B27E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439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209D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215" w:type="dxa"/>
          </w:tcPr>
          <w:p w14:paraId="447F71CD" w14:textId="77777777" w:rsidR="009B27E1" w:rsidRPr="009209DB" w:rsidRDefault="009B27E1" w:rsidP="009B27E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 w:right="-13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9B27E1" w:rsidRPr="00B44823" w14:paraId="10F9FACA" w14:textId="77777777" w:rsidTr="005F11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F1E3159" w14:textId="6C23F3B6" w:rsidR="009B27E1" w:rsidRPr="009209DB" w:rsidRDefault="00086E48" w:rsidP="009B27E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6457F05B" w14:textId="77777777" w:rsidR="009B27E1" w:rsidRPr="009209DB" w:rsidRDefault="009B27E1" w:rsidP="009B27E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1CACC8C6" w14:textId="1764BBE3" w:rsidR="009B27E1" w:rsidRPr="009209DB" w:rsidRDefault="009B27E1" w:rsidP="009B27E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439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209D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215" w:type="dxa"/>
          </w:tcPr>
          <w:p w14:paraId="2B9F151E" w14:textId="77777777" w:rsidR="009B27E1" w:rsidRPr="009209DB" w:rsidRDefault="009B27E1" w:rsidP="009B27E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 w:right="-13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9B27E1" w:rsidRPr="00B44823" w14:paraId="593C9DAB" w14:textId="77777777" w:rsidTr="005F11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116D785" w14:textId="30862E25" w:rsidR="009B27E1" w:rsidRPr="009209DB" w:rsidRDefault="00086E48" w:rsidP="009B27E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4456F5BD" w14:textId="77777777" w:rsidR="009B27E1" w:rsidRPr="009209DB" w:rsidRDefault="009B27E1" w:rsidP="009B27E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571E2721" w14:textId="2A70C91F" w:rsidR="009B27E1" w:rsidRPr="009209DB" w:rsidRDefault="009B27E1" w:rsidP="009B27E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439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9209D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ลูกหนี้</w:t>
            </w: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การค้า</w:t>
            </w:r>
          </w:p>
        </w:tc>
        <w:tc>
          <w:tcPr>
            <w:tcW w:w="1215" w:type="dxa"/>
          </w:tcPr>
          <w:p w14:paraId="3AD0042A" w14:textId="77777777" w:rsidR="009B27E1" w:rsidRPr="009209DB" w:rsidRDefault="009B27E1" w:rsidP="009B27E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 w:right="-13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457E31" w:rsidRPr="00B44823" w14:paraId="6AE42BC8" w14:textId="77777777" w:rsidTr="005F11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DC84171" w14:textId="23DB6FF2" w:rsidR="00457E31" w:rsidRPr="007C301A" w:rsidRDefault="00457E31" w:rsidP="00457E3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66838475" w14:textId="77777777" w:rsidR="00457E31" w:rsidRPr="009209DB" w:rsidRDefault="00457E31" w:rsidP="00457E3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5E7D78BC" w14:textId="324D1F08" w:rsidR="00457E31" w:rsidRPr="009209DB" w:rsidRDefault="00457E31" w:rsidP="00457E3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439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209D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215" w:type="dxa"/>
          </w:tcPr>
          <w:p w14:paraId="0E8DA449" w14:textId="77777777" w:rsidR="00457E31" w:rsidRPr="009209DB" w:rsidRDefault="00457E31" w:rsidP="00457E3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 w:right="-13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457E31" w:rsidRPr="00B44823" w14:paraId="233FFE72" w14:textId="77777777" w:rsidTr="005F11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5797DDE" w14:textId="3E8119D0" w:rsidR="00457E31" w:rsidRPr="009209DB" w:rsidRDefault="00457E31" w:rsidP="00457E3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20DE71D6" w14:textId="77777777" w:rsidR="00457E31" w:rsidRPr="009209DB" w:rsidRDefault="00457E31" w:rsidP="00457E3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10C1DD76" w14:textId="53AC372B" w:rsidR="00457E31" w:rsidRPr="009209DB" w:rsidRDefault="00457E31" w:rsidP="00457E3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439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209D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215" w:type="dxa"/>
          </w:tcPr>
          <w:p w14:paraId="7859AC9D" w14:textId="77777777" w:rsidR="00457E31" w:rsidRPr="009209DB" w:rsidRDefault="00457E31" w:rsidP="00457E3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 w:right="-13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4C2292" w:rsidRPr="00B44823" w14:paraId="617B7BD4" w14:textId="77777777" w:rsidTr="005F11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D9C2239" w14:textId="59ADDA40" w:rsidR="004C2292" w:rsidRPr="009209DB" w:rsidRDefault="00B639E0" w:rsidP="004C22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19D9C97D" w14:textId="77777777" w:rsidR="004C2292" w:rsidRPr="009209DB" w:rsidRDefault="004C2292" w:rsidP="004C22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53137FB9" w14:textId="0563519B" w:rsidR="004C2292" w:rsidRPr="009209DB" w:rsidRDefault="004C2292" w:rsidP="004C22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439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15" w:type="dxa"/>
          </w:tcPr>
          <w:p w14:paraId="2E17C8B4" w14:textId="77777777" w:rsidR="004C2292" w:rsidRPr="009209DB" w:rsidRDefault="004C2292" w:rsidP="004C22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 w:right="-13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4C2292" w:rsidRPr="00B44823" w14:paraId="4B7875E0" w14:textId="77777777" w:rsidTr="005F11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94A5712" w14:textId="0FAF5251" w:rsidR="004C2292" w:rsidRPr="009209DB" w:rsidRDefault="004C2292" w:rsidP="004C22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B639E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13FB2C54" w14:textId="77777777" w:rsidR="004C2292" w:rsidRPr="009209DB" w:rsidRDefault="004C2292" w:rsidP="004C22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25E03D60" w14:textId="4816CF3C" w:rsidR="004C2292" w:rsidRPr="009209DB" w:rsidRDefault="004C2292" w:rsidP="004C22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439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6F4F98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215" w:type="dxa"/>
          </w:tcPr>
          <w:p w14:paraId="269F61D2" w14:textId="77777777" w:rsidR="004C2292" w:rsidRPr="009209DB" w:rsidRDefault="004C2292" w:rsidP="004C22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 w:right="-13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4C2292" w:rsidRPr="00B44823" w14:paraId="1FE49F16" w14:textId="77777777" w:rsidTr="005F11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74F023E" w14:textId="100B1C87" w:rsidR="004C2292" w:rsidRPr="009209DB" w:rsidRDefault="004C2292" w:rsidP="004C22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B639E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5D15E5A1" w14:textId="77777777" w:rsidR="004C2292" w:rsidRPr="009209DB" w:rsidRDefault="004C2292" w:rsidP="004C22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2C173AEA" w14:textId="1412A5DC" w:rsidR="004C2292" w:rsidRPr="009209DB" w:rsidRDefault="004C2292" w:rsidP="004C22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439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11936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สำรอง</w:t>
            </w:r>
          </w:p>
        </w:tc>
        <w:tc>
          <w:tcPr>
            <w:tcW w:w="1215" w:type="dxa"/>
          </w:tcPr>
          <w:p w14:paraId="123BEC4A" w14:textId="77777777" w:rsidR="004C2292" w:rsidRPr="009209DB" w:rsidRDefault="004C2292" w:rsidP="004C22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 w:right="-13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4C2292" w:rsidRPr="00B44823" w14:paraId="38F2274D" w14:textId="77777777" w:rsidTr="005F11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0B7DE6B" w14:textId="084383D7" w:rsidR="004C2292" w:rsidRPr="009209DB" w:rsidRDefault="004C2292" w:rsidP="004C22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B639E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48DC7707" w14:textId="77777777" w:rsidR="004C2292" w:rsidRPr="009209DB" w:rsidRDefault="004C2292" w:rsidP="004C22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4CCF1E4F" w14:textId="66A04329" w:rsidR="004C2292" w:rsidRPr="009209DB" w:rsidRDefault="004C2292" w:rsidP="004C22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439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209D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ส่วนงาน</w:t>
            </w: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ดำเนินงาน</w:t>
            </w:r>
            <w:r w:rsidRPr="005F16B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และการจำแนกรายได้</w:t>
            </w:r>
          </w:p>
        </w:tc>
        <w:tc>
          <w:tcPr>
            <w:tcW w:w="1215" w:type="dxa"/>
          </w:tcPr>
          <w:p w14:paraId="40CAA393" w14:textId="77777777" w:rsidR="004C2292" w:rsidRPr="009209DB" w:rsidRDefault="004C2292" w:rsidP="004C22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 w:right="-13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4C2292" w:rsidRPr="00B44823" w14:paraId="6FB87698" w14:textId="77777777" w:rsidTr="005F11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CDA9A34" w14:textId="35FB6C38" w:rsidR="004C2292" w:rsidRPr="009209DB" w:rsidRDefault="004C2292" w:rsidP="004C22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B639E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295A7F94" w14:textId="77777777" w:rsidR="004C2292" w:rsidRPr="009209DB" w:rsidRDefault="004C2292" w:rsidP="004C22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0FDD1D92" w14:textId="109286B5" w:rsidR="004C2292" w:rsidRPr="009209DB" w:rsidRDefault="004C2292" w:rsidP="004C22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439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209D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ค่าใช้จ่ายตามลักษณะ</w:t>
            </w:r>
          </w:p>
        </w:tc>
        <w:tc>
          <w:tcPr>
            <w:tcW w:w="1215" w:type="dxa"/>
          </w:tcPr>
          <w:p w14:paraId="30C4247C" w14:textId="77777777" w:rsidR="004C2292" w:rsidRPr="009209DB" w:rsidRDefault="004C2292" w:rsidP="004C22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 w:right="-13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4C2292" w:rsidRPr="00B44823" w14:paraId="09AB98E9" w14:textId="77777777" w:rsidTr="005F11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2AAA559" w14:textId="2A1E1D0C" w:rsidR="004C2292" w:rsidRPr="009209DB" w:rsidRDefault="004C2292" w:rsidP="004C22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B639E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37961230" w14:textId="77777777" w:rsidR="004C2292" w:rsidRPr="009209DB" w:rsidRDefault="004C2292" w:rsidP="004C22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13448086" w14:textId="0F5F1D80" w:rsidR="004C2292" w:rsidRPr="009209DB" w:rsidRDefault="004C2292" w:rsidP="004C22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439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209D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215" w:type="dxa"/>
          </w:tcPr>
          <w:p w14:paraId="46035A4A" w14:textId="77777777" w:rsidR="004C2292" w:rsidRPr="009209DB" w:rsidRDefault="004C2292" w:rsidP="004C22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 w:right="-13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4C2292" w:rsidRPr="00B44823" w14:paraId="632B3987" w14:textId="77777777" w:rsidTr="005F11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715D5D3" w14:textId="08E82DEE" w:rsidR="004C2292" w:rsidRPr="009209DB" w:rsidRDefault="004C2292" w:rsidP="004C22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B639E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3BB8B574" w14:textId="77777777" w:rsidR="004C2292" w:rsidRPr="009209DB" w:rsidRDefault="004C2292" w:rsidP="004C22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3815E6A7" w14:textId="6410FD3F" w:rsidR="004C2292" w:rsidRPr="009209DB" w:rsidRDefault="004C2292" w:rsidP="004C22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439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9209D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สิทธิประโยชน์จากการส่งเสริมการลงทุน</w:t>
            </w:r>
          </w:p>
        </w:tc>
        <w:tc>
          <w:tcPr>
            <w:tcW w:w="1215" w:type="dxa"/>
          </w:tcPr>
          <w:p w14:paraId="3B3E6165" w14:textId="77777777" w:rsidR="004C2292" w:rsidRPr="009209DB" w:rsidRDefault="004C2292" w:rsidP="004C22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 w:right="-13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4C2292" w:rsidRPr="00B44823" w14:paraId="0D1017EA" w14:textId="77777777" w:rsidTr="005F11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C4AE815" w14:textId="26EF0603" w:rsidR="004C2292" w:rsidRPr="009209DB" w:rsidRDefault="004C2292" w:rsidP="004C22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B639E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30B620A8" w14:textId="77777777" w:rsidR="004C2292" w:rsidRPr="009209DB" w:rsidRDefault="004C2292" w:rsidP="004C22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6705" w:type="dxa"/>
          </w:tcPr>
          <w:p w14:paraId="560F9B41" w14:textId="2354161A" w:rsidR="004C2292" w:rsidRPr="009209DB" w:rsidRDefault="004C2292" w:rsidP="004C22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439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9209D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กำไรต่อหุ้นขั้นพื้นฐาน</w:t>
            </w:r>
          </w:p>
        </w:tc>
        <w:tc>
          <w:tcPr>
            <w:tcW w:w="1215" w:type="dxa"/>
          </w:tcPr>
          <w:p w14:paraId="2FC3FEBB" w14:textId="77777777" w:rsidR="004C2292" w:rsidRPr="009209DB" w:rsidRDefault="004C2292" w:rsidP="004C22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 w:right="-13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4C2292" w:rsidRPr="00B44823" w14:paraId="71B9FB9D" w14:textId="77777777" w:rsidTr="005F11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D722687" w14:textId="69B1E1CA" w:rsidR="004C2292" w:rsidRPr="009209DB" w:rsidRDefault="004C2292" w:rsidP="004C22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B639E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5F3CDD8F" w14:textId="77777777" w:rsidR="004C2292" w:rsidRPr="009209DB" w:rsidRDefault="004C2292" w:rsidP="004C22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6705" w:type="dxa"/>
          </w:tcPr>
          <w:p w14:paraId="3D0CB2F5" w14:textId="25AE0382" w:rsidR="004C2292" w:rsidRPr="009209DB" w:rsidRDefault="004C2292" w:rsidP="004C22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439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209D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215" w:type="dxa"/>
          </w:tcPr>
          <w:p w14:paraId="2B3A2C15" w14:textId="77777777" w:rsidR="004C2292" w:rsidRPr="009209DB" w:rsidRDefault="004C2292" w:rsidP="004C22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 w:right="-13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4C2292" w:rsidRPr="00B44823" w14:paraId="2F9268EA" w14:textId="77777777" w:rsidTr="005F11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6F6BC03" w14:textId="10F1F36E" w:rsidR="004C2292" w:rsidRPr="009209DB" w:rsidRDefault="004C2292" w:rsidP="004C22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B639E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429769E0" w14:textId="77777777" w:rsidR="004C2292" w:rsidRPr="009209DB" w:rsidRDefault="004C2292" w:rsidP="004C22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6705" w:type="dxa"/>
          </w:tcPr>
          <w:p w14:paraId="45C58559" w14:textId="0897CFA7" w:rsidR="004C2292" w:rsidRPr="009209DB" w:rsidRDefault="004C2292" w:rsidP="004C22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439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209DB">
              <w:rPr>
                <w:rFonts w:ascii="Angsana New" w:hAnsi="Angsana New" w:cs="Angsana New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1215" w:type="dxa"/>
          </w:tcPr>
          <w:p w14:paraId="45999268" w14:textId="77777777" w:rsidR="004C2292" w:rsidRPr="009209DB" w:rsidRDefault="004C2292" w:rsidP="004C22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 w:right="-13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4C2292" w:rsidRPr="00B44823" w14:paraId="71450911" w14:textId="77777777" w:rsidTr="005F11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ECF9747" w14:textId="6FD9089D" w:rsidR="004C2292" w:rsidRPr="009209DB" w:rsidRDefault="00B639E0" w:rsidP="004C22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19</w:t>
            </w:r>
          </w:p>
        </w:tc>
        <w:tc>
          <w:tcPr>
            <w:tcW w:w="270" w:type="dxa"/>
          </w:tcPr>
          <w:p w14:paraId="1CEB3019" w14:textId="77777777" w:rsidR="004C2292" w:rsidRPr="009209DB" w:rsidRDefault="004C2292" w:rsidP="004C22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05A0F67E" w14:textId="538A4B95" w:rsidR="004C2292" w:rsidRPr="009209DB" w:rsidRDefault="004C2292" w:rsidP="004C22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439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Cs w:val="0"/>
                <w:sz w:val="30"/>
                <w:szCs w:val="30"/>
                <w:cs/>
              </w:rPr>
              <w:t>การบริหารจัดการทุน</w:t>
            </w:r>
          </w:p>
        </w:tc>
        <w:tc>
          <w:tcPr>
            <w:tcW w:w="1215" w:type="dxa"/>
          </w:tcPr>
          <w:p w14:paraId="0B1CF739" w14:textId="77777777" w:rsidR="004C2292" w:rsidRPr="009209DB" w:rsidRDefault="004C2292" w:rsidP="004C22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 w:right="-13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4C2292" w:rsidRPr="00B44823" w14:paraId="2B26FE4D" w14:textId="77777777" w:rsidTr="005F11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079B655" w14:textId="683E42B2" w:rsidR="004C2292" w:rsidRPr="009209DB" w:rsidRDefault="004C2292" w:rsidP="004C22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="00B639E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585496BF" w14:textId="77777777" w:rsidR="004C2292" w:rsidRPr="009209DB" w:rsidRDefault="004C2292" w:rsidP="004C22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4027FC3F" w14:textId="5492C3AA" w:rsidR="004C2292" w:rsidRPr="009209DB" w:rsidRDefault="004C2292" w:rsidP="004C22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439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209D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  <w:tc>
          <w:tcPr>
            <w:tcW w:w="1215" w:type="dxa"/>
          </w:tcPr>
          <w:p w14:paraId="5904E08A" w14:textId="77777777" w:rsidR="004C2292" w:rsidRPr="009209DB" w:rsidRDefault="004C2292" w:rsidP="004C22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 w:right="-13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4C2292" w:rsidRPr="00B44823" w14:paraId="0E0374A6" w14:textId="77777777" w:rsidTr="005F11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1F6A698" w14:textId="69D26349" w:rsidR="004C2292" w:rsidRPr="009209DB" w:rsidRDefault="004C2292" w:rsidP="004C22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="00B639E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3E61C7CC" w14:textId="77777777" w:rsidR="004C2292" w:rsidRPr="009209DB" w:rsidRDefault="004C2292" w:rsidP="004C22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483AA7E3" w14:textId="65DC0987" w:rsidR="004C2292" w:rsidRPr="009209DB" w:rsidRDefault="004C2292" w:rsidP="004C22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439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  <w:tc>
          <w:tcPr>
            <w:tcW w:w="1215" w:type="dxa"/>
          </w:tcPr>
          <w:p w14:paraId="0D4793F2" w14:textId="77777777" w:rsidR="004C2292" w:rsidRPr="009209DB" w:rsidRDefault="004C2292" w:rsidP="004C22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 w:right="-13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</w:tbl>
    <w:p w14:paraId="4D85B39E" w14:textId="77777777" w:rsidR="004864A0" w:rsidRPr="00544B1C" w:rsidRDefault="000010BE" w:rsidP="004C1D61">
      <w:pPr>
        <w:pStyle w:val="FSContent"/>
      </w:pPr>
      <w:r w:rsidRPr="00B44823">
        <w:rPr>
          <w:cs/>
        </w:rPr>
        <w:br w:type="page"/>
      </w:r>
      <w:r w:rsidR="004864A0" w:rsidRPr="00544B1C">
        <w:rPr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1D488985" w14:textId="77777777" w:rsidR="004C1D61" w:rsidRPr="00E552B9" w:rsidRDefault="004C1D61" w:rsidP="004C1D61">
      <w:pPr>
        <w:pStyle w:val="FSBlank"/>
        <w:rPr>
          <w:sz w:val="28"/>
          <w:szCs w:val="28"/>
        </w:rPr>
      </w:pPr>
    </w:p>
    <w:p w14:paraId="02D073FC" w14:textId="332423F5" w:rsidR="00ED4B3D" w:rsidRPr="00544B1C" w:rsidRDefault="004864A0" w:rsidP="00ED4B3D">
      <w:pPr>
        <w:pStyle w:val="FSContent"/>
        <w:rPr>
          <w:cs/>
        </w:rPr>
      </w:pPr>
      <w:r w:rsidRPr="00544B1C">
        <w:rPr>
          <w:cs/>
        </w:rPr>
        <w:t>งบการเงิน</w:t>
      </w:r>
      <w:r w:rsidR="001231B6" w:rsidRPr="00544B1C">
        <w:rPr>
          <w:cs/>
        </w:rPr>
        <w:t>นี้</w:t>
      </w:r>
      <w:r w:rsidRPr="00544B1C">
        <w:rPr>
          <w:cs/>
        </w:rPr>
        <w:t>ได้รับอนุมัติ</w:t>
      </w:r>
      <w:r w:rsidR="004E5398" w:rsidRPr="00544B1C">
        <w:rPr>
          <w:cs/>
        </w:rPr>
        <w:t>ให้ออกงบการเงิน</w:t>
      </w:r>
      <w:r w:rsidRPr="00544B1C">
        <w:rPr>
          <w:cs/>
        </w:rPr>
        <w:t>จาก</w:t>
      </w:r>
      <w:r w:rsidR="003633AD" w:rsidRPr="00544B1C">
        <w:rPr>
          <w:rFonts w:hint="cs"/>
          <w:cs/>
        </w:rPr>
        <w:t>คณะ</w:t>
      </w:r>
      <w:r w:rsidRPr="00544B1C">
        <w:rPr>
          <w:cs/>
        </w:rPr>
        <w:t>กรรมการเมื่อ</w:t>
      </w:r>
      <w:r w:rsidR="00CF5752" w:rsidRPr="00544B1C">
        <w:rPr>
          <w:cs/>
        </w:rPr>
        <w:t>วันที่</w:t>
      </w:r>
      <w:r w:rsidR="00C451D0">
        <w:t xml:space="preserve"> 23</w:t>
      </w:r>
      <w:r w:rsidR="00DE21FE">
        <w:rPr>
          <w:rFonts w:hint="cs"/>
          <w:cs/>
        </w:rPr>
        <w:t xml:space="preserve"> </w:t>
      </w:r>
      <w:r w:rsidR="0076562D">
        <w:rPr>
          <w:rFonts w:hint="cs"/>
          <w:cs/>
        </w:rPr>
        <w:t>กุมภาพันธ์</w:t>
      </w:r>
      <w:r w:rsidR="00D67F78">
        <w:rPr>
          <w:rFonts w:hint="cs"/>
          <w:cs/>
        </w:rPr>
        <w:t xml:space="preserve"> </w:t>
      </w:r>
      <w:r w:rsidR="000C0E89">
        <w:t>2567</w:t>
      </w:r>
    </w:p>
    <w:p w14:paraId="11FE34A9" w14:textId="77777777" w:rsidR="007F2DAE" w:rsidRPr="00E552B9" w:rsidRDefault="007F2DAE" w:rsidP="00D65D83">
      <w:pPr>
        <w:pStyle w:val="FSBlank"/>
        <w:rPr>
          <w:sz w:val="28"/>
          <w:szCs w:val="28"/>
        </w:rPr>
      </w:pPr>
    </w:p>
    <w:p w14:paraId="6036EE05" w14:textId="77777777" w:rsidR="00735013" w:rsidRPr="00544B1C" w:rsidRDefault="007F2DAE" w:rsidP="00E31611">
      <w:pPr>
        <w:pStyle w:val="FSHeadMain"/>
        <w:rPr>
          <w:cs/>
        </w:rPr>
      </w:pPr>
      <w:r w:rsidRPr="00544B1C">
        <w:rPr>
          <w:cs/>
        </w:rPr>
        <w:t>ข้อมูลทั่วไป</w:t>
      </w:r>
    </w:p>
    <w:p w14:paraId="36561041" w14:textId="77777777" w:rsidR="00735013" w:rsidRPr="00E552B9" w:rsidRDefault="00735013" w:rsidP="00D65D83">
      <w:pPr>
        <w:pStyle w:val="FSBlank"/>
        <w:rPr>
          <w:sz w:val="28"/>
          <w:szCs w:val="28"/>
        </w:rPr>
      </w:pPr>
    </w:p>
    <w:p w14:paraId="1EBA70AC" w14:textId="7B80B6EB" w:rsidR="00F478EC" w:rsidRPr="006F222C" w:rsidRDefault="00693E69" w:rsidP="00E31611">
      <w:pPr>
        <w:pStyle w:val="FSContent"/>
        <w:rPr>
          <w:cs/>
        </w:rPr>
      </w:pPr>
      <w:r w:rsidRPr="006F222C">
        <w:rPr>
          <w:cs/>
          <w:lang w:val="th-TH"/>
        </w:rPr>
        <w:t>บริษัท ไฟน์ เม็ททัล เทคโนโลยีส์ จำกัด (มหาชน)</w:t>
      </w:r>
      <w:r w:rsidR="00E31120">
        <w:rPr>
          <w:rFonts w:hint="cs"/>
          <w:cs/>
          <w:lang w:val="th-TH"/>
        </w:rPr>
        <w:t xml:space="preserve"> </w:t>
      </w:r>
      <w:r w:rsidR="008422F4" w:rsidRPr="006F222C">
        <w:t>“</w:t>
      </w:r>
      <w:r w:rsidR="008422F4" w:rsidRPr="006F222C">
        <w:rPr>
          <w:cs/>
        </w:rPr>
        <w:t>บริษัท</w:t>
      </w:r>
      <w:r w:rsidR="008422F4" w:rsidRPr="006F222C">
        <w:t xml:space="preserve">” </w:t>
      </w:r>
      <w:r w:rsidR="006F4515" w:rsidRPr="006F222C">
        <w:rPr>
          <w:cs/>
        </w:rPr>
        <w:t>เป็นนิติบุคคลที่</w:t>
      </w:r>
      <w:r w:rsidR="00735013" w:rsidRPr="006F222C">
        <w:rPr>
          <w:cs/>
          <w:lang w:val="th-TH"/>
        </w:rPr>
        <w:t xml:space="preserve">จัดตั้งขึ้นในประเทศไทย </w:t>
      </w:r>
      <w:r w:rsidR="00F478EC" w:rsidRPr="006F222C">
        <w:rPr>
          <w:cs/>
          <w:lang w:val="th-TH"/>
        </w:rPr>
        <w:t>และ</w:t>
      </w:r>
      <w:r w:rsidR="004D7810" w:rsidRPr="006F222C">
        <w:rPr>
          <w:cs/>
        </w:rPr>
        <w:t>จด</w:t>
      </w:r>
      <w:r w:rsidR="004D7810" w:rsidRPr="006F222C">
        <w:rPr>
          <w:cs/>
          <w:lang w:val="th-TH"/>
        </w:rPr>
        <w:t xml:space="preserve">ทะเบียนกับตลาดหลักทรัพย์แห่งประเทศไทยเมื่อปี </w:t>
      </w:r>
      <w:r w:rsidR="00B53767">
        <w:t>2539</w:t>
      </w:r>
      <w:r w:rsidR="004D7810" w:rsidRPr="006F222C">
        <w:rPr>
          <w:cs/>
          <w:lang w:val="th-TH"/>
        </w:rPr>
        <w:t xml:space="preserve"> </w:t>
      </w:r>
      <w:r w:rsidR="004D7810" w:rsidRPr="006F222C">
        <w:rPr>
          <w:cs/>
        </w:rPr>
        <w:t>โดยมีที่อยู่จดทะเบียนของบริษัทตั้งอยู่เลขที่</w:t>
      </w:r>
    </w:p>
    <w:p w14:paraId="71812EE7" w14:textId="77777777" w:rsidR="00FF3743" w:rsidRPr="00E552B9" w:rsidRDefault="00FF3743" w:rsidP="00E20B46">
      <w:pPr>
        <w:pStyle w:val="FSBlank"/>
        <w:rPr>
          <w:sz w:val="28"/>
          <w:szCs w:val="28"/>
          <w:cs/>
        </w:rPr>
      </w:pPr>
    </w:p>
    <w:p w14:paraId="03F14B82" w14:textId="43AF01F4" w:rsidR="00FF3743" w:rsidRPr="00544B1C" w:rsidRDefault="009155EA" w:rsidP="004717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  <w:tab w:val="left" w:pos="2520"/>
          <w:tab w:val="left" w:pos="2790"/>
        </w:tabs>
        <w:spacing w:line="240" w:lineRule="auto"/>
        <w:ind w:left="2790" w:hanging="2250"/>
        <w:jc w:val="thaiDistribute"/>
        <w:rPr>
          <w:rFonts w:ascii="Angsana New" w:hAnsi="Angsana New" w:cs="Angsana New"/>
          <w:sz w:val="30"/>
          <w:szCs w:val="30"/>
        </w:rPr>
      </w:pPr>
      <w:r w:rsidRPr="00544B1C">
        <w:rPr>
          <w:rFonts w:ascii="Angsana New" w:hAnsi="Angsana New" w:cs="Angsana New"/>
          <w:sz w:val="30"/>
          <w:szCs w:val="30"/>
        </w:rPr>
        <w:t>(</w:t>
      </w:r>
      <w:r w:rsidR="00FF3743" w:rsidRPr="00544B1C">
        <w:rPr>
          <w:rFonts w:ascii="Angsana New" w:hAnsi="Angsana New" w:cs="Angsana New"/>
          <w:sz w:val="30"/>
          <w:szCs w:val="30"/>
          <w:cs/>
          <w:lang w:val="th-TH"/>
        </w:rPr>
        <w:t>ก)</w:t>
      </w:r>
      <w:r w:rsidR="00FF3743" w:rsidRPr="00544B1C">
        <w:rPr>
          <w:rFonts w:ascii="Angsana New" w:hAnsi="Angsana New" w:cs="Angsana New"/>
          <w:sz w:val="30"/>
          <w:szCs w:val="30"/>
          <w:cs/>
          <w:lang w:val="th-TH"/>
        </w:rPr>
        <w:tab/>
        <w:t xml:space="preserve">สำนักงานใหญ่ </w:t>
      </w:r>
      <w:r w:rsidR="00FF3743" w:rsidRPr="00544B1C">
        <w:rPr>
          <w:rFonts w:ascii="Angsana New" w:hAnsi="Angsana New" w:cs="Angsana New"/>
          <w:sz w:val="30"/>
          <w:szCs w:val="30"/>
          <w:cs/>
          <w:lang w:val="th-TH"/>
        </w:rPr>
        <w:tab/>
      </w:r>
      <w:r w:rsidR="00FF3743" w:rsidRPr="00544B1C">
        <w:rPr>
          <w:rFonts w:ascii="Angsana New" w:hAnsi="Angsana New" w:cs="Angsana New"/>
          <w:sz w:val="30"/>
          <w:szCs w:val="30"/>
          <w:cs/>
        </w:rPr>
        <w:t>:</w:t>
      </w:r>
      <w:r w:rsidR="00FF3743" w:rsidRPr="00544B1C">
        <w:rPr>
          <w:rFonts w:ascii="Angsana New" w:hAnsi="Angsana New" w:cs="Angsana New"/>
          <w:sz w:val="30"/>
          <w:szCs w:val="30"/>
          <w:cs/>
        </w:rPr>
        <w:tab/>
      </w:r>
      <w:r w:rsidR="00B53767">
        <w:rPr>
          <w:rFonts w:ascii="Angsana New" w:hAnsi="Angsana New" w:cs="Angsana New"/>
          <w:sz w:val="30"/>
          <w:szCs w:val="30"/>
        </w:rPr>
        <w:t>1</w:t>
      </w:r>
      <w:r w:rsidR="00B53767">
        <w:rPr>
          <w:rFonts w:ascii="Angsana New" w:hAnsi="Angsana New" w:cs="Angsana New"/>
          <w:sz w:val="30"/>
          <w:szCs w:val="30"/>
          <w:cs/>
        </w:rPr>
        <w:t>8</w:t>
      </w:r>
      <w:r w:rsidR="00B53767">
        <w:rPr>
          <w:rFonts w:ascii="Angsana New" w:hAnsi="Angsana New" w:cs="Angsana New"/>
          <w:sz w:val="30"/>
          <w:szCs w:val="30"/>
        </w:rPr>
        <w:t>3</w:t>
      </w:r>
      <w:r w:rsidR="00B42051" w:rsidRPr="00544B1C">
        <w:rPr>
          <w:rFonts w:ascii="Angsana New" w:hAnsi="Angsana New" w:cs="Angsana New"/>
          <w:sz w:val="30"/>
          <w:szCs w:val="30"/>
          <w:cs/>
        </w:rPr>
        <w:t xml:space="preserve"> อาค</w:t>
      </w:r>
      <w:r w:rsidR="000E74C6" w:rsidRPr="00544B1C">
        <w:rPr>
          <w:rFonts w:ascii="Angsana New" w:hAnsi="Angsana New" w:cs="Angsana New"/>
          <w:sz w:val="30"/>
          <w:szCs w:val="30"/>
          <w:cs/>
        </w:rPr>
        <w:t xml:space="preserve">ารรีเจ้นท์เฮ้าส์ ชั้น </w:t>
      </w:r>
      <w:r w:rsidR="00B53767">
        <w:rPr>
          <w:rFonts w:ascii="Angsana New" w:hAnsi="Angsana New" w:cs="Angsana New"/>
          <w:sz w:val="30"/>
          <w:szCs w:val="30"/>
        </w:rPr>
        <w:t>14</w:t>
      </w:r>
      <w:r w:rsidR="000E74C6" w:rsidRPr="00544B1C">
        <w:rPr>
          <w:rFonts w:ascii="Angsana New" w:hAnsi="Angsana New" w:cs="Angsana New"/>
          <w:sz w:val="30"/>
          <w:szCs w:val="30"/>
          <w:cs/>
        </w:rPr>
        <w:t xml:space="preserve"> ถนนราชดำริ แขวงลุมพินี เขตปทุมวัน กรุงเทพฯ </w:t>
      </w:r>
      <w:r w:rsidR="00B53767">
        <w:rPr>
          <w:rFonts w:ascii="Angsana New" w:hAnsi="Angsana New" w:cs="Angsana New"/>
          <w:sz w:val="30"/>
          <w:szCs w:val="30"/>
        </w:rPr>
        <w:t>10330</w:t>
      </w:r>
      <w:r w:rsidR="000E74C6" w:rsidRPr="00544B1C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5AEA69CE" w14:textId="77777777" w:rsidR="000E74C6" w:rsidRPr="00E552B9" w:rsidRDefault="000E74C6" w:rsidP="00E20B46">
      <w:pPr>
        <w:pStyle w:val="FSBlank"/>
        <w:rPr>
          <w:sz w:val="28"/>
          <w:szCs w:val="28"/>
          <w:cs/>
          <w:lang w:val="th-TH"/>
        </w:rPr>
      </w:pPr>
    </w:p>
    <w:p w14:paraId="6DE9EAC9" w14:textId="66082CFA" w:rsidR="00FF3743" w:rsidRPr="00544B1C" w:rsidRDefault="009155EA" w:rsidP="004717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  <w:tab w:val="left" w:pos="2520"/>
          <w:tab w:val="left" w:pos="2790"/>
        </w:tabs>
        <w:spacing w:line="240" w:lineRule="auto"/>
        <w:ind w:left="2790" w:hanging="2250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  <w:r w:rsidRPr="00544B1C">
        <w:rPr>
          <w:rFonts w:ascii="Angsana New" w:hAnsi="Angsana New" w:cs="Angsana New"/>
          <w:sz w:val="30"/>
          <w:szCs w:val="30"/>
        </w:rPr>
        <w:t>(</w:t>
      </w:r>
      <w:r w:rsidR="00FF3743" w:rsidRPr="00544B1C">
        <w:rPr>
          <w:rFonts w:ascii="Angsana New" w:hAnsi="Angsana New" w:cs="Angsana New"/>
          <w:sz w:val="30"/>
          <w:szCs w:val="30"/>
          <w:cs/>
          <w:lang w:val="th-TH"/>
        </w:rPr>
        <w:t>ข)</w:t>
      </w:r>
      <w:r w:rsidR="00FF3743" w:rsidRPr="00544B1C">
        <w:rPr>
          <w:rFonts w:ascii="Angsana New" w:hAnsi="Angsana New" w:cs="Angsana New"/>
          <w:sz w:val="30"/>
          <w:szCs w:val="30"/>
          <w:cs/>
          <w:lang w:val="th-TH"/>
        </w:rPr>
        <w:tab/>
        <w:t>โรงงาน</w:t>
      </w:r>
      <w:r w:rsidR="00FF3743" w:rsidRPr="00544B1C">
        <w:rPr>
          <w:rFonts w:ascii="Angsana New" w:hAnsi="Angsana New" w:cs="Angsana New"/>
          <w:sz w:val="30"/>
          <w:szCs w:val="30"/>
          <w:cs/>
          <w:lang w:val="th-TH"/>
        </w:rPr>
        <w:tab/>
      </w:r>
      <w:r w:rsidR="00FF3743" w:rsidRPr="00544B1C">
        <w:rPr>
          <w:rFonts w:ascii="Angsana New" w:hAnsi="Angsana New" w:cs="Angsana New"/>
          <w:sz w:val="30"/>
          <w:szCs w:val="30"/>
        </w:rPr>
        <w:t xml:space="preserve">: </w:t>
      </w:r>
      <w:r w:rsidR="00FF3743" w:rsidRPr="00544B1C">
        <w:rPr>
          <w:rFonts w:ascii="Angsana New" w:hAnsi="Angsana New" w:cs="Angsana New"/>
          <w:sz w:val="30"/>
          <w:szCs w:val="30"/>
          <w:cs/>
          <w:lang w:val="th-TH"/>
        </w:rPr>
        <w:tab/>
      </w:r>
      <w:r w:rsidR="00B53767">
        <w:rPr>
          <w:rFonts w:ascii="Angsana New" w:hAnsi="Angsana New" w:cs="Angsana New"/>
          <w:sz w:val="30"/>
          <w:szCs w:val="30"/>
        </w:rPr>
        <w:t>213</w:t>
      </w:r>
      <w:r w:rsidR="00FF3743" w:rsidRPr="00544B1C">
        <w:rPr>
          <w:rFonts w:ascii="Angsana New" w:hAnsi="Angsana New" w:cs="Angsana New"/>
          <w:sz w:val="30"/>
          <w:szCs w:val="30"/>
          <w:cs/>
          <w:lang w:val="th-TH"/>
        </w:rPr>
        <w:t xml:space="preserve"> หมู่ </w:t>
      </w:r>
      <w:r w:rsidR="00B53767">
        <w:rPr>
          <w:rFonts w:ascii="Angsana New" w:hAnsi="Angsana New" w:cs="Angsana New"/>
          <w:sz w:val="30"/>
          <w:szCs w:val="30"/>
        </w:rPr>
        <w:t>4</w:t>
      </w:r>
      <w:r w:rsidR="00FF3743" w:rsidRPr="00544B1C">
        <w:rPr>
          <w:rFonts w:ascii="Angsana New" w:hAnsi="Angsana New" w:cs="Angsana New"/>
          <w:sz w:val="30"/>
          <w:szCs w:val="30"/>
          <w:cs/>
          <w:lang w:val="th-TH"/>
        </w:rPr>
        <w:t xml:space="preserve"> ถนนมิตรภาพ กม. </w:t>
      </w:r>
      <w:r w:rsidR="00B53767">
        <w:rPr>
          <w:rFonts w:ascii="Angsana New" w:hAnsi="Angsana New" w:cs="Angsana New"/>
          <w:sz w:val="30"/>
          <w:szCs w:val="30"/>
        </w:rPr>
        <w:t>125</w:t>
      </w:r>
      <w:r w:rsidR="00FF3743" w:rsidRPr="00544B1C">
        <w:rPr>
          <w:rFonts w:ascii="Angsana New" w:hAnsi="Angsana New" w:cs="Angsana New"/>
          <w:sz w:val="30"/>
          <w:szCs w:val="30"/>
          <w:cs/>
        </w:rPr>
        <w:t xml:space="preserve"> </w:t>
      </w:r>
      <w:r w:rsidR="00FF3743" w:rsidRPr="00544B1C">
        <w:rPr>
          <w:rFonts w:ascii="Angsana New" w:hAnsi="Angsana New" w:cs="Angsana New"/>
          <w:sz w:val="30"/>
          <w:szCs w:val="30"/>
          <w:cs/>
          <w:lang w:val="th-TH"/>
        </w:rPr>
        <w:t xml:space="preserve">ตำบลทับกวาง อำเภอแก่งคอย สระบุรี </w:t>
      </w:r>
      <w:r w:rsidR="00B53767">
        <w:rPr>
          <w:rFonts w:ascii="Angsana New" w:hAnsi="Angsana New" w:cs="Angsana New"/>
          <w:sz w:val="30"/>
          <w:szCs w:val="30"/>
        </w:rPr>
        <w:t>1</w:t>
      </w:r>
      <w:r w:rsidR="00B53767">
        <w:rPr>
          <w:rFonts w:ascii="Angsana New" w:hAnsi="Angsana New" w:cs="Angsana New"/>
          <w:sz w:val="30"/>
          <w:szCs w:val="30"/>
          <w:cs/>
          <w:lang w:val="th-TH"/>
        </w:rPr>
        <w:t>8</w:t>
      </w:r>
      <w:r w:rsidR="00B53767">
        <w:rPr>
          <w:rFonts w:ascii="Angsana New" w:hAnsi="Angsana New" w:cs="Angsana New"/>
          <w:sz w:val="30"/>
          <w:szCs w:val="30"/>
        </w:rPr>
        <w:t>260</w:t>
      </w:r>
    </w:p>
    <w:p w14:paraId="43B26B55" w14:textId="0333EEDD" w:rsidR="00285CA2" w:rsidRPr="0076562D" w:rsidRDefault="00285CA2" w:rsidP="000607E3">
      <w:pPr>
        <w:pStyle w:val="FSContent"/>
      </w:pPr>
    </w:p>
    <w:p w14:paraId="7A5F4AFB" w14:textId="152ABAD6" w:rsidR="0076562D" w:rsidRPr="0076562D" w:rsidRDefault="0076562D" w:rsidP="000607E3">
      <w:pPr>
        <w:pStyle w:val="FSContent"/>
        <w:rPr>
          <w:cs/>
        </w:rPr>
      </w:pPr>
      <w:r w:rsidRPr="0076562D">
        <w:rPr>
          <w:rFonts w:hint="cs"/>
          <w:spacing w:val="-6"/>
          <w:cs/>
          <w:lang w:val="th-TH"/>
        </w:rPr>
        <w:t>ผู้ถือหุ้นรายใหญ่</w:t>
      </w:r>
      <w:r w:rsidRPr="0076562D">
        <w:rPr>
          <w:rFonts w:hint="cs"/>
          <w:cs/>
        </w:rPr>
        <w:t>ในระหว่างปีได้แก่</w:t>
      </w:r>
      <w:r w:rsidRPr="0076562D">
        <w:rPr>
          <w:cs/>
        </w:rPr>
        <w:t xml:space="preserve"> </w:t>
      </w:r>
      <w:r w:rsidRPr="0076562D">
        <w:rPr>
          <w:rFonts w:hint="cs"/>
          <w:cs/>
        </w:rPr>
        <w:t>บริษัท</w:t>
      </w:r>
      <w:r w:rsidRPr="0076562D">
        <w:rPr>
          <w:cs/>
        </w:rPr>
        <w:t xml:space="preserve"> </w:t>
      </w:r>
      <w:r w:rsidRPr="0076562D">
        <w:rPr>
          <w:lang w:val="th-TH"/>
        </w:rPr>
        <w:t>CTJ Holdings</w:t>
      </w:r>
      <w:r w:rsidR="00B53767">
        <w:t>2</w:t>
      </w:r>
      <w:r w:rsidRPr="0076562D">
        <w:rPr>
          <w:lang w:val="th-TH"/>
        </w:rPr>
        <w:t>, Ltd.</w:t>
      </w:r>
      <w:r w:rsidRPr="0076562D">
        <w:rPr>
          <w:rFonts w:hint="cs"/>
          <w:cs/>
          <w:lang w:val="th-TH"/>
        </w:rPr>
        <w:t xml:space="preserve"> </w:t>
      </w:r>
      <w:r w:rsidRPr="0076562D">
        <w:rPr>
          <w:cs/>
          <w:lang w:val="th-TH"/>
        </w:rPr>
        <w:t>(</w:t>
      </w:r>
      <w:r w:rsidRPr="0076562D">
        <w:rPr>
          <w:rFonts w:hint="cs"/>
          <w:cs/>
          <w:lang w:val="th-TH"/>
        </w:rPr>
        <w:t>ถือหุ้นร้อยละ</w:t>
      </w:r>
      <w:r w:rsidRPr="0076562D">
        <w:rPr>
          <w:cs/>
          <w:lang w:val="th-TH"/>
        </w:rPr>
        <w:t xml:space="preserve"> </w:t>
      </w:r>
      <w:r w:rsidR="0043249E" w:rsidRPr="0043249E">
        <w:t>42.25</w:t>
      </w:r>
      <w:r w:rsidRPr="0076562D">
        <w:rPr>
          <w:cs/>
          <w:lang w:val="th-TH"/>
        </w:rPr>
        <w:t>)</w:t>
      </w:r>
      <w:r w:rsidRPr="0076562D">
        <w:rPr>
          <w:cs/>
        </w:rPr>
        <w:t xml:space="preserve"> </w:t>
      </w:r>
      <w:r w:rsidRPr="0076562D">
        <w:rPr>
          <w:rFonts w:hint="cs"/>
          <w:cs/>
        </w:rPr>
        <w:t>ซึ่งเป็นนิติบุคคลที่จัดตั้งขึ้นในประเทศ</w:t>
      </w:r>
      <w:r>
        <w:rPr>
          <w:rFonts w:hint="cs"/>
          <w:cs/>
        </w:rPr>
        <w:t>ญี่ปุ่น</w:t>
      </w:r>
    </w:p>
    <w:p w14:paraId="146747D5" w14:textId="77777777" w:rsidR="00911C68" w:rsidRPr="0076562D" w:rsidRDefault="00911C68" w:rsidP="00911C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 w:cs="Angsana New"/>
          <w:sz w:val="30"/>
          <w:szCs w:val="30"/>
        </w:rPr>
      </w:pPr>
    </w:p>
    <w:p w14:paraId="1C77708B" w14:textId="77777777" w:rsidR="00735013" w:rsidRPr="00544B1C" w:rsidRDefault="00735013" w:rsidP="000607E3">
      <w:pPr>
        <w:pStyle w:val="FSContent"/>
        <w:rPr>
          <w:lang w:val="th-TH"/>
        </w:rPr>
      </w:pPr>
      <w:r w:rsidRPr="00544B1C">
        <w:rPr>
          <w:cs/>
          <w:lang w:val="th-TH"/>
        </w:rPr>
        <w:t>บริษัท</w:t>
      </w:r>
      <w:r w:rsidR="00F478EC" w:rsidRPr="00544B1C">
        <w:rPr>
          <w:cs/>
          <w:lang w:val="th-TH"/>
        </w:rPr>
        <w:t>ดำเนิน</w:t>
      </w:r>
      <w:r w:rsidRPr="00544B1C">
        <w:rPr>
          <w:cs/>
          <w:lang w:val="th-TH"/>
        </w:rPr>
        <w:t>ธุรกิจ</w:t>
      </w:r>
      <w:r w:rsidR="00F478EC" w:rsidRPr="00544B1C">
        <w:rPr>
          <w:cs/>
          <w:lang w:val="th-TH"/>
        </w:rPr>
        <w:t>หลักเกี่ยวกับการ</w:t>
      </w:r>
      <w:r w:rsidRPr="00544B1C">
        <w:rPr>
          <w:cs/>
          <w:lang w:val="th-TH"/>
        </w:rPr>
        <w:t>ผลิตและจำ</w:t>
      </w:r>
      <w:r w:rsidR="004F04DF" w:rsidRPr="00544B1C">
        <w:rPr>
          <w:cs/>
          <w:lang w:val="th-TH"/>
        </w:rPr>
        <w:t>หน่ายท่อทองแดงไร้ตะเข็บชนิดต่าง</w:t>
      </w:r>
      <w:r w:rsidRPr="00544B1C">
        <w:rPr>
          <w:cs/>
          <w:lang w:val="th-TH"/>
        </w:rPr>
        <w:t xml:space="preserve">ๆ </w:t>
      </w:r>
      <w:r w:rsidR="00F478EC" w:rsidRPr="00544B1C">
        <w:rPr>
          <w:cs/>
          <w:lang w:val="th-TH"/>
        </w:rPr>
        <w:t>ซึ่งเป็นส่วนประกอบที่สำคัญ</w:t>
      </w:r>
      <w:r w:rsidRPr="00544B1C">
        <w:rPr>
          <w:cs/>
          <w:lang w:val="th-TH"/>
        </w:rPr>
        <w:t xml:space="preserve">ที่จะนำไปใช้ในอุตสาหกรรมการผลิตเครื่องปรับอากาศและตู้เย็น </w:t>
      </w:r>
    </w:p>
    <w:p w14:paraId="2D253820" w14:textId="52AEBB66" w:rsidR="00BE4564" w:rsidRPr="00E552B9" w:rsidRDefault="00BE4564" w:rsidP="000607E3">
      <w:pPr>
        <w:pStyle w:val="FSContent"/>
        <w:rPr>
          <w:sz w:val="28"/>
          <w:szCs w:val="28"/>
          <w:lang w:val="th-TH"/>
        </w:rPr>
      </w:pPr>
    </w:p>
    <w:p w14:paraId="07E6DCE0" w14:textId="77777777" w:rsidR="00735013" w:rsidRPr="00544B1C" w:rsidRDefault="00735013" w:rsidP="007801C2">
      <w:pPr>
        <w:pStyle w:val="FSHeadMain"/>
        <w:rPr>
          <w:cs/>
        </w:rPr>
      </w:pPr>
      <w:r w:rsidRPr="00544B1C">
        <w:rPr>
          <w:cs/>
        </w:rPr>
        <w:t>เกณฑ์การจัดทำงบการเงิน</w:t>
      </w:r>
    </w:p>
    <w:p w14:paraId="3EB42829" w14:textId="77777777" w:rsidR="00BD69A6" w:rsidRPr="00E552B9" w:rsidRDefault="00BD69A6" w:rsidP="00CC46CF">
      <w:pPr>
        <w:pStyle w:val="FSContent"/>
        <w:rPr>
          <w:sz w:val="28"/>
          <w:szCs w:val="28"/>
        </w:rPr>
      </w:pPr>
    </w:p>
    <w:p w14:paraId="20757BDF" w14:textId="77777777" w:rsidR="00A67AB9" w:rsidRPr="00544B1C" w:rsidRDefault="00BD69A6" w:rsidP="000B257C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547"/>
        <w:rPr>
          <w:i/>
          <w:iCs/>
          <w:sz w:val="30"/>
          <w:szCs w:val="30"/>
        </w:rPr>
      </w:pPr>
      <w:r w:rsidRPr="00544B1C">
        <w:rPr>
          <w:rFonts w:ascii="Angsana New" w:hAnsi="Angsana New" w:hint="cs"/>
          <w:i/>
          <w:iCs/>
          <w:sz w:val="30"/>
          <w:szCs w:val="30"/>
          <w:cs/>
        </w:rPr>
        <w:t>เกณฑ์การถือปฏิบัติ</w:t>
      </w:r>
    </w:p>
    <w:p w14:paraId="561DDEB8" w14:textId="77777777" w:rsidR="00212989" w:rsidRPr="00E552B9" w:rsidRDefault="00212989" w:rsidP="00212989">
      <w:pPr>
        <w:pStyle w:val="FSBlank"/>
        <w:rPr>
          <w:sz w:val="28"/>
          <w:szCs w:val="28"/>
        </w:rPr>
      </w:pPr>
    </w:p>
    <w:p w14:paraId="52F62856" w14:textId="28971718" w:rsidR="00A67AB9" w:rsidRDefault="00A67AB9" w:rsidP="00B01737">
      <w:pPr>
        <w:pStyle w:val="FSContent"/>
      </w:pPr>
      <w:r w:rsidRPr="00544B1C">
        <w:rPr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="00716F9A" w:rsidRPr="00544B1C">
        <w:rPr>
          <w:rFonts w:hint="cs"/>
          <w:cs/>
        </w:rPr>
        <w:br/>
      </w:r>
      <w:r w:rsidRPr="00544B1C">
        <w:rPr>
          <w:cs/>
        </w:rPr>
        <w:t xml:space="preserve">สภาวิชาชีพบัญชีฯ กฎระเบียบและประกาศคณะกรรมการกำกับหลักทรัพย์และตลาดหลักทรัพย์ที่เกี่ยวข้อง </w:t>
      </w:r>
      <w:r w:rsidR="00111936">
        <w:br/>
      </w:r>
      <w:r w:rsidR="00111936" w:rsidRPr="00111936">
        <w:rPr>
          <w:rFonts w:hint="cs"/>
          <w:cs/>
        </w:rPr>
        <w:t>งบการเงินนี้นำเสนอเป็นเงินบาทซึ่งเป็นสกุลเงินที่ใช้ในการดำเนินงานของบริษัท</w:t>
      </w:r>
      <w:r w:rsidR="00111936" w:rsidRPr="00111936">
        <w:rPr>
          <w:cs/>
        </w:rPr>
        <w:t xml:space="preserve"> </w:t>
      </w:r>
    </w:p>
    <w:p w14:paraId="38224D42" w14:textId="77777777" w:rsidR="008018A9" w:rsidRPr="0020749D" w:rsidRDefault="008018A9" w:rsidP="006564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16FAB1E0" w14:textId="42BDCCFE" w:rsidR="00406D4F" w:rsidRDefault="00414D81" w:rsidP="00406D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414D81">
        <w:rPr>
          <w:rFonts w:ascii="Angsana New" w:hAnsi="Angsana New" w:cs="Angsana New" w:hint="cs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</w:t>
      </w:r>
      <w:r w:rsidRPr="00414D81">
        <w:rPr>
          <w:rFonts w:ascii="Angsana New" w:hAnsi="Angsana New" w:cs="Angsana New"/>
          <w:sz w:val="30"/>
          <w:szCs w:val="30"/>
          <w:cs/>
        </w:rPr>
        <w:t xml:space="preserve"> </w:t>
      </w:r>
      <w:r w:rsidRPr="00414D81">
        <w:rPr>
          <w:rFonts w:ascii="Angsana New" w:hAnsi="Angsana New" w:cs="Angsana New" w:hint="cs"/>
          <w:sz w:val="30"/>
          <w:szCs w:val="30"/>
          <w:cs/>
        </w:rPr>
        <w:t>ผู้บริหารใช้วิจารณญาณ</w:t>
      </w:r>
      <w:r w:rsidRPr="00414D81">
        <w:rPr>
          <w:rFonts w:ascii="Angsana New" w:hAnsi="Angsana New" w:cs="Angsana New"/>
          <w:sz w:val="30"/>
          <w:szCs w:val="30"/>
          <w:cs/>
        </w:rPr>
        <w:t xml:space="preserve"> </w:t>
      </w:r>
      <w:r w:rsidRPr="00414D81">
        <w:rPr>
          <w:rFonts w:ascii="Angsana New" w:hAnsi="Angsana New" w:cs="Angsana New" w:hint="cs"/>
          <w:sz w:val="30"/>
          <w:szCs w:val="30"/>
          <w:cs/>
        </w:rPr>
        <w:t>การประมาณการและข้อสมมติหลายประการ</w:t>
      </w:r>
      <w:r w:rsidRPr="00414D81">
        <w:rPr>
          <w:rFonts w:ascii="Angsana New" w:hAnsi="Angsana New" w:cs="Angsana New"/>
          <w:sz w:val="30"/>
          <w:szCs w:val="30"/>
          <w:cs/>
        </w:rPr>
        <w:t xml:space="preserve"> </w:t>
      </w:r>
      <w:r w:rsidRPr="00414D81">
        <w:rPr>
          <w:rFonts w:ascii="Angsana New" w:hAnsi="Angsana New" w:cs="Angsana New" w:hint="cs"/>
          <w:sz w:val="30"/>
          <w:szCs w:val="30"/>
          <w:cs/>
        </w:rPr>
        <w:t>ซึ่งมีผลกระทบต่อการปฏิบัติตามนโยบายการบัญชีของบริษัท</w:t>
      </w:r>
      <w:r w:rsidRPr="00414D81">
        <w:rPr>
          <w:rFonts w:ascii="Angsana New" w:hAnsi="Angsana New" w:cs="Angsana New"/>
          <w:sz w:val="30"/>
          <w:szCs w:val="30"/>
          <w:cs/>
        </w:rPr>
        <w:t xml:space="preserve"> </w:t>
      </w:r>
      <w:r w:rsidRPr="00414D81">
        <w:rPr>
          <w:rFonts w:ascii="Angsana New" w:hAnsi="Angsana New" w:cs="Angsana New" w:hint="cs"/>
          <w:sz w:val="30"/>
          <w:szCs w:val="30"/>
          <w:cs/>
        </w:rPr>
        <w:t>ทั้งนี้</w:t>
      </w:r>
      <w:r w:rsidRPr="00414D81">
        <w:rPr>
          <w:rFonts w:ascii="Angsana New" w:hAnsi="Angsana New" w:cs="Angsana New"/>
          <w:sz w:val="30"/>
          <w:szCs w:val="30"/>
          <w:cs/>
        </w:rPr>
        <w:t xml:space="preserve"> </w:t>
      </w:r>
      <w:r w:rsidRPr="00414D81">
        <w:rPr>
          <w:rFonts w:ascii="Angsana New" w:hAnsi="Angsana New" w:cs="Angsana New" w:hint="cs"/>
          <w:sz w:val="30"/>
          <w:szCs w:val="30"/>
          <w:cs/>
        </w:rPr>
        <w:t>ผลที่เกิดขึ้นจริงอาจแตกต่างจากที่ประมาณการไว้</w:t>
      </w:r>
      <w:r w:rsidRPr="00414D81">
        <w:rPr>
          <w:rFonts w:ascii="Angsana New" w:hAnsi="Angsana New" w:cs="Angsana New"/>
          <w:sz w:val="30"/>
          <w:szCs w:val="30"/>
          <w:cs/>
        </w:rPr>
        <w:t xml:space="preserve"> </w:t>
      </w:r>
      <w:r w:rsidRPr="00414D81">
        <w:rPr>
          <w:rFonts w:ascii="Angsana New" w:hAnsi="Angsana New" w:cs="Angsana New" w:hint="cs"/>
          <w:sz w:val="30"/>
          <w:szCs w:val="30"/>
          <w:cs/>
        </w:rPr>
        <w:t>ประมาณการและข้อสมมติที่ใช้ในการจัดทำงบการเงินจะได้รับการทบทวนอย่างต่อเนื่อง</w:t>
      </w:r>
      <w:r w:rsidRPr="00414D81">
        <w:rPr>
          <w:rFonts w:ascii="Angsana New" w:hAnsi="Angsana New" w:cs="Angsana New"/>
          <w:sz w:val="30"/>
          <w:szCs w:val="30"/>
          <w:cs/>
        </w:rPr>
        <w:t xml:space="preserve">  </w:t>
      </w:r>
      <w:r w:rsidRPr="00414D81">
        <w:rPr>
          <w:rFonts w:ascii="Angsana New" w:hAnsi="Angsana New" w:cs="Angsana New" w:hint="cs"/>
          <w:sz w:val="30"/>
          <w:szCs w:val="30"/>
          <w:cs/>
        </w:rPr>
        <w:t>การปรับประมาณการทางบัญชีจะบันทึกโดยวิธีเปลี่ยนทันทีเป็นต้นไป</w:t>
      </w:r>
    </w:p>
    <w:p w14:paraId="3E5AE535" w14:textId="0C81F543" w:rsidR="004C2292" w:rsidRPr="00B639E0" w:rsidRDefault="00B95681" w:rsidP="00B639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0"/>
          <w:szCs w:val="20"/>
        </w:rPr>
      </w:pPr>
      <w:r>
        <w:rPr>
          <w:rFonts w:ascii="Angsana New" w:hAnsi="Angsana New" w:cs="Angsana New"/>
          <w:sz w:val="20"/>
          <w:szCs w:val="20"/>
          <w:cs/>
        </w:rPr>
        <w:br w:type="page"/>
      </w:r>
    </w:p>
    <w:p w14:paraId="226116A1" w14:textId="3B29E7DD" w:rsidR="00735013" w:rsidRPr="00B24B88" w:rsidRDefault="00F92ED2" w:rsidP="00FC4754">
      <w:pPr>
        <w:pStyle w:val="FSHeadMain"/>
        <w:rPr>
          <w:u w:val="single"/>
          <w:cs/>
        </w:rPr>
      </w:pPr>
      <w:r w:rsidRPr="00B24B88">
        <w:rPr>
          <w:cs/>
        </w:rPr>
        <w:lastRenderedPageBreak/>
        <w:t>นโยบายการบัญชีที่สำคัญ</w:t>
      </w:r>
    </w:p>
    <w:p w14:paraId="01ADD737" w14:textId="77777777" w:rsidR="00735013" w:rsidRPr="00DB47CF" w:rsidRDefault="00735013" w:rsidP="00FC4754">
      <w:pPr>
        <w:pStyle w:val="FSBlank"/>
        <w:rPr>
          <w:sz w:val="16"/>
          <w:szCs w:val="16"/>
        </w:rPr>
      </w:pPr>
    </w:p>
    <w:p w14:paraId="0525F95A" w14:textId="535B65CA" w:rsidR="00735013" w:rsidRDefault="00435624" w:rsidP="00FC4754">
      <w:pPr>
        <w:pStyle w:val="FSContent"/>
      </w:pPr>
      <w:r w:rsidRPr="00B24B88">
        <w:rPr>
          <w:rFonts w:hint="cs"/>
          <w:cs/>
        </w:rPr>
        <w:t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</w:t>
      </w:r>
      <w:r w:rsidRPr="00B24B88">
        <w:rPr>
          <w:cs/>
        </w:rPr>
        <w:t xml:space="preserve"> </w:t>
      </w:r>
    </w:p>
    <w:p w14:paraId="194C417E" w14:textId="77777777" w:rsidR="000A6AAC" w:rsidRPr="00DB47CF" w:rsidRDefault="000A6AAC" w:rsidP="00FC4754">
      <w:pPr>
        <w:pStyle w:val="FSContent"/>
        <w:rPr>
          <w:sz w:val="20"/>
          <w:szCs w:val="20"/>
          <w:cs/>
        </w:rPr>
      </w:pPr>
    </w:p>
    <w:p w14:paraId="340E529D" w14:textId="77777777" w:rsidR="005A5123" w:rsidRPr="00B24B88" w:rsidRDefault="00700375" w:rsidP="004167EE">
      <w:pPr>
        <w:pStyle w:val="FSHeadPolicy"/>
        <w:ind w:left="540" w:hanging="540"/>
      </w:pPr>
      <w:r w:rsidRPr="00B24B88">
        <w:rPr>
          <w:rFonts w:hint="cs"/>
          <w:cs/>
        </w:rPr>
        <w:t>รายการบัญชีที่เป็นเงินตรา</w:t>
      </w:r>
      <w:r w:rsidR="00951B75" w:rsidRPr="00B24B88">
        <w:rPr>
          <w:cs/>
        </w:rPr>
        <w:t>ต่างประเทศ</w:t>
      </w:r>
    </w:p>
    <w:p w14:paraId="24841A81" w14:textId="77777777" w:rsidR="00951B75" w:rsidRPr="00DB47CF" w:rsidRDefault="00951B75" w:rsidP="00E51781">
      <w:pPr>
        <w:pStyle w:val="FSBlank"/>
        <w:rPr>
          <w:sz w:val="22"/>
          <w:szCs w:val="22"/>
        </w:rPr>
      </w:pPr>
    </w:p>
    <w:p w14:paraId="29D1259C" w14:textId="77777777" w:rsidR="00080443" w:rsidRDefault="00080443" w:rsidP="00080443">
      <w:pPr>
        <w:pStyle w:val="FSContent"/>
      </w:pPr>
      <w:r w:rsidRPr="00B24B88">
        <w:rPr>
          <w:rFonts w:hint="cs"/>
          <w:cs/>
        </w:rPr>
        <w:t>รายการบัญชีที่เป็นเงินตราต่างประเทศแปลงค่าเป็นสกุลเงินที่ใช้ในการดำเนินงาน โดยใช้อัตราแลกเปลี่ยน</w:t>
      </w:r>
      <w:r w:rsidRPr="00B24B88">
        <w:rPr>
          <w:cs/>
        </w:rPr>
        <w:t xml:space="preserve"> </w:t>
      </w:r>
      <w:r w:rsidRPr="00B24B88">
        <w:rPr>
          <w:rFonts w:hint="cs"/>
          <w:cs/>
        </w:rPr>
        <w:t>ณ</w:t>
      </w:r>
      <w:r w:rsidRPr="00B24B88">
        <w:rPr>
          <w:cs/>
        </w:rPr>
        <w:t xml:space="preserve"> </w:t>
      </w:r>
      <w:r w:rsidRPr="00B24B88">
        <w:rPr>
          <w:rFonts w:hint="cs"/>
          <w:cs/>
        </w:rPr>
        <w:t>วันที่เกิดรายการ</w:t>
      </w:r>
      <w:r>
        <w:rPr>
          <w:rFonts w:hint="cs"/>
          <w:cs/>
        </w:rPr>
        <w:t xml:space="preserve"> </w:t>
      </w:r>
    </w:p>
    <w:p w14:paraId="579CA4B1" w14:textId="77777777" w:rsidR="00080443" w:rsidRPr="00DB47CF" w:rsidRDefault="00080443" w:rsidP="00080443">
      <w:pPr>
        <w:pStyle w:val="FSContent"/>
        <w:rPr>
          <w:sz w:val="22"/>
          <w:szCs w:val="22"/>
        </w:rPr>
      </w:pPr>
    </w:p>
    <w:p w14:paraId="1D2C49AE" w14:textId="45D9243E" w:rsidR="00080443" w:rsidRPr="00B24B88" w:rsidRDefault="00080443" w:rsidP="00A878F6">
      <w:pPr>
        <w:pStyle w:val="FSContent"/>
      </w:pPr>
      <w:r w:rsidRPr="00DB6993">
        <w:rPr>
          <w:rFonts w:hint="cs"/>
          <w:cs/>
        </w:rPr>
        <w:t>สินทรัพย์และหนี้สิน</w:t>
      </w:r>
      <w:r w:rsidR="00B95681" w:rsidRPr="00DB47CF">
        <w:rPr>
          <w:cs/>
        </w:rPr>
        <w:t>ทางการเงินที่เป็นเงินตราต่างประเทศแปลงค่า</w:t>
      </w:r>
      <w:r w:rsidRPr="00DB6993">
        <w:rPr>
          <w:rFonts w:hint="cs"/>
          <w:cs/>
        </w:rPr>
        <w:t>โดยใช้อัตราแลกเปลี่ยน</w:t>
      </w:r>
      <w:r w:rsidRPr="00DB6993">
        <w:rPr>
          <w:cs/>
        </w:rPr>
        <w:t xml:space="preserve"> </w:t>
      </w:r>
      <w:r w:rsidRPr="00DB6993">
        <w:rPr>
          <w:rFonts w:hint="cs"/>
          <w:cs/>
        </w:rPr>
        <w:t>ณ</w:t>
      </w:r>
      <w:r w:rsidRPr="00DB6993">
        <w:rPr>
          <w:cs/>
        </w:rPr>
        <w:t xml:space="preserve"> </w:t>
      </w:r>
      <w:r w:rsidRPr="00DB6993">
        <w:rPr>
          <w:rFonts w:hint="cs"/>
          <w:cs/>
        </w:rPr>
        <w:t xml:space="preserve">วันที่รายงาน </w:t>
      </w:r>
      <w:r w:rsidR="00B95681" w:rsidRPr="00DB47CF">
        <w:rPr>
          <w:cs/>
        </w:rPr>
        <w:t>และยอดคงเหลือ ณ วันสิ้นรอบระยะเวลารายงานจะถูกแปลงค่าโดยใช้อัตราแลกเปลี่ยน ณ วันที่รายงาน</w:t>
      </w:r>
    </w:p>
    <w:p w14:paraId="71D2AB70" w14:textId="77777777" w:rsidR="00087859" w:rsidRDefault="00087859" w:rsidP="00080443">
      <w:pPr>
        <w:pStyle w:val="FSContent"/>
      </w:pPr>
    </w:p>
    <w:p w14:paraId="47136AB5" w14:textId="531899D7" w:rsidR="00080443" w:rsidRPr="00DD5723" w:rsidRDefault="00080443" w:rsidP="00080443">
      <w:pPr>
        <w:pStyle w:val="FSContent"/>
      </w:pPr>
      <w:r w:rsidRPr="00DD5723">
        <w:rPr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 แปลงค่าเป็นสกุลเงินที่ใช้ในการดำเนินงานโดยใช้อัตราแลกเปลี่ยน ณ วันที่เกิดรายการ</w:t>
      </w:r>
    </w:p>
    <w:p w14:paraId="4EF17B11" w14:textId="77777777" w:rsidR="00080443" w:rsidRPr="00DD5723" w:rsidRDefault="00080443" w:rsidP="00080443">
      <w:pPr>
        <w:pStyle w:val="FSContent"/>
      </w:pPr>
    </w:p>
    <w:p w14:paraId="2B12FD23" w14:textId="210B28CC" w:rsidR="00576472" w:rsidRPr="00DD5723" w:rsidRDefault="00080443" w:rsidP="00080443">
      <w:pPr>
        <w:pStyle w:val="FSContent"/>
      </w:pPr>
      <w:r w:rsidRPr="00DD5723">
        <w:rPr>
          <w:cs/>
        </w:rPr>
        <w:t>ผลต่างของอัตราแลกเปลี่ยนที่เกิดขึ้นจากการแปลงค่าให้รับรู้เป็นกำไรหรือขาดทุนในงวดบัญชีนั้น ยกเว้นผลต่างของอัตราแลกเปลี่ยนที่เกิดขึ้นจากการแปลงค่าของรายการการป้องกันความเสี่ยงในกระแสเงินสด เฉพาะส่วนที่มีประสิทธิผลจะรับรู้เข้ากำไรขาดทุนเบ็ดเสร็จอื่น</w:t>
      </w:r>
    </w:p>
    <w:p w14:paraId="42333544" w14:textId="333C878F" w:rsidR="006257ED" w:rsidRDefault="006257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526B69D0" w14:textId="1D793387" w:rsidR="00592AF6" w:rsidRDefault="00592AF6" w:rsidP="004167EE">
      <w:pPr>
        <w:pStyle w:val="FSHeadPolicy"/>
        <w:ind w:left="540" w:hanging="540"/>
      </w:pPr>
      <w:r>
        <w:rPr>
          <w:rFonts w:hint="cs"/>
          <w:cs/>
        </w:rPr>
        <w:t>เครื่องมือทางการเงิน</w:t>
      </w:r>
    </w:p>
    <w:p w14:paraId="1439B36C" w14:textId="7471D06C" w:rsidR="00592AF6" w:rsidRPr="002B5DC0" w:rsidRDefault="00592AF6" w:rsidP="00592AF6">
      <w:pPr>
        <w:pStyle w:val="FSHeadPolicy"/>
        <w:numPr>
          <w:ilvl w:val="0"/>
          <w:numId w:val="0"/>
        </w:numPr>
        <w:ind w:left="900" w:hanging="360"/>
        <w:rPr>
          <w:b w:val="0"/>
          <w:bCs w:val="0"/>
          <w:i w:val="0"/>
          <w:iCs w:val="0"/>
          <w:sz w:val="20"/>
          <w:szCs w:val="20"/>
        </w:rPr>
      </w:pPr>
    </w:p>
    <w:p w14:paraId="2A32A71C" w14:textId="124ABEE7" w:rsidR="00AC256D" w:rsidRPr="00695CAF" w:rsidRDefault="00AC256D" w:rsidP="00AC256D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7" w:hanging="367"/>
        <w:jc w:val="thaiDistribute"/>
        <w:rPr>
          <w:rFonts w:ascii="Angsana New" w:eastAsia="EucrosiaUPCBold" w:hAnsi="Angsana New" w:cs="Angsana New"/>
          <w:i/>
          <w:iCs/>
          <w:sz w:val="30"/>
          <w:szCs w:val="30"/>
        </w:rPr>
      </w:pPr>
      <w:r w:rsidRPr="00ED7AB5">
        <w:rPr>
          <w:rFonts w:ascii="Angsana New" w:eastAsia="EucrosiaUPCBold" w:hAnsi="Angsana New" w:cs="Angsana New"/>
          <w:i/>
          <w:iCs/>
          <w:sz w:val="30"/>
          <w:szCs w:val="30"/>
        </w:rPr>
        <w:t>(</w:t>
      </w:r>
      <w:r w:rsidRPr="00ED7AB5">
        <w:rPr>
          <w:rFonts w:ascii="Angsana New" w:eastAsia="EucrosiaUPCBold" w:hAnsi="Angsana New" w:cs="Angsana New" w:hint="cs"/>
          <w:i/>
          <w:iCs/>
          <w:sz w:val="30"/>
          <w:szCs w:val="30"/>
          <w:cs/>
        </w:rPr>
        <w:t>ข</w:t>
      </w:r>
      <w:r w:rsidRPr="00ED7AB5">
        <w:rPr>
          <w:rFonts w:ascii="Angsana New" w:eastAsia="EucrosiaUPCBold" w:hAnsi="Angsana New" w:cs="Angsana New"/>
          <w:i/>
          <w:iCs/>
          <w:sz w:val="30"/>
          <w:szCs w:val="30"/>
        </w:rPr>
        <w:t>.</w:t>
      </w:r>
      <w:r w:rsidR="00B53767">
        <w:rPr>
          <w:rFonts w:ascii="Angsana New" w:eastAsia="EucrosiaUPCBold" w:hAnsi="Angsana New" w:cs="Angsana New"/>
          <w:i/>
          <w:iCs/>
          <w:sz w:val="30"/>
          <w:szCs w:val="30"/>
        </w:rPr>
        <w:t>1</w:t>
      </w:r>
      <w:r w:rsidRPr="00ED7AB5">
        <w:rPr>
          <w:rFonts w:ascii="Angsana New" w:eastAsia="EucrosiaUPCBold" w:hAnsi="Angsana New" w:cs="Angsana New"/>
          <w:i/>
          <w:iCs/>
          <w:sz w:val="30"/>
          <w:szCs w:val="30"/>
        </w:rPr>
        <w:t xml:space="preserve">) </w:t>
      </w:r>
      <w:r w:rsidR="00080443" w:rsidRPr="00C07D78">
        <w:rPr>
          <w:rFonts w:ascii="Angsana New" w:eastAsia="EucrosiaUPCBold" w:hAnsi="Angsana New" w:cs="Angsana New" w:hint="cs"/>
          <w:i/>
          <w:iCs/>
          <w:sz w:val="30"/>
          <w:szCs w:val="30"/>
          <w:cs/>
        </w:rPr>
        <w:t>การจัดประเภทและการวัดมูลค่า</w:t>
      </w:r>
      <w:r w:rsidRPr="00695CAF">
        <w:rPr>
          <w:rFonts w:ascii="Angsana New" w:eastAsia="EucrosiaUPCBold" w:hAnsi="Angsana New" w:cs="Angsana New"/>
          <w:i/>
          <w:iCs/>
          <w:sz w:val="30"/>
          <w:szCs w:val="30"/>
          <w:cs/>
        </w:rPr>
        <w:t xml:space="preserve"> </w:t>
      </w:r>
    </w:p>
    <w:p w14:paraId="7441A639" w14:textId="77777777" w:rsidR="00AC256D" w:rsidRPr="002B5DC0" w:rsidRDefault="00AC256D" w:rsidP="00AC256D">
      <w:pPr>
        <w:pStyle w:val="BodyText2"/>
        <w:tabs>
          <w:tab w:val="left" w:pos="900"/>
        </w:tabs>
        <w:ind w:left="900" w:right="43"/>
        <w:jc w:val="thaiDistribute"/>
        <w:rPr>
          <w:rFonts w:cs="Angsana New"/>
          <w:sz w:val="20"/>
          <w:szCs w:val="20"/>
        </w:rPr>
      </w:pPr>
    </w:p>
    <w:p w14:paraId="06D20E5E" w14:textId="7DBED0BA" w:rsidR="00080443" w:rsidRDefault="00080443" w:rsidP="00080443">
      <w:pPr>
        <w:pStyle w:val="BodyText"/>
        <w:shd w:val="clear" w:color="auto" w:fill="FFFFFF"/>
        <w:tabs>
          <w:tab w:val="clear" w:pos="907"/>
        </w:tabs>
        <w:spacing w:after="0" w:line="240" w:lineRule="auto"/>
        <w:ind w:left="99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C07D78">
        <w:rPr>
          <w:rFonts w:ascii="Angsana New" w:hAnsi="Angsana New" w:cs="Angsana New" w:hint="cs"/>
          <w:color w:val="000000"/>
          <w:sz w:val="30"/>
          <w:szCs w:val="30"/>
          <w:cs/>
        </w:rPr>
        <w:t>สินทรัพย์ทางการเงินและหนี้สินทางการเงิน</w:t>
      </w:r>
      <w:r w:rsidRPr="00C07D78">
        <w:rPr>
          <w:rFonts w:ascii="Angsana New" w:hAnsi="Angsana New" w:cs="Angsana New"/>
          <w:color w:val="000000"/>
          <w:sz w:val="30"/>
          <w:szCs w:val="30"/>
          <w:cs/>
        </w:rPr>
        <w:t xml:space="preserve"> (</w:t>
      </w:r>
      <w:r w:rsidRPr="00C07D78">
        <w:rPr>
          <w:rFonts w:ascii="Angsana New" w:hAnsi="Angsana New" w:cs="Angsana New" w:hint="cs"/>
          <w:color w:val="000000"/>
          <w:sz w:val="30"/>
          <w:szCs w:val="30"/>
          <w:cs/>
        </w:rPr>
        <w:t>นอกเหนือจากลูกหนี้การค้า</w:t>
      </w:r>
      <w:r w:rsidRPr="00C07D78">
        <w:rPr>
          <w:rFonts w:ascii="Angsana New" w:hAnsi="Angsana New" w:cs="Angsana New"/>
          <w:color w:val="000000"/>
          <w:sz w:val="30"/>
          <w:szCs w:val="30"/>
          <w:cs/>
        </w:rPr>
        <w:t xml:space="preserve"> (</w:t>
      </w:r>
      <w:r w:rsidRPr="00C07D78">
        <w:rPr>
          <w:rFonts w:ascii="Angsana New" w:hAnsi="Angsana New" w:cs="Angsana New" w:hint="cs"/>
          <w:color w:val="000000"/>
          <w:sz w:val="30"/>
          <w:szCs w:val="30"/>
          <w:cs/>
        </w:rPr>
        <w:t>ดูหมายเหตุ</w:t>
      </w:r>
      <w:r w:rsidRPr="00D81257">
        <w:rPr>
          <w:rFonts w:ascii="Angsana New" w:hAnsi="Angsana New" w:cs="Angsana New" w:hint="cs"/>
          <w:color w:val="000000"/>
          <w:sz w:val="30"/>
          <w:szCs w:val="30"/>
          <w:cs/>
        </w:rPr>
        <w:t>ข้อ</w:t>
      </w:r>
      <w:r w:rsidRPr="00D81257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B53767">
        <w:rPr>
          <w:rFonts w:ascii="Angsana New" w:hAnsi="Angsana New" w:cs="Angsana New"/>
          <w:color w:val="000000"/>
          <w:sz w:val="30"/>
          <w:szCs w:val="30"/>
        </w:rPr>
        <w:t>3</w:t>
      </w:r>
      <w:r w:rsidRPr="00D81257">
        <w:rPr>
          <w:rFonts w:ascii="Angsana New" w:hAnsi="Angsana New" w:cs="Angsana New"/>
          <w:color w:val="000000"/>
          <w:sz w:val="30"/>
          <w:szCs w:val="30"/>
          <w:cs/>
        </w:rPr>
        <w:t>(</w:t>
      </w:r>
      <w:r w:rsidR="00D81257" w:rsidRPr="00D81257">
        <w:rPr>
          <w:rFonts w:ascii="Angsana New" w:hAnsi="Angsana New" w:cs="Angsana New" w:hint="cs"/>
          <w:color w:val="000000"/>
          <w:sz w:val="30"/>
          <w:szCs w:val="30"/>
          <w:cs/>
        </w:rPr>
        <w:t>ง</w:t>
      </w:r>
      <w:r w:rsidRPr="00D81257">
        <w:rPr>
          <w:rFonts w:ascii="Angsana New" w:hAnsi="Angsana New" w:cs="Angsana New"/>
          <w:color w:val="000000"/>
          <w:sz w:val="30"/>
          <w:szCs w:val="30"/>
          <w:cs/>
        </w:rPr>
        <w:t>))</w:t>
      </w:r>
      <w:r w:rsidRPr="00C07D78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C07D78">
        <w:rPr>
          <w:rFonts w:ascii="Angsana New" w:hAnsi="Angsana New" w:cs="Angsana New" w:hint="cs"/>
          <w:color w:val="000000"/>
          <w:sz w:val="30"/>
          <w:szCs w:val="30"/>
          <w:cs/>
        </w:rPr>
        <w:t>รับรู้รายการเมื่อเริ่มแรกเมื่อบริษัทเป็นคู่สัญญาตามข้อกำหนดของเครื่องมือทางการเงินนั้น</w:t>
      </w:r>
      <w:r w:rsidRPr="00C07D78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C07D78">
        <w:rPr>
          <w:rFonts w:ascii="Angsana New" w:hAnsi="Angsana New" w:cs="Angsana New" w:hint="cs"/>
          <w:color w:val="000000"/>
          <w:sz w:val="30"/>
          <w:szCs w:val="30"/>
          <w:cs/>
        </w:rPr>
        <w:t>และวัดมูลค่า</w:t>
      </w:r>
      <w:r w:rsidR="00961A4B">
        <w:rPr>
          <w:rFonts w:ascii="Angsana New" w:hAnsi="Angsana New" w:cs="Angsana New" w:hint="cs"/>
          <w:color w:val="000000"/>
          <w:sz w:val="30"/>
          <w:szCs w:val="30"/>
          <w:cs/>
        </w:rPr>
        <w:t>เมื่อเริ่มแรก</w:t>
      </w:r>
      <w:r w:rsidRPr="00C07D78">
        <w:rPr>
          <w:rFonts w:ascii="Angsana New" w:hAnsi="Angsana New" w:cs="Angsana New" w:hint="cs"/>
          <w:color w:val="000000"/>
          <w:sz w:val="30"/>
          <w:szCs w:val="30"/>
          <w:cs/>
        </w:rPr>
        <w:t>ด้วยมูลค่ายุติธรรม</w:t>
      </w:r>
      <w:r w:rsidR="00213B7E" w:rsidRPr="00213B7E">
        <w:rPr>
          <w:rFonts w:ascii="Angsana New" w:hAnsi="Angsana New" w:cs="Angsana New" w:hint="cs"/>
          <w:color w:val="000000"/>
          <w:sz w:val="30"/>
          <w:szCs w:val="30"/>
          <w:cs/>
        </w:rPr>
        <w:t>ทั้งนี้</w:t>
      </w:r>
      <w:r w:rsidR="00213B7E" w:rsidRPr="00213B7E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213B7E" w:rsidRPr="00213B7E">
        <w:rPr>
          <w:rFonts w:ascii="Angsana New" w:hAnsi="Angsana New" w:cs="Angsana New" w:hint="cs"/>
          <w:color w:val="000000"/>
          <w:sz w:val="30"/>
          <w:szCs w:val="30"/>
          <w:cs/>
        </w:rPr>
        <w:t>สินทรัพย์ทางการเงินที่ไม่ได้วัดมูลค่าด้วยมูลค่ายุติธรรมผ่านกำไรหรือขาดทุนจะ</w:t>
      </w:r>
      <w:r w:rsidRPr="00C07D78">
        <w:rPr>
          <w:rFonts w:ascii="Angsana New" w:hAnsi="Angsana New" w:cs="Angsana New" w:hint="cs"/>
          <w:color w:val="000000"/>
          <w:sz w:val="30"/>
          <w:szCs w:val="30"/>
          <w:cs/>
        </w:rPr>
        <w:t>รวม</w:t>
      </w:r>
      <w:r w:rsidR="00213B7E">
        <w:rPr>
          <w:rFonts w:ascii="Angsana New" w:hAnsi="Angsana New" w:cs="Angsana New" w:hint="cs"/>
          <w:color w:val="000000"/>
          <w:sz w:val="30"/>
          <w:szCs w:val="30"/>
          <w:cs/>
        </w:rPr>
        <w:t>หรือหัก</w:t>
      </w:r>
      <w:r w:rsidRPr="00C07D78">
        <w:rPr>
          <w:rFonts w:ascii="Angsana New" w:hAnsi="Angsana New" w:cs="Angsana New" w:hint="cs"/>
          <w:color w:val="000000"/>
          <w:sz w:val="30"/>
          <w:szCs w:val="30"/>
          <w:cs/>
        </w:rPr>
        <w:t>ต้นทุนการทำรายการที่เกี่ยวข้องโดยตรงกับการ</w:t>
      </w:r>
      <w:r w:rsidR="00213B7E">
        <w:rPr>
          <w:rFonts w:ascii="Angsana New" w:hAnsi="Angsana New" w:cs="Angsana New" w:hint="cs"/>
          <w:color w:val="000000"/>
          <w:sz w:val="30"/>
          <w:szCs w:val="30"/>
          <w:cs/>
        </w:rPr>
        <w:t>ได้มาด้วย</w:t>
      </w:r>
      <w:r w:rsidRPr="00695CAF">
        <w:rPr>
          <w:rFonts w:ascii="Angsana New" w:hAnsi="Angsana New" w:cs="Angsana New"/>
          <w:color w:val="000000"/>
          <w:sz w:val="30"/>
          <w:szCs w:val="30"/>
        </w:rPr>
        <w:t xml:space="preserve"> </w:t>
      </w:r>
    </w:p>
    <w:p w14:paraId="069E2906" w14:textId="77777777" w:rsidR="00080443" w:rsidRPr="00080443" w:rsidRDefault="00080443" w:rsidP="00080443">
      <w:pPr>
        <w:pStyle w:val="BodyText"/>
        <w:shd w:val="clear" w:color="auto" w:fill="FFFFFF"/>
        <w:tabs>
          <w:tab w:val="clear" w:pos="907"/>
        </w:tabs>
        <w:spacing w:after="0" w:line="240" w:lineRule="auto"/>
        <w:ind w:left="990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4989E373" w14:textId="4737AF0D" w:rsidR="00080443" w:rsidRPr="00080443" w:rsidRDefault="00080443" w:rsidP="00080443">
      <w:pPr>
        <w:pStyle w:val="BodyText"/>
        <w:shd w:val="clear" w:color="auto" w:fill="FFFFFF"/>
        <w:tabs>
          <w:tab w:val="clear" w:pos="907"/>
        </w:tabs>
        <w:spacing w:after="0" w:line="240" w:lineRule="auto"/>
        <w:ind w:left="99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080443">
        <w:rPr>
          <w:rFonts w:ascii="Angsana New" w:hAnsi="Angsana New" w:cs="Angsana New" w:hint="cs"/>
          <w:color w:val="000000"/>
          <w:sz w:val="30"/>
          <w:szCs w:val="30"/>
          <w:cs/>
        </w:rPr>
        <w:t>ณ</w:t>
      </w:r>
      <w:r w:rsidRPr="00080443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080443">
        <w:rPr>
          <w:rFonts w:ascii="Angsana New" w:hAnsi="Angsana New" w:cs="Angsana New" w:hint="cs"/>
          <w:color w:val="000000"/>
          <w:sz w:val="30"/>
          <w:szCs w:val="30"/>
          <w:cs/>
        </w:rPr>
        <w:t>วันที่รับรู้รายการเมื่อเริ่มแรก</w:t>
      </w:r>
      <w:r w:rsidRPr="00080443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080443">
        <w:rPr>
          <w:rFonts w:ascii="Angsana New" w:hAnsi="Angsana New" w:cs="Angsana New" w:hint="cs"/>
          <w:color w:val="000000"/>
          <w:sz w:val="30"/>
          <w:szCs w:val="30"/>
          <w:cs/>
        </w:rPr>
        <w:t>สินทรัพย์ทางการเงินจะถูกจัดประเภทรายการตามการวัดมูลค่า</w:t>
      </w:r>
      <w:r w:rsidRPr="00080443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080443">
        <w:rPr>
          <w:rFonts w:ascii="Angsana New" w:hAnsi="Angsana New" w:cs="Angsana New" w:hint="cs"/>
          <w:color w:val="000000"/>
          <w:sz w:val="30"/>
          <w:szCs w:val="30"/>
          <w:cs/>
        </w:rPr>
        <w:t>ได้แก่</w:t>
      </w:r>
      <w:r w:rsidRPr="00080443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080443">
        <w:rPr>
          <w:rFonts w:ascii="Angsana New" w:hAnsi="Angsana New" w:cs="Angsana New" w:hint="cs"/>
          <w:color w:val="000000"/>
          <w:sz w:val="30"/>
          <w:szCs w:val="30"/>
          <w:cs/>
        </w:rPr>
        <w:t>การวัดมูลค่าด้วยราคาทุนตัดจำหน่าย</w:t>
      </w:r>
      <w:r w:rsidRPr="00080443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080443">
        <w:rPr>
          <w:rFonts w:ascii="Angsana New" w:hAnsi="Angsana New" w:cs="Angsana New" w:hint="cs"/>
          <w:color w:val="000000"/>
          <w:sz w:val="30"/>
          <w:szCs w:val="30"/>
          <w:cs/>
        </w:rPr>
        <w:t>มูลค่ายุติธรรมผ่านกำไรขาดทุนเบ็ดเสร็จอื่น</w:t>
      </w:r>
      <w:r w:rsidRPr="00080443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080443">
        <w:rPr>
          <w:rFonts w:ascii="Angsana New" w:hAnsi="Angsana New" w:cs="Angsana New" w:hint="cs"/>
          <w:color w:val="000000"/>
          <w:sz w:val="30"/>
          <w:szCs w:val="30"/>
          <w:cs/>
        </w:rPr>
        <w:t>หรือมูลค่ายุติธรรมผ่านกำไรหรือขาดทุน</w:t>
      </w:r>
      <w:r w:rsidRPr="00080443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080443">
        <w:rPr>
          <w:rFonts w:ascii="Angsana New" w:hAnsi="Angsana New" w:cs="Angsana New" w:hint="cs"/>
          <w:color w:val="000000"/>
          <w:sz w:val="30"/>
          <w:szCs w:val="30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แต่บริษัทมีการเปลี่ยนแปลงโมเดลธุรกิจในการบริหารสินทรัพย์ทางการเงิน</w:t>
      </w:r>
      <w:r w:rsidRPr="00080443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080443">
        <w:rPr>
          <w:rFonts w:ascii="Angsana New" w:hAnsi="Angsana New" w:cs="Angsana New" w:hint="cs"/>
          <w:color w:val="000000"/>
          <w:sz w:val="30"/>
          <w:szCs w:val="30"/>
          <w:cs/>
        </w:rPr>
        <w:t>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</w:t>
      </w:r>
      <w:r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Pr="00080443">
        <w:rPr>
          <w:rFonts w:ascii="Angsana New" w:hAnsi="Angsana New" w:cs="Angsana New" w:hint="cs"/>
          <w:color w:val="000000"/>
          <w:sz w:val="30"/>
          <w:szCs w:val="30"/>
          <w:cs/>
        </w:rPr>
        <w:t>การจัดประเภท</w:t>
      </w:r>
      <w:r w:rsidRPr="00080443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</w:p>
    <w:p w14:paraId="0B28B8FC" w14:textId="4CCA55EB" w:rsidR="00AC256D" w:rsidRDefault="00080443" w:rsidP="00080443">
      <w:pPr>
        <w:pStyle w:val="BodyText"/>
        <w:shd w:val="clear" w:color="auto" w:fill="FFFFFF"/>
        <w:tabs>
          <w:tab w:val="clear" w:pos="907"/>
        </w:tabs>
        <w:spacing w:after="0" w:line="240" w:lineRule="auto"/>
        <w:ind w:left="99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080443">
        <w:rPr>
          <w:rFonts w:ascii="Angsana New" w:hAnsi="Angsana New" w:cs="Angsana New" w:hint="cs"/>
          <w:color w:val="000000"/>
          <w:sz w:val="30"/>
          <w:szCs w:val="30"/>
          <w:cs/>
        </w:rPr>
        <w:lastRenderedPageBreak/>
        <w:t>ณ</w:t>
      </w:r>
      <w:r w:rsidRPr="00080443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080443">
        <w:rPr>
          <w:rFonts w:ascii="Angsana New" w:hAnsi="Angsana New" w:cs="Angsana New" w:hint="cs"/>
          <w:color w:val="000000"/>
          <w:sz w:val="30"/>
          <w:szCs w:val="30"/>
          <w:cs/>
        </w:rPr>
        <w:t>วันที่รับรู้รายการเมื่อเริ่มแรก</w:t>
      </w:r>
      <w:r w:rsidRPr="00080443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080443">
        <w:rPr>
          <w:rFonts w:ascii="Angsana New" w:hAnsi="Angsana New" w:cs="Angsana New" w:hint="cs"/>
          <w:color w:val="000000"/>
          <w:sz w:val="30"/>
          <w:szCs w:val="30"/>
          <w:cs/>
        </w:rPr>
        <w:t>หนี้สินทางการเงินจัดประเภทด้วยราคาทุนตัดจำหน่ายตามวิธีดอกเบี้ยที่แท้จริง</w:t>
      </w:r>
      <w:r w:rsidRPr="00080443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080443">
        <w:rPr>
          <w:rFonts w:ascii="Angsana New" w:hAnsi="Angsana New" w:cs="Angsana New" w:hint="cs"/>
          <w:color w:val="000000"/>
          <w:sz w:val="30"/>
          <w:szCs w:val="30"/>
          <w:cs/>
        </w:rPr>
        <w:t>ดอกเบี้ยจ่าย</w:t>
      </w:r>
      <w:r w:rsidRPr="00080443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080443">
        <w:rPr>
          <w:rFonts w:ascii="Angsana New" w:hAnsi="Angsana New" w:cs="Angsana New" w:hint="cs"/>
          <w:color w:val="000000"/>
          <w:sz w:val="30"/>
          <w:szCs w:val="30"/>
          <w:cs/>
        </w:rPr>
        <w:t>กำไรและขาดทุนจากอัตราแลกเปลี่ยน</w:t>
      </w:r>
      <w:r w:rsidRPr="00080443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080443">
        <w:rPr>
          <w:rFonts w:ascii="Angsana New" w:hAnsi="Angsana New" w:cs="Angsana New" w:hint="cs"/>
          <w:color w:val="000000"/>
          <w:sz w:val="30"/>
          <w:szCs w:val="30"/>
          <w:cs/>
        </w:rPr>
        <w:t>และกำไรหรือขาดทุนที่เกิดจากการตัดรายการออกจากบัญชีรับรู้ในกำไรหรือขาดทุน</w:t>
      </w:r>
    </w:p>
    <w:p w14:paraId="4651D259" w14:textId="4BFF887B" w:rsidR="00080443" w:rsidRDefault="00080443" w:rsidP="00080443">
      <w:pPr>
        <w:pStyle w:val="BodyText"/>
        <w:shd w:val="clear" w:color="auto" w:fill="FFFFFF"/>
        <w:tabs>
          <w:tab w:val="clear" w:pos="907"/>
        </w:tabs>
        <w:spacing w:after="0" w:line="240" w:lineRule="auto"/>
        <w:ind w:left="990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076D885A" w14:textId="36C92CC0" w:rsidR="002B5DC0" w:rsidRPr="00086E48" w:rsidRDefault="00080443" w:rsidP="00086E48">
      <w:pPr>
        <w:pStyle w:val="BodyText"/>
        <w:shd w:val="clear" w:color="auto" w:fill="FFFFFF"/>
        <w:tabs>
          <w:tab w:val="clear" w:pos="907"/>
        </w:tabs>
        <w:spacing w:after="0" w:line="240" w:lineRule="auto"/>
        <w:ind w:left="990"/>
        <w:jc w:val="thaiDistribute"/>
        <w:rPr>
          <w:rFonts w:ascii="Angsana New" w:hAnsi="Angsana New" w:cs="Angsana New"/>
          <w:color w:val="000000"/>
          <w:sz w:val="30"/>
          <w:szCs w:val="30"/>
          <w:cs/>
        </w:rPr>
      </w:pPr>
      <w:r w:rsidRPr="00080443">
        <w:rPr>
          <w:rFonts w:ascii="Angsana New" w:hAnsi="Angsana New" w:cs="Angsana New" w:hint="cs"/>
          <w:color w:val="000000"/>
          <w:sz w:val="30"/>
          <w:szCs w:val="30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</w:t>
      </w:r>
      <w:r w:rsidRPr="00080443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080443">
        <w:rPr>
          <w:rFonts w:ascii="Angsana New" w:hAnsi="Angsana New" w:cs="Angsana New" w:hint="cs"/>
          <w:color w:val="000000"/>
          <w:sz w:val="30"/>
          <w:szCs w:val="30"/>
          <w:cs/>
        </w:rPr>
        <w:t>ราคาทุนตัดจำหน่ายลดลงด้วยผลขาดทุนด้านเครดิตที่คาดว่าจะเกิดขึ้น</w:t>
      </w:r>
      <w:r w:rsidRPr="00080443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080443">
        <w:rPr>
          <w:rFonts w:ascii="Angsana New" w:hAnsi="Angsana New" w:cs="Angsana New" w:hint="cs"/>
          <w:color w:val="000000"/>
          <w:sz w:val="30"/>
          <w:szCs w:val="30"/>
          <w:cs/>
        </w:rPr>
        <w:t>รายได้ดอกเบี้ย</w:t>
      </w:r>
      <w:r w:rsidRPr="00080443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080443">
        <w:rPr>
          <w:rFonts w:ascii="Angsana New" w:hAnsi="Angsana New" w:cs="Angsana New" w:hint="cs"/>
          <w:color w:val="000000"/>
          <w:sz w:val="30"/>
          <w:szCs w:val="30"/>
          <w:cs/>
        </w:rPr>
        <w:t>กำไรและขาดทุนจากอัตราแลกเปลี่ยน</w:t>
      </w:r>
      <w:r w:rsidRPr="00080443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080443">
        <w:rPr>
          <w:rFonts w:ascii="Angsana New" w:hAnsi="Angsana New" w:cs="Angsana New" w:hint="cs"/>
          <w:color w:val="000000"/>
          <w:sz w:val="30"/>
          <w:szCs w:val="30"/>
          <w:cs/>
        </w:rPr>
        <w:t>ผลขาดทุนด้านเครดิตที่คาดว่าจะเกิดขึ้น</w:t>
      </w:r>
      <w:r w:rsidRPr="00080443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080443">
        <w:rPr>
          <w:rFonts w:ascii="Angsana New" w:hAnsi="Angsana New" w:cs="Angsana New" w:hint="cs"/>
          <w:color w:val="000000"/>
          <w:sz w:val="30"/>
          <w:szCs w:val="30"/>
          <w:cs/>
        </w:rPr>
        <w:t>กำไรหรือขาดทุนที่เกิดจากการตัดรายการออกจากบัญชีรับรู้ในกำไรหรือขาดทุน</w:t>
      </w:r>
    </w:p>
    <w:p w14:paraId="3E8F1975" w14:textId="7C3A5806" w:rsidR="00A878F6" w:rsidRDefault="00A878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EucrosiaUPCBold" w:hAnsi="Angsana New" w:cs="Angsana New"/>
          <w:i/>
          <w:iCs/>
          <w:sz w:val="30"/>
          <w:szCs w:val="30"/>
          <w:lang w:val="th-TH"/>
        </w:rPr>
      </w:pPr>
    </w:p>
    <w:p w14:paraId="14C0AC26" w14:textId="3650385D" w:rsidR="00AC256D" w:rsidRPr="00695CAF" w:rsidRDefault="00AC256D" w:rsidP="00AC256D">
      <w:pPr>
        <w:pStyle w:val="BodyText2"/>
        <w:tabs>
          <w:tab w:val="left" w:pos="990"/>
        </w:tabs>
        <w:ind w:left="900" w:right="47" w:hanging="367"/>
        <w:jc w:val="thaiDistribute"/>
        <w:rPr>
          <w:rFonts w:eastAsia="EucrosiaUPCBold" w:cs="Angsana New"/>
          <w:i/>
          <w:iCs/>
          <w:lang w:val="en-GB"/>
        </w:rPr>
      </w:pPr>
      <w:r w:rsidRPr="00ED7AB5">
        <w:rPr>
          <w:rFonts w:eastAsia="EucrosiaUPCBold" w:cs="Angsana New"/>
          <w:i/>
          <w:iCs/>
        </w:rPr>
        <w:t>(</w:t>
      </w:r>
      <w:r w:rsidRPr="00ED7AB5">
        <w:rPr>
          <w:rFonts w:eastAsia="EucrosiaUPCBold" w:cs="Angsana New" w:hint="cs"/>
          <w:i/>
          <w:iCs/>
          <w:cs/>
        </w:rPr>
        <w:t>ข</w:t>
      </w:r>
      <w:r w:rsidRPr="00ED7AB5">
        <w:rPr>
          <w:rFonts w:eastAsia="EucrosiaUPCBold" w:cs="Angsana New"/>
          <w:i/>
          <w:iCs/>
        </w:rPr>
        <w:t>.</w:t>
      </w:r>
      <w:r w:rsidR="00B53767">
        <w:rPr>
          <w:rFonts w:eastAsia="EucrosiaUPCBold" w:cs="Angsana New"/>
          <w:i/>
          <w:iCs/>
          <w:lang w:val="en-US"/>
        </w:rPr>
        <w:t>2</w:t>
      </w:r>
      <w:r w:rsidRPr="00ED7AB5">
        <w:rPr>
          <w:rFonts w:eastAsia="EucrosiaUPCBold" w:cs="Angsana New"/>
          <w:i/>
          <w:iCs/>
        </w:rPr>
        <w:t xml:space="preserve">) </w:t>
      </w:r>
      <w:r w:rsidR="00080443" w:rsidRPr="00080443">
        <w:rPr>
          <w:rFonts w:eastAsia="EucrosiaUPCBold" w:cs="Angsana New" w:hint="cs"/>
          <w:i/>
          <w:iCs/>
          <w:cs/>
        </w:rPr>
        <w:t>การตัดรายการออกจากบัญชีและการหักกลบ</w:t>
      </w:r>
      <w:r w:rsidRPr="00695CAF">
        <w:rPr>
          <w:rFonts w:eastAsia="EucrosiaUPCBold" w:cs="Angsana New"/>
          <w:i/>
          <w:iCs/>
          <w:cs/>
        </w:rPr>
        <w:t xml:space="preserve"> </w:t>
      </w:r>
    </w:p>
    <w:p w14:paraId="3E98E3AE" w14:textId="77777777" w:rsidR="00AC256D" w:rsidRPr="00357AAA" w:rsidRDefault="00AC256D" w:rsidP="00AC256D">
      <w:pPr>
        <w:pStyle w:val="BodyText2"/>
        <w:ind w:left="540" w:right="43"/>
        <w:jc w:val="thaiDistribute"/>
        <w:rPr>
          <w:rFonts w:cs="Angsana New"/>
          <w:sz w:val="20"/>
          <w:szCs w:val="20"/>
        </w:rPr>
      </w:pPr>
    </w:p>
    <w:p w14:paraId="7CC51F1B" w14:textId="03FFC019" w:rsidR="00080443" w:rsidRDefault="00080443" w:rsidP="001231F8">
      <w:pPr>
        <w:pStyle w:val="BodyText"/>
        <w:shd w:val="clear" w:color="auto" w:fill="FFFFFF"/>
        <w:tabs>
          <w:tab w:val="clear" w:pos="907"/>
        </w:tabs>
        <w:spacing w:after="0" w:line="240" w:lineRule="auto"/>
        <w:ind w:left="99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080443">
        <w:rPr>
          <w:rFonts w:ascii="Angsana New" w:hAnsi="Angsana New" w:cs="Angsana New" w:hint="cs"/>
          <w:color w:val="000000"/>
          <w:sz w:val="30"/>
          <w:szCs w:val="30"/>
          <w:cs/>
        </w:rPr>
        <w:t>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</w:p>
    <w:p w14:paraId="05793D20" w14:textId="77777777" w:rsidR="007D15E4" w:rsidRPr="00080443" w:rsidRDefault="007D15E4" w:rsidP="001231F8">
      <w:pPr>
        <w:pStyle w:val="BodyText"/>
        <w:shd w:val="clear" w:color="auto" w:fill="FFFFFF"/>
        <w:tabs>
          <w:tab w:val="clear" w:pos="907"/>
        </w:tabs>
        <w:spacing w:after="0" w:line="240" w:lineRule="auto"/>
        <w:ind w:left="990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7B3B2E74" w14:textId="3B8E7562" w:rsidR="00080443" w:rsidRDefault="00080443" w:rsidP="001231F8">
      <w:pPr>
        <w:pStyle w:val="BodyText"/>
        <w:shd w:val="clear" w:color="auto" w:fill="FFFFFF"/>
        <w:tabs>
          <w:tab w:val="clear" w:pos="907"/>
        </w:tabs>
        <w:spacing w:after="0" w:line="240" w:lineRule="auto"/>
        <w:ind w:left="99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080443">
        <w:rPr>
          <w:rFonts w:ascii="Angsana New" w:hAnsi="Angsana New" w:cs="Angsana New" w:hint="cs"/>
          <w:color w:val="000000"/>
          <w:sz w:val="30"/>
          <w:szCs w:val="30"/>
          <w:cs/>
        </w:rPr>
        <w:t>บริษัทตัดรายการหนี้สินทางการเงินออกจากบัญชีเมื่อภาระผูกพันตามสัญญาสิ้นสุดลง</w:t>
      </w:r>
      <w:r w:rsidRPr="00080443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080443">
        <w:rPr>
          <w:rFonts w:ascii="Angsana New" w:hAnsi="Angsana New" w:cs="Angsana New" w:hint="cs"/>
          <w:color w:val="000000"/>
          <w:sz w:val="30"/>
          <w:szCs w:val="30"/>
          <w:cs/>
        </w:rPr>
        <w:t>ยกเลิก</w:t>
      </w:r>
      <w:r w:rsidRPr="00080443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080443">
        <w:rPr>
          <w:rFonts w:ascii="Angsana New" w:hAnsi="Angsana New" w:cs="Angsana New" w:hint="cs"/>
          <w:color w:val="000000"/>
          <w:sz w:val="30"/>
          <w:szCs w:val="30"/>
          <w:cs/>
        </w:rPr>
        <w:t>หรือหมดอายุ</w:t>
      </w:r>
      <w:r w:rsidRPr="00080443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080443">
        <w:rPr>
          <w:rFonts w:ascii="Angsana New" w:hAnsi="Angsana New" w:cs="Angsana New" w:hint="cs"/>
          <w:color w:val="000000"/>
          <w:sz w:val="30"/>
          <w:szCs w:val="30"/>
          <w:cs/>
        </w:rPr>
        <w:t>บริษัท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</w:t>
      </w:r>
      <w:r w:rsidRPr="00080443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080443">
        <w:rPr>
          <w:rFonts w:ascii="Angsana New" w:hAnsi="Angsana New" w:cs="Angsana New" w:hint="cs"/>
          <w:color w:val="000000"/>
          <w:sz w:val="30"/>
          <w:szCs w:val="30"/>
          <w:cs/>
        </w:rPr>
        <w:t>โดยรับรู้หนี้สินทางการเงินใหม่ด้วยมูลค่ายุติธรรมที่สะท้อนเงื่อนไขที่เปลี่ยนแปลงแล้ว</w:t>
      </w:r>
    </w:p>
    <w:p w14:paraId="633A038C" w14:textId="43A6EE9F" w:rsidR="0099663D" w:rsidRDefault="0099663D" w:rsidP="001231F8">
      <w:pPr>
        <w:pStyle w:val="BodyText"/>
        <w:shd w:val="clear" w:color="auto" w:fill="FFFFFF"/>
        <w:tabs>
          <w:tab w:val="clear" w:pos="907"/>
        </w:tabs>
        <w:spacing w:after="0" w:line="240" w:lineRule="auto"/>
        <w:ind w:left="990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761D1EA7" w14:textId="7ED99506" w:rsidR="0099663D" w:rsidRPr="00080443" w:rsidRDefault="0099663D" w:rsidP="001231F8">
      <w:pPr>
        <w:pStyle w:val="BodyText"/>
        <w:shd w:val="clear" w:color="auto" w:fill="FFFFFF"/>
        <w:tabs>
          <w:tab w:val="clear" w:pos="907"/>
        </w:tabs>
        <w:spacing w:after="0" w:line="240" w:lineRule="auto"/>
        <w:ind w:left="99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99663D">
        <w:rPr>
          <w:rFonts w:ascii="Angsana New" w:hAnsi="Angsana New" w:cs="Angsana New" w:hint="cs"/>
          <w:color w:val="000000"/>
          <w:sz w:val="30"/>
          <w:szCs w:val="30"/>
          <w:cs/>
        </w:rPr>
        <w:t>ผลต่างระหว่างมูลค่าตามบัญชีที่ตัดรายการและสิ่งตอบแทนที่ได้รับหรือต้องจ่ายรับรู้ในกำไรหรือขาดทุน</w:t>
      </w:r>
    </w:p>
    <w:p w14:paraId="4FDE1D5F" w14:textId="322C950E" w:rsidR="00080443" w:rsidRPr="0099663D" w:rsidRDefault="00080443" w:rsidP="001231F8">
      <w:pPr>
        <w:pStyle w:val="BodyText"/>
        <w:shd w:val="clear" w:color="auto" w:fill="FFFFFF"/>
        <w:tabs>
          <w:tab w:val="clear" w:pos="907"/>
        </w:tabs>
        <w:spacing w:after="0" w:line="240" w:lineRule="auto"/>
        <w:ind w:left="990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06F9413A" w14:textId="26F69CA9" w:rsidR="0099663D" w:rsidRPr="0099663D" w:rsidRDefault="0099663D" w:rsidP="005310A6">
      <w:pPr>
        <w:pStyle w:val="BodyText"/>
        <w:shd w:val="clear" w:color="auto" w:fill="FFFFFF"/>
        <w:tabs>
          <w:tab w:val="clear" w:pos="907"/>
        </w:tabs>
        <w:spacing w:after="0" w:line="240" w:lineRule="auto"/>
        <w:ind w:left="99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99663D">
        <w:rPr>
          <w:rFonts w:ascii="Angsana New" w:hAnsi="Angsana New" w:cs="Angsana New" w:hint="cs"/>
          <w:color w:val="000000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ก็ต่อเมื่อบริษัทมีสิทธิบังคับใช้ตามกฎหมายในการหักกลบจำนวนเงินที่รับรู้และบริษัทตั้งใจที่จะชำระด้วยจำนวนเงินสุทธิ</w:t>
      </w:r>
      <w:r w:rsidRPr="0099663D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99663D">
        <w:rPr>
          <w:rFonts w:ascii="Angsana New" w:hAnsi="Angsana New" w:cs="Angsana New" w:hint="cs"/>
          <w:color w:val="000000"/>
          <w:sz w:val="30"/>
          <w:szCs w:val="30"/>
          <w:cs/>
        </w:rPr>
        <w:t>หรือตั้งใจที่จะรับสินทรัพย์และชำระหนี้สินพร้อมกัน</w:t>
      </w:r>
    </w:p>
    <w:p w14:paraId="2F3D4DDC" w14:textId="77777777" w:rsidR="00CB04F4" w:rsidRDefault="00CB04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>
        <w:rPr>
          <w:rFonts w:cs="Angsana New"/>
          <w:i/>
          <w:iCs/>
          <w:cs/>
        </w:rPr>
        <w:br w:type="page"/>
      </w:r>
    </w:p>
    <w:p w14:paraId="7D8A02EA" w14:textId="34294B5F" w:rsidR="00194C0A" w:rsidRPr="004D7127" w:rsidRDefault="00194C0A" w:rsidP="00194C0A">
      <w:pPr>
        <w:pStyle w:val="BodyText2"/>
        <w:tabs>
          <w:tab w:val="left" w:pos="990"/>
        </w:tabs>
        <w:ind w:left="900" w:right="47" w:hanging="367"/>
        <w:jc w:val="thaiDistribute"/>
        <w:rPr>
          <w:rFonts w:cs="Angsana New"/>
          <w:i/>
          <w:iCs/>
        </w:rPr>
      </w:pPr>
      <w:r w:rsidRPr="004D7127">
        <w:rPr>
          <w:rFonts w:cs="Angsana New"/>
          <w:i/>
          <w:iCs/>
          <w:cs/>
        </w:rPr>
        <w:lastRenderedPageBreak/>
        <w:t>(</w:t>
      </w:r>
      <w:r w:rsidRPr="004D7127">
        <w:rPr>
          <w:rFonts w:cs="Angsana New" w:hint="cs"/>
          <w:i/>
          <w:iCs/>
          <w:cs/>
        </w:rPr>
        <w:t>ข</w:t>
      </w:r>
      <w:r w:rsidRPr="004D7127">
        <w:rPr>
          <w:rFonts w:cs="Angsana New"/>
          <w:i/>
          <w:iCs/>
          <w:cs/>
        </w:rPr>
        <w:t>.</w:t>
      </w:r>
      <w:r w:rsidR="00B53767">
        <w:rPr>
          <w:rFonts w:cs="Angsana New"/>
          <w:i/>
          <w:iCs/>
          <w:lang w:val="en-US"/>
        </w:rPr>
        <w:t>3</w:t>
      </w:r>
      <w:r w:rsidRPr="004D7127">
        <w:rPr>
          <w:rFonts w:cs="Angsana New"/>
          <w:i/>
          <w:iCs/>
          <w:cs/>
        </w:rPr>
        <w:t xml:space="preserve">) </w:t>
      </w:r>
      <w:r w:rsidRPr="004D7127">
        <w:rPr>
          <w:rFonts w:cs="Angsana New" w:hint="cs"/>
          <w:i/>
          <w:iCs/>
          <w:cs/>
        </w:rPr>
        <w:t>อนุพันธ์</w:t>
      </w:r>
    </w:p>
    <w:p w14:paraId="329ECE5C" w14:textId="77777777" w:rsidR="00194C0A" w:rsidRPr="004D7127" w:rsidRDefault="00194C0A" w:rsidP="00194C0A">
      <w:pPr>
        <w:pStyle w:val="BodyText2"/>
        <w:ind w:left="900" w:right="43"/>
        <w:jc w:val="thaiDistribute"/>
        <w:rPr>
          <w:rFonts w:cs="Angsana New"/>
        </w:rPr>
      </w:pPr>
    </w:p>
    <w:p w14:paraId="115F62EF" w14:textId="43B8CDF2" w:rsidR="00194C0A" w:rsidRPr="004D7127" w:rsidRDefault="00194C0A" w:rsidP="001231F8">
      <w:pPr>
        <w:pStyle w:val="BodyText2"/>
        <w:ind w:left="990" w:right="43"/>
        <w:jc w:val="thaiDistribute"/>
        <w:rPr>
          <w:rFonts w:cs="Angsana New"/>
          <w:lang w:val="en-US"/>
        </w:rPr>
      </w:pPr>
      <w:r w:rsidRPr="004D7127">
        <w:rPr>
          <w:rFonts w:cs="Angsana New" w:hint="cs"/>
          <w:cs/>
        </w:rPr>
        <w:t>อนุพันธ์รับรู้ด้วยมูลค่ายุติธรรม</w:t>
      </w:r>
      <w:r w:rsidRPr="004D7127">
        <w:rPr>
          <w:rFonts w:cs="Angsana New"/>
          <w:cs/>
        </w:rPr>
        <w:t xml:space="preserve"> </w:t>
      </w:r>
      <w:r w:rsidRPr="004D7127">
        <w:rPr>
          <w:rFonts w:cs="Angsana New" w:hint="cs"/>
          <w:cs/>
        </w:rPr>
        <w:t>และวัดมูลค่ายุติธรรมทุกวันสิ้นรอบระยะเวลารายงาน</w:t>
      </w:r>
      <w:r w:rsidRPr="004D7127">
        <w:rPr>
          <w:rFonts w:cs="Angsana New"/>
          <w:cs/>
        </w:rPr>
        <w:t xml:space="preserve"> </w:t>
      </w:r>
      <w:r w:rsidRPr="004D7127">
        <w:rPr>
          <w:rFonts w:cs="Angsana New" w:hint="cs"/>
          <w:cs/>
        </w:rPr>
        <w:t>ผลกำไรหรือขาดทุนจากการวัดมูลค่ายุติธรรมใหม่จะรับรู้ในกำไรหรือขาดทุนทันที</w:t>
      </w:r>
      <w:r w:rsidRPr="004D7127">
        <w:rPr>
          <w:rFonts w:cs="Angsana New"/>
          <w:cs/>
        </w:rPr>
        <w:t xml:space="preserve"> </w:t>
      </w:r>
      <w:r w:rsidRPr="004D7127">
        <w:rPr>
          <w:rFonts w:cs="Angsana New" w:hint="cs"/>
          <w:cs/>
        </w:rPr>
        <w:t>เว้นแต่อนุพันธ์นั้นมีไว้เพื่อป้องกันความเสี่ยงในกระแสเงินสดหรือป้องกันความเสี่ยงของ</w:t>
      </w:r>
      <w:r w:rsidR="001231F8" w:rsidRPr="004D7127">
        <w:rPr>
          <w:rFonts w:cs="Angsana New" w:hint="cs"/>
          <w:cs/>
        </w:rPr>
        <w:t>สินค้าโภคภัณฑ์</w:t>
      </w:r>
      <w:r w:rsidRPr="004D7127">
        <w:rPr>
          <w:rFonts w:cs="Angsana New"/>
          <w:cs/>
        </w:rPr>
        <w:t xml:space="preserve"> </w:t>
      </w:r>
      <w:r w:rsidRPr="004D7127">
        <w:rPr>
          <w:rFonts w:cs="Angsana New" w:hint="cs"/>
          <w:cs/>
        </w:rPr>
        <w:t>กรณีดังกล่าวการรับรู้ผลกำไรหรือขาดทุน</w:t>
      </w:r>
      <w:r w:rsidR="001F2259" w:rsidRPr="004D7127">
        <w:rPr>
          <w:rFonts w:cs="Angsana New"/>
          <w:cs/>
        </w:rPr>
        <w:br/>
      </w:r>
      <w:r w:rsidRPr="004D7127">
        <w:rPr>
          <w:rFonts w:cs="Angsana New" w:hint="cs"/>
          <w:cs/>
        </w:rPr>
        <w:t>จะขึ้นอยู่กับลักษณะของรายการที่มีการป้องกันความ</w:t>
      </w:r>
      <w:r w:rsidRPr="00D81257">
        <w:rPr>
          <w:rFonts w:cs="Angsana New" w:hint="cs"/>
          <w:cs/>
        </w:rPr>
        <w:t>เสี่ยง</w:t>
      </w:r>
      <w:r w:rsidR="00F61A74" w:rsidRPr="00D81257">
        <w:rPr>
          <w:rFonts w:cs="Angsana New" w:hint="cs"/>
          <w:cs/>
        </w:rPr>
        <w:t xml:space="preserve"> </w:t>
      </w:r>
      <w:r w:rsidR="00F61A74" w:rsidRPr="00D81257">
        <w:rPr>
          <w:rFonts w:cs="Angsana New"/>
          <w:lang w:val="en-US"/>
        </w:rPr>
        <w:t>(</w:t>
      </w:r>
      <w:r w:rsidR="00F61A74" w:rsidRPr="00D81257">
        <w:rPr>
          <w:rFonts w:cs="Angsana New" w:hint="cs"/>
          <w:cs/>
          <w:lang w:val="en-US"/>
        </w:rPr>
        <w:t xml:space="preserve">ดูหมายเหตุข้อ </w:t>
      </w:r>
      <w:r w:rsidR="00B53767">
        <w:rPr>
          <w:rFonts w:cs="Angsana New"/>
          <w:lang w:val="en-US"/>
        </w:rPr>
        <w:t>3</w:t>
      </w:r>
      <w:r w:rsidR="00F61A74" w:rsidRPr="00D81257">
        <w:rPr>
          <w:rFonts w:cs="Angsana New"/>
          <w:lang w:val="en-US"/>
        </w:rPr>
        <w:t>(</w:t>
      </w:r>
      <w:r w:rsidR="00C81EA5" w:rsidRPr="00D81257">
        <w:rPr>
          <w:rFonts w:cs="Angsana New" w:hint="cs"/>
          <w:cs/>
          <w:lang w:val="en-US"/>
        </w:rPr>
        <w:t>ข</w:t>
      </w:r>
      <w:r w:rsidR="00F61A74" w:rsidRPr="00D81257">
        <w:rPr>
          <w:rFonts w:cs="Angsana New"/>
          <w:lang w:val="en-US"/>
        </w:rPr>
        <w:t>.</w:t>
      </w:r>
      <w:r w:rsidR="00B53767">
        <w:rPr>
          <w:rFonts w:cs="Angsana New"/>
          <w:lang w:val="en-US"/>
        </w:rPr>
        <w:t>4</w:t>
      </w:r>
      <w:r w:rsidR="00F61A74" w:rsidRPr="00D81257">
        <w:rPr>
          <w:rFonts w:cs="Angsana New"/>
          <w:lang w:val="en-US"/>
        </w:rPr>
        <w:t>))</w:t>
      </w:r>
    </w:p>
    <w:p w14:paraId="4F91CCC4" w14:textId="77777777" w:rsidR="00126267" w:rsidRPr="004D7127" w:rsidRDefault="00126267" w:rsidP="001231F8">
      <w:pPr>
        <w:pStyle w:val="BodyText2"/>
        <w:ind w:left="990" w:right="43"/>
        <w:jc w:val="thaiDistribute"/>
        <w:rPr>
          <w:rFonts w:cs="Angsana New"/>
          <w:lang w:val="en-US"/>
        </w:rPr>
      </w:pPr>
    </w:p>
    <w:p w14:paraId="6056F60F" w14:textId="548D7E1D" w:rsidR="00194C0A" w:rsidRPr="004D7127" w:rsidRDefault="00194C0A" w:rsidP="00194C0A">
      <w:pPr>
        <w:pStyle w:val="BodyText2"/>
        <w:tabs>
          <w:tab w:val="left" w:pos="990"/>
        </w:tabs>
        <w:ind w:left="900" w:right="47" w:hanging="367"/>
        <w:jc w:val="thaiDistribute"/>
        <w:rPr>
          <w:rFonts w:cs="Angsana New"/>
          <w:i/>
          <w:iCs/>
        </w:rPr>
      </w:pPr>
      <w:r w:rsidRPr="004D7127">
        <w:rPr>
          <w:rFonts w:cs="Angsana New"/>
          <w:i/>
          <w:iCs/>
          <w:cs/>
        </w:rPr>
        <w:t>(</w:t>
      </w:r>
      <w:r w:rsidRPr="004D7127">
        <w:rPr>
          <w:rFonts w:cs="Angsana New" w:hint="cs"/>
          <w:i/>
          <w:iCs/>
          <w:cs/>
        </w:rPr>
        <w:t>ข</w:t>
      </w:r>
      <w:r w:rsidRPr="004D7127">
        <w:rPr>
          <w:rFonts w:cs="Angsana New"/>
          <w:i/>
          <w:iCs/>
          <w:cs/>
        </w:rPr>
        <w:t>.</w:t>
      </w:r>
      <w:r w:rsidR="00B53767">
        <w:rPr>
          <w:rFonts w:cs="Angsana New"/>
          <w:i/>
          <w:iCs/>
          <w:lang w:val="en-US"/>
        </w:rPr>
        <w:t>4</w:t>
      </w:r>
      <w:r w:rsidRPr="004D7127">
        <w:rPr>
          <w:rFonts w:cs="Angsana New"/>
          <w:i/>
          <w:iCs/>
          <w:cs/>
        </w:rPr>
        <w:t xml:space="preserve">) </w:t>
      </w:r>
      <w:r w:rsidRPr="004D7127">
        <w:rPr>
          <w:rFonts w:cs="Angsana New" w:hint="cs"/>
          <w:i/>
          <w:iCs/>
          <w:cs/>
        </w:rPr>
        <w:t>การป้องกันความเสี่ยง</w:t>
      </w:r>
    </w:p>
    <w:p w14:paraId="032A957D" w14:textId="77777777" w:rsidR="00194C0A" w:rsidRPr="004D7127" w:rsidRDefault="00194C0A" w:rsidP="00194C0A">
      <w:pPr>
        <w:pStyle w:val="BodyText2"/>
        <w:ind w:left="900" w:right="43"/>
        <w:jc w:val="thaiDistribute"/>
        <w:rPr>
          <w:rFonts w:cs="Angsana New"/>
        </w:rPr>
      </w:pPr>
    </w:p>
    <w:p w14:paraId="13B58F70" w14:textId="52FFE60A" w:rsidR="00194C0A" w:rsidRPr="004D7127" w:rsidRDefault="00194C0A" w:rsidP="009803B9">
      <w:pPr>
        <w:pStyle w:val="BodyText2"/>
        <w:tabs>
          <w:tab w:val="left" w:pos="990"/>
        </w:tabs>
        <w:ind w:left="990" w:right="43"/>
        <w:jc w:val="thaiDistribute"/>
        <w:rPr>
          <w:rFonts w:cs="Angsana New"/>
          <w:cs/>
        </w:rPr>
      </w:pPr>
      <w:r w:rsidRPr="004D7127">
        <w:rPr>
          <w:rFonts w:cs="Angsana New" w:hint="cs"/>
          <w:cs/>
        </w:rPr>
        <w:t>บริษัท</w:t>
      </w:r>
      <w:r w:rsidR="007D15E4">
        <w:rPr>
          <w:rFonts w:cs="Angsana New" w:hint="cs"/>
          <w:cs/>
        </w:rPr>
        <w:t>กำหนดให้</w:t>
      </w:r>
      <w:r w:rsidRPr="004D7127">
        <w:rPr>
          <w:rFonts w:cs="Angsana New" w:hint="cs"/>
          <w:cs/>
        </w:rPr>
        <w:t>อนุพันธ์บางรายการเป็นเครื่องมือป้องกันความเสี่ยงเพื่อการป้องกันความเสี่ยงในฐานะเปิดเงินตราต่างประเทศ</w:t>
      </w:r>
      <w:r w:rsidR="007D15E4">
        <w:rPr>
          <w:rFonts w:cs="Angsana New" w:hint="cs"/>
          <w:cs/>
        </w:rPr>
        <w:t>ในรายการคาดการณ์ซึ่งเกิดจากการเปลี่ยนแปลงของอัตราแลกเปลี่ยนเงินตราต่างประเทศ</w:t>
      </w:r>
      <w:r w:rsidRPr="004D7127">
        <w:rPr>
          <w:rFonts w:cs="Angsana New" w:hint="cs"/>
          <w:cs/>
        </w:rPr>
        <w:t>และ</w:t>
      </w:r>
      <w:r w:rsidR="007D15E4">
        <w:rPr>
          <w:rFonts w:cs="Angsana New" w:hint="cs"/>
          <w:cs/>
        </w:rPr>
        <w:t>กำหนดให้อนุพันธ์ และหนี้สินทางการเงินที่ไม่ใช่อนุพันธ์บางรายการเพื่อป้องกันความเสี่ยงใน</w:t>
      </w:r>
      <w:r w:rsidR="00AC2B1A" w:rsidRPr="004D7127">
        <w:rPr>
          <w:rFonts w:cs="Angsana New" w:hint="cs"/>
          <w:cs/>
        </w:rPr>
        <w:t>ราคาสินค้าโภคภัณฑ์</w:t>
      </w:r>
    </w:p>
    <w:p w14:paraId="62810CC8" w14:textId="2719AF5B" w:rsidR="004D7127" w:rsidRDefault="004D71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  <w:lang w:val="th-TH"/>
        </w:rPr>
      </w:pPr>
    </w:p>
    <w:p w14:paraId="0E53B8C4" w14:textId="006E4DF4" w:rsidR="00194C0A" w:rsidRPr="004D7127" w:rsidRDefault="00194C0A" w:rsidP="009803B9">
      <w:pPr>
        <w:pStyle w:val="BodyText2"/>
        <w:tabs>
          <w:tab w:val="left" w:pos="990"/>
        </w:tabs>
        <w:ind w:left="990" w:right="43"/>
        <w:jc w:val="thaiDistribute"/>
        <w:rPr>
          <w:rFonts w:cs="Angsana New"/>
        </w:rPr>
      </w:pPr>
      <w:r w:rsidRPr="004D7127">
        <w:rPr>
          <w:rFonts w:cs="Angsana New" w:hint="cs"/>
          <w:cs/>
        </w:rPr>
        <w:t>ณ</w:t>
      </w:r>
      <w:r w:rsidRPr="004D7127">
        <w:rPr>
          <w:rFonts w:cs="Angsana New"/>
          <w:cs/>
        </w:rPr>
        <w:t xml:space="preserve"> </w:t>
      </w:r>
      <w:r w:rsidRPr="004D7127">
        <w:rPr>
          <w:rFonts w:cs="Angsana New" w:hint="cs"/>
          <w:cs/>
        </w:rPr>
        <w:t>วันที่กำหนดความสัมพันธ์ของการป้องกันความเสี่ยงเป็นครั้งแรก บริษัทได้จัดทำเอกสารเกี่ยวกับวัตถุประสงค์ของการบริหารความเสี่ยงและกลยุทธ์ที่ใช้ในการจัดการกับความเสี่ยง</w:t>
      </w:r>
      <w:r w:rsidRPr="004D7127">
        <w:rPr>
          <w:rFonts w:cs="Angsana New"/>
          <w:cs/>
        </w:rPr>
        <w:t xml:space="preserve"> </w:t>
      </w:r>
      <w:r w:rsidRPr="004D7127">
        <w:rPr>
          <w:rFonts w:cs="Angsana New" w:hint="cs"/>
          <w:cs/>
        </w:rPr>
        <w:t>ความสัมพันธ์</w:t>
      </w:r>
      <w:r w:rsidR="009803B9" w:rsidRPr="004D7127">
        <w:rPr>
          <w:rFonts w:cs="Angsana New"/>
          <w:cs/>
        </w:rPr>
        <w:br/>
      </w:r>
      <w:r w:rsidRPr="004D7127">
        <w:rPr>
          <w:rFonts w:cs="Angsana New" w:hint="cs"/>
          <w:cs/>
        </w:rPr>
        <w:t>เชิงเศรษฐกิจระหว่างรายการที่มีการป้องกันความเสี่ยงและเครื่องมือที่ใช้ในการป้องกันความเสี่ยงรวมถึง</w:t>
      </w:r>
      <w:r w:rsidR="009803B9" w:rsidRPr="004D7127">
        <w:rPr>
          <w:rFonts w:cs="Angsana New"/>
          <w:cs/>
        </w:rPr>
        <w:br/>
      </w:r>
      <w:r w:rsidRPr="004D7127">
        <w:rPr>
          <w:rFonts w:cs="Angsana New" w:hint="cs"/>
          <w:cs/>
        </w:rPr>
        <w:t>การพิจารณา</w:t>
      </w:r>
      <w:r w:rsidR="0099663D" w:rsidRPr="0099663D">
        <w:rPr>
          <w:rFonts w:cs="Angsana New" w:hint="cs"/>
          <w:cs/>
        </w:rPr>
        <w:t>ความมีประสิทธิผลของการป้องกันความเสี่ยง</w:t>
      </w:r>
      <w:r w:rsidR="0099663D" w:rsidRPr="0099663D">
        <w:rPr>
          <w:rFonts w:cs="Angsana New"/>
          <w:cs/>
        </w:rPr>
        <w:t xml:space="preserve"> </w:t>
      </w:r>
      <w:r w:rsidR="0099663D" w:rsidRPr="0099663D">
        <w:rPr>
          <w:rFonts w:cs="Angsana New" w:hint="cs"/>
          <w:cs/>
        </w:rPr>
        <w:t>ณ</w:t>
      </w:r>
      <w:r w:rsidR="0099663D" w:rsidRPr="0099663D">
        <w:rPr>
          <w:rFonts w:cs="Angsana New"/>
          <w:cs/>
        </w:rPr>
        <w:t xml:space="preserve"> </w:t>
      </w:r>
      <w:r w:rsidR="0099663D" w:rsidRPr="0099663D">
        <w:rPr>
          <w:rFonts w:cs="Angsana New" w:hint="cs"/>
          <w:cs/>
        </w:rPr>
        <w:t>วันเริ่มต้นของความสัมพันธ์ป้องกันความเสี่ยงและตลอดระยะเวลาที่เหลืออยู่</w:t>
      </w:r>
      <w:r w:rsidR="0099663D" w:rsidRPr="0099663D">
        <w:rPr>
          <w:rFonts w:cs="Angsana New"/>
          <w:cs/>
        </w:rPr>
        <w:t xml:space="preserve"> </w:t>
      </w:r>
      <w:r w:rsidR="0099663D" w:rsidRPr="0099663D">
        <w:rPr>
          <w:rFonts w:cs="Angsana New" w:hint="cs"/>
          <w:cs/>
        </w:rPr>
        <w:t>เพื่อพิจารณาถึงความคงอยู่ในความสัมพันธ์เชิงเศรษฐกิจระหว่างรายการที่มีการป้องกันความเสี่ยงและเครื่องมือป้องกันความเสี่ยง</w:t>
      </w:r>
    </w:p>
    <w:p w14:paraId="43485BDE" w14:textId="5DE0BC4C" w:rsidR="006257ED" w:rsidRDefault="006257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</w:p>
    <w:p w14:paraId="10FF0C3F" w14:textId="326AB902" w:rsidR="00194C0A" w:rsidRPr="004D7127" w:rsidRDefault="00194C0A" w:rsidP="009803B9">
      <w:pPr>
        <w:pStyle w:val="BodyText2"/>
        <w:tabs>
          <w:tab w:val="left" w:pos="990"/>
        </w:tabs>
        <w:ind w:left="990" w:right="43"/>
        <w:jc w:val="thaiDistribute"/>
        <w:rPr>
          <w:rFonts w:cs="Angsana New"/>
          <w:i/>
          <w:iCs/>
        </w:rPr>
      </w:pPr>
      <w:r w:rsidRPr="004D7127">
        <w:rPr>
          <w:rFonts w:cs="Angsana New" w:hint="cs"/>
          <w:i/>
          <w:iCs/>
          <w:cs/>
        </w:rPr>
        <w:t>การป้องกันความเสี่ยงในกระแสเงินสด</w:t>
      </w:r>
    </w:p>
    <w:p w14:paraId="23857AF8" w14:textId="77777777" w:rsidR="00194C0A" w:rsidRPr="008E1E15" w:rsidRDefault="00194C0A" w:rsidP="00194C0A">
      <w:pPr>
        <w:pStyle w:val="BodyText2"/>
        <w:ind w:left="900" w:right="43"/>
        <w:jc w:val="thaiDistribute"/>
        <w:rPr>
          <w:rFonts w:cs="Angsana New"/>
          <w:sz w:val="16"/>
          <w:szCs w:val="16"/>
        </w:rPr>
      </w:pPr>
    </w:p>
    <w:p w14:paraId="21AAE33D" w14:textId="073129D1" w:rsidR="00194C0A" w:rsidRPr="004D7127" w:rsidRDefault="00194C0A" w:rsidP="009803B9">
      <w:pPr>
        <w:pStyle w:val="BodyText2"/>
        <w:tabs>
          <w:tab w:val="left" w:pos="990"/>
        </w:tabs>
        <w:ind w:left="990" w:right="43"/>
        <w:jc w:val="thaiDistribute"/>
        <w:rPr>
          <w:rFonts w:cs="Angsana New"/>
        </w:rPr>
      </w:pPr>
      <w:r w:rsidRPr="004D7127">
        <w:rPr>
          <w:rFonts w:cs="Angsana New" w:hint="cs"/>
          <w:cs/>
        </w:rPr>
        <w:t>เมื่ออนุพันธ์ถูกกำหนดให้เป็นเครื่องมือที่ใช้ในการป้องกันความเสี่ยงในกระแสเงินสด</w:t>
      </w:r>
      <w:r w:rsidRPr="004D7127">
        <w:rPr>
          <w:rFonts w:cs="Angsana New"/>
          <w:cs/>
        </w:rPr>
        <w:t xml:space="preserve"> </w:t>
      </w:r>
      <w:r w:rsidRPr="004D7127">
        <w:rPr>
          <w:rFonts w:cs="Angsana New" w:hint="cs"/>
          <w:cs/>
        </w:rPr>
        <w:t>ส่วนที่มีประสิทธิผลของการเปลี่ยนแปลงในมูลค่ายุติธรรมของอนุพันธ์จะรับรู้ในกำไรขาดทุนเบ็ดเสร็จอื่นและสะสมไว้ในสำรองการป้องกันความเสี่ยง</w:t>
      </w:r>
      <w:r w:rsidRPr="004D7127">
        <w:rPr>
          <w:rFonts w:cs="Angsana New"/>
          <w:cs/>
        </w:rPr>
        <w:t xml:space="preserve"> </w:t>
      </w:r>
      <w:r w:rsidRPr="004D7127">
        <w:rPr>
          <w:rFonts w:cs="Angsana New" w:hint="cs"/>
          <w:cs/>
        </w:rPr>
        <w:t>การเปลี่ยนแปลงในมูลค่ายุติธรรมของอนุพันธ์ส่วนที่ไม่มีประสิทธิผลจะรับรู้ทันทีในกำไรหรือขาดทุน</w:t>
      </w:r>
      <w:r w:rsidRPr="004D7127">
        <w:rPr>
          <w:rFonts w:cs="Angsana New"/>
          <w:cs/>
        </w:rPr>
        <w:t xml:space="preserve"> </w:t>
      </w:r>
    </w:p>
    <w:p w14:paraId="0E9A1E70" w14:textId="77777777" w:rsidR="00F61A74" w:rsidRPr="008E1E15" w:rsidRDefault="00F61A74" w:rsidP="00F61A74">
      <w:pPr>
        <w:pStyle w:val="BodyText2"/>
        <w:ind w:left="900" w:right="43"/>
        <w:jc w:val="thaiDistribute"/>
        <w:rPr>
          <w:rFonts w:cs="Angsana New"/>
          <w:sz w:val="16"/>
          <w:szCs w:val="16"/>
          <w:cs/>
        </w:rPr>
      </w:pPr>
    </w:p>
    <w:p w14:paraId="0F41D6D2" w14:textId="5FABC280" w:rsidR="00194C0A" w:rsidRPr="004D7127" w:rsidRDefault="00194C0A" w:rsidP="009803B9">
      <w:pPr>
        <w:pStyle w:val="BodyText2"/>
        <w:tabs>
          <w:tab w:val="left" w:pos="990"/>
        </w:tabs>
        <w:ind w:left="990" w:right="43"/>
        <w:jc w:val="thaiDistribute"/>
        <w:rPr>
          <w:rFonts w:cs="Angsana New"/>
        </w:rPr>
      </w:pPr>
      <w:r w:rsidRPr="004D7127">
        <w:rPr>
          <w:rFonts w:cs="Angsana New" w:hint="cs"/>
          <w:cs/>
        </w:rPr>
        <w:t>บริษัทกำหนดให้การเปลี่ยนแปลงในมูลค่ายุติธรรมของราคาปัจจุบัน</w:t>
      </w:r>
      <w:r w:rsidRPr="004D7127">
        <w:rPr>
          <w:rFonts w:cs="Angsana New"/>
          <w:cs/>
        </w:rPr>
        <w:t xml:space="preserve"> (</w:t>
      </w:r>
      <w:r w:rsidRPr="004D7127">
        <w:rPr>
          <w:rFonts w:cs="Angsana New"/>
        </w:rPr>
        <w:t xml:space="preserve">Spot element) </w:t>
      </w:r>
      <w:r w:rsidRPr="004D7127">
        <w:rPr>
          <w:rFonts w:cs="Angsana New" w:hint="cs"/>
          <w:cs/>
        </w:rPr>
        <w:t>ของสัญญาซื้อขายเงินตราต่างประเทศล่วงหน้าเป็นเครื่องมือที่ใช้ป้องกันความเสี่ยงสำหรับความสัมพันธ์ในการป้องกัน</w:t>
      </w:r>
      <w:r w:rsidR="005507F8" w:rsidRPr="004D7127">
        <w:rPr>
          <w:rFonts w:cs="Angsana New"/>
          <w:cs/>
        </w:rPr>
        <w:br/>
      </w:r>
      <w:r w:rsidRPr="004D7127">
        <w:rPr>
          <w:rFonts w:cs="Angsana New" w:hint="cs"/>
          <w:cs/>
        </w:rPr>
        <w:t>ความเสี่ยงในกระแสเงินสด</w:t>
      </w:r>
      <w:r w:rsidRPr="004D7127">
        <w:rPr>
          <w:rFonts w:cs="Angsana New"/>
          <w:cs/>
        </w:rPr>
        <w:t xml:space="preserve"> </w:t>
      </w:r>
      <w:r w:rsidR="0099663D" w:rsidRPr="0099663D">
        <w:rPr>
          <w:rFonts w:cs="Angsana New" w:hint="cs"/>
          <w:cs/>
        </w:rPr>
        <w:t>การเปลี่ยนแปลงในมูลค่ายุติธรรมขององค์ประกอบราคาล่วงหน้าของสัญญาซื้อขายเงินตราต่างประเทศล่วงหน้ารับรู้ในสำรองการป้องกันความเสี่ยงกระแสเงินสดในส่วนของเจ้าของ</w:t>
      </w:r>
    </w:p>
    <w:p w14:paraId="6BDAF30E" w14:textId="77777777" w:rsidR="00194C0A" w:rsidRPr="008E1E15" w:rsidRDefault="00194C0A" w:rsidP="00194C0A">
      <w:pPr>
        <w:pStyle w:val="BodyText2"/>
        <w:ind w:left="900" w:right="43"/>
        <w:jc w:val="thaiDistribute"/>
        <w:rPr>
          <w:rFonts w:cs="Angsana New"/>
          <w:sz w:val="16"/>
          <w:szCs w:val="16"/>
        </w:rPr>
      </w:pPr>
    </w:p>
    <w:p w14:paraId="49AB45D7" w14:textId="554A809F" w:rsidR="00194C0A" w:rsidRPr="004D7127" w:rsidRDefault="00025522" w:rsidP="009803B9">
      <w:pPr>
        <w:pStyle w:val="BodyText2"/>
        <w:tabs>
          <w:tab w:val="left" w:pos="990"/>
        </w:tabs>
        <w:ind w:left="990" w:right="43"/>
        <w:jc w:val="thaiDistribute"/>
        <w:rPr>
          <w:rFonts w:cs="Angsana New"/>
        </w:rPr>
      </w:pPr>
      <w:r w:rsidRPr="00025522">
        <w:rPr>
          <w:rFonts w:cs="Angsana New" w:hint="cs"/>
          <w:cs/>
        </w:rPr>
        <w:lastRenderedPageBreak/>
        <w:t>เมื่อป้องกันความเสี่ยงรายการคาดการณ์ส่งผลให้เกิดการรับรู้รายการที่ไม่ใช่รายการทางการเงินในภายหลังเช่น</w:t>
      </w:r>
      <w:r w:rsidRPr="00025522">
        <w:rPr>
          <w:rFonts w:cs="Angsana New"/>
          <w:cs/>
        </w:rPr>
        <w:t xml:space="preserve"> </w:t>
      </w:r>
      <w:r w:rsidRPr="00025522">
        <w:rPr>
          <w:rFonts w:cs="Angsana New" w:hint="cs"/>
          <w:cs/>
        </w:rPr>
        <w:t>สินค้าคงเหลือ</w:t>
      </w:r>
      <w:r w:rsidRPr="00025522">
        <w:rPr>
          <w:rFonts w:cs="Angsana New"/>
          <w:cs/>
        </w:rPr>
        <w:t xml:space="preserve"> </w:t>
      </w:r>
      <w:r w:rsidRPr="00025522">
        <w:rPr>
          <w:rFonts w:cs="Angsana New" w:hint="cs"/>
          <w:cs/>
        </w:rPr>
        <w:t>จำนวนเงินที่สะสมไว้ในสำรองการป้องกันความเสี่ยงกระแสเงินสดจะนำไปรวมเป็นต้นทุนเมื่อเริ่มแรกของรายการที่ไม่ใช่รายการทางการเงินเมื่อรับรู้รายการดังกล่าว</w:t>
      </w:r>
      <w:r w:rsidR="00194C0A" w:rsidRPr="004D7127">
        <w:rPr>
          <w:rFonts w:cs="Angsana New"/>
          <w:cs/>
        </w:rPr>
        <w:t xml:space="preserve"> </w:t>
      </w:r>
    </w:p>
    <w:p w14:paraId="4AA3165B" w14:textId="77777777" w:rsidR="00194C0A" w:rsidRPr="008E1E15" w:rsidRDefault="00194C0A" w:rsidP="00194C0A">
      <w:pPr>
        <w:pStyle w:val="BodyText2"/>
        <w:ind w:left="900" w:right="43"/>
        <w:jc w:val="thaiDistribute"/>
        <w:rPr>
          <w:rFonts w:cs="Angsana New"/>
          <w:sz w:val="16"/>
          <w:szCs w:val="16"/>
        </w:rPr>
      </w:pPr>
    </w:p>
    <w:p w14:paraId="6D9D854F" w14:textId="36314AF9" w:rsidR="00194C0A" w:rsidRPr="004D7127" w:rsidRDefault="00025522" w:rsidP="009803B9">
      <w:pPr>
        <w:pStyle w:val="BodyText2"/>
        <w:tabs>
          <w:tab w:val="left" w:pos="990"/>
        </w:tabs>
        <w:ind w:left="990" w:right="43"/>
        <w:jc w:val="thaiDistribute"/>
        <w:rPr>
          <w:rFonts w:cs="Angsana New"/>
        </w:rPr>
      </w:pPr>
      <w:r w:rsidRPr="00025522">
        <w:rPr>
          <w:rFonts w:cs="Angsana New" w:hint="cs"/>
          <w:cs/>
        </w:rPr>
        <w:t>สำหรับการป้องกันความเสี่ยงรายการคาดการณ์อื่น</w:t>
      </w:r>
      <w:r w:rsidRPr="00025522">
        <w:rPr>
          <w:rFonts w:cs="Angsana New"/>
          <w:cs/>
        </w:rPr>
        <w:t xml:space="preserve"> </w:t>
      </w:r>
      <w:r w:rsidRPr="00025522">
        <w:rPr>
          <w:rFonts w:cs="Angsana New" w:hint="cs"/>
          <w:cs/>
        </w:rPr>
        <w:t>จำนวนเงินที่สะสมไว้ในสำรองการป้องกันความเสี่ยงกระแสเงินสดจะได้รับการจัดประเภทรายการใหม่ไปยังกำไรหรือขาดทุนในงวดเดียวกันหรือระหว่างงวดที่กระแสเงินสดที่คาดการณ์ซึ่งได้รับการป้องกันความเสี่ยงกระทบกำไรหรือขาดทุน</w:t>
      </w:r>
    </w:p>
    <w:p w14:paraId="5911EE8B" w14:textId="77777777" w:rsidR="00E3732F" w:rsidRPr="008E1E15" w:rsidRDefault="00E373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16"/>
          <w:szCs w:val="16"/>
          <w:cs/>
          <w:lang w:val="th-TH"/>
        </w:rPr>
      </w:pPr>
    </w:p>
    <w:p w14:paraId="29B87EB3" w14:textId="3E28ECCB" w:rsidR="00025522" w:rsidRDefault="00025522" w:rsidP="00025522">
      <w:pPr>
        <w:pStyle w:val="BodyText2"/>
        <w:tabs>
          <w:tab w:val="left" w:pos="990"/>
        </w:tabs>
        <w:ind w:left="990" w:right="43"/>
        <w:jc w:val="thaiDistribute"/>
        <w:rPr>
          <w:rFonts w:cs="Angsana New"/>
        </w:rPr>
      </w:pPr>
      <w:r>
        <w:rPr>
          <w:rFonts w:cs="Angsana New" w:hint="cs"/>
          <w:cs/>
        </w:rPr>
        <w:t>เมื่อการป้องกันความเสี่ยงไม่เข้าเงื่อนไขของการบัญชีป้องกันความเสี่ยงอีกต่อไปหรือเครื่องมือที่ใช้ป้องกันความเสี่ยง</w:t>
      </w:r>
      <w:r>
        <w:rPr>
          <w:rFonts w:cs="Angsana New"/>
          <w:cs/>
        </w:rPr>
        <w:t xml:space="preserve"> </w:t>
      </w:r>
      <w:r>
        <w:rPr>
          <w:rFonts w:cs="Angsana New" w:hint="cs"/>
          <w:cs/>
        </w:rPr>
        <w:t>ถูกขาย</w:t>
      </w:r>
      <w:r>
        <w:rPr>
          <w:rFonts w:cs="Angsana New"/>
          <w:cs/>
        </w:rPr>
        <w:t xml:space="preserve"> </w:t>
      </w:r>
      <w:r>
        <w:rPr>
          <w:rFonts w:cs="Angsana New" w:hint="cs"/>
          <w:cs/>
        </w:rPr>
        <w:t>หมดอายุ</w:t>
      </w:r>
      <w:r>
        <w:rPr>
          <w:rFonts w:cs="Angsana New"/>
          <w:cs/>
        </w:rPr>
        <w:t xml:space="preserve"> </w:t>
      </w:r>
      <w:r>
        <w:rPr>
          <w:rFonts w:cs="Angsana New" w:hint="cs"/>
          <w:cs/>
        </w:rPr>
        <w:t>ถูกยกเลิก</w:t>
      </w:r>
      <w:r>
        <w:rPr>
          <w:rFonts w:cs="Angsana New"/>
          <w:cs/>
        </w:rPr>
        <w:t xml:space="preserve"> </w:t>
      </w:r>
      <w:r>
        <w:rPr>
          <w:rFonts w:cs="Angsana New" w:hint="cs"/>
          <w:cs/>
        </w:rPr>
        <w:t>หรือถูกใช้สิทธิ</w:t>
      </w:r>
      <w:r>
        <w:rPr>
          <w:rFonts w:cs="Angsana New"/>
          <w:cs/>
        </w:rPr>
        <w:t xml:space="preserve"> </w:t>
      </w:r>
      <w:r>
        <w:rPr>
          <w:rFonts w:cs="Angsana New" w:hint="cs"/>
          <w:cs/>
        </w:rPr>
        <w:t>การบัญชีป้องกันความเสี่ยงจะถูกยกเลิกทันทีเป็นต้นไป</w:t>
      </w:r>
      <w:r>
        <w:rPr>
          <w:rFonts w:cs="Angsana New"/>
          <w:cs/>
        </w:rPr>
        <w:t xml:space="preserve"> </w:t>
      </w:r>
      <w:r>
        <w:rPr>
          <w:rFonts w:cs="Angsana New" w:hint="cs"/>
          <w:cs/>
        </w:rPr>
        <w:t>เมื่อการบัญชีป้องกันความเสี่ยงในกระแสเงินสดถูกยกเลิก</w:t>
      </w:r>
      <w:r>
        <w:rPr>
          <w:rFonts w:cs="Angsana New"/>
          <w:cs/>
        </w:rPr>
        <w:t xml:space="preserve"> </w:t>
      </w:r>
      <w:r>
        <w:rPr>
          <w:rFonts w:cs="Angsana New" w:hint="cs"/>
          <w:cs/>
        </w:rPr>
        <w:t>จำนวนเงินที่สะสมในสำรองการป้องกันความเสี่ยงกระแสเงินสดจะยังคงอยู่ในส่วนของเจ้าของจนกระทั่งมีการรับรู้รายการที่ไม่ใช่ตัวเงินจากรายการป้องกันความเสี่ยงดังกล่าว</w:t>
      </w:r>
      <w:r>
        <w:rPr>
          <w:rFonts w:cs="Angsana New"/>
          <w:cs/>
        </w:rPr>
        <w:t xml:space="preserve"> </w:t>
      </w:r>
      <w:r>
        <w:rPr>
          <w:rFonts w:cs="Angsana New" w:hint="cs"/>
          <w:cs/>
        </w:rPr>
        <w:t>จำนวนเงินที่สะสมดังกล่าวจะรวมเป็นต้นทุนในการรับรู้รายการเมื่อเริ่มแรกของรายการที่ไม่ใช่ตัวเงิน</w:t>
      </w:r>
      <w:r>
        <w:rPr>
          <w:rFonts w:cs="Angsana New"/>
          <w:cs/>
        </w:rPr>
        <w:t xml:space="preserve"> </w:t>
      </w:r>
      <w:r>
        <w:rPr>
          <w:rFonts w:cs="Angsana New" w:hint="cs"/>
          <w:cs/>
        </w:rPr>
        <w:t>สำหรับการป้องกันความเสี่ยงในกระแสเงินสดอื่น</w:t>
      </w:r>
      <w:r>
        <w:rPr>
          <w:rFonts w:cs="Angsana New"/>
          <w:cs/>
        </w:rPr>
        <w:t xml:space="preserve"> </w:t>
      </w:r>
      <w:r>
        <w:rPr>
          <w:rFonts w:cs="Angsana New" w:hint="cs"/>
          <w:cs/>
        </w:rPr>
        <w:t>จำนวนเงินที่สะสมจะถูกจัดประเภทรายการใหม่ไปยังกำไรหรือขาดทุนในงวดเดียวกันหรือระหว่างงวดที่กระแสเงินสดในอนาคตที่คาดการณ์ซึ่งได้รับการป้องกันความเสี่ยงกระทบกำไรหรือขาดทุน</w:t>
      </w:r>
    </w:p>
    <w:p w14:paraId="4310F572" w14:textId="77777777" w:rsidR="007D15E4" w:rsidRPr="00025522" w:rsidRDefault="007D15E4" w:rsidP="00025522">
      <w:pPr>
        <w:pStyle w:val="BodyText2"/>
        <w:tabs>
          <w:tab w:val="left" w:pos="990"/>
        </w:tabs>
        <w:ind w:left="990" w:right="43"/>
        <w:jc w:val="thaiDistribute"/>
        <w:rPr>
          <w:rFonts w:cs="Cordia New"/>
          <w:cs/>
        </w:rPr>
      </w:pPr>
    </w:p>
    <w:p w14:paraId="2F70B8EA" w14:textId="548AA59F" w:rsidR="00194C0A" w:rsidRPr="004D7127" w:rsidRDefault="00025522" w:rsidP="00025522">
      <w:pPr>
        <w:pStyle w:val="BodyText2"/>
        <w:tabs>
          <w:tab w:val="left" w:pos="990"/>
        </w:tabs>
        <w:ind w:left="990" w:right="43"/>
        <w:jc w:val="thaiDistribute"/>
        <w:rPr>
          <w:rFonts w:cs="Angsana New"/>
        </w:rPr>
      </w:pPr>
      <w:r>
        <w:rPr>
          <w:rFonts w:cs="Angsana New" w:hint="cs"/>
          <w:cs/>
        </w:rPr>
        <w:t>หากกระแสเงินสดในอนาคตที่มีการป้องกันความเสี่ยงมีการคาดการณ์ว่าจะไม่เกิดขึ้นอีกต่อไป</w:t>
      </w:r>
      <w:r>
        <w:rPr>
          <w:rFonts w:cs="Angsana New"/>
          <w:cs/>
        </w:rPr>
        <w:t xml:space="preserve"> </w:t>
      </w:r>
      <w:r>
        <w:rPr>
          <w:rFonts w:cs="Angsana New" w:hint="cs"/>
          <w:cs/>
        </w:rPr>
        <w:t>จำนวนเงินที่สะสมไว้ในสำรองการป้องกันความเสี่ยงกระแสเงินสดจะได้รับการจัดประเภทรายการใหม่ไปยังกำไรหรือขาดทุนทันที</w:t>
      </w:r>
    </w:p>
    <w:p w14:paraId="79A5C0DB" w14:textId="2F1F9BF7" w:rsidR="006257ED" w:rsidRDefault="006257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</w:p>
    <w:p w14:paraId="5EEBD485" w14:textId="37F2D36D" w:rsidR="00025522" w:rsidRPr="004D7127" w:rsidRDefault="00025522" w:rsidP="00025522">
      <w:pPr>
        <w:pStyle w:val="BodyText2"/>
        <w:tabs>
          <w:tab w:val="left" w:pos="990"/>
        </w:tabs>
        <w:ind w:left="900" w:right="47" w:hanging="367"/>
        <w:jc w:val="thaiDistribute"/>
        <w:rPr>
          <w:rFonts w:cs="Angsana New"/>
          <w:i/>
          <w:iCs/>
        </w:rPr>
      </w:pPr>
      <w:r w:rsidRPr="004D7127">
        <w:rPr>
          <w:rFonts w:cs="Angsana New"/>
          <w:i/>
          <w:iCs/>
          <w:cs/>
        </w:rPr>
        <w:t>(</w:t>
      </w:r>
      <w:r w:rsidRPr="004D7127">
        <w:rPr>
          <w:rFonts w:cs="Angsana New" w:hint="cs"/>
          <w:i/>
          <w:iCs/>
          <w:cs/>
        </w:rPr>
        <w:t>ข</w:t>
      </w:r>
      <w:r w:rsidRPr="004D7127">
        <w:rPr>
          <w:rFonts w:cs="Angsana New"/>
          <w:i/>
          <w:iCs/>
          <w:cs/>
        </w:rPr>
        <w:t>.</w:t>
      </w:r>
      <w:r w:rsidR="00B53767">
        <w:rPr>
          <w:rFonts w:cs="Angsana New"/>
          <w:i/>
          <w:iCs/>
          <w:lang w:val="en-US"/>
        </w:rPr>
        <w:t>5</w:t>
      </w:r>
      <w:r w:rsidRPr="004D7127">
        <w:rPr>
          <w:rFonts w:cs="Angsana New"/>
          <w:i/>
          <w:iCs/>
          <w:cs/>
        </w:rPr>
        <w:t xml:space="preserve">) </w:t>
      </w:r>
      <w:r w:rsidRPr="00025522">
        <w:rPr>
          <w:rFonts w:cs="Angsana New" w:hint="cs"/>
          <w:i/>
          <w:iCs/>
          <w:cs/>
        </w:rPr>
        <w:t>การด้อยค่าของสินทรัพย์ทางการเงินนอกเหนือจากลูกหนี้การค้า</w:t>
      </w:r>
    </w:p>
    <w:p w14:paraId="1844E449" w14:textId="2E9783C2" w:rsidR="00025522" w:rsidRPr="008E1E15" w:rsidRDefault="00025522" w:rsidP="00025522">
      <w:pPr>
        <w:pStyle w:val="BodyText2"/>
        <w:tabs>
          <w:tab w:val="left" w:pos="990"/>
        </w:tabs>
        <w:ind w:left="990" w:right="43"/>
        <w:jc w:val="thaiDistribute"/>
        <w:rPr>
          <w:rFonts w:cs="Angsana New"/>
          <w:sz w:val="24"/>
          <w:szCs w:val="24"/>
        </w:rPr>
      </w:pPr>
    </w:p>
    <w:p w14:paraId="5CEF2FCA" w14:textId="75081B4F" w:rsidR="00025522" w:rsidRPr="005D631F" w:rsidRDefault="00025522" w:rsidP="000255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 w:cs="Angsana New"/>
          <w:sz w:val="30"/>
          <w:szCs w:val="30"/>
          <w:shd w:val="clear" w:color="auto" w:fill="E0E0E0"/>
        </w:rPr>
      </w:pPr>
      <w:r w:rsidRPr="005D631F">
        <w:rPr>
          <w:rFonts w:ascii="Angsana New" w:hAnsi="Angsana New" w:cs="Angsana New"/>
          <w:sz w:val="30"/>
          <w:szCs w:val="30"/>
          <w:cs/>
        </w:rPr>
        <w:t xml:space="preserve">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 </w:t>
      </w:r>
    </w:p>
    <w:p w14:paraId="5F094AA6" w14:textId="77777777" w:rsidR="00025522" w:rsidRPr="008E1E15" w:rsidRDefault="00025522" w:rsidP="000255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 w:cs="Angsana New"/>
          <w:sz w:val="24"/>
          <w:szCs w:val="24"/>
          <w:shd w:val="clear" w:color="auto" w:fill="D9D9D9" w:themeFill="background1" w:themeFillShade="D9"/>
        </w:rPr>
      </w:pPr>
    </w:p>
    <w:p w14:paraId="02819C39" w14:textId="39204251" w:rsidR="00025522" w:rsidRPr="005D631F" w:rsidRDefault="00025522" w:rsidP="000255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5D631F">
        <w:rPr>
          <w:rFonts w:ascii="Angsana New" w:hAnsi="Angsana New" w:cs="Angsana New"/>
          <w:sz w:val="30"/>
          <w:szCs w:val="30"/>
          <w:cs/>
        </w:rPr>
        <w:t xml:space="preserve">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="00422E48" w:rsidRPr="00422E48">
        <w:rPr>
          <w:rFonts w:ascii="Angsana New" w:hAnsi="Angsana New" w:cs="Angsana New"/>
          <w:sz w:val="30"/>
          <w:szCs w:val="30"/>
        </w:rPr>
        <w:t>12</w:t>
      </w:r>
      <w:r w:rsidRPr="005D631F">
        <w:rPr>
          <w:rFonts w:ascii="Angsana New" w:hAnsi="Angsana New" w:cs="Angsana New"/>
          <w:sz w:val="30"/>
          <w:szCs w:val="30"/>
          <w:cs/>
        </w:rPr>
        <w:t xml:space="preserve"> 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</w:p>
    <w:p w14:paraId="4152E8FC" w14:textId="77777777" w:rsidR="00025522" w:rsidRPr="008E1E15" w:rsidRDefault="00025522" w:rsidP="000255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="Angsana New" w:hAnsi="Angsana New" w:cs="Angsana New"/>
          <w:sz w:val="24"/>
          <w:szCs w:val="24"/>
        </w:rPr>
      </w:pPr>
    </w:p>
    <w:p w14:paraId="24C0E0D2" w14:textId="736F1763" w:rsidR="00025522" w:rsidRPr="00DD5723" w:rsidRDefault="00025522" w:rsidP="000255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5D631F">
        <w:rPr>
          <w:rFonts w:ascii="Angsana New" w:hAnsi="Angsana New" w:cs="Angsana New"/>
          <w:sz w:val="30"/>
          <w:szCs w:val="30"/>
          <w:cs/>
        </w:rPr>
        <w:t>ผล</w:t>
      </w:r>
      <w:r w:rsidRPr="00DD5723">
        <w:rPr>
          <w:rFonts w:ascii="Angsana New" w:hAnsi="Angsana New" w:cs="Angsana New"/>
          <w:sz w:val="30"/>
          <w:szCs w:val="30"/>
          <w:cs/>
        </w:rPr>
        <w:t>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</w:t>
      </w:r>
    </w:p>
    <w:p w14:paraId="6B2AFB92" w14:textId="48564D61" w:rsidR="00025522" w:rsidRPr="00DD5723" w:rsidRDefault="00025522" w:rsidP="000255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DD5723">
        <w:rPr>
          <w:rFonts w:ascii="Angsana New" w:hAnsi="Angsana New" w:cs="Angsana New"/>
          <w:sz w:val="30"/>
          <w:szCs w:val="30"/>
          <w:cs/>
        </w:rPr>
        <w:lastRenderedPageBreak/>
        <w:t xml:space="preserve">บริษัทจะรับรู้ผลขาดทุนด้านเครดิตที่คาดว่าจะเกิดขึ้นสำหรับสินทรัพย์ทางการเงินมีความเสี่ยงด้านเครดิตต่ำด้วยผลขาดทุนด้านเครดิตที่คาดว่าจะเกิดขึ้นในอีก </w:t>
      </w:r>
      <w:r w:rsidR="0081244A">
        <w:rPr>
          <w:rFonts w:ascii="Angsana New" w:hAnsi="Angsana New" w:cs="Angsana New"/>
          <w:sz w:val="30"/>
          <w:szCs w:val="30"/>
        </w:rPr>
        <w:t>12</w:t>
      </w:r>
      <w:r w:rsidRPr="00DD5723">
        <w:rPr>
          <w:rFonts w:ascii="Angsana New" w:hAnsi="Angsana New" w:cs="Angsana New"/>
          <w:sz w:val="30"/>
          <w:szCs w:val="30"/>
          <w:cs/>
        </w:rPr>
        <w:t xml:space="preserve"> เดือนข้างหน้า</w:t>
      </w:r>
    </w:p>
    <w:p w14:paraId="3421C6D9" w14:textId="77777777" w:rsidR="00E3732F" w:rsidRPr="008E1E15" w:rsidRDefault="00E3732F" w:rsidP="000255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90"/>
        <w:jc w:val="both"/>
        <w:rPr>
          <w:rFonts w:ascii="Angsana New" w:hAnsi="Angsana New" w:cs="Angsana New"/>
          <w:sz w:val="24"/>
          <w:szCs w:val="24"/>
        </w:rPr>
      </w:pPr>
    </w:p>
    <w:p w14:paraId="442B466A" w14:textId="23F7654D" w:rsidR="00025522" w:rsidRPr="005D631F" w:rsidRDefault="00025522" w:rsidP="000255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5D631F">
        <w:rPr>
          <w:rFonts w:ascii="Angsana New" w:hAnsi="Angsana New" w:cs="Angsana New"/>
          <w:sz w:val="30"/>
          <w:szCs w:val="30"/>
          <w:cs/>
        </w:rPr>
        <w:t xml:space="preserve">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="0081244A">
        <w:rPr>
          <w:rFonts w:ascii="Angsana New" w:hAnsi="Angsana New" w:cs="Angsana New"/>
          <w:sz w:val="30"/>
          <w:szCs w:val="30"/>
        </w:rPr>
        <w:t>30</w:t>
      </w:r>
      <w:r w:rsidR="00DD5723" w:rsidRPr="005D631F">
        <w:rPr>
          <w:rFonts w:ascii="Angsana New" w:hAnsi="Angsana New" w:cs="Angsana New"/>
          <w:sz w:val="30"/>
          <w:szCs w:val="30"/>
          <w:cs/>
        </w:rPr>
        <w:t xml:space="preserve"> </w:t>
      </w:r>
      <w:r w:rsidRPr="005D631F">
        <w:rPr>
          <w:rFonts w:ascii="Angsana New" w:hAnsi="Angsana New" w:cs="Angsana New"/>
          <w:sz w:val="30"/>
          <w:szCs w:val="30"/>
          <w:cs/>
        </w:rPr>
        <w:t>วัน มีการเปลี่ยนแปลงของอันดับความน่าเชื่อถือที่ลดระดับลงอย่างมีนัยสำคัญ มีการดำเนินงานที่ถดถอยอย่างมีนัยสำคัญของลูกหนี้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</w:t>
      </w:r>
      <w:r w:rsidRPr="005D631F">
        <w:rPr>
          <w:rFonts w:ascii="Angsana New" w:hAnsi="Angsana New" w:cs="Angsana New"/>
          <w:sz w:val="30"/>
          <w:szCs w:val="30"/>
          <w:shd w:val="clear" w:color="auto" w:fill="D9D9D9" w:themeFill="background1" w:themeFillShade="D9"/>
          <w:cs/>
        </w:rPr>
        <w:t xml:space="preserve"> </w:t>
      </w:r>
      <w:r w:rsidRPr="005D631F">
        <w:rPr>
          <w:rFonts w:ascii="Angsana New" w:hAnsi="Angsana New" w:cs="Angsana New"/>
          <w:sz w:val="30"/>
          <w:szCs w:val="30"/>
          <w:cs/>
        </w:rPr>
        <w:t>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บริษัท</w:t>
      </w:r>
    </w:p>
    <w:p w14:paraId="3A645C1B" w14:textId="5F9832BE" w:rsidR="002233C8" w:rsidRPr="008E1E15" w:rsidRDefault="002233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4"/>
          <w:szCs w:val="24"/>
          <w:cs/>
        </w:rPr>
      </w:pPr>
    </w:p>
    <w:p w14:paraId="05A66EA4" w14:textId="0191ABBE" w:rsidR="00025522" w:rsidRPr="00025522" w:rsidRDefault="00025522" w:rsidP="00DB47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90"/>
        <w:jc w:val="thaiDistribute"/>
        <w:rPr>
          <w:rFonts w:ascii="Angsana New" w:hAnsi="Angsana New" w:cs="Angsana New"/>
          <w:sz w:val="30"/>
          <w:szCs w:val="30"/>
          <w:cs/>
        </w:rPr>
      </w:pPr>
      <w:r w:rsidRPr="005D631F">
        <w:rPr>
          <w:rFonts w:ascii="Angsana New" w:hAnsi="Angsana New" w:cs="Angsana New"/>
          <w:sz w:val="30"/>
          <w:szCs w:val="30"/>
          <w:cs/>
        </w:rPr>
        <w:t xml:space="preserve">บริษัทพิจารณาว่าสินทรัพย์ทางการเงินจะเกิดการผิดสัญญาเมื่อสินทรัพย์ทางการเงินค้างชำระเกินกว่า </w:t>
      </w:r>
      <w:r w:rsidR="00B53767">
        <w:rPr>
          <w:rFonts w:ascii="Angsana New" w:hAnsi="Angsana New" w:cs="Angsana New"/>
          <w:sz w:val="30"/>
          <w:szCs w:val="30"/>
        </w:rPr>
        <w:t>90</w:t>
      </w:r>
      <w:r w:rsidRPr="005D631F">
        <w:rPr>
          <w:rFonts w:ascii="Angsana New" w:hAnsi="Angsana New" w:cs="Angsana New"/>
          <w:sz w:val="30"/>
          <w:szCs w:val="30"/>
          <w:cs/>
        </w:rPr>
        <w:t xml:space="preserve"> วัน</w:t>
      </w:r>
    </w:p>
    <w:p w14:paraId="4A152486" w14:textId="77777777" w:rsidR="00E3732F" w:rsidRPr="008E1E15" w:rsidRDefault="00E3732F" w:rsidP="005D631F">
      <w:pPr>
        <w:pStyle w:val="BodyText2"/>
        <w:tabs>
          <w:tab w:val="left" w:pos="990"/>
        </w:tabs>
        <w:ind w:left="900" w:right="47" w:hanging="367"/>
        <w:jc w:val="thaiDistribute"/>
        <w:rPr>
          <w:rFonts w:cs="Angsana New"/>
          <w:i/>
          <w:iCs/>
          <w:sz w:val="24"/>
          <w:szCs w:val="24"/>
        </w:rPr>
      </w:pPr>
    </w:p>
    <w:p w14:paraId="3F6CF18B" w14:textId="0ED630A7" w:rsidR="005D631F" w:rsidRPr="004D7127" w:rsidRDefault="005D631F" w:rsidP="005D631F">
      <w:pPr>
        <w:pStyle w:val="BodyText2"/>
        <w:tabs>
          <w:tab w:val="left" w:pos="990"/>
        </w:tabs>
        <w:ind w:left="900" w:right="47" w:hanging="367"/>
        <w:jc w:val="thaiDistribute"/>
        <w:rPr>
          <w:rFonts w:cs="Angsana New"/>
          <w:i/>
          <w:iCs/>
          <w:cs/>
        </w:rPr>
      </w:pPr>
      <w:r w:rsidRPr="004D7127">
        <w:rPr>
          <w:rFonts w:cs="Angsana New"/>
          <w:i/>
          <w:iCs/>
          <w:cs/>
        </w:rPr>
        <w:t>(</w:t>
      </w:r>
      <w:r w:rsidRPr="004D7127">
        <w:rPr>
          <w:rFonts w:cs="Angsana New" w:hint="cs"/>
          <w:i/>
          <w:iCs/>
          <w:cs/>
        </w:rPr>
        <w:t>ข</w:t>
      </w:r>
      <w:r w:rsidRPr="004D7127">
        <w:rPr>
          <w:rFonts w:cs="Angsana New"/>
          <w:i/>
          <w:iCs/>
          <w:cs/>
        </w:rPr>
        <w:t>.</w:t>
      </w:r>
      <w:r w:rsidR="00B53767">
        <w:rPr>
          <w:rFonts w:cs="Angsana New"/>
          <w:i/>
          <w:iCs/>
          <w:lang w:val="en-US"/>
        </w:rPr>
        <w:t>6</w:t>
      </w:r>
      <w:r w:rsidRPr="004D7127">
        <w:rPr>
          <w:rFonts w:cs="Angsana New"/>
          <w:i/>
          <w:iCs/>
          <w:cs/>
        </w:rPr>
        <w:t xml:space="preserve">) </w:t>
      </w:r>
      <w:r w:rsidRPr="00025522">
        <w:rPr>
          <w:rFonts w:cs="Angsana New" w:hint="cs"/>
          <w:i/>
          <w:iCs/>
          <w:cs/>
        </w:rPr>
        <w:t>การ</w:t>
      </w:r>
      <w:r>
        <w:rPr>
          <w:rFonts w:cs="Angsana New" w:hint="cs"/>
          <w:i/>
          <w:iCs/>
          <w:cs/>
        </w:rPr>
        <w:t>ตัดจำหน่าย</w:t>
      </w:r>
    </w:p>
    <w:p w14:paraId="517B4A9F" w14:textId="77777777" w:rsidR="005D631F" w:rsidRDefault="005D631F" w:rsidP="005D631F">
      <w:pPr>
        <w:pStyle w:val="BodyText2"/>
        <w:tabs>
          <w:tab w:val="left" w:pos="990"/>
        </w:tabs>
        <w:ind w:left="990" w:right="43"/>
        <w:jc w:val="thaiDistribute"/>
        <w:rPr>
          <w:rFonts w:cs="Angsana New"/>
        </w:rPr>
      </w:pPr>
    </w:p>
    <w:p w14:paraId="322490AA" w14:textId="41871C0D" w:rsidR="005D631F" w:rsidRDefault="005D631F" w:rsidP="005D63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90"/>
        <w:jc w:val="thaiDistribute"/>
        <w:rPr>
          <w:rFonts w:cs="Angsana New"/>
        </w:rPr>
      </w:pPr>
      <w:r w:rsidRPr="005D631F">
        <w:rPr>
          <w:rFonts w:ascii="Angsana New" w:hAnsi="Angsana New" w:cs="Angsana New" w:hint="cs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บริษัทไม่สามารถคาดการณ์ได้อย่างสมเหตุสมผลว่าจะได้รับคืนเงิน</w:t>
      </w:r>
      <w:r w:rsidRPr="005D631F">
        <w:rPr>
          <w:rFonts w:ascii="Angsana New" w:hAnsi="Angsana New" w:cs="Angsana New"/>
          <w:sz w:val="30"/>
          <w:szCs w:val="30"/>
          <w:cs/>
        </w:rPr>
        <w:t xml:space="preserve"> </w:t>
      </w:r>
      <w:r w:rsidRPr="005D631F">
        <w:rPr>
          <w:rFonts w:ascii="Angsana New" w:hAnsi="Angsana New" w:cs="Angsana New" w:hint="cs"/>
          <w:sz w:val="30"/>
          <w:szCs w:val="30"/>
          <w:cs/>
        </w:rPr>
        <w:t>หากมีการรับเงินคืนในภายหลังจากสินทรัพย์ที่มีการตัดจำหน่ายแล้ว</w:t>
      </w:r>
      <w:r w:rsidRPr="005D631F">
        <w:rPr>
          <w:rFonts w:ascii="Angsana New" w:hAnsi="Angsana New" w:cs="Angsana New"/>
          <w:sz w:val="30"/>
          <w:szCs w:val="30"/>
          <w:cs/>
        </w:rPr>
        <w:t xml:space="preserve"> </w:t>
      </w:r>
      <w:r w:rsidRPr="005D631F">
        <w:rPr>
          <w:rFonts w:ascii="Angsana New" w:hAnsi="Angsana New" w:cs="Angsana New" w:hint="cs"/>
          <w:sz w:val="30"/>
          <w:szCs w:val="30"/>
          <w:cs/>
        </w:rPr>
        <w:t>จะรับรู้เป็นการกลับรายการการด้อยค่าในกำไรหรือขาดทุนในงวดที่ได้รับคืน</w:t>
      </w:r>
    </w:p>
    <w:p w14:paraId="66B37A73" w14:textId="6AAF1171" w:rsidR="006257ED" w:rsidRDefault="006257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</w:p>
    <w:p w14:paraId="6E7B6E62" w14:textId="66E47D9A" w:rsidR="004A4E7A" w:rsidRPr="00DB6993" w:rsidRDefault="004A4E7A" w:rsidP="004A4E7A">
      <w:pPr>
        <w:pStyle w:val="BodyText2"/>
        <w:tabs>
          <w:tab w:val="left" w:pos="990"/>
        </w:tabs>
        <w:ind w:left="900" w:right="47" w:hanging="367"/>
        <w:jc w:val="thaiDistribute"/>
        <w:rPr>
          <w:rFonts w:cs="Angsana New"/>
          <w:i/>
          <w:iCs/>
          <w:cs/>
        </w:rPr>
      </w:pPr>
      <w:r w:rsidRPr="00DB6993">
        <w:rPr>
          <w:rFonts w:cs="Angsana New"/>
          <w:i/>
          <w:iCs/>
          <w:cs/>
        </w:rPr>
        <w:t>(</w:t>
      </w:r>
      <w:r w:rsidRPr="00DB6993">
        <w:rPr>
          <w:rFonts w:cs="Angsana New" w:hint="cs"/>
          <w:i/>
          <w:iCs/>
          <w:cs/>
        </w:rPr>
        <w:t>ข</w:t>
      </w:r>
      <w:r w:rsidRPr="00DB6993">
        <w:rPr>
          <w:rFonts w:cs="Angsana New"/>
          <w:i/>
          <w:iCs/>
          <w:cs/>
        </w:rPr>
        <w:t>.</w:t>
      </w:r>
      <w:r w:rsidR="00B53767" w:rsidRPr="00DB6993">
        <w:rPr>
          <w:rFonts w:cs="Angsana New"/>
          <w:i/>
          <w:iCs/>
          <w:lang w:val="en-US"/>
        </w:rPr>
        <w:t>7</w:t>
      </w:r>
      <w:r w:rsidRPr="00DB6993">
        <w:rPr>
          <w:rFonts w:cs="Angsana New"/>
          <w:i/>
          <w:iCs/>
          <w:cs/>
        </w:rPr>
        <w:t xml:space="preserve">) </w:t>
      </w:r>
      <w:r w:rsidRPr="00DB6993">
        <w:rPr>
          <w:rFonts w:cs="Angsana New" w:hint="cs"/>
          <w:i/>
          <w:iCs/>
          <w:cs/>
        </w:rPr>
        <w:t>ดอกเบี้ย</w:t>
      </w:r>
    </w:p>
    <w:p w14:paraId="1046A342" w14:textId="77777777" w:rsidR="004A4E7A" w:rsidRPr="00DB6993" w:rsidRDefault="004A4E7A" w:rsidP="004A4E7A">
      <w:pPr>
        <w:pStyle w:val="BodyText2"/>
        <w:tabs>
          <w:tab w:val="left" w:pos="990"/>
        </w:tabs>
        <w:ind w:left="990" w:right="43"/>
        <w:jc w:val="thaiDistribute"/>
        <w:rPr>
          <w:rFonts w:cs="Angsana New"/>
        </w:rPr>
      </w:pPr>
    </w:p>
    <w:p w14:paraId="00F1E5FC" w14:textId="372E3CBE" w:rsidR="004A4E7A" w:rsidRDefault="004A4E7A" w:rsidP="004A4E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90"/>
        <w:jc w:val="thaiDistribute"/>
        <w:rPr>
          <w:rFonts w:cs="Angsana New"/>
        </w:rPr>
      </w:pPr>
      <w:r w:rsidRPr="00DB6993">
        <w:rPr>
          <w:rFonts w:ascii="Angsana New" w:hAnsi="Angsana New" w:cs="Angsana New" w:hint="cs"/>
          <w:sz w:val="30"/>
          <w:szCs w:val="30"/>
          <w:cs/>
        </w:rPr>
        <w:t>ดอกเบี้ยรับและดอกเบี้ยจ่ายรับรู้ในกำไรหรือขาดทุนด้วยวิธีดอกเบี้ยที่แท้จริง</w:t>
      </w:r>
      <w:r w:rsidRPr="00DB6993">
        <w:rPr>
          <w:rFonts w:ascii="Angsana New" w:hAnsi="Angsana New" w:cs="Angsana New"/>
          <w:sz w:val="30"/>
          <w:szCs w:val="30"/>
          <w:cs/>
        </w:rPr>
        <w:t xml:space="preserve"> </w:t>
      </w:r>
      <w:r w:rsidRPr="00DB6993">
        <w:rPr>
          <w:rFonts w:ascii="Angsana New" w:hAnsi="Angsana New" w:cs="Angsana New" w:hint="cs"/>
          <w:sz w:val="30"/>
          <w:szCs w:val="30"/>
          <w:cs/>
        </w:rPr>
        <w:t>ในการคำนวณดอกเบี้ยรับและดอกเบี้ยจ่าย</w:t>
      </w:r>
      <w:r w:rsidRPr="00DB6993">
        <w:rPr>
          <w:rFonts w:ascii="Angsana New" w:hAnsi="Angsana New" w:cs="Angsana New"/>
          <w:sz w:val="30"/>
          <w:szCs w:val="30"/>
          <w:cs/>
        </w:rPr>
        <w:t xml:space="preserve"> </w:t>
      </w:r>
      <w:r w:rsidRPr="00DB6993">
        <w:rPr>
          <w:rFonts w:ascii="Angsana New" w:hAnsi="Angsana New" w:cs="Angsana New" w:hint="cs"/>
          <w:sz w:val="30"/>
          <w:szCs w:val="30"/>
          <w:cs/>
        </w:rPr>
        <w:t>อัตราดอกเบี้ยที่แท้จริงจะนำมาใช้กับมูลค่าตามบัญชีขั้นต้นของสินทรัพย์</w:t>
      </w:r>
      <w:r w:rsidRPr="00DB6993">
        <w:rPr>
          <w:rFonts w:ascii="Angsana New" w:hAnsi="Angsana New" w:cs="Angsana New"/>
          <w:sz w:val="30"/>
          <w:szCs w:val="30"/>
          <w:cs/>
        </w:rPr>
        <w:t xml:space="preserve"> (</w:t>
      </w:r>
      <w:r w:rsidRPr="00DB6993">
        <w:rPr>
          <w:rFonts w:ascii="Angsana New" w:hAnsi="Angsana New" w:cs="Angsana New" w:hint="cs"/>
          <w:sz w:val="30"/>
          <w:szCs w:val="30"/>
          <w:cs/>
        </w:rPr>
        <w:t>เมื่อสินทรัพย์ไม่มีการด้อยค่าด้านเครดิต</w:t>
      </w:r>
      <w:r w:rsidRPr="00DB6993">
        <w:rPr>
          <w:rFonts w:ascii="Angsana New" w:hAnsi="Angsana New" w:cs="Angsana New"/>
          <w:sz w:val="30"/>
          <w:szCs w:val="30"/>
          <w:cs/>
        </w:rPr>
        <w:t xml:space="preserve">) </w:t>
      </w:r>
      <w:r w:rsidRPr="00DB6993">
        <w:rPr>
          <w:rFonts w:ascii="Angsana New" w:hAnsi="Angsana New" w:cs="Angsana New" w:hint="cs"/>
          <w:sz w:val="30"/>
          <w:szCs w:val="30"/>
          <w:cs/>
        </w:rPr>
        <w:t>หรือราคาทุนตัดจำหน่ายของหนี้สิน</w:t>
      </w:r>
      <w:r w:rsidRPr="00C01A02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73E8A774" w14:textId="77777777" w:rsidR="005D631F" w:rsidRPr="004D7127" w:rsidRDefault="005D631F" w:rsidP="00194C0A">
      <w:pPr>
        <w:pStyle w:val="BodyText2"/>
        <w:ind w:right="43"/>
        <w:jc w:val="thaiDistribute"/>
        <w:rPr>
          <w:rFonts w:cs="Angsana New"/>
          <w:cs/>
        </w:rPr>
      </w:pPr>
    </w:p>
    <w:p w14:paraId="39415E68" w14:textId="62EA527D" w:rsidR="0097006C" w:rsidRPr="00B24B88" w:rsidRDefault="0097006C" w:rsidP="004167EE">
      <w:pPr>
        <w:pStyle w:val="FSHeadPolicy"/>
        <w:ind w:left="540" w:hanging="540"/>
      </w:pPr>
      <w:r w:rsidRPr="00B24B88">
        <w:rPr>
          <w:rFonts w:hint="cs"/>
          <w:cs/>
        </w:rPr>
        <w:t>เงินสดและรายการเทียบเท่าเงินสด</w:t>
      </w:r>
    </w:p>
    <w:p w14:paraId="1BCF8C42" w14:textId="77777777" w:rsidR="0097006C" w:rsidRPr="00B24B88" w:rsidRDefault="0097006C" w:rsidP="00B77B61">
      <w:pPr>
        <w:pStyle w:val="FSBlank"/>
        <w:rPr>
          <w:sz w:val="30"/>
          <w:szCs w:val="30"/>
        </w:rPr>
      </w:pPr>
    </w:p>
    <w:p w14:paraId="0444769A" w14:textId="259CEEE0" w:rsidR="004C793A" w:rsidRPr="00DD5723" w:rsidRDefault="001C3E5E" w:rsidP="00B77B61">
      <w:pPr>
        <w:pStyle w:val="FSContent"/>
      </w:pPr>
      <w:r w:rsidRPr="00DD5723">
        <w:rPr>
          <w:cs/>
        </w:rPr>
        <w:t>เงินสดและรายการเทียบเท่าเงินสดในงบกระแสเงินสดประกอบด้วยยอดเงินสด ยอดเงินฝากธนาคาร เงินเบิกเกินบัญชีธนาคารซึ่งจะต้องชำระคืนเมื่อทวงถามถือเป็นส่วนหนึ่งของ</w:t>
      </w:r>
      <w:r w:rsidR="0097006C" w:rsidRPr="00DD5723">
        <w:rPr>
          <w:cs/>
        </w:rPr>
        <w:t>กิจกรรมจัดหาเงินในงบกระแสเงินสด</w:t>
      </w:r>
    </w:p>
    <w:p w14:paraId="7CDC05C0" w14:textId="77777777" w:rsidR="00E3732F" w:rsidRPr="00DD5723" w:rsidRDefault="00E3732F" w:rsidP="00B77B61">
      <w:pPr>
        <w:pStyle w:val="FSBlank"/>
        <w:rPr>
          <w:sz w:val="30"/>
          <w:szCs w:val="30"/>
        </w:rPr>
      </w:pPr>
    </w:p>
    <w:p w14:paraId="37E9365C" w14:textId="77777777" w:rsidR="0097006C" w:rsidRPr="00B24B88" w:rsidRDefault="0097006C" w:rsidP="004167EE">
      <w:pPr>
        <w:pStyle w:val="FSHeadPolicy"/>
        <w:ind w:left="540" w:hanging="540"/>
      </w:pPr>
      <w:r w:rsidRPr="00B24B88">
        <w:rPr>
          <w:cs/>
        </w:rPr>
        <w:t>ลูกหนี้การค้าและลูกหนี้อื่น</w:t>
      </w:r>
    </w:p>
    <w:p w14:paraId="08D74563" w14:textId="77777777" w:rsidR="007C7D44" w:rsidRDefault="007C7D44" w:rsidP="00B77B61">
      <w:pPr>
        <w:pStyle w:val="FSContent"/>
      </w:pPr>
    </w:p>
    <w:p w14:paraId="60FFF73B" w14:textId="2981B3CA" w:rsidR="00254E76" w:rsidRDefault="00F96351" w:rsidP="00254E76">
      <w:pPr>
        <w:pStyle w:val="FSContent"/>
      </w:pPr>
      <w:r w:rsidRPr="00F96351">
        <w:rPr>
          <w:cs/>
        </w:rPr>
        <w:t>ลูกหนี้รับรู้เมื่อบริษัทมีสิทธิที่ปราศจากเงื่อนไขในการได้รับสิ่งตอบแทนตามสัญญา</w:t>
      </w:r>
      <w:r w:rsidR="00254E76">
        <w:rPr>
          <w:rFonts w:hint="cs"/>
          <w:cs/>
        </w:rPr>
        <w:t xml:space="preserve"> ลูกหนี้การค้าวัดมูลค่าด้วยราคาของรายการหักค่าเผื่อผลขาดทุนด้านเครดิตที่คาดว่าจะเกิดขึ้น</w:t>
      </w:r>
      <w:r w:rsidR="00254E76">
        <w:rPr>
          <w:cs/>
        </w:rPr>
        <w:t xml:space="preserve"> </w:t>
      </w:r>
      <w:r w:rsidR="00254E76">
        <w:rPr>
          <w:rFonts w:hint="cs"/>
          <w:cs/>
        </w:rPr>
        <w:t>หนี้สูญจะถูกตัดจำหน่ายเมื่อ</w:t>
      </w:r>
      <w:r w:rsidR="004A7A20">
        <w:rPr>
          <w:rFonts w:hint="cs"/>
          <w:cs/>
        </w:rPr>
        <w:t>เกิดขึ้น</w:t>
      </w:r>
    </w:p>
    <w:p w14:paraId="5CBA06AB" w14:textId="77777777" w:rsidR="00E3732F" w:rsidRDefault="00E3732F" w:rsidP="00254E76">
      <w:pPr>
        <w:pStyle w:val="FSContent"/>
      </w:pPr>
    </w:p>
    <w:p w14:paraId="4DA91313" w14:textId="6FDB2865" w:rsidR="00507079" w:rsidRDefault="00254E76" w:rsidP="00A878F6">
      <w:pPr>
        <w:pStyle w:val="FSContent"/>
      </w:pPr>
      <w:r>
        <w:rPr>
          <w:rFonts w:hint="cs"/>
          <w:cs/>
        </w:rPr>
        <w:lastRenderedPageBreak/>
        <w:t>บริษัทประมาณผลขาดทุนด้านเครดิตที่คาดว่าจะเกิดขึ้นตลอดอายุของสัญญา</w:t>
      </w:r>
      <w:r>
        <w:rPr>
          <w:cs/>
        </w:rPr>
        <w:t xml:space="preserve"> </w:t>
      </w:r>
      <w:r>
        <w:rPr>
          <w:rFonts w:hint="cs"/>
          <w:cs/>
        </w:rPr>
        <w:t>ซึ่งประมาณการโดยใช้ตาราง</w:t>
      </w:r>
      <w:r>
        <w:rPr>
          <w:cs/>
        </w:rPr>
        <w:br/>
      </w:r>
      <w:r>
        <w:rPr>
          <w:rFonts w:hint="cs"/>
          <w:cs/>
        </w:rPr>
        <w:t>การตั้งสำรองเพื่อหาอัตราผลขาดทุนด้านเครดิตที่คาดว่าจะเกิดขึ้น</w:t>
      </w:r>
      <w:r>
        <w:rPr>
          <w:cs/>
        </w:rPr>
        <w:t xml:space="preserve"> </w:t>
      </w:r>
      <w:r>
        <w:rPr>
          <w:rFonts w:hint="cs"/>
          <w:cs/>
        </w:rPr>
        <w:t>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</w:t>
      </w:r>
      <w:r>
        <w:rPr>
          <w:cs/>
        </w:rPr>
        <w:t xml:space="preserve"> </w:t>
      </w:r>
      <w:r>
        <w:rPr>
          <w:rFonts w:hint="cs"/>
          <w:cs/>
        </w:rPr>
        <w:t>โดยนำข้อมูลผลขาดทุนที่เกิดขึ้นในอดีต</w:t>
      </w:r>
      <w:r>
        <w:rPr>
          <w:cs/>
        </w:rPr>
        <w:t xml:space="preserve"> </w:t>
      </w:r>
      <w:r>
        <w:rPr>
          <w:cs/>
        </w:rPr>
        <w:br/>
      </w:r>
      <w:r>
        <w:rPr>
          <w:rFonts w:hint="cs"/>
          <w:cs/>
        </w:rPr>
        <w:t>การปรับปรุงปัจจัยที่มีความเฉพาะเจาะจงกับลูกหนี้นั้น</w:t>
      </w:r>
      <w:r>
        <w:rPr>
          <w:cs/>
        </w:rPr>
        <w:t xml:space="preserve"> </w:t>
      </w:r>
      <w:r>
        <w:rPr>
          <w:rFonts w:hint="cs"/>
          <w:cs/>
        </w:rPr>
        <w:t>ๆ</w:t>
      </w:r>
      <w:r>
        <w:rPr>
          <w:cs/>
        </w:rPr>
        <w:t xml:space="preserve"> </w:t>
      </w:r>
      <w:r>
        <w:rPr>
          <w:rFonts w:hint="cs"/>
          <w:cs/>
        </w:rPr>
        <w:t>ตลอดจนการประเมินข้อมูลสภาวการณ์เศรษฐกิจ</w:t>
      </w:r>
      <w:r>
        <w:rPr>
          <w:cs/>
        </w:rPr>
        <w:br/>
      </w:r>
      <w:r>
        <w:rPr>
          <w:rFonts w:hint="cs"/>
          <w:cs/>
        </w:rPr>
        <w:t>ในปัจจุบันและข้อมูลคาดการณ์สภาวการณ์เศรษฐกิจทั่วไปในอนาคต</w:t>
      </w:r>
      <w:r>
        <w:rPr>
          <w:cs/>
        </w:rPr>
        <w:t xml:space="preserve"> </w:t>
      </w:r>
      <w:r>
        <w:rPr>
          <w:rFonts w:hint="cs"/>
          <w:cs/>
        </w:rPr>
        <w:t>ณ</w:t>
      </w:r>
      <w:r>
        <w:rPr>
          <w:cs/>
        </w:rPr>
        <w:t xml:space="preserve"> </w:t>
      </w:r>
      <w:r>
        <w:rPr>
          <w:rFonts w:hint="cs"/>
          <w:cs/>
        </w:rPr>
        <w:t>วันที่รายงาน</w:t>
      </w:r>
    </w:p>
    <w:p w14:paraId="220B016B" w14:textId="77777777" w:rsidR="007B4EC2" w:rsidRPr="00A878F6" w:rsidRDefault="007B4EC2" w:rsidP="00A878F6">
      <w:pPr>
        <w:pStyle w:val="FSContent"/>
        <w:rPr>
          <w:cs/>
        </w:rPr>
      </w:pPr>
    </w:p>
    <w:p w14:paraId="2B23205C" w14:textId="77777777" w:rsidR="0097006C" w:rsidRPr="00B24B88" w:rsidRDefault="0097006C" w:rsidP="004167EE">
      <w:pPr>
        <w:pStyle w:val="FSHeadPolicy"/>
        <w:ind w:left="540" w:hanging="540"/>
      </w:pPr>
      <w:r w:rsidRPr="00B24B88">
        <w:rPr>
          <w:cs/>
        </w:rPr>
        <w:t>สินค้าคงเหลือ</w:t>
      </w:r>
    </w:p>
    <w:p w14:paraId="7D9D3B8A" w14:textId="77777777" w:rsidR="0097006C" w:rsidRPr="00DB47CF" w:rsidRDefault="0097006C" w:rsidP="00F03E5F">
      <w:pPr>
        <w:pStyle w:val="FSBlank"/>
        <w:rPr>
          <w:sz w:val="24"/>
          <w:szCs w:val="24"/>
        </w:rPr>
      </w:pPr>
    </w:p>
    <w:p w14:paraId="04D492DA" w14:textId="3A5CEA9B" w:rsidR="00E3732F" w:rsidRPr="00CB04F4" w:rsidRDefault="0097006C" w:rsidP="00CB04F4">
      <w:pPr>
        <w:pStyle w:val="FSContent"/>
      </w:pPr>
      <w:r w:rsidRPr="00B24B88">
        <w:rPr>
          <w:cs/>
        </w:rPr>
        <w:t>สินค้าคงเหลือ</w:t>
      </w:r>
      <w:r w:rsidR="005A0FF1" w:rsidRPr="00B24B88">
        <w:rPr>
          <w:rFonts w:hint="cs"/>
          <w:cs/>
        </w:rPr>
        <w:t>วัดมูลค่าด้วย</w:t>
      </w:r>
      <w:r w:rsidRPr="00B24B88">
        <w:rPr>
          <w:cs/>
        </w:rPr>
        <w:t>ราคาทุนหรือมูลค่าสุทธิที่จะได้รับแล้วแต่ราคาใดจะต่ำกว่า</w:t>
      </w:r>
      <w:r w:rsidR="00254E76">
        <w:rPr>
          <w:rFonts w:hint="cs"/>
          <w:i/>
          <w:iCs/>
          <w:cs/>
        </w:rPr>
        <w:t xml:space="preserve"> </w:t>
      </w:r>
      <w:r w:rsidRPr="00B24B88">
        <w:rPr>
          <w:cs/>
        </w:rPr>
        <w:t xml:space="preserve">ต้นทุนของสินค้าคำนวณโดยใช้วิธีถัวเฉลี่ยถ่วงน้ำหนัก </w:t>
      </w:r>
      <w:r w:rsidR="00254E76" w:rsidRPr="00254E76">
        <w:rPr>
          <w:rFonts w:hint="cs"/>
          <w:cs/>
        </w:rPr>
        <w:t>ราคาทุนรวมถึงต้นทุนทางตรงที่เกี่ยวข้องกับการได้มาของสินค้าคงเหลือ</w:t>
      </w:r>
      <w:r w:rsidR="00254E76" w:rsidRPr="00254E76">
        <w:rPr>
          <w:cs/>
        </w:rPr>
        <w:t xml:space="preserve"> </w:t>
      </w:r>
      <w:r w:rsidR="00254E76" w:rsidRPr="00254E76">
        <w:rPr>
          <w:rFonts w:hint="cs"/>
          <w:cs/>
        </w:rPr>
        <w:t>สำหรับสินค้าสำเร็จรูปและสินค้าระหว่างผลิตที่ผลิตเอง</w:t>
      </w:r>
      <w:r w:rsidR="00254E76" w:rsidRPr="00254E76">
        <w:rPr>
          <w:cs/>
        </w:rPr>
        <w:t xml:space="preserve"> </w:t>
      </w:r>
      <w:r w:rsidR="00254E76" w:rsidRPr="00254E76">
        <w:rPr>
          <w:rFonts w:hint="cs"/>
          <w:cs/>
        </w:rPr>
        <w:t>ต้นทุนสินค้ารวมการปันส่วนของค่าโสหุ้ยการผลิตอย่างเหมาะสมโดยคำนึงถึงระดับกำลังการผลิตตามปกติ</w:t>
      </w:r>
      <w:r w:rsidR="00254E76" w:rsidRPr="00254E76">
        <w:rPr>
          <w:cs/>
        </w:rPr>
        <w:t xml:space="preserve"> </w:t>
      </w:r>
      <w:r w:rsidR="00254E76" w:rsidRPr="00254E76">
        <w:rPr>
          <w:rFonts w:hint="cs"/>
          <w:cs/>
        </w:rPr>
        <w:t>ทั้งนี้</w:t>
      </w:r>
      <w:r w:rsidR="00254E76" w:rsidRPr="00254E76">
        <w:rPr>
          <w:cs/>
        </w:rPr>
        <w:t xml:space="preserve"> </w:t>
      </w:r>
      <w:r w:rsidR="00254E76" w:rsidRPr="00254E76">
        <w:rPr>
          <w:rFonts w:hint="cs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โดยประมาณในการขาย</w:t>
      </w:r>
    </w:p>
    <w:p w14:paraId="194FCDE5" w14:textId="77777777" w:rsidR="00E3732F" w:rsidRPr="00DB47CF" w:rsidRDefault="00E3732F" w:rsidP="00CB04F4">
      <w:pPr>
        <w:pStyle w:val="FSContent"/>
        <w:ind w:left="0"/>
        <w:rPr>
          <w:sz w:val="24"/>
          <w:szCs w:val="24"/>
          <w:cs/>
        </w:rPr>
      </w:pPr>
    </w:p>
    <w:p w14:paraId="21300EBB" w14:textId="77777777" w:rsidR="0097006C" w:rsidRPr="00B24B88" w:rsidRDefault="0097006C" w:rsidP="004167EE">
      <w:pPr>
        <w:pStyle w:val="FSHeadPolicy"/>
        <w:ind w:left="540" w:hanging="540"/>
      </w:pPr>
      <w:r w:rsidRPr="00B24B88">
        <w:rPr>
          <w:cs/>
        </w:rPr>
        <w:t>ที่ดิน อาคารและอุปกรณ์</w:t>
      </w:r>
    </w:p>
    <w:p w14:paraId="4BB1E48A" w14:textId="77777777" w:rsidR="0097006C" w:rsidRPr="00DB47CF" w:rsidRDefault="0097006C" w:rsidP="00026C1A">
      <w:pPr>
        <w:pStyle w:val="FSBlank"/>
        <w:rPr>
          <w:sz w:val="24"/>
          <w:szCs w:val="24"/>
        </w:rPr>
      </w:pPr>
    </w:p>
    <w:p w14:paraId="6BC0411F" w14:textId="77777777" w:rsidR="0097006C" w:rsidRPr="00B24B88" w:rsidRDefault="005D2AFD" w:rsidP="00401EC4">
      <w:pPr>
        <w:pStyle w:val="FSContent"/>
      </w:pPr>
      <w:r w:rsidRPr="00B24B88">
        <w:rPr>
          <w:cs/>
        </w:rPr>
        <w:t>ที่ดิน อาคารและอุปกรณ์วัดม</w:t>
      </w:r>
      <w:r w:rsidRPr="00B24B88">
        <w:rPr>
          <w:rFonts w:hint="cs"/>
          <w:cs/>
        </w:rPr>
        <w:t>ูลค่า</w:t>
      </w:r>
      <w:r w:rsidR="0097006C" w:rsidRPr="00B24B88">
        <w:rPr>
          <w:cs/>
        </w:rPr>
        <w:t>ด้วยราคาทุนหักค่าเสื่อมราคาสะสมและขาดทุนจากการด้อยค่า</w:t>
      </w:r>
    </w:p>
    <w:p w14:paraId="498F417D" w14:textId="77777777" w:rsidR="001C5E2D" w:rsidRPr="00DB47CF" w:rsidRDefault="001C5E2D" w:rsidP="00401EC4">
      <w:pPr>
        <w:pStyle w:val="FSContent"/>
        <w:rPr>
          <w:sz w:val="24"/>
          <w:szCs w:val="24"/>
        </w:rPr>
      </w:pPr>
    </w:p>
    <w:p w14:paraId="17D042BC" w14:textId="6CE8A7A7" w:rsidR="001C5E2D" w:rsidRPr="00DD5723" w:rsidRDefault="001C5E2D" w:rsidP="00401EC4">
      <w:pPr>
        <w:pStyle w:val="FSContent"/>
      </w:pPr>
      <w:r w:rsidRPr="00DD5723">
        <w:rPr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รวมถึงต้นทุนของวัสดุ แรงงานทางตรง และต้นทุนทางตรงอื่นๆ ที่เกี่ยวข้องกับการจัดหาสินทรัพย์เพื่อให้สินทรัพย์นั้นอยู่ในสภาพที่พร้อมจะใช้งานได้ตามความประสงค์ ต้นทุนในการรื้อถอน การขนย้าย</w:t>
      </w:r>
      <w:r w:rsidRPr="00DD5723">
        <w:br/>
      </w:r>
      <w:r w:rsidRPr="00DD5723">
        <w:rPr>
          <w:cs/>
        </w:rPr>
        <w:t>การบูรณะสถานที่ตั้งของสินทรัพย์และต้นทุนการกู้ยืม 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 ลิขสิทธิ์ซอฟต์แวร์ดังกล่าวเป็นส่วนหนึ่งของอุปกรณ์</w:t>
      </w:r>
    </w:p>
    <w:p w14:paraId="34D52376" w14:textId="77777777" w:rsidR="00A1356C" w:rsidRPr="00DB47CF" w:rsidRDefault="00A1356C" w:rsidP="00C01A02">
      <w:pPr>
        <w:pStyle w:val="FSContent"/>
        <w:rPr>
          <w:sz w:val="24"/>
          <w:szCs w:val="24"/>
        </w:rPr>
      </w:pPr>
    </w:p>
    <w:p w14:paraId="24D2CF8F" w14:textId="3C14F510" w:rsidR="00020409" w:rsidRPr="00DD5723" w:rsidRDefault="00C01A02" w:rsidP="00C01A02">
      <w:pPr>
        <w:pStyle w:val="FSContent"/>
      </w:pPr>
      <w:r w:rsidRPr="00DD5723">
        <w:rPr>
          <w:cs/>
        </w:rPr>
        <w:t>ผลต่างระหว่างสิ่งตอบแทนสุทธิที่ได้รับจากการจำหน่ายกับมูลค่าตามบัญชีของที่ดิน อาคาร และอุปกรณ์ รับรู้ในกำไรหรือขาดทุน</w:t>
      </w:r>
    </w:p>
    <w:p w14:paraId="0B0A399D" w14:textId="77777777" w:rsidR="00C01A02" w:rsidRPr="00DB47CF" w:rsidRDefault="00C01A02" w:rsidP="00B577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 w:cs="Angsana New"/>
          <w:i/>
          <w:iCs/>
          <w:sz w:val="24"/>
          <w:szCs w:val="24"/>
        </w:rPr>
      </w:pPr>
    </w:p>
    <w:p w14:paraId="091112A1" w14:textId="032E5DD8" w:rsidR="00A1356C" w:rsidRPr="00B24B88" w:rsidRDefault="00A1356C" w:rsidP="00B577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B24B88">
        <w:rPr>
          <w:rFonts w:ascii="Angsana New" w:hAnsi="Angsana New" w:cs="Angsana New"/>
          <w:i/>
          <w:iCs/>
          <w:sz w:val="30"/>
          <w:szCs w:val="30"/>
          <w:cs/>
        </w:rPr>
        <w:t>ต้นทุนที่เกิดขึ้นในภายหลัง</w:t>
      </w:r>
    </w:p>
    <w:p w14:paraId="6F04678D" w14:textId="77777777" w:rsidR="000D5F81" w:rsidRPr="00B24B88" w:rsidRDefault="000D5F81" w:rsidP="00401EC4">
      <w:pPr>
        <w:pStyle w:val="FSBlank"/>
        <w:rPr>
          <w:sz w:val="30"/>
          <w:szCs w:val="30"/>
        </w:rPr>
      </w:pPr>
    </w:p>
    <w:p w14:paraId="17058DDA" w14:textId="77777777" w:rsidR="00A1356C" w:rsidRPr="00B24B88" w:rsidRDefault="008143E4" w:rsidP="00401EC4">
      <w:pPr>
        <w:pStyle w:val="FSContent"/>
        <w:rPr>
          <w:spacing w:val="-2"/>
        </w:rPr>
      </w:pPr>
      <w:r w:rsidRPr="00B24B88">
        <w:rPr>
          <w:rFonts w:hint="cs"/>
          <w:spacing w:val="-2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ต้นทุนในการเปลี่ยนแทนส่วนประกอบจะรับรู้เป็นส่วนหนึ่งของมูลค่าตามบัญชีของรายการที่ดิน</w:t>
      </w:r>
      <w:r w:rsidRPr="00B24B88">
        <w:rPr>
          <w:spacing w:val="-2"/>
          <w:cs/>
        </w:rPr>
        <w:t xml:space="preserve"> </w:t>
      </w:r>
      <w:r w:rsidRPr="00B24B88">
        <w:rPr>
          <w:rFonts w:hint="cs"/>
          <w:spacing w:val="-2"/>
          <w:cs/>
        </w:rPr>
        <w:t>อาคารและอุปกรณ์</w:t>
      </w:r>
      <w:r w:rsidRPr="00B24B88">
        <w:rPr>
          <w:spacing w:val="-2"/>
          <w:cs/>
        </w:rPr>
        <w:t xml:space="preserve"> </w:t>
      </w:r>
      <w:r w:rsidRPr="00B24B88">
        <w:rPr>
          <w:rFonts w:hint="cs"/>
          <w:spacing w:val="-2"/>
          <w:cs/>
        </w:rPr>
        <w:t>ถ้ามีความเป็นไปได้ค่อนข้างแน่ที่</w:t>
      </w:r>
      <w:r w:rsidR="00A1356C" w:rsidRPr="00B24B88">
        <w:rPr>
          <w:spacing w:val="-2"/>
          <w:cs/>
        </w:rPr>
        <w:t>บริษัท</w:t>
      </w:r>
      <w:r w:rsidRPr="00B24B88">
        <w:rPr>
          <w:rFonts w:eastAsia="Times New Roman"/>
          <w:spacing w:val="-2"/>
          <w:cs/>
        </w:rPr>
        <w:t>จะได้รับประโยชน์เชิงเศรษฐกิจในอนาคตจากรายการนั้น</w:t>
      </w:r>
      <w:r w:rsidRPr="00B24B88">
        <w:rPr>
          <w:rFonts w:eastAsia="Times New Roman" w:hint="cs"/>
          <w:cs/>
        </w:rPr>
        <w:t xml:space="preserve"> และสามารถ</w:t>
      </w:r>
      <w:r w:rsidRPr="00B24B88">
        <w:rPr>
          <w:rFonts w:eastAsia="Times New Roman"/>
          <w:cs/>
        </w:rPr>
        <w:t>วัดมูลค่าต้นทุนของรายการนั้นได้อย่างน่าเชื่อถือ</w:t>
      </w:r>
      <w:r w:rsidR="006E670F" w:rsidRPr="00B24B88">
        <w:rPr>
          <w:rFonts w:eastAsia="Times New Roman" w:hint="cs"/>
          <w:cs/>
        </w:rPr>
        <w:t xml:space="preserve"> </w:t>
      </w:r>
      <w:r w:rsidRPr="00B24B88">
        <w:rPr>
          <w:rFonts w:eastAsia="Times New Roman" w:hint="cs"/>
          <w:spacing w:val="-2"/>
          <w:cs/>
        </w:rPr>
        <w:t>ชิ้นส่วนที่ถูกเปลี่ยนแทนจ</w:t>
      </w:r>
      <w:r w:rsidR="00401EC4" w:rsidRPr="00B24B88">
        <w:rPr>
          <w:rFonts w:eastAsia="Times New Roman" w:hint="cs"/>
          <w:spacing w:val="-2"/>
          <w:cs/>
        </w:rPr>
        <w:t>ะถูกตัดจำหน่ายตามมูลค่าตามบัญชี</w:t>
      </w:r>
      <w:r w:rsidRPr="00B24B88">
        <w:rPr>
          <w:rFonts w:eastAsia="Times New Roman" w:hint="cs"/>
          <w:spacing w:val="-2"/>
          <w:cs/>
        </w:rPr>
        <w:t xml:space="preserve"> </w:t>
      </w:r>
      <w:r w:rsidRPr="00B24B88">
        <w:rPr>
          <w:rFonts w:eastAsia="Times New Roman"/>
          <w:spacing w:val="-2"/>
          <w:cs/>
        </w:rPr>
        <w:t>ต้นทุนที่เกิดขึ้นในการซ่อมบ</w:t>
      </w:r>
      <w:r w:rsidRPr="00B24B88">
        <w:rPr>
          <w:rFonts w:eastAsia="Times New Roman" w:hint="cs"/>
          <w:spacing w:val="-2"/>
          <w:cs/>
        </w:rPr>
        <w:t>ำ</w:t>
      </w:r>
      <w:r w:rsidRPr="00B24B88">
        <w:rPr>
          <w:rFonts w:eastAsia="Times New Roman"/>
          <w:spacing w:val="-2"/>
          <w:cs/>
        </w:rPr>
        <w:t>รุงที่ดิน</w:t>
      </w:r>
      <w:r w:rsidRPr="00B24B88">
        <w:rPr>
          <w:rFonts w:eastAsia="Times New Roman"/>
          <w:spacing w:val="-2"/>
        </w:rPr>
        <w:t xml:space="preserve"> </w:t>
      </w:r>
      <w:r w:rsidRPr="00B24B88">
        <w:rPr>
          <w:rFonts w:eastAsia="Times New Roman"/>
          <w:spacing w:val="-2"/>
          <w:cs/>
        </w:rPr>
        <w:t>อาคารและอุปกรณ์ที่เกิดขึ้นเป็นประจ</w:t>
      </w:r>
      <w:r w:rsidRPr="00B24B88">
        <w:rPr>
          <w:rFonts w:eastAsia="Times New Roman" w:hint="cs"/>
          <w:spacing w:val="-2"/>
          <w:cs/>
        </w:rPr>
        <w:t>ำจะรับรู้</w:t>
      </w:r>
      <w:r w:rsidRPr="00B24B88">
        <w:rPr>
          <w:rFonts w:eastAsia="Times New Roman"/>
          <w:spacing w:val="-2"/>
          <w:cs/>
        </w:rPr>
        <w:t>ในก</w:t>
      </w:r>
      <w:r w:rsidRPr="00B24B88">
        <w:rPr>
          <w:rFonts w:eastAsia="Times New Roman" w:hint="cs"/>
          <w:spacing w:val="-2"/>
          <w:cs/>
        </w:rPr>
        <w:t>ำ</w:t>
      </w:r>
      <w:r w:rsidRPr="00B24B88">
        <w:rPr>
          <w:rFonts w:eastAsia="Times New Roman"/>
          <w:spacing w:val="-2"/>
          <w:cs/>
        </w:rPr>
        <w:t>ไรหรือขาดทุนเมื่อเกิดขึ้</w:t>
      </w:r>
      <w:r w:rsidRPr="00B24B88">
        <w:rPr>
          <w:rFonts w:eastAsia="Times New Roman" w:hint="cs"/>
          <w:spacing w:val="-2"/>
          <w:cs/>
        </w:rPr>
        <w:t>น</w:t>
      </w:r>
    </w:p>
    <w:p w14:paraId="176EE31F" w14:textId="0ECA0D76" w:rsidR="00285BCB" w:rsidRPr="00B24B88" w:rsidRDefault="00285BCB" w:rsidP="00B577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B24B88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ค่าเสื่อมราคา</w:t>
      </w:r>
    </w:p>
    <w:p w14:paraId="140BE95E" w14:textId="77777777" w:rsidR="000D5F81" w:rsidRPr="00B24B88" w:rsidRDefault="000D5F81" w:rsidP="00401EC4">
      <w:pPr>
        <w:pStyle w:val="FSBlank"/>
        <w:rPr>
          <w:sz w:val="30"/>
          <w:szCs w:val="30"/>
        </w:rPr>
      </w:pPr>
    </w:p>
    <w:p w14:paraId="0348322B" w14:textId="6F9A71EC" w:rsidR="00254E76" w:rsidRDefault="00254E76" w:rsidP="00401EC4">
      <w:pPr>
        <w:pStyle w:val="FSContent"/>
      </w:pPr>
      <w:r w:rsidRPr="00254E76">
        <w:rPr>
          <w:rFonts w:hint="cs"/>
          <w:cs/>
        </w:rPr>
        <w:t>ค่าเสื่อมราคาคำนวณโดยวิธีเส้นตรงตามเกณฑ์อายุการให้ประโยชน์โดยประมาณของแต่ละส่วนประกอบของสินทรัพย์</w:t>
      </w:r>
      <w:r w:rsidRPr="00254E76">
        <w:rPr>
          <w:cs/>
        </w:rPr>
        <w:t xml:space="preserve"> </w:t>
      </w:r>
      <w:r w:rsidRPr="00DD5723">
        <w:rPr>
          <w:cs/>
        </w:rPr>
        <w:t>และรับรู้ในกำไรหรือขาดทุน ทั้งนี้บริษัทไม่คิดค่าเสื่อมราคาสำหรับที่ดินและสินทรัพย์ที่อยู่ระหว่าง</w:t>
      </w:r>
      <w:r w:rsidRPr="00DD5723">
        <w:rPr>
          <w:cs/>
        </w:rPr>
        <w:br/>
        <w:t>การสร้าง</w:t>
      </w:r>
      <w:r w:rsidR="0051540F" w:rsidRPr="00DD5723">
        <w:rPr>
          <w:cs/>
        </w:rPr>
        <w:t>และเครื่องจักรระหว่างการติดตั้ง</w:t>
      </w:r>
    </w:p>
    <w:p w14:paraId="4D615A10" w14:textId="77777777" w:rsidR="0081244A" w:rsidRDefault="0081244A" w:rsidP="00401EC4">
      <w:pPr>
        <w:pStyle w:val="FSContent"/>
      </w:pPr>
    </w:p>
    <w:p w14:paraId="716E17A3" w14:textId="64F6066C" w:rsidR="00285BCB" w:rsidRPr="00B24B88" w:rsidRDefault="00285BCB" w:rsidP="00401EC4">
      <w:pPr>
        <w:pStyle w:val="FSContent"/>
      </w:pPr>
      <w:r w:rsidRPr="00B24B88">
        <w:rPr>
          <w:cs/>
        </w:rPr>
        <w:t>ประมาณการ</w:t>
      </w:r>
      <w:r w:rsidR="00CD168B" w:rsidRPr="00B24B88">
        <w:rPr>
          <w:rFonts w:hint="cs"/>
          <w:cs/>
        </w:rPr>
        <w:t>อายุการให้ประโยชน์</w:t>
      </w:r>
      <w:r w:rsidRPr="00B24B88">
        <w:rPr>
          <w:cs/>
        </w:rPr>
        <w:t>ของสินทรัพย์แสดงได้ดังนี้</w:t>
      </w:r>
    </w:p>
    <w:p w14:paraId="278DAB32" w14:textId="77777777" w:rsidR="00CC46CF" w:rsidRPr="00B24B88" w:rsidRDefault="00CC46CF" w:rsidP="00401EC4">
      <w:pPr>
        <w:pStyle w:val="FSContent"/>
      </w:pPr>
    </w:p>
    <w:tbl>
      <w:tblPr>
        <w:tblW w:w="7260" w:type="dxa"/>
        <w:tblInd w:w="450" w:type="dxa"/>
        <w:tblLook w:val="0000" w:firstRow="0" w:lastRow="0" w:firstColumn="0" w:lastColumn="0" w:noHBand="0" w:noVBand="0"/>
      </w:tblPr>
      <w:tblGrid>
        <w:gridCol w:w="5390"/>
        <w:gridCol w:w="1195"/>
        <w:gridCol w:w="675"/>
      </w:tblGrid>
      <w:tr w:rsidR="00E96127" w:rsidRPr="00B24B88" w14:paraId="2BDC3CDA" w14:textId="77777777" w:rsidTr="002809D6">
        <w:tc>
          <w:tcPr>
            <w:tcW w:w="5390" w:type="dxa"/>
            <w:shd w:val="clear" w:color="auto" w:fill="auto"/>
            <w:vAlign w:val="bottom"/>
          </w:tcPr>
          <w:p w14:paraId="00ED750F" w14:textId="77777777" w:rsidR="00E96127" w:rsidRPr="00B24B88" w:rsidRDefault="00E96127" w:rsidP="00B57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24B88">
              <w:rPr>
                <w:rFonts w:ascii="Angsana New" w:hAnsi="Angsana New" w:cs="Angsana New"/>
                <w:sz w:val="30"/>
                <w:szCs w:val="30"/>
                <w:cs/>
              </w:rPr>
              <w:t xml:space="preserve">ส่วนปรับปรุงที่ดิน </w:t>
            </w:r>
          </w:p>
        </w:tc>
        <w:tc>
          <w:tcPr>
            <w:tcW w:w="1195" w:type="dxa"/>
            <w:shd w:val="clear" w:color="auto" w:fill="auto"/>
          </w:tcPr>
          <w:p w14:paraId="30B07666" w14:textId="357E4F0D" w:rsidR="00E96127" w:rsidRPr="000E7DBA" w:rsidRDefault="00E96127" w:rsidP="00E96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72"/>
                <w:tab w:val="right" w:pos="992"/>
              </w:tabs>
              <w:ind w:left="-129" w:right="-86"/>
              <w:rPr>
                <w:rFonts w:ascii="Angsana New" w:hAnsi="Angsana New" w:cs="Angsana New"/>
                <w:sz w:val="30"/>
                <w:szCs w:val="30"/>
              </w:rPr>
            </w:pPr>
            <w:r w:rsidRPr="000E7DBA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Pr="000E7DBA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="00B53767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0E7DB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0E7DBA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0E7DB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B53767">
              <w:rPr>
                <w:rFonts w:ascii="Angsana New" w:hAnsi="Angsana New" w:cs="Angsana New"/>
                <w:sz w:val="30"/>
                <w:szCs w:val="30"/>
              </w:rPr>
              <w:t>20</w:t>
            </w:r>
          </w:p>
        </w:tc>
        <w:tc>
          <w:tcPr>
            <w:tcW w:w="675" w:type="dxa"/>
            <w:shd w:val="clear" w:color="auto" w:fill="auto"/>
          </w:tcPr>
          <w:p w14:paraId="7CBAF880" w14:textId="77777777" w:rsidR="00E96127" w:rsidRPr="000E7DBA" w:rsidRDefault="00E96127" w:rsidP="00B57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 w:cs="Angsana New"/>
                <w:sz w:val="30"/>
                <w:szCs w:val="30"/>
              </w:rPr>
            </w:pPr>
            <w:r w:rsidRPr="000E7DBA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  <w:tr w:rsidR="00E96127" w:rsidRPr="00B24B88" w14:paraId="7A23FABA" w14:textId="77777777" w:rsidTr="002809D6">
        <w:tc>
          <w:tcPr>
            <w:tcW w:w="5390" w:type="dxa"/>
            <w:shd w:val="clear" w:color="auto" w:fill="auto"/>
            <w:vAlign w:val="bottom"/>
          </w:tcPr>
          <w:p w14:paraId="3B173A1B" w14:textId="77777777" w:rsidR="00E96127" w:rsidRPr="00B24B88" w:rsidRDefault="00E96127" w:rsidP="00B57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24B88">
              <w:rPr>
                <w:rFonts w:ascii="Angsana New" w:hAnsi="Angsana New" w:cs="Angsana New"/>
                <w:sz w:val="30"/>
                <w:szCs w:val="30"/>
                <w:cs/>
              </w:rPr>
              <w:t>อาคารและส่วนปรับปรุง</w:t>
            </w:r>
          </w:p>
        </w:tc>
        <w:tc>
          <w:tcPr>
            <w:tcW w:w="1195" w:type="dxa"/>
            <w:shd w:val="clear" w:color="auto" w:fill="auto"/>
          </w:tcPr>
          <w:p w14:paraId="051CFF85" w14:textId="52F62CBC" w:rsidR="00E96127" w:rsidRPr="000E7DBA" w:rsidRDefault="00E96127" w:rsidP="00E96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72"/>
                <w:tab w:val="right" w:pos="992"/>
              </w:tabs>
              <w:ind w:left="-129" w:right="-86"/>
              <w:rPr>
                <w:rFonts w:ascii="Angsana New" w:hAnsi="Angsana New" w:cs="Angsana New"/>
                <w:sz w:val="30"/>
                <w:szCs w:val="30"/>
              </w:rPr>
            </w:pPr>
            <w:r w:rsidRPr="000E7DBA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Pr="000E7DBA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="00B53767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0E7DB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0E7DBA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0E7DB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B53767">
              <w:rPr>
                <w:rFonts w:ascii="Angsana New" w:hAnsi="Angsana New" w:cs="Angsana New"/>
                <w:sz w:val="30"/>
                <w:szCs w:val="30"/>
              </w:rPr>
              <w:t>20</w:t>
            </w:r>
          </w:p>
        </w:tc>
        <w:tc>
          <w:tcPr>
            <w:tcW w:w="675" w:type="dxa"/>
            <w:shd w:val="clear" w:color="auto" w:fill="auto"/>
          </w:tcPr>
          <w:p w14:paraId="44833F66" w14:textId="77777777" w:rsidR="00E96127" w:rsidRPr="000E7DBA" w:rsidRDefault="00E96127" w:rsidP="00B57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E7DBA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  <w:tr w:rsidR="00285BCB" w:rsidRPr="00B24B88" w14:paraId="0FE55192" w14:textId="77777777" w:rsidTr="002809D6">
        <w:tc>
          <w:tcPr>
            <w:tcW w:w="5390" w:type="dxa"/>
            <w:shd w:val="clear" w:color="auto" w:fill="auto"/>
            <w:vAlign w:val="bottom"/>
          </w:tcPr>
          <w:p w14:paraId="5156A722" w14:textId="77777777" w:rsidR="00285BCB" w:rsidRPr="00B24B88" w:rsidRDefault="00285BCB" w:rsidP="00B57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24B88">
              <w:rPr>
                <w:rFonts w:ascii="Angsana New" w:hAnsi="Angsana New" w:cs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195" w:type="dxa"/>
            <w:shd w:val="clear" w:color="auto" w:fill="auto"/>
          </w:tcPr>
          <w:p w14:paraId="04569D0B" w14:textId="463A2388" w:rsidR="00285BCB" w:rsidRPr="000E7DBA" w:rsidRDefault="00285BCB" w:rsidP="00B57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992"/>
              </w:tabs>
              <w:ind w:left="-129" w:right="-86"/>
              <w:rPr>
                <w:rFonts w:ascii="Angsana New" w:hAnsi="Angsana New" w:cs="Angsana New"/>
                <w:sz w:val="30"/>
                <w:szCs w:val="30"/>
              </w:rPr>
            </w:pPr>
            <w:r w:rsidRPr="000E7DBA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Pr="000E7DBA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="00B53767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CD168B" w:rsidRPr="000E7DB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0E7DBA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="00CD168B" w:rsidRPr="000E7DB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B53767">
              <w:rPr>
                <w:rFonts w:ascii="Angsana New" w:hAnsi="Angsana New" w:cs="Angsana New"/>
                <w:sz w:val="30"/>
                <w:szCs w:val="30"/>
              </w:rPr>
              <w:t>20</w:t>
            </w:r>
          </w:p>
        </w:tc>
        <w:tc>
          <w:tcPr>
            <w:tcW w:w="675" w:type="dxa"/>
            <w:shd w:val="clear" w:color="auto" w:fill="auto"/>
          </w:tcPr>
          <w:p w14:paraId="09D372BC" w14:textId="77777777" w:rsidR="00285BCB" w:rsidRPr="000E7DBA" w:rsidRDefault="00285BCB" w:rsidP="00B57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 w:cs="Angsana New"/>
                <w:sz w:val="30"/>
                <w:szCs w:val="30"/>
              </w:rPr>
            </w:pPr>
            <w:r w:rsidRPr="000E7DBA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  <w:tr w:rsidR="00285BCB" w:rsidRPr="00B24B88" w14:paraId="384E9198" w14:textId="77777777" w:rsidTr="002809D6">
        <w:tc>
          <w:tcPr>
            <w:tcW w:w="5390" w:type="dxa"/>
            <w:shd w:val="clear" w:color="auto" w:fill="auto"/>
            <w:vAlign w:val="bottom"/>
          </w:tcPr>
          <w:p w14:paraId="6B76F526" w14:textId="77777777" w:rsidR="00285BCB" w:rsidRPr="00B24B88" w:rsidRDefault="00285BCB" w:rsidP="00B57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24B88">
              <w:rPr>
                <w:rFonts w:ascii="Angsana New" w:hAnsi="Angsana New" w:cs="Angsana New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195" w:type="dxa"/>
            <w:shd w:val="clear" w:color="auto" w:fill="auto"/>
          </w:tcPr>
          <w:p w14:paraId="4DA7ABF7" w14:textId="13193909" w:rsidR="00285BCB" w:rsidRPr="000E7DBA" w:rsidRDefault="00285BCB" w:rsidP="00B57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992"/>
              </w:tabs>
              <w:ind w:left="-129" w:right="-86"/>
              <w:rPr>
                <w:rFonts w:ascii="Angsana New" w:hAnsi="Angsana New" w:cs="Angsana New"/>
                <w:sz w:val="30"/>
                <w:szCs w:val="30"/>
              </w:rPr>
            </w:pPr>
            <w:r w:rsidRPr="000E7DBA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Pr="000E7DBA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="00B53767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CD168B" w:rsidRPr="000E7DBA">
              <w:rPr>
                <w:rFonts w:ascii="Angsana New" w:hAnsi="Angsana New" w:cs="Angsana New"/>
                <w:sz w:val="30"/>
                <w:szCs w:val="30"/>
              </w:rPr>
              <w:t xml:space="preserve"> - </w:t>
            </w:r>
            <w:r w:rsidR="00B53767">
              <w:rPr>
                <w:rFonts w:ascii="Angsana New" w:hAnsi="Angsana New" w:cs="Angsana New"/>
                <w:sz w:val="30"/>
                <w:szCs w:val="30"/>
              </w:rPr>
              <w:t>10</w:t>
            </w:r>
          </w:p>
        </w:tc>
        <w:tc>
          <w:tcPr>
            <w:tcW w:w="675" w:type="dxa"/>
            <w:shd w:val="clear" w:color="auto" w:fill="auto"/>
          </w:tcPr>
          <w:p w14:paraId="347CF1A2" w14:textId="77777777" w:rsidR="00285BCB" w:rsidRPr="000E7DBA" w:rsidRDefault="00285BCB" w:rsidP="00B57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 w:cs="Angsana New"/>
                <w:sz w:val="30"/>
                <w:szCs w:val="30"/>
              </w:rPr>
            </w:pPr>
            <w:r w:rsidRPr="000E7DBA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  <w:tr w:rsidR="00285BCB" w:rsidRPr="00B24B88" w14:paraId="3176D7D4" w14:textId="77777777" w:rsidTr="002809D6">
        <w:tc>
          <w:tcPr>
            <w:tcW w:w="5390" w:type="dxa"/>
            <w:shd w:val="clear" w:color="auto" w:fill="auto"/>
            <w:vAlign w:val="bottom"/>
          </w:tcPr>
          <w:p w14:paraId="39344178" w14:textId="77777777" w:rsidR="00285BCB" w:rsidRPr="00B24B88" w:rsidRDefault="00285BCB" w:rsidP="00B57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24B88">
              <w:rPr>
                <w:rFonts w:ascii="Angsana New" w:hAnsi="Angsana New" w:cs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195" w:type="dxa"/>
            <w:shd w:val="clear" w:color="auto" w:fill="auto"/>
          </w:tcPr>
          <w:p w14:paraId="24C07CDA" w14:textId="28987D73" w:rsidR="00285BCB" w:rsidRPr="000E7DBA" w:rsidRDefault="00285BCB" w:rsidP="00B57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992"/>
              </w:tabs>
              <w:ind w:left="-129" w:right="-86"/>
              <w:rPr>
                <w:rFonts w:ascii="Angsana New" w:hAnsi="Angsana New" w:cs="Angsana New"/>
                <w:sz w:val="30"/>
                <w:szCs w:val="30"/>
              </w:rPr>
            </w:pPr>
            <w:r w:rsidRPr="000E7DBA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Pr="000E7DBA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="00B53767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675" w:type="dxa"/>
            <w:shd w:val="clear" w:color="auto" w:fill="auto"/>
          </w:tcPr>
          <w:p w14:paraId="07826C06" w14:textId="77777777" w:rsidR="00285BCB" w:rsidRPr="000E7DBA" w:rsidRDefault="00285BCB" w:rsidP="00B57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 w:cs="Angsana New"/>
                <w:sz w:val="30"/>
                <w:szCs w:val="30"/>
              </w:rPr>
            </w:pPr>
            <w:r w:rsidRPr="000E7DBA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</w:tbl>
    <w:p w14:paraId="0A11A2EB" w14:textId="77777777" w:rsidR="00CB04F4" w:rsidRDefault="00CB04F4" w:rsidP="00CB04F4">
      <w:pPr>
        <w:pStyle w:val="FSHeadPolicy"/>
        <w:numPr>
          <w:ilvl w:val="0"/>
          <w:numId w:val="0"/>
        </w:numPr>
      </w:pPr>
    </w:p>
    <w:p w14:paraId="449047F0" w14:textId="723C3030" w:rsidR="00020409" w:rsidRPr="00CB6A34" w:rsidRDefault="00020409" w:rsidP="00020409">
      <w:pPr>
        <w:pStyle w:val="FSHeadPolicy"/>
        <w:ind w:left="540" w:hanging="540"/>
      </w:pPr>
      <w:r w:rsidRPr="00CB6A34">
        <w:rPr>
          <w:rFonts w:hint="cs"/>
          <w:cs/>
        </w:rPr>
        <w:t>สินทรัพย์ไม่มีตัวตน</w:t>
      </w:r>
    </w:p>
    <w:p w14:paraId="6E249C2D" w14:textId="77777777" w:rsidR="00020409" w:rsidRPr="008E1E15" w:rsidRDefault="00020409" w:rsidP="00020409">
      <w:pPr>
        <w:pStyle w:val="FSBlank"/>
        <w:rPr>
          <w:sz w:val="24"/>
          <w:szCs w:val="24"/>
          <w:highlight w:val="yellow"/>
        </w:rPr>
      </w:pPr>
    </w:p>
    <w:p w14:paraId="0D8849F6" w14:textId="7C469ED5" w:rsidR="00020409" w:rsidRPr="00160B0D" w:rsidRDefault="00020409" w:rsidP="00020409">
      <w:pPr>
        <w:pStyle w:val="FSContent"/>
      </w:pPr>
      <w:r w:rsidRPr="00160B0D">
        <w:rPr>
          <w:cs/>
        </w:rPr>
        <w:t>สินทรัพย์ไม่มีตัวตนที่มีอายุการใช้งานจำกัด วัดมูลค่าด้วยราคาทุนหักค่าตัดจำหน่ายสะสมและผลขาดทุนจากการด้อยค่า</w:t>
      </w:r>
      <w:r w:rsidR="009828E1" w:rsidRPr="00160B0D">
        <w:rPr>
          <w:cs/>
        </w:rPr>
        <w:t xml:space="preserve"> รายจ่ายภายหลังการรับรู้รายการจะรับรู้เป็นสินทรัพย์เมื่อก่อให้เกิดประโยชน์เชิงเศรษฐกิจในอนาคต</w:t>
      </w:r>
    </w:p>
    <w:p w14:paraId="406F82E6" w14:textId="77777777" w:rsidR="00020409" w:rsidRPr="008E1E15" w:rsidRDefault="00020409" w:rsidP="00020409">
      <w:pPr>
        <w:pStyle w:val="FSBlank"/>
        <w:rPr>
          <w:sz w:val="24"/>
          <w:szCs w:val="24"/>
        </w:rPr>
      </w:pPr>
    </w:p>
    <w:p w14:paraId="10FD930A" w14:textId="68D70A07" w:rsidR="00020409" w:rsidRPr="00160B0D" w:rsidRDefault="009828E1" w:rsidP="00020409">
      <w:pPr>
        <w:pStyle w:val="FSContent"/>
        <w:rPr>
          <w:cs/>
        </w:rPr>
      </w:pPr>
      <w:r w:rsidRPr="00160B0D">
        <w:rPr>
          <w:cs/>
        </w:rPr>
        <w:t>ค่าตัดจำหน่ายคำนวณโดยวิธีเส้นตรงตามระยะเวลาที่คาดว่าจะได้รับประโยชน์จากสินทรัพย์ไม่มีตัวตนและรับรู้ในกำไรหรือขาดทุน</w:t>
      </w:r>
      <w:r w:rsidR="00020409" w:rsidRPr="00160B0D">
        <w:rPr>
          <w:cs/>
        </w:rPr>
        <w:t xml:space="preserve"> </w:t>
      </w:r>
      <w:r w:rsidRPr="00160B0D">
        <w:rPr>
          <w:cs/>
        </w:rPr>
        <w:t>ประมาณการ</w:t>
      </w:r>
      <w:r w:rsidR="00020409" w:rsidRPr="00160B0D">
        <w:rPr>
          <w:cs/>
        </w:rPr>
        <w:t xml:space="preserve">ระยะเวลาที่คาดว่าจะได้รับประโยชน์สำหรับปีปัจจุบันและปีเปรียบเทียบของโปรแกรมคอมพิวเตอร์คือ </w:t>
      </w:r>
      <w:r w:rsidR="00B53767" w:rsidRPr="00160B0D">
        <w:t>5</w:t>
      </w:r>
      <w:r w:rsidR="0073673D">
        <w:t xml:space="preserve"> </w:t>
      </w:r>
      <w:r w:rsidR="0073673D">
        <w:rPr>
          <w:rFonts w:hint="cs"/>
          <w:cs/>
        </w:rPr>
        <w:t xml:space="preserve">และ </w:t>
      </w:r>
      <w:r w:rsidR="0073673D">
        <w:t>10</w:t>
      </w:r>
      <w:r w:rsidR="00020409" w:rsidRPr="00160B0D">
        <w:t xml:space="preserve"> </w:t>
      </w:r>
      <w:r w:rsidR="00020409" w:rsidRPr="00160B0D">
        <w:rPr>
          <w:cs/>
        </w:rPr>
        <w:t>ปี</w:t>
      </w:r>
    </w:p>
    <w:p w14:paraId="6AFEA62B" w14:textId="77777777" w:rsidR="00020409" w:rsidRPr="008E1E15" w:rsidRDefault="00020409" w:rsidP="00020409">
      <w:pPr>
        <w:pStyle w:val="FSBlank"/>
        <w:rPr>
          <w:sz w:val="24"/>
          <w:szCs w:val="24"/>
          <w:highlight w:val="yellow"/>
        </w:rPr>
      </w:pPr>
    </w:p>
    <w:p w14:paraId="4639C106" w14:textId="3C484DFC" w:rsidR="00020409" w:rsidRPr="00CB6A34" w:rsidRDefault="00020409" w:rsidP="00020409">
      <w:pPr>
        <w:pStyle w:val="FSContent"/>
      </w:pPr>
      <w:r w:rsidRPr="00CB6A34">
        <w:rPr>
          <w:rFonts w:hint="cs"/>
          <w:cs/>
        </w:rPr>
        <w:t>ค่าสมาชิกสนามกอล์ฟวัดมูลค่าด้วยราคาทุนหักผลขาดทุนจากการด้อยค่า</w:t>
      </w:r>
    </w:p>
    <w:p w14:paraId="30AED155" w14:textId="77777777" w:rsidR="00020409" w:rsidRPr="008E1E15" w:rsidRDefault="00020409" w:rsidP="00020409">
      <w:pPr>
        <w:pStyle w:val="FSBlank"/>
        <w:rPr>
          <w:sz w:val="24"/>
          <w:szCs w:val="24"/>
          <w:highlight w:val="yellow"/>
        </w:rPr>
      </w:pPr>
    </w:p>
    <w:p w14:paraId="00D66313" w14:textId="69DB3AEC" w:rsidR="009828E1" w:rsidRDefault="00020409" w:rsidP="00A878F6">
      <w:pPr>
        <w:pStyle w:val="FSContent"/>
      </w:pPr>
      <w:r w:rsidRPr="00CB6A34">
        <w:rPr>
          <w:cs/>
        </w:rPr>
        <w:t>วิธีการตัดจำหน่าย ระยะเวลาที่คาดว่าจะได้รับประโยชน์ และมูลค่าคงเหลือ จะได้รับการทบทวนทุกสิ้นรอบปีบัญชีและปรับปรุงตามความเหมาะสม</w:t>
      </w:r>
    </w:p>
    <w:p w14:paraId="5DCF2BCC" w14:textId="77777777" w:rsidR="00E3732F" w:rsidRPr="008E1E15" w:rsidRDefault="00E3732F" w:rsidP="00A878F6">
      <w:pPr>
        <w:pStyle w:val="FSContent"/>
        <w:rPr>
          <w:sz w:val="24"/>
          <w:szCs w:val="24"/>
          <w:cs/>
        </w:rPr>
      </w:pPr>
    </w:p>
    <w:p w14:paraId="35C2B52A" w14:textId="59E3523A" w:rsidR="00194C0A" w:rsidRDefault="00194C0A" w:rsidP="00020409">
      <w:pPr>
        <w:pStyle w:val="FSHeadPolicy"/>
        <w:ind w:left="540" w:hanging="540"/>
      </w:pPr>
      <w:r>
        <w:rPr>
          <w:rFonts w:hint="cs"/>
          <w:cs/>
        </w:rPr>
        <w:t>สัญญาเช่า</w:t>
      </w:r>
    </w:p>
    <w:p w14:paraId="75F15448" w14:textId="080AFD43" w:rsidR="00194C0A" w:rsidRPr="008E1E15" w:rsidRDefault="00194C0A" w:rsidP="00194C0A">
      <w:pPr>
        <w:pStyle w:val="FSHeadPolicy"/>
        <w:numPr>
          <w:ilvl w:val="0"/>
          <w:numId w:val="0"/>
        </w:numPr>
        <w:ind w:left="540"/>
        <w:rPr>
          <w:b w:val="0"/>
          <w:bCs w:val="0"/>
          <w:i w:val="0"/>
          <w:iCs w:val="0"/>
          <w:sz w:val="24"/>
          <w:szCs w:val="24"/>
        </w:rPr>
      </w:pPr>
    </w:p>
    <w:p w14:paraId="2593D7FF" w14:textId="2AC3FA61" w:rsidR="00D6104E" w:rsidRDefault="00194C0A" w:rsidP="00A878F6">
      <w:pPr>
        <w:pStyle w:val="FSHeadPolicy"/>
        <w:numPr>
          <w:ilvl w:val="0"/>
          <w:numId w:val="0"/>
        </w:numPr>
        <w:ind w:left="540"/>
        <w:jc w:val="thaiDistribute"/>
        <w:rPr>
          <w:b w:val="0"/>
          <w:bCs w:val="0"/>
          <w:i w:val="0"/>
          <w:iCs w:val="0"/>
        </w:rPr>
      </w:pPr>
      <w:r w:rsidRPr="00194C0A">
        <w:rPr>
          <w:rFonts w:hint="cs"/>
          <w:b w:val="0"/>
          <w:bCs w:val="0"/>
          <w:i w:val="0"/>
          <w:iCs w:val="0"/>
          <w:cs/>
        </w:rPr>
        <w:t>ณ</w:t>
      </w:r>
      <w:r w:rsidRPr="00194C0A">
        <w:rPr>
          <w:b w:val="0"/>
          <w:bCs w:val="0"/>
          <w:i w:val="0"/>
          <w:iCs w:val="0"/>
          <w:cs/>
        </w:rPr>
        <w:t xml:space="preserve"> </w:t>
      </w:r>
      <w:r w:rsidRPr="00194C0A">
        <w:rPr>
          <w:rFonts w:hint="cs"/>
          <w:b w:val="0"/>
          <w:bCs w:val="0"/>
          <w:i w:val="0"/>
          <w:iCs w:val="0"/>
          <w:cs/>
        </w:rPr>
        <w:t>วันเริ่มต้นของสัญญา</w:t>
      </w:r>
      <w:r w:rsidRPr="00194C0A">
        <w:rPr>
          <w:b w:val="0"/>
          <w:bCs w:val="0"/>
          <w:i w:val="0"/>
          <w:iCs w:val="0"/>
          <w:cs/>
        </w:rPr>
        <w:t xml:space="preserve"> </w:t>
      </w:r>
      <w:r w:rsidRPr="00194C0A">
        <w:rPr>
          <w:rFonts w:hint="cs"/>
          <w:b w:val="0"/>
          <w:bCs w:val="0"/>
          <w:i w:val="0"/>
          <w:iCs w:val="0"/>
          <w:cs/>
        </w:rPr>
        <w:t>บริษั</w:t>
      </w:r>
      <w:r>
        <w:rPr>
          <w:rFonts w:hint="cs"/>
          <w:b w:val="0"/>
          <w:bCs w:val="0"/>
          <w:i w:val="0"/>
          <w:iCs w:val="0"/>
          <w:cs/>
        </w:rPr>
        <w:t>ท</w:t>
      </w:r>
      <w:r w:rsidRPr="00194C0A">
        <w:rPr>
          <w:rFonts w:hint="cs"/>
          <w:b w:val="0"/>
          <w:bCs w:val="0"/>
          <w:i w:val="0"/>
          <w:iCs w:val="0"/>
          <w:cs/>
        </w:rPr>
        <w:t>จะประเมินว่าสัญญาเป็นสัญญาเช่าหรือประกอบด้วยสัญญาเช่า</w:t>
      </w:r>
      <w:r w:rsidR="00B83F14" w:rsidRPr="00B83F14">
        <w:rPr>
          <w:rFonts w:hint="cs"/>
          <w:b w:val="0"/>
          <w:bCs w:val="0"/>
          <w:i w:val="0"/>
          <w:iCs w:val="0"/>
          <w:cs/>
        </w:rPr>
        <w:t>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3B69190E" w14:textId="77777777" w:rsidR="00160B0D" w:rsidRPr="008E1E15" w:rsidRDefault="00160B0D" w:rsidP="00A878F6">
      <w:pPr>
        <w:pStyle w:val="FSHeadPolicy"/>
        <w:numPr>
          <w:ilvl w:val="0"/>
          <w:numId w:val="0"/>
        </w:numPr>
        <w:ind w:left="540"/>
        <w:jc w:val="thaiDistribute"/>
        <w:rPr>
          <w:b w:val="0"/>
          <w:bCs w:val="0"/>
          <w:i w:val="0"/>
          <w:iCs w:val="0"/>
          <w:sz w:val="24"/>
          <w:szCs w:val="24"/>
        </w:rPr>
      </w:pPr>
    </w:p>
    <w:p w14:paraId="1359A919" w14:textId="3BA387E0" w:rsidR="00B83F14" w:rsidRPr="00B83F14" w:rsidRDefault="00B83F14" w:rsidP="00B83F14">
      <w:pPr>
        <w:pStyle w:val="FSHeadPolicy"/>
        <w:numPr>
          <w:ilvl w:val="0"/>
          <w:numId w:val="0"/>
        </w:numPr>
        <w:ind w:left="540"/>
        <w:jc w:val="thaiDistribute"/>
        <w:rPr>
          <w:b w:val="0"/>
          <w:bCs w:val="0"/>
          <w:i w:val="0"/>
          <w:iCs w:val="0"/>
        </w:rPr>
      </w:pPr>
      <w:r w:rsidRPr="00B83F14">
        <w:rPr>
          <w:rFonts w:hint="cs"/>
          <w:b w:val="0"/>
          <w:bCs w:val="0"/>
          <w:i w:val="0"/>
          <w:iCs w:val="0"/>
          <w:cs/>
        </w:rPr>
        <w:lastRenderedPageBreak/>
        <w:t>ณ</w:t>
      </w:r>
      <w:r w:rsidRPr="00B83F14">
        <w:rPr>
          <w:b w:val="0"/>
          <w:bCs w:val="0"/>
          <w:i w:val="0"/>
          <w:iCs w:val="0"/>
          <w:cs/>
        </w:rPr>
        <w:t xml:space="preserve"> </w:t>
      </w:r>
      <w:r w:rsidRPr="00B83F14">
        <w:rPr>
          <w:rFonts w:hint="cs"/>
          <w:b w:val="0"/>
          <w:bCs w:val="0"/>
          <w:i w:val="0"/>
          <w:iCs w:val="0"/>
          <w:cs/>
        </w:rPr>
        <w:t>วันที่สัญญาเช่าเริ่มมีผล</w:t>
      </w:r>
      <w:r w:rsidRPr="00B83F14">
        <w:rPr>
          <w:b w:val="0"/>
          <w:bCs w:val="0"/>
          <w:i w:val="0"/>
          <w:iCs w:val="0"/>
          <w:cs/>
        </w:rPr>
        <w:t xml:space="preserve"> </w:t>
      </w:r>
      <w:r w:rsidRPr="00B83F14">
        <w:rPr>
          <w:rFonts w:hint="cs"/>
          <w:b w:val="0"/>
          <w:bCs w:val="0"/>
          <w:i w:val="0"/>
          <w:iCs w:val="0"/>
          <w:cs/>
        </w:rPr>
        <w:t>หรือวันที่มีการเปลี่ยนแปลงสัญญาเช่า</w:t>
      </w:r>
      <w:r w:rsidRPr="00B83F14">
        <w:rPr>
          <w:b w:val="0"/>
          <w:bCs w:val="0"/>
          <w:i w:val="0"/>
          <w:iCs w:val="0"/>
          <w:cs/>
        </w:rPr>
        <w:t xml:space="preserve"> </w:t>
      </w:r>
      <w:r w:rsidRPr="00B83F14">
        <w:rPr>
          <w:rFonts w:hint="cs"/>
          <w:b w:val="0"/>
          <w:bCs w:val="0"/>
          <w:i w:val="0"/>
          <w:iCs w:val="0"/>
          <w:cs/>
        </w:rPr>
        <w:t>บริษัทจะปันส่วนสิ่งตอบแทนที่ต้องจ่ายตามสัญญาให้กับแต่ละส่วนประกอบของสัญญาเช่าตามราคาเอกเทศของแต่ละส่วนประกอบ</w:t>
      </w:r>
      <w:r>
        <w:rPr>
          <w:b w:val="0"/>
          <w:bCs w:val="0"/>
          <w:i w:val="0"/>
          <w:iCs w:val="0"/>
        </w:rPr>
        <w:t xml:space="preserve"> </w:t>
      </w:r>
      <w:r w:rsidRPr="00B83F14">
        <w:rPr>
          <w:rFonts w:hint="cs"/>
          <w:b w:val="0"/>
          <w:bCs w:val="0"/>
          <w:i w:val="0"/>
          <w:iCs w:val="0"/>
          <w:cs/>
        </w:rPr>
        <w:t>สำหรับสัญญาเช่าอสังหาริมทรัพย์</w:t>
      </w:r>
      <w:r w:rsidRPr="00B83F14">
        <w:rPr>
          <w:b w:val="0"/>
          <w:bCs w:val="0"/>
          <w:i w:val="0"/>
          <w:iCs w:val="0"/>
          <w:cs/>
        </w:rPr>
        <w:t xml:space="preserve"> </w:t>
      </w:r>
      <w:r w:rsidRPr="00B83F14">
        <w:rPr>
          <w:rFonts w:hint="cs"/>
          <w:b w:val="0"/>
          <w:bCs w:val="0"/>
          <w:i w:val="0"/>
          <w:iCs w:val="0"/>
          <w:cs/>
        </w:rPr>
        <w:t>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</w:t>
      </w:r>
      <w:r>
        <w:rPr>
          <w:rFonts w:hint="cs"/>
          <w:b w:val="0"/>
          <w:bCs w:val="0"/>
          <w:i w:val="0"/>
          <w:iCs w:val="0"/>
          <w:cs/>
        </w:rPr>
        <w:t>น</w:t>
      </w:r>
      <w:r w:rsidRPr="00B83F14">
        <w:rPr>
          <w:rFonts w:hint="cs"/>
          <w:b w:val="0"/>
          <w:bCs w:val="0"/>
          <w:i w:val="0"/>
          <w:iCs w:val="0"/>
          <w:cs/>
        </w:rPr>
        <w:t>สัญญาเช่าทั้งหมด</w:t>
      </w:r>
    </w:p>
    <w:p w14:paraId="686ACE6B" w14:textId="647DCF30" w:rsidR="00D6104E" w:rsidRPr="008E1E15" w:rsidRDefault="00D6104E" w:rsidP="00D6104E">
      <w:pPr>
        <w:pStyle w:val="FSHeadPolicy"/>
        <w:numPr>
          <w:ilvl w:val="0"/>
          <w:numId w:val="0"/>
        </w:numPr>
        <w:ind w:left="540"/>
        <w:jc w:val="thaiDistribute"/>
        <w:rPr>
          <w:b w:val="0"/>
          <w:bCs w:val="0"/>
          <w:i w:val="0"/>
          <w:iCs w:val="0"/>
          <w:sz w:val="24"/>
          <w:szCs w:val="24"/>
        </w:rPr>
      </w:pPr>
    </w:p>
    <w:p w14:paraId="498248FE" w14:textId="3EB10544" w:rsidR="00D6104E" w:rsidRDefault="00D6104E" w:rsidP="00D6104E">
      <w:pPr>
        <w:pStyle w:val="FSHeadPolicy"/>
        <w:numPr>
          <w:ilvl w:val="0"/>
          <w:numId w:val="0"/>
        </w:numPr>
        <w:ind w:left="540"/>
        <w:jc w:val="thaiDistribute"/>
        <w:rPr>
          <w:b w:val="0"/>
          <w:bCs w:val="0"/>
          <w:i w:val="0"/>
          <w:iCs w:val="0"/>
        </w:rPr>
      </w:pPr>
      <w:r w:rsidRPr="00D6104E">
        <w:rPr>
          <w:rFonts w:hint="cs"/>
          <w:b w:val="0"/>
          <w:bCs w:val="0"/>
          <w:i w:val="0"/>
          <w:iCs w:val="0"/>
          <w:cs/>
        </w:rPr>
        <w:t>บริษัทรับรู้สินทรัพย์สิทธิการใช้และหนี้สินตามสัญญาเช่า</w:t>
      </w:r>
      <w:r w:rsidRPr="00D6104E">
        <w:rPr>
          <w:b w:val="0"/>
          <w:bCs w:val="0"/>
          <w:i w:val="0"/>
          <w:iCs w:val="0"/>
          <w:cs/>
        </w:rPr>
        <w:t xml:space="preserve"> </w:t>
      </w:r>
      <w:r w:rsidRPr="00D6104E">
        <w:rPr>
          <w:rFonts w:hint="cs"/>
          <w:b w:val="0"/>
          <w:bCs w:val="0"/>
          <w:i w:val="0"/>
          <w:iCs w:val="0"/>
          <w:cs/>
        </w:rPr>
        <w:t>ณ</w:t>
      </w:r>
      <w:r w:rsidRPr="00D6104E">
        <w:rPr>
          <w:b w:val="0"/>
          <w:bCs w:val="0"/>
          <w:i w:val="0"/>
          <w:iCs w:val="0"/>
          <w:cs/>
        </w:rPr>
        <w:t xml:space="preserve"> </w:t>
      </w:r>
      <w:r w:rsidRPr="00D6104E">
        <w:rPr>
          <w:rFonts w:hint="cs"/>
          <w:b w:val="0"/>
          <w:bCs w:val="0"/>
          <w:i w:val="0"/>
          <w:iCs w:val="0"/>
          <w:cs/>
        </w:rPr>
        <w:t>วันที่สัญญาเช่าเริ่มมีผล</w:t>
      </w:r>
      <w:r w:rsidRPr="00D6104E">
        <w:rPr>
          <w:b w:val="0"/>
          <w:bCs w:val="0"/>
          <w:i w:val="0"/>
          <w:iCs w:val="0"/>
          <w:cs/>
        </w:rPr>
        <w:t xml:space="preserve"> </w:t>
      </w:r>
      <w:r w:rsidRPr="00D6104E">
        <w:rPr>
          <w:rFonts w:hint="cs"/>
          <w:b w:val="0"/>
          <w:bCs w:val="0"/>
          <w:i w:val="0"/>
          <w:iCs w:val="0"/>
          <w:cs/>
        </w:rPr>
        <w:t>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2823E609" w14:textId="5D3BD243" w:rsidR="00D6104E" w:rsidRPr="00E3732F" w:rsidRDefault="00D6104E" w:rsidP="00D6104E">
      <w:pPr>
        <w:pStyle w:val="FSHeadPolicy"/>
        <w:numPr>
          <w:ilvl w:val="0"/>
          <w:numId w:val="0"/>
        </w:numPr>
        <w:ind w:left="540"/>
        <w:jc w:val="thaiDistribute"/>
        <w:rPr>
          <w:b w:val="0"/>
          <w:bCs w:val="0"/>
          <w:i w:val="0"/>
          <w:iCs w:val="0"/>
          <w:sz w:val="24"/>
          <w:szCs w:val="24"/>
        </w:rPr>
      </w:pPr>
    </w:p>
    <w:p w14:paraId="5AFE3C0A" w14:textId="02A3C934" w:rsidR="00B83F14" w:rsidRDefault="00B83F14" w:rsidP="00D6104E">
      <w:pPr>
        <w:pStyle w:val="FSHeadPolicy"/>
        <w:numPr>
          <w:ilvl w:val="0"/>
          <w:numId w:val="0"/>
        </w:numPr>
        <w:ind w:left="540"/>
        <w:jc w:val="thaiDistribute"/>
        <w:rPr>
          <w:b w:val="0"/>
          <w:bCs w:val="0"/>
          <w:i w:val="0"/>
          <w:iCs w:val="0"/>
        </w:rPr>
      </w:pPr>
      <w:r w:rsidRPr="00B83F14">
        <w:rPr>
          <w:rFonts w:hint="cs"/>
          <w:b w:val="0"/>
          <w:bCs w:val="0"/>
          <w:i w:val="0"/>
          <w:iCs w:val="0"/>
          <w:cs/>
        </w:rPr>
        <w:t>สินทรัพย์สิทธิการใช้วัดมูลค่าด้วยราคาทุนหักค่าเสื่อมราคาสะสมและขาดทุนจากการด้อยค่า</w:t>
      </w:r>
      <w:r w:rsidRPr="00B83F14">
        <w:rPr>
          <w:b w:val="0"/>
          <w:bCs w:val="0"/>
          <w:i w:val="0"/>
          <w:iCs w:val="0"/>
          <w:cs/>
        </w:rPr>
        <w:t xml:space="preserve"> </w:t>
      </w:r>
      <w:r w:rsidRPr="00B83F14">
        <w:rPr>
          <w:rFonts w:hint="cs"/>
          <w:b w:val="0"/>
          <w:bCs w:val="0"/>
          <w:i w:val="0"/>
          <w:iCs w:val="0"/>
          <w:cs/>
        </w:rPr>
        <w:t>และปรับปรุงเมื่อมีการวัดมูลค่าใหม่ของหนี้สินตามสัญญาเช่า</w:t>
      </w:r>
      <w:r w:rsidRPr="00B83F14">
        <w:rPr>
          <w:b w:val="0"/>
          <w:bCs w:val="0"/>
          <w:i w:val="0"/>
          <w:iCs w:val="0"/>
          <w:cs/>
        </w:rPr>
        <w:t xml:space="preserve"> </w:t>
      </w:r>
      <w:r w:rsidRPr="00B83F14">
        <w:rPr>
          <w:rFonts w:hint="cs"/>
          <w:b w:val="0"/>
          <w:bCs w:val="0"/>
          <w:i w:val="0"/>
          <w:iCs w:val="0"/>
          <w:cs/>
        </w:rPr>
        <w:t>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เงินจ่ายล่วงหน้ารวมกับต้นทุนทางตรงเริ่มแรก</w:t>
      </w:r>
      <w:r w:rsidRPr="00B83F14">
        <w:rPr>
          <w:b w:val="0"/>
          <w:bCs w:val="0"/>
          <w:i w:val="0"/>
          <w:iCs w:val="0"/>
          <w:cs/>
        </w:rPr>
        <w:t xml:space="preserve"> </w:t>
      </w:r>
      <w:r w:rsidRPr="00B83F14">
        <w:rPr>
          <w:rFonts w:hint="cs"/>
          <w:b w:val="0"/>
          <w:bCs w:val="0"/>
          <w:i w:val="0"/>
          <w:iCs w:val="0"/>
          <w:cs/>
        </w:rPr>
        <w:t>ประมาณการต้นทุนในการบูรณะและสุทธิจากสิ่งจูงใจในสัญญาเช่าที่ได้รับ</w:t>
      </w:r>
      <w:r w:rsidRPr="00B83F14">
        <w:rPr>
          <w:b w:val="0"/>
          <w:bCs w:val="0"/>
          <w:i w:val="0"/>
          <w:iCs w:val="0"/>
          <w:cs/>
        </w:rPr>
        <w:t xml:space="preserve"> </w:t>
      </w:r>
      <w:r w:rsidRPr="00B83F14">
        <w:rPr>
          <w:rFonts w:hint="cs"/>
          <w:b w:val="0"/>
          <w:bCs w:val="0"/>
          <w:i w:val="0"/>
          <w:iCs w:val="0"/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อายุสัญญาเช่า</w:t>
      </w:r>
      <w:r w:rsidRPr="00B83F14">
        <w:rPr>
          <w:b w:val="0"/>
          <w:bCs w:val="0"/>
          <w:i w:val="0"/>
          <w:iCs w:val="0"/>
          <w:cs/>
        </w:rPr>
        <w:t xml:space="preserve"> </w:t>
      </w:r>
      <w:r w:rsidRPr="00B83F14">
        <w:rPr>
          <w:rFonts w:hint="cs"/>
          <w:b w:val="0"/>
          <w:bCs w:val="0"/>
          <w:i w:val="0"/>
          <w:iCs w:val="0"/>
          <w:cs/>
        </w:rPr>
        <w:t>เว้นแต่สัญญาเช่าที่โอนกรรมสิทธิ์ในสินทรัพย์ที่เช่าให้กับบริษัทเมื่อสิ้นสุดสัญญาเช่า</w:t>
      </w:r>
      <w:r w:rsidRPr="00B83F14">
        <w:rPr>
          <w:b w:val="0"/>
          <w:bCs w:val="0"/>
          <w:i w:val="0"/>
          <w:iCs w:val="0"/>
          <w:cs/>
        </w:rPr>
        <w:t xml:space="preserve"> </w:t>
      </w:r>
      <w:r w:rsidRPr="00B83F14">
        <w:rPr>
          <w:rFonts w:hint="cs"/>
          <w:b w:val="0"/>
          <w:bCs w:val="0"/>
          <w:i w:val="0"/>
          <w:iCs w:val="0"/>
          <w:cs/>
        </w:rPr>
        <w:t>หรือบริษัทจะใช้สิทธิในการซื้อสินทรัพย์</w:t>
      </w:r>
      <w:r w:rsidRPr="00B83F14">
        <w:rPr>
          <w:b w:val="0"/>
          <w:bCs w:val="0"/>
          <w:i w:val="0"/>
          <w:iCs w:val="0"/>
          <w:cs/>
        </w:rPr>
        <w:t xml:space="preserve"> </w:t>
      </w:r>
      <w:r w:rsidRPr="00B83F14">
        <w:rPr>
          <w:rFonts w:hint="cs"/>
          <w:b w:val="0"/>
          <w:bCs w:val="0"/>
          <w:i w:val="0"/>
          <w:iCs w:val="0"/>
          <w:cs/>
        </w:rPr>
        <w:t>ในกรณีนี้จะบันทึกค่าเสื่อมราคาตลอดอายุการใช้ประโยชน์ของสินทรัพย์ที่เช่า</w:t>
      </w:r>
      <w:r w:rsidRPr="00B83F14">
        <w:rPr>
          <w:b w:val="0"/>
          <w:bCs w:val="0"/>
          <w:i w:val="0"/>
          <w:iCs w:val="0"/>
          <w:cs/>
        </w:rPr>
        <w:t xml:space="preserve"> </w:t>
      </w:r>
      <w:r w:rsidRPr="00B83F14">
        <w:rPr>
          <w:rFonts w:hint="cs"/>
          <w:b w:val="0"/>
          <w:bCs w:val="0"/>
          <w:i w:val="0"/>
          <w:iCs w:val="0"/>
          <w:cs/>
        </w:rPr>
        <w:t>ซึ่งกำหนดตามเกณฑ์เดียวกันกับสินทรัพย์และอุปกรณ์ที่เกี่ยวข้อง</w:t>
      </w:r>
    </w:p>
    <w:p w14:paraId="606A7FEB" w14:textId="77777777" w:rsidR="00271A45" w:rsidRPr="00B83F14" w:rsidRDefault="00271A45" w:rsidP="00D6104E">
      <w:pPr>
        <w:pStyle w:val="FSHeadPolicy"/>
        <w:numPr>
          <w:ilvl w:val="0"/>
          <w:numId w:val="0"/>
        </w:numPr>
        <w:ind w:left="540"/>
        <w:jc w:val="thaiDistribute"/>
        <w:rPr>
          <w:b w:val="0"/>
          <w:bCs w:val="0"/>
          <w:i w:val="0"/>
          <w:iCs w:val="0"/>
        </w:rPr>
      </w:pPr>
    </w:p>
    <w:p w14:paraId="332D8302" w14:textId="17C5623F" w:rsidR="00B83F14" w:rsidRDefault="00B83F14" w:rsidP="00D6104E">
      <w:pPr>
        <w:pStyle w:val="FSHeadPolicy"/>
        <w:numPr>
          <w:ilvl w:val="0"/>
          <w:numId w:val="0"/>
        </w:numPr>
        <w:ind w:left="540"/>
        <w:jc w:val="thaiDistribute"/>
        <w:rPr>
          <w:b w:val="0"/>
          <w:bCs w:val="0"/>
          <w:i w:val="0"/>
          <w:iCs w:val="0"/>
        </w:rPr>
      </w:pPr>
      <w:r w:rsidRPr="00B83F14">
        <w:rPr>
          <w:rFonts w:hint="cs"/>
          <w:b w:val="0"/>
          <w:bCs w:val="0"/>
          <w:i w:val="0"/>
          <w:iCs w:val="0"/>
          <w:cs/>
        </w:rPr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</w:t>
      </w:r>
      <w:r w:rsidR="0081244A">
        <w:rPr>
          <w:rFonts w:hint="cs"/>
          <w:b w:val="0"/>
          <w:bCs w:val="0"/>
          <w:i w:val="0"/>
          <w:iCs w:val="0"/>
          <w:cs/>
        </w:rPr>
        <w:t xml:space="preserve"> คิดลดด้วยอัตราดอกเบี้ยตามนัยของสัญญาเช่า เว้นแต่อัตรานั้นไม่สามารถกำหนดได้</w:t>
      </w:r>
      <w:r w:rsidRPr="00B83F14">
        <w:rPr>
          <w:b w:val="0"/>
          <w:bCs w:val="0"/>
          <w:i w:val="0"/>
          <w:iCs w:val="0"/>
          <w:cs/>
        </w:rPr>
        <w:t xml:space="preserve"> </w:t>
      </w:r>
      <w:r w:rsidRPr="00B83F14">
        <w:rPr>
          <w:rFonts w:hint="cs"/>
          <w:b w:val="0"/>
          <w:bCs w:val="0"/>
          <w:i w:val="0"/>
          <w:iCs w:val="0"/>
          <w:cs/>
        </w:rPr>
        <w:t>ทั้งนี้บริษัทใช้อัตราดอกเบี้ยเงินกู้ยืมส่วนเพิ่มของบริษัทในการคิดลดเป็นมูลค่าปัจจุบัน</w:t>
      </w:r>
      <w:r w:rsidRPr="00B83F14">
        <w:rPr>
          <w:b w:val="0"/>
          <w:bCs w:val="0"/>
          <w:i w:val="0"/>
          <w:iCs w:val="0"/>
          <w:cs/>
        </w:rPr>
        <w:t xml:space="preserve"> </w:t>
      </w:r>
      <w:r w:rsidRPr="00B83F14">
        <w:rPr>
          <w:rFonts w:hint="cs"/>
          <w:b w:val="0"/>
          <w:bCs w:val="0"/>
          <w:i w:val="0"/>
          <w:iCs w:val="0"/>
          <w:cs/>
        </w:rPr>
        <w:t>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20B85526" w14:textId="23478B94" w:rsidR="00D6104E" w:rsidRPr="00DB47CF" w:rsidRDefault="00D6104E" w:rsidP="00D6104E">
      <w:pPr>
        <w:pStyle w:val="FSHeadPolicy"/>
        <w:numPr>
          <w:ilvl w:val="0"/>
          <w:numId w:val="0"/>
        </w:numPr>
        <w:ind w:left="540"/>
        <w:jc w:val="thaiDistribute"/>
        <w:rPr>
          <w:b w:val="0"/>
          <w:bCs w:val="0"/>
          <w:i w:val="0"/>
          <w:iCs w:val="0"/>
          <w:sz w:val="16"/>
          <w:szCs w:val="16"/>
        </w:rPr>
      </w:pPr>
    </w:p>
    <w:p w14:paraId="0AC268A3" w14:textId="741EEBFE" w:rsidR="00B83F14" w:rsidRDefault="00B83F14" w:rsidP="00D6104E">
      <w:pPr>
        <w:pStyle w:val="FSHeadPolicy"/>
        <w:numPr>
          <w:ilvl w:val="0"/>
          <w:numId w:val="0"/>
        </w:numPr>
        <w:ind w:left="540"/>
        <w:jc w:val="thaiDistribute"/>
        <w:rPr>
          <w:b w:val="0"/>
          <w:bCs w:val="0"/>
          <w:i w:val="0"/>
          <w:iCs w:val="0"/>
        </w:rPr>
      </w:pPr>
      <w:r w:rsidRPr="00B83F14">
        <w:rPr>
          <w:rFonts w:hint="cs"/>
          <w:b w:val="0"/>
          <w:bCs w:val="0"/>
          <w:i w:val="0"/>
          <w:iCs w:val="0"/>
          <w:cs/>
        </w:rPr>
        <w:t>หนี้สินตามสัญญาเช่าวัดมูลค่าด้วยวิธีราคาทุนตัดจำหน่ายตามวิธีดอกเบี้ยที่แท้จริง</w:t>
      </w:r>
      <w:r w:rsidRPr="00B83F14">
        <w:rPr>
          <w:b w:val="0"/>
          <w:bCs w:val="0"/>
          <w:i w:val="0"/>
          <w:iCs w:val="0"/>
          <w:cs/>
        </w:rPr>
        <w:t xml:space="preserve"> </w:t>
      </w:r>
      <w:r w:rsidRPr="00B83F14">
        <w:rPr>
          <w:rFonts w:hint="cs"/>
          <w:b w:val="0"/>
          <w:bCs w:val="0"/>
          <w:i w:val="0"/>
          <w:iCs w:val="0"/>
          <w:cs/>
        </w:rPr>
        <w:t>และหนี้สินตามสัญญาเช่าจะถูกวัดมูลค่าใหม่เมื่อมีการเปลี่ยนแปลงสัญญาเช่า</w:t>
      </w:r>
      <w:r w:rsidR="008F37F7">
        <w:rPr>
          <w:b w:val="0"/>
          <w:bCs w:val="0"/>
          <w:i w:val="0"/>
          <w:iCs w:val="0"/>
        </w:rPr>
        <w:t xml:space="preserve"> </w:t>
      </w:r>
      <w:r w:rsidRPr="00B83F14">
        <w:rPr>
          <w:rFonts w:hint="cs"/>
          <w:b w:val="0"/>
          <w:bCs w:val="0"/>
          <w:i w:val="0"/>
          <w:iCs w:val="0"/>
          <w:cs/>
        </w:rPr>
        <w:t>หรือมีการเปลี่ยนแปลงการประเมินการเลือกใช้สิทธิที่ระบุในสัญญาเช่า</w:t>
      </w:r>
      <w:r w:rsidRPr="00B83F14">
        <w:rPr>
          <w:b w:val="0"/>
          <w:bCs w:val="0"/>
          <w:i w:val="0"/>
          <w:iCs w:val="0"/>
          <w:cs/>
        </w:rPr>
        <w:t xml:space="preserve"> </w:t>
      </w:r>
      <w:r w:rsidRPr="00B83F14">
        <w:rPr>
          <w:rFonts w:hint="cs"/>
          <w:b w:val="0"/>
          <w:bCs w:val="0"/>
          <w:i w:val="0"/>
          <w:iCs w:val="0"/>
          <w:cs/>
        </w:rPr>
        <w:t>เมื่อมีการวัดมูลค่าหนี้สินตามสัญญาเช่าใหม่</w:t>
      </w:r>
      <w:r w:rsidRPr="00B83F14">
        <w:rPr>
          <w:b w:val="0"/>
          <w:bCs w:val="0"/>
          <w:i w:val="0"/>
          <w:iCs w:val="0"/>
          <w:cs/>
        </w:rPr>
        <w:t xml:space="preserve"> </w:t>
      </w:r>
      <w:r w:rsidRPr="00B83F14">
        <w:rPr>
          <w:rFonts w:hint="cs"/>
          <w:b w:val="0"/>
          <w:bCs w:val="0"/>
          <w:i w:val="0"/>
          <w:iCs w:val="0"/>
          <w:cs/>
        </w:rPr>
        <w:t>จะปรับปรุงกับมูลค่าตามบัญชีของสินทรัพย์สิทธิการใช้</w:t>
      </w:r>
      <w:r w:rsidRPr="00B83F14">
        <w:rPr>
          <w:b w:val="0"/>
          <w:bCs w:val="0"/>
          <w:i w:val="0"/>
          <w:iCs w:val="0"/>
          <w:cs/>
        </w:rPr>
        <w:t xml:space="preserve"> </w:t>
      </w:r>
      <w:r w:rsidRPr="00B83F14">
        <w:rPr>
          <w:rFonts w:hint="cs"/>
          <w:b w:val="0"/>
          <w:bCs w:val="0"/>
          <w:i w:val="0"/>
          <w:iCs w:val="0"/>
          <w:cs/>
        </w:rPr>
        <w:t>หรือรับรู้ในกำไรหรือขาดทุน</w:t>
      </w:r>
      <w:r w:rsidRPr="00B83F14">
        <w:rPr>
          <w:b w:val="0"/>
          <w:bCs w:val="0"/>
          <w:i w:val="0"/>
          <w:iCs w:val="0"/>
          <w:cs/>
        </w:rPr>
        <w:t xml:space="preserve"> </w:t>
      </w:r>
      <w:r w:rsidRPr="00B83F14">
        <w:rPr>
          <w:rFonts w:hint="cs"/>
          <w:b w:val="0"/>
          <w:bCs w:val="0"/>
          <w:i w:val="0"/>
          <w:iCs w:val="0"/>
          <w:cs/>
        </w:rPr>
        <w:t>หากมูลค่าตามบัญชีของสินทรัพย์สิทธิการใช้ได้ถูกลดมูลค่าลงจนเป็นศูนย์แล้ว</w:t>
      </w:r>
    </w:p>
    <w:p w14:paraId="0AAC4A79" w14:textId="77777777" w:rsidR="00160B0D" w:rsidRPr="00DB47CF" w:rsidRDefault="00160B0D" w:rsidP="00DB47CF">
      <w:pPr>
        <w:pStyle w:val="FSHeadPolicy"/>
        <w:numPr>
          <w:ilvl w:val="0"/>
          <w:numId w:val="0"/>
        </w:numPr>
        <w:ind w:left="540"/>
        <w:rPr>
          <w:b w:val="0"/>
          <w:bCs w:val="0"/>
          <w:i w:val="0"/>
          <w:iCs w:val="0"/>
          <w:sz w:val="20"/>
          <w:szCs w:val="20"/>
          <w:cs/>
        </w:rPr>
      </w:pPr>
    </w:p>
    <w:p w14:paraId="1C2BC535" w14:textId="5B8221FF" w:rsidR="00D82627" w:rsidRDefault="00D82627" w:rsidP="00D82627">
      <w:pPr>
        <w:pStyle w:val="FSHeadPolicy"/>
        <w:ind w:left="540" w:hanging="540"/>
      </w:pPr>
      <w:r w:rsidRPr="00CB6A34">
        <w:rPr>
          <w:cs/>
        </w:rPr>
        <w:t>การด้อยค่า</w:t>
      </w:r>
      <w:r w:rsidRPr="005A3F69">
        <w:rPr>
          <w:rFonts w:hint="cs"/>
          <w:cs/>
        </w:rPr>
        <w:t>สินทรัพย์</w:t>
      </w:r>
      <w:r>
        <w:rPr>
          <w:rFonts w:hint="cs"/>
          <w:cs/>
        </w:rPr>
        <w:t>ที่ไม่ใช่สินทรัพย์</w:t>
      </w:r>
      <w:r w:rsidRPr="005A3F69">
        <w:rPr>
          <w:rFonts w:hint="cs"/>
          <w:cs/>
        </w:rPr>
        <w:t>ทางการเงิน</w:t>
      </w:r>
    </w:p>
    <w:p w14:paraId="08195AAF" w14:textId="674E5A69" w:rsidR="001335AC" w:rsidRPr="00DB47CF" w:rsidRDefault="001335AC" w:rsidP="001335AC">
      <w:pPr>
        <w:pStyle w:val="FSHeadPolicy"/>
        <w:numPr>
          <w:ilvl w:val="0"/>
          <w:numId w:val="0"/>
        </w:numPr>
        <w:ind w:left="540"/>
        <w:rPr>
          <w:sz w:val="14"/>
          <w:szCs w:val="14"/>
        </w:rPr>
      </w:pPr>
    </w:p>
    <w:p w14:paraId="51E50F76" w14:textId="77777777" w:rsidR="001335AC" w:rsidRPr="00CB6A34" w:rsidRDefault="001335AC" w:rsidP="001335AC">
      <w:pPr>
        <w:pStyle w:val="FSContent"/>
        <w:rPr>
          <w:highlight w:val="cyan"/>
        </w:rPr>
      </w:pPr>
      <w:r w:rsidRPr="00CB6A34">
        <w:rPr>
          <w:cs/>
        </w:rPr>
        <w:t>ยอดสินทรัพย์ตามบัญชีของบริษัทได้รับการทบทวน ณ ทุกวันที่รายงานว่ามีข้อบ่งชี้เรื่องการด้อยค่าหรือไม่</w:t>
      </w:r>
      <w:r w:rsidRPr="00CB6A34">
        <w:t xml:space="preserve">  </w:t>
      </w:r>
      <w:r w:rsidRPr="00CB6A34">
        <w:rPr>
          <w:cs/>
        </w:rPr>
        <w:t xml:space="preserve">ในกรณีที่มีข้อบ่งชี้จะทำการประมาณมูลค่าสินทรัพย์ที่คาดว่าจะได้รับคืน </w:t>
      </w:r>
    </w:p>
    <w:p w14:paraId="5B8F0E83" w14:textId="77777777" w:rsidR="001335AC" w:rsidRPr="00DB47CF" w:rsidRDefault="001335AC" w:rsidP="001335AC">
      <w:pPr>
        <w:pStyle w:val="FSBlank"/>
        <w:rPr>
          <w:sz w:val="18"/>
          <w:szCs w:val="18"/>
        </w:rPr>
      </w:pPr>
    </w:p>
    <w:p w14:paraId="1A2C9FF8" w14:textId="20E3A31F" w:rsidR="001335AC" w:rsidRDefault="001335AC" w:rsidP="001335AC">
      <w:pPr>
        <w:pStyle w:val="FSBlank"/>
        <w:rPr>
          <w:sz w:val="30"/>
          <w:szCs w:val="30"/>
        </w:rPr>
      </w:pPr>
      <w:r w:rsidRPr="00D82627">
        <w:rPr>
          <w:rFonts w:hint="cs"/>
          <w:sz w:val="30"/>
          <w:szCs w:val="30"/>
          <w:cs/>
        </w:rPr>
        <w:t>ขาดทุนจากการด้อยค่ารับรู้</w:t>
      </w:r>
      <w:r w:rsidR="008F37F7">
        <w:rPr>
          <w:rFonts w:hint="cs"/>
          <w:sz w:val="30"/>
          <w:szCs w:val="30"/>
          <w:cs/>
        </w:rPr>
        <w:t>ในกำไรหรือขาดทุน</w:t>
      </w:r>
      <w:r w:rsidRPr="00D82627">
        <w:rPr>
          <w:rFonts w:hint="cs"/>
          <w:sz w:val="30"/>
          <w:szCs w:val="30"/>
          <w:cs/>
        </w:rPr>
        <w:t>เมื่อมูลค่าตามบัญชีของสินทรัพย์</w:t>
      </w:r>
      <w:r w:rsidRPr="00D82627">
        <w:rPr>
          <w:sz w:val="30"/>
          <w:szCs w:val="30"/>
          <w:cs/>
        </w:rPr>
        <w:t xml:space="preserve"> </w:t>
      </w:r>
      <w:r w:rsidRPr="00D82627">
        <w:rPr>
          <w:rFonts w:hint="cs"/>
          <w:sz w:val="30"/>
          <w:szCs w:val="30"/>
          <w:cs/>
        </w:rPr>
        <w:t>หรือมูลค่าตามบัญชีของหน่วยสินทรัพย์ที่ก่อให้เกิดเงินสดสูงกว่ามูลค่าที่จะได้รับคืน</w:t>
      </w:r>
    </w:p>
    <w:p w14:paraId="35E20AA4" w14:textId="62DDE1EC" w:rsidR="00FD44E6" w:rsidRDefault="008F37F7" w:rsidP="00F22413">
      <w:pPr>
        <w:pStyle w:val="FSContent"/>
      </w:pPr>
      <w:r w:rsidRPr="008F37F7">
        <w:rPr>
          <w:rFonts w:hint="cs"/>
          <w:cs/>
        </w:rPr>
        <w:lastRenderedPageBreak/>
        <w:t>มูลค่าที่คาดว่าจะได้รับคืน</w:t>
      </w:r>
      <w:r w:rsidRPr="008F37F7">
        <w:rPr>
          <w:cs/>
        </w:rPr>
        <w:t xml:space="preserve"> </w:t>
      </w:r>
      <w:r w:rsidRPr="008F37F7">
        <w:rPr>
          <w:rFonts w:hint="cs"/>
          <w:cs/>
        </w:rPr>
        <w:t>หมายถึง</w:t>
      </w:r>
      <w:r w:rsidRPr="008F37F7">
        <w:rPr>
          <w:cs/>
        </w:rPr>
        <w:t xml:space="preserve"> </w:t>
      </w:r>
      <w:r w:rsidRPr="008F37F7">
        <w:rPr>
          <w:rFonts w:hint="cs"/>
          <w:cs/>
        </w:rPr>
        <w:t>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</w:t>
      </w:r>
      <w:r w:rsidRPr="008F37F7">
        <w:rPr>
          <w:cs/>
        </w:rPr>
        <w:t xml:space="preserve">  </w:t>
      </w:r>
      <w:r w:rsidRPr="008F37F7">
        <w:rPr>
          <w:rFonts w:hint="cs"/>
          <w:cs/>
        </w:rPr>
        <w:t>ในการประเมินมูลค่าจากการใช้ของสินทรัพย์</w:t>
      </w:r>
      <w:r w:rsidRPr="008F37F7">
        <w:rPr>
          <w:cs/>
        </w:rPr>
        <w:t xml:space="preserve">  </w:t>
      </w:r>
      <w:r w:rsidRPr="008F37F7">
        <w:rPr>
          <w:rFonts w:hint="cs"/>
          <w:cs/>
        </w:rPr>
        <w:t>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</w:t>
      </w:r>
      <w:r w:rsidRPr="008F37F7">
        <w:rPr>
          <w:cs/>
        </w:rPr>
        <w:t xml:space="preserve"> </w:t>
      </w:r>
      <w:r w:rsidRPr="008F37F7">
        <w:rPr>
          <w:rFonts w:hint="cs"/>
          <w:cs/>
        </w:rPr>
        <w:t>ซึ่งแปรไปตามเวลาและความเสี่ยงที่มีต่อสินทรัพย์</w:t>
      </w:r>
      <w:r w:rsidRPr="008F37F7">
        <w:rPr>
          <w:cs/>
        </w:rPr>
        <w:t xml:space="preserve"> </w:t>
      </w:r>
      <w:r w:rsidRPr="008F37F7">
        <w:rPr>
          <w:rFonts w:hint="cs"/>
          <w:cs/>
        </w:rPr>
        <w:t>สำหรับสินทรัพย์ที่ไม่ก่อให้เกิดกระแสเงินสดรับโดยอิสระจากสินทรัพย์อื่น</w:t>
      </w:r>
      <w:r w:rsidRPr="008F37F7">
        <w:rPr>
          <w:cs/>
        </w:rPr>
        <w:t xml:space="preserve"> </w:t>
      </w:r>
      <w:r w:rsidRPr="008F37F7">
        <w:rPr>
          <w:rFonts w:hint="cs"/>
          <w:cs/>
        </w:rPr>
        <w:t>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75310727" w14:textId="77777777" w:rsidR="00E3732F" w:rsidRDefault="00E3732F" w:rsidP="00F22413">
      <w:pPr>
        <w:pStyle w:val="FSContent"/>
      </w:pPr>
    </w:p>
    <w:p w14:paraId="65597FEC" w14:textId="523E33DF" w:rsidR="00E3732F" w:rsidRPr="00CB04F4" w:rsidRDefault="008F37F7" w:rsidP="00CB04F4">
      <w:pPr>
        <w:pStyle w:val="FSContent"/>
      </w:pPr>
      <w:r w:rsidRPr="008F37F7">
        <w:rPr>
          <w:rFonts w:hint="cs"/>
          <w:cs/>
        </w:rPr>
        <w:t>ขาดทุนจากการด้อยค่าของสินทรัพย์ที่เคยรับรู้ในงวดก่อนจะถูกกลับรายการ</w:t>
      </w:r>
      <w:r w:rsidRPr="008F37F7">
        <w:rPr>
          <w:cs/>
        </w:rPr>
        <w:t xml:space="preserve"> </w:t>
      </w:r>
      <w:r w:rsidRPr="008F37F7">
        <w:rPr>
          <w:rFonts w:hint="cs"/>
          <w:cs/>
        </w:rPr>
        <w:t>หากมีการเปลี่ยนแปลงประมาณการที่ใช้ในการคำนวณมูลค่าที่คาดว่าจะได้รับคืน</w:t>
      </w:r>
      <w:r w:rsidRPr="008F37F7">
        <w:rPr>
          <w:cs/>
        </w:rPr>
        <w:t xml:space="preserve"> </w:t>
      </w:r>
      <w:r w:rsidRPr="008F37F7">
        <w:rPr>
          <w:rFonts w:hint="cs"/>
          <w:cs/>
        </w:rPr>
        <w:t>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</w:t>
      </w:r>
      <w:r w:rsidRPr="008F37F7">
        <w:rPr>
          <w:cs/>
        </w:rPr>
        <w:t xml:space="preserve"> </w:t>
      </w:r>
      <w:r w:rsidRPr="008F37F7">
        <w:rPr>
          <w:rFonts w:hint="cs"/>
          <w:cs/>
        </w:rPr>
        <w:t>เสมือนหนึ่งไม่เคยมีการบันทึกขาดทุนจากการด้อยค่ามาก่อน</w:t>
      </w:r>
    </w:p>
    <w:p w14:paraId="0B2347B7" w14:textId="6382F272" w:rsidR="00E3732F" w:rsidRDefault="00E3732F" w:rsidP="00977A4D">
      <w:pPr>
        <w:pStyle w:val="FSHeadPolicy"/>
        <w:numPr>
          <w:ilvl w:val="0"/>
          <w:numId w:val="0"/>
        </w:numPr>
        <w:ind w:left="540"/>
        <w:rPr>
          <w:b w:val="0"/>
          <w:bCs w:val="0"/>
          <w:i w:val="0"/>
          <w:iCs w:val="0"/>
          <w:sz w:val="24"/>
          <w:szCs w:val="24"/>
        </w:rPr>
      </w:pPr>
    </w:p>
    <w:p w14:paraId="43539640" w14:textId="75BB3E6E" w:rsidR="00261166" w:rsidRPr="00D553A5" w:rsidRDefault="00261166" w:rsidP="00261166">
      <w:pPr>
        <w:pStyle w:val="FSHeadPolicy"/>
        <w:ind w:left="540" w:hanging="540"/>
      </w:pPr>
      <w:r w:rsidRPr="00D553A5">
        <w:rPr>
          <w:cs/>
        </w:rPr>
        <w:t>ผลประโยชน์ของพนักงาน</w:t>
      </w:r>
    </w:p>
    <w:p w14:paraId="4DE7D887" w14:textId="77777777" w:rsidR="00261166" w:rsidRPr="00DB47CF" w:rsidRDefault="00261166" w:rsidP="00261166">
      <w:pPr>
        <w:pStyle w:val="FSContent"/>
        <w:rPr>
          <w:sz w:val="24"/>
          <w:szCs w:val="24"/>
        </w:rPr>
      </w:pPr>
    </w:p>
    <w:p w14:paraId="4B4D7757" w14:textId="13DAD9F2" w:rsidR="00261166" w:rsidRPr="00261166" w:rsidRDefault="00261166" w:rsidP="00261166">
      <w:pPr>
        <w:pStyle w:val="FSContent"/>
        <w:rPr>
          <w:i/>
          <w:iCs/>
        </w:rPr>
      </w:pPr>
      <w:r w:rsidRPr="00261166">
        <w:rPr>
          <w:rFonts w:hint="cs"/>
          <w:i/>
          <w:iCs/>
          <w:cs/>
        </w:rPr>
        <w:t>โครงการสมทบเงิน</w:t>
      </w:r>
    </w:p>
    <w:p w14:paraId="75E81BF8" w14:textId="77777777" w:rsidR="00261166" w:rsidRPr="00DB47CF" w:rsidRDefault="00261166" w:rsidP="00261166">
      <w:pPr>
        <w:pStyle w:val="FSContent"/>
        <w:rPr>
          <w:sz w:val="24"/>
          <w:szCs w:val="24"/>
        </w:rPr>
      </w:pPr>
    </w:p>
    <w:p w14:paraId="6485F15A" w14:textId="7E48E260" w:rsidR="00261166" w:rsidRDefault="0032095D" w:rsidP="00261166">
      <w:pPr>
        <w:pStyle w:val="FSContent"/>
      </w:pPr>
      <w:r w:rsidRPr="0032095D">
        <w:rPr>
          <w:rFonts w:hint="cs"/>
          <w:cs/>
        </w:rPr>
        <w:t>ภาระผูกพันในการสมทบเข้ากองทุนสำรองเลี้ยงชีพสำหรับพนักงานของบริษัท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  <w:r w:rsidR="00261166">
        <w:rPr>
          <w:cs/>
        </w:rPr>
        <w:t xml:space="preserve"> </w:t>
      </w:r>
    </w:p>
    <w:p w14:paraId="7D098EA9" w14:textId="77777777" w:rsidR="00E3732F" w:rsidRPr="00DB47CF" w:rsidRDefault="00E3732F" w:rsidP="00261166">
      <w:pPr>
        <w:pStyle w:val="FSContent"/>
        <w:rPr>
          <w:sz w:val="24"/>
          <w:szCs w:val="24"/>
        </w:rPr>
      </w:pPr>
    </w:p>
    <w:p w14:paraId="7EA16D01" w14:textId="77777777" w:rsidR="00261166" w:rsidRPr="00261166" w:rsidRDefault="00261166" w:rsidP="00261166">
      <w:pPr>
        <w:pStyle w:val="FSContent"/>
        <w:rPr>
          <w:i/>
          <w:iCs/>
        </w:rPr>
      </w:pPr>
      <w:r w:rsidRPr="00261166">
        <w:rPr>
          <w:rFonts w:hint="cs"/>
          <w:i/>
          <w:iCs/>
          <w:cs/>
        </w:rPr>
        <w:t>โครงการผลประโยชน์ที่กำหนดไว้</w:t>
      </w:r>
    </w:p>
    <w:p w14:paraId="11DFAE7C" w14:textId="77777777" w:rsidR="00261166" w:rsidRPr="00DB47CF" w:rsidRDefault="00261166" w:rsidP="00261166">
      <w:pPr>
        <w:pStyle w:val="FSContent"/>
        <w:rPr>
          <w:sz w:val="24"/>
          <w:szCs w:val="24"/>
        </w:rPr>
      </w:pPr>
    </w:p>
    <w:p w14:paraId="28A7CA60" w14:textId="14724BC7" w:rsidR="00261166" w:rsidRPr="00160B0D" w:rsidRDefault="0032095D" w:rsidP="00261166">
      <w:pPr>
        <w:pStyle w:val="FSContent"/>
      </w:pPr>
      <w:r w:rsidRPr="00DB6993">
        <w:rPr>
          <w:rFonts w:hint="cs"/>
          <w:cs/>
        </w:rPr>
        <w:t>ภาระผูกพันสุทธิของบริษัทจากโครงการผลประโยชน์ที่กำหนดไว้ถูกคำนวณจากการประมาณผลประโยชน์ในอนาคตที่เกิดจ</w:t>
      </w:r>
      <w:r w:rsidRPr="00160B0D">
        <w:rPr>
          <w:cs/>
        </w:rPr>
        <w:t>ากการทำงานของพนักงานในงวดปัจจุบันและงวดก่อนๆ  ผลประโยชน์ดังกล่าวได้มีการคิดลดกระแสเงินสดเพื่อให้เป็นมูลค่าปัจจุบันซึ่งจัดทำโดยนักคณิตศาสตร์ประกันภัยที่ได้รับอนุญาต โดยวิธีคิดลดแต่ละหน่วยที่ประมาณการไว้</w:t>
      </w:r>
    </w:p>
    <w:p w14:paraId="06D7D783" w14:textId="3CE49915" w:rsidR="00A878F6" w:rsidRDefault="00A878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</w:p>
    <w:p w14:paraId="480B99C5" w14:textId="14F14459" w:rsidR="00261166" w:rsidRDefault="00261166" w:rsidP="00261166">
      <w:pPr>
        <w:pStyle w:val="FSContent"/>
      </w:pPr>
      <w:r>
        <w:rPr>
          <w:rFonts w:hint="cs"/>
          <w:cs/>
        </w:rPr>
        <w:t>ในการวัดมูลค่าใหม่ของหนี้สินผลประโยชน์ที่กำหนดไว้สุทธิ</w:t>
      </w:r>
      <w:r>
        <w:rPr>
          <w:cs/>
        </w:rPr>
        <w:t xml:space="preserve"> </w:t>
      </w:r>
      <w:r>
        <w:rPr>
          <w:rFonts w:hint="cs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>
        <w:rPr>
          <w:cs/>
        </w:rPr>
        <w:t xml:space="preserve"> </w:t>
      </w:r>
      <w:r>
        <w:rPr>
          <w:rFonts w:hint="cs"/>
          <w:cs/>
        </w:rPr>
        <w:t>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</w:t>
      </w:r>
      <w:r>
        <w:rPr>
          <w:cs/>
        </w:rPr>
        <w:t xml:space="preserve"> </w:t>
      </w:r>
      <w:r>
        <w:rPr>
          <w:rFonts w:hint="cs"/>
          <w:cs/>
        </w:rPr>
        <w:t>ณ</w:t>
      </w:r>
      <w:r>
        <w:rPr>
          <w:cs/>
        </w:rPr>
        <w:t xml:space="preserve"> </w:t>
      </w:r>
      <w:r>
        <w:rPr>
          <w:rFonts w:hint="cs"/>
          <w:cs/>
        </w:rPr>
        <w:t>ต้นปี</w:t>
      </w:r>
      <w:r>
        <w:rPr>
          <w:cs/>
        </w:rPr>
        <w:t xml:space="preserve"> </w:t>
      </w:r>
      <w:r>
        <w:rPr>
          <w:rFonts w:hint="cs"/>
          <w:cs/>
        </w:rPr>
        <w:t>โดยคำนึงถึงการเปลี่ยนแปลงใดๆ</w:t>
      </w:r>
      <w:r>
        <w:rPr>
          <w:cs/>
        </w:rPr>
        <w:t xml:space="preserve"> </w:t>
      </w:r>
      <w:r>
        <w:rPr>
          <w:rFonts w:hint="cs"/>
          <w:cs/>
        </w:rPr>
        <w:t>ในหนี้สินผลประโยชน์ที่กำหนดไว้สุทธิซึ่งเป็นผลมาจากการสมทบเงินและการจ่ายชำระผลประโยชน์</w:t>
      </w:r>
      <w:r>
        <w:rPr>
          <w:cs/>
        </w:rPr>
        <w:t xml:space="preserve"> </w:t>
      </w:r>
      <w:r>
        <w:rPr>
          <w:rFonts w:hint="cs"/>
          <w:cs/>
        </w:rPr>
        <w:t>ดอกเบี้ยจ่ายสุทธิและค่าใช้จ่ายอื่นๆ</w:t>
      </w:r>
      <w:r>
        <w:rPr>
          <w:cs/>
        </w:rPr>
        <w:t xml:space="preserve"> </w:t>
      </w:r>
      <w:r>
        <w:rPr>
          <w:rFonts w:hint="cs"/>
          <w:cs/>
        </w:rPr>
        <w:t>ที่เกี่ยวข้องกับโครงการผลประโยชน์รับรู้รายการในกำไรหรือขาดทุน</w:t>
      </w:r>
    </w:p>
    <w:p w14:paraId="001703B2" w14:textId="77777777" w:rsidR="00261166" w:rsidRDefault="00261166" w:rsidP="00261166">
      <w:pPr>
        <w:pStyle w:val="FSContent"/>
      </w:pPr>
    </w:p>
    <w:p w14:paraId="0DF57113" w14:textId="77777777" w:rsidR="00261166" w:rsidRDefault="00261166" w:rsidP="00261166">
      <w:pPr>
        <w:pStyle w:val="FSContent"/>
      </w:pPr>
      <w:r>
        <w:rPr>
          <w:rFonts w:hint="cs"/>
          <w:cs/>
        </w:rPr>
        <w:lastRenderedPageBreak/>
        <w:t>เมื่อมีการเปลี่ยนแปลงผลประโยชน์ของโครงการหรือการลดขนาดโครงการ</w:t>
      </w:r>
      <w:r>
        <w:rPr>
          <w:cs/>
        </w:rPr>
        <w:t xml:space="preserve"> </w:t>
      </w:r>
      <w:r>
        <w:rPr>
          <w:rFonts w:hint="cs"/>
          <w:cs/>
        </w:rPr>
        <w:t>การเปลี่ยนแปลงในผลประโยชน์ที่เกี่ยวข้องกับการบริการในอดีต</w:t>
      </w:r>
      <w:r>
        <w:rPr>
          <w:cs/>
        </w:rPr>
        <w:t xml:space="preserve"> </w:t>
      </w:r>
      <w:r>
        <w:rPr>
          <w:rFonts w:hint="cs"/>
          <w:cs/>
        </w:rPr>
        <w:t>หรือ</w:t>
      </w:r>
      <w:r>
        <w:rPr>
          <w:cs/>
        </w:rPr>
        <w:t xml:space="preserve"> </w:t>
      </w:r>
      <w:r>
        <w:rPr>
          <w:rFonts w:hint="cs"/>
          <w:cs/>
        </w:rPr>
        <w:t>กำไรหรือขาดทุนจากการลดขนาดโครงการต้องรับรู้ในกำไรหรือขาดทุนทันที</w:t>
      </w:r>
      <w:r>
        <w:rPr>
          <w:cs/>
        </w:rPr>
        <w:t xml:space="preserve"> </w:t>
      </w:r>
      <w:r>
        <w:rPr>
          <w:rFonts w:hint="cs"/>
          <w:cs/>
        </w:rPr>
        <w:t>บริษัทรับรู้กำไรและขาดทุนจากการจ่ายชำระผลประโยชน์พนักงานเมื่อเกิดขึ้น</w:t>
      </w:r>
      <w:r>
        <w:rPr>
          <w:cs/>
        </w:rPr>
        <w:t xml:space="preserve"> </w:t>
      </w:r>
    </w:p>
    <w:p w14:paraId="20C86CE4" w14:textId="77777777" w:rsidR="00765DE1" w:rsidRDefault="00765DE1" w:rsidP="00261166">
      <w:pPr>
        <w:pStyle w:val="FSContent"/>
      </w:pPr>
    </w:p>
    <w:p w14:paraId="381938A7" w14:textId="77777777" w:rsidR="00261166" w:rsidRPr="00261166" w:rsidRDefault="00261166" w:rsidP="00261166">
      <w:pPr>
        <w:pStyle w:val="FSContent"/>
        <w:rPr>
          <w:i/>
          <w:iCs/>
        </w:rPr>
      </w:pPr>
      <w:r w:rsidRPr="00261166">
        <w:rPr>
          <w:rFonts w:hint="cs"/>
          <w:i/>
          <w:iCs/>
          <w:cs/>
        </w:rPr>
        <w:t>ผลประโยชน์ระยะยาวอื่น</w:t>
      </w:r>
      <w:r w:rsidRPr="00261166">
        <w:rPr>
          <w:i/>
          <w:iCs/>
          <w:cs/>
        </w:rPr>
        <w:t xml:space="preserve"> </w:t>
      </w:r>
    </w:p>
    <w:p w14:paraId="3A9F2F4B" w14:textId="77777777" w:rsidR="00261166" w:rsidRDefault="00261166" w:rsidP="00261166">
      <w:pPr>
        <w:pStyle w:val="FSContent"/>
      </w:pPr>
    </w:p>
    <w:p w14:paraId="49A8BE62" w14:textId="5540C7E5" w:rsidR="00E3732F" w:rsidRPr="00CB04F4" w:rsidRDefault="00261166" w:rsidP="00CB04F4">
      <w:pPr>
        <w:pStyle w:val="FSContent"/>
      </w:pPr>
      <w:r>
        <w:rPr>
          <w:rFonts w:hint="cs"/>
          <w:cs/>
        </w:rPr>
        <w:t>ภาระผูกพันสุทธิของบริษัทที่เป็นผลประโยชน์ระยะยาวของพนักงานเป็นผลประโยชน์ในอนาคตที่เกิดจากการทำงานของพนักงานในงวดปัจจุบันและงวดก่อนๆ</w:t>
      </w:r>
      <w:r>
        <w:rPr>
          <w:cs/>
        </w:rPr>
        <w:t xml:space="preserve"> </w:t>
      </w:r>
      <w:r>
        <w:rPr>
          <w:rFonts w:hint="cs"/>
          <w:cs/>
        </w:rPr>
        <w:t>ซึ่งผลประโยชน์นี้ได้คิดลดกระแสเงินสดเพื่อให้เป็นมูลค่าปัจจุบัน</w:t>
      </w:r>
      <w:r>
        <w:rPr>
          <w:cs/>
        </w:rPr>
        <w:t xml:space="preserve"> </w:t>
      </w:r>
      <w:r>
        <w:rPr>
          <w:rFonts w:hint="cs"/>
          <w:cs/>
        </w:rPr>
        <w:t>การวัดมูลค่าใหม่จะรับรู้ในกำไรหรือขาดทุนเมื่อเกิดขึ้น</w:t>
      </w:r>
    </w:p>
    <w:p w14:paraId="35EA1737" w14:textId="77777777" w:rsidR="00E3732F" w:rsidRDefault="00E3732F" w:rsidP="00261166">
      <w:pPr>
        <w:pStyle w:val="FSContent"/>
        <w:rPr>
          <w:i/>
          <w:iCs/>
          <w:cs/>
        </w:rPr>
      </w:pPr>
    </w:p>
    <w:p w14:paraId="74EA5D32" w14:textId="4A38B099" w:rsidR="00261166" w:rsidRPr="00261166" w:rsidRDefault="00261166" w:rsidP="00261166">
      <w:pPr>
        <w:pStyle w:val="FSContent"/>
        <w:rPr>
          <w:i/>
          <w:iCs/>
        </w:rPr>
      </w:pPr>
      <w:r w:rsidRPr="00261166">
        <w:rPr>
          <w:rFonts w:hint="cs"/>
          <w:i/>
          <w:iCs/>
          <w:cs/>
        </w:rPr>
        <w:t>ผลประโยชน์ระยะสั้นของพนักงาน</w:t>
      </w:r>
    </w:p>
    <w:p w14:paraId="5E064471" w14:textId="77777777" w:rsidR="00261166" w:rsidRDefault="00261166" w:rsidP="00261166">
      <w:pPr>
        <w:pStyle w:val="FSContent"/>
      </w:pPr>
    </w:p>
    <w:p w14:paraId="5861F61D" w14:textId="374F05E0" w:rsidR="00261166" w:rsidRDefault="00261166" w:rsidP="00261166">
      <w:pPr>
        <w:pStyle w:val="FSContent"/>
      </w:pPr>
      <w:r>
        <w:rPr>
          <w:rFonts w:hint="cs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>
        <w:rPr>
          <w:cs/>
        </w:rPr>
        <w:t xml:space="preserve"> </w:t>
      </w:r>
      <w:r>
        <w:rPr>
          <w:rFonts w:hint="cs"/>
          <w:cs/>
        </w:rPr>
        <w:t>หนี้สินรับรู้ด้วยมูลค่าที่คาดว่าจะจ่ายชำระ</w:t>
      </w:r>
      <w:r>
        <w:rPr>
          <w:cs/>
        </w:rPr>
        <w:t xml:space="preserve"> </w:t>
      </w:r>
      <w:r>
        <w:rPr>
          <w:rFonts w:hint="cs"/>
          <w:cs/>
        </w:rPr>
        <w:t>หาก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7B85E3AB" w14:textId="77777777" w:rsidR="002B0544" w:rsidRDefault="002B0544" w:rsidP="00261166">
      <w:pPr>
        <w:pStyle w:val="FSContent"/>
      </w:pPr>
    </w:p>
    <w:p w14:paraId="2164E918" w14:textId="20E09E6D" w:rsidR="00261166" w:rsidRDefault="00261166" w:rsidP="00261166">
      <w:pPr>
        <w:pStyle w:val="FSHeadPolicy"/>
        <w:ind w:left="540" w:hanging="540"/>
      </w:pPr>
      <w:r w:rsidRPr="000C2AEA">
        <w:rPr>
          <w:cs/>
        </w:rPr>
        <w:t>ประมาณการหนี้สิน</w:t>
      </w:r>
    </w:p>
    <w:p w14:paraId="642A8A6C" w14:textId="77777777" w:rsidR="00261166" w:rsidRPr="000C2AEA" w:rsidRDefault="00261166" w:rsidP="00261166">
      <w:pPr>
        <w:pStyle w:val="FSHeadPolicy"/>
        <w:numPr>
          <w:ilvl w:val="0"/>
          <w:numId w:val="0"/>
        </w:numPr>
        <w:ind w:left="540"/>
      </w:pPr>
    </w:p>
    <w:p w14:paraId="69ED2C39" w14:textId="3A431770" w:rsidR="00695CAF" w:rsidRDefault="00261166" w:rsidP="00261166">
      <w:pPr>
        <w:pStyle w:val="FSContent"/>
      </w:pPr>
      <w:r w:rsidRPr="00261166">
        <w:rPr>
          <w:rFonts w:hint="cs"/>
          <w:cs/>
        </w:rPr>
        <w:t>ประมาณการหนี้สินจะรับรู้ก็ต่อเมื่อบริษัทมีภาระผูกพันตามกฎหมายหรือภาระผูกพันจากการอนุมานที่เกิดขึ้นในปัจจุบันอันเป็นผลมาจากเหตุการณ์ในอดีตซึ่งสามารถประมาณจำนวนของภาระผูกพันได้อย่างน่าเชื่อถือ</w:t>
      </w:r>
      <w:r w:rsidRPr="00261166">
        <w:rPr>
          <w:cs/>
        </w:rPr>
        <w:t xml:space="preserve"> </w:t>
      </w:r>
      <w:r w:rsidRPr="00261166">
        <w:rPr>
          <w:rFonts w:hint="cs"/>
          <w:cs/>
        </w:rPr>
        <w:t>และมีความเป็นไปได้ค่อนข้างแน่นอนว่าประโยชน์เชิงเศรษฐกิจจะต้องถูกจ่ายไปเพื่อชำระภาระผูกพันดังกล่าว</w:t>
      </w:r>
      <w:r w:rsidRPr="00261166">
        <w:rPr>
          <w:cs/>
        </w:rPr>
        <w:t xml:space="preserve"> </w:t>
      </w:r>
      <w:r w:rsidRPr="00261166">
        <w:rPr>
          <w:rFonts w:hint="cs"/>
          <w:cs/>
        </w:rPr>
        <w:t>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</w:t>
      </w:r>
      <w:r w:rsidRPr="00261166">
        <w:rPr>
          <w:cs/>
        </w:rPr>
        <w:t xml:space="preserve"> </w:t>
      </w:r>
      <w:r w:rsidRPr="00261166">
        <w:rPr>
          <w:rFonts w:hint="cs"/>
          <w:cs/>
        </w:rPr>
        <w:t>เพื่อให้สะท้อนจำนวนที่อาจประเมินได้ในตลาดปัจจุบันซึ่งแปรไปตามเวลาและความเสี่ยงที่มีต่อหนี้สิน</w:t>
      </w:r>
      <w:r w:rsidRPr="00261166">
        <w:rPr>
          <w:cs/>
        </w:rPr>
        <w:t xml:space="preserve"> </w:t>
      </w:r>
      <w:r w:rsidRPr="00261166">
        <w:rPr>
          <w:rFonts w:hint="cs"/>
          <w:cs/>
        </w:rPr>
        <w:t>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3AE6F1D7" w14:textId="77777777" w:rsidR="00B16643" w:rsidRDefault="00B16643" w:rsidP="00261166">
      <w:pPr>
        <w:pStyle w:val="FSContent"/>
      </w:pPr>
    </w:p>
    <w:p w14:paraId="05F9E8F6" w14:textId="59321534" w:rsidR="00261166" w:rsidRPr="009F056F" w:rsidRDefault="00261166" w:rsidP="00261166">
      <w:pPr>
        <w:pStyle w:val="FSHeadPolicy"/>
        <w:ind w:left="540" w:hanging="540"/>
      </w:pPr>
      <w:r w:rsidRPr="009F056F">
        <w:rPr>
          <w:rFonts w:hint="cs"/>
          <w:cs/>
        </w:rPr>
        <w:t>การวัดมูลค่ายุติธรรม</w:t>
      </w:r>
    </w:p>
    <w:p w14:paraId="716454CA" w14:textId="77777777" w:rsidR="009F056F" w:rsidRPr="00261166" w:rsidRDefault="009F056F" w:rsidP="009F056F">
      <w:pPr>
        <w:pStyle w:val="FSHeadPolicy"/>
        <w:numPr>
          <w:ilvl w:val="0"/>
          <w:numId w:val="0"/>
        </w:numPr>
        <w:ind w:left="540"/>
        <w:rPr>
          <w:color w:val="FF0000"/>
        </w:rPr>
      </w:pPr>
    </w:p>
    <w:p w14:paraId="496488D0" w14:textId="6F0B56D5" w:rsidR="0032095D" w:rsidRDefault="0032095D" w:rsidP="003209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32095D">
        <w:rPr>
          <w:rFonts w:ascii="Angsana New" w:hAnsi="Angsana New" w:cs="Angsana New" w:hint="cs"/>
          <w:sz w:val="30"/>
          <w:szCs w:val="30"/>
          <w:cs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</w:t>
      </w:r>
      <w:r w:rsidRPr="0032095D">
        <w:rPr>
          <w:rFonts w:ascii="Angsana New" w:hAnsi="Angsana New" w:cs="Angsana New"/>
          <w:sz w:val="30"/>
          <w:szCs w:val="30"/>
          <w:cs/>
        </w:rPr>
        <w:t xml:space="preserve"> </w:t>
      </w:r>
      <w:r w:rsidRPr="0032095D">
        <w:rPr>
          <w:rFonts w:ascii="Angsana New" w:hAnsi="Angsana New" w:cs="Angsana New" w:hint="cs"/>
          <w:sz w:val="30"/>
          <w:szCs w:val="30"/>
          <w:cs/>
        </w:rPr>
        <w:t>ณ</w:t>
      </w:r>
      <w:r w:rsidRPr="0032095D">
        <w:rPr>
          <w:rFonts w:ascii="Angsana New" w:hAnsi="Angsana New" w:cs="Angsana New"/>
          <w:sz w:val="30"/>
          <w:szCs w:val="30"/>
          <w:cs/>
        </w:rPr>
        <w:t xml:space="preserve"> </w:t>
      </w:r>
      <w:r w:rsidRPr="0032095D">
        <w:rPr>
          <w:rFonts w:ascii="Angsana New" w:hAnsi="Angsana New" w:cs="Angsana New" w:hint="cs"/>
          <w:sz w:val="30"/>
          <w:szCs w:val="30"/>
          <w:cs/>
        </w:rPr>
        <w:t>วันที่วัดมูลค่าในตลาดหลัก</w:t>
      </w:r>
      <w:r w:rsidRPr="0032095D">
        <w:rPr>
          <w:rFonts w:ascii="Angsana New" w:hAnsi="Angsana New" w:cs="Angsana New"/>
          <w:sz w:val="30"/>
          <w:szCs w:val="30"/>
          <w:cs/>
        </w:rPr>
        <w:t xml:space="preserve"> </w:t>
      </w:r>
      <w:r w:rsidRPr="0032095D">
        <w:rPr>
          <w:rFonts w:ascii="Angsana New" w:hAnsi="Angsana New" w:cs="Angsana New" w:hint="cs"/>
          <w:sz w:val="30"/>
          <w:szCs w:val="30"/>
          <w:cs/>
        </w:rPr>
        <w:t>หรือตลาดที่ให้ประโยชน์สูงสุด</w:t>
      </w:r>
      <w:r w:rsidRPr="0032095D">
        <w:rPr>
          <w:rFonts w:ascii="Angsana New" w:hAnsi="Angsana New" w:cs="Angsana New"/>
          <w:sz w:val="30"/>
          <w:szCs w:val="30"/>
          <w:cs/>
        </w:rPr>
        <w:t xml:space="preserve"> (</w:t>
      </w:r>
      <w:r w:rsidRPr="0032095D">
        <w:rPr>
          <w:rFonts w:ascii="Angsana New" w:hAnsi="Angsana New" w:cs="Angsana New" w:hint="cs"/>
          <w:sz w:val="30"/>
          <w:szCs w:val="30"/>
          <w:cs/>
        </w:rPr>
        <w:t>หากไม่มีตลาดหลัก</w:t>
      </w:r>
      <w:r w:rsidRPr="0032095D">
        <w:rPr>
          <w:rFonts w:ascii="Angsana New" w:hAnsi="Angsana New" w:cs="Angsana New"/>
          <w:sz w:val="30"/>
          <w:szCs w:val="30"/>
          <w:cs/>
        </w:rPr>
        <w:t xml:space="preserve">) </w:t>
      </w:r>
      <w:r>
        <w:rPr>
          <w:rFonts w:ascii="Angsana New" w:hAnsi="Angsana New" w:cs="Angsana New"/>
          <w:sz w:val="30"/>
          <w:szCs w:val="30"/>
        </w:rPr>
        <w:br/>
      </w:r>
      <w:r w:rsidRPr="0032095D">
        <w:rPr>
          <w:rFonts w:ascii="Angsana New" w:hAnsi="Angsana New" w:cs="Angsana New" w:hint="cs"/>
          <w:sz w:val="30"/>
          <w:szCs w:val="30"/>
          <w:cs/>
        </w:rPr>
        <w:t>ที่บริษัทสามารถเข้าถึงได้ในวันดังกล่าว</w:t>
      </w:r>
      <w:r w:rsidRPr="0032095D">
        <w:rPr>
          <w:rFonts w:ascii="Angsana New" w:hAnsi="Angsana New" w:cs="Angsana New"/>
          <w:sz w:val="30"/>
          <w:szCs w:val="30"/>
          <w:cs/>
        </w:rPr>
        <w:t xml:space="preserve"> </w:t>
      </w:r>
      <w:r w:rsidRPr="0032095D">
        <w:rPr>
          <w:rFonts w:ascii="Angsana New" w:hAnsi="Angsana New" w:cs="Angsana New" w:hint="cs"/>
          <w:sz w:val="30"/>
          <w:szCs w:val="30"/>
          <w:cs/>
        </w:rPr>
        <w:t>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527E912E" w14:textId="77777777" w:rsidR="00765DE1" w:rsidRPr="00DB47CF" w:rsidRDefault="00765DE1" w:rsidP="003209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Cordia New"/>
          <w:sz w:val="30"/>
          <w:szCs w:val="30"/>
        </w:rPr>
      </w:pPr>
    </w:p>
    <w:p w14:paraId="235B7CA7" w14:textId="38BD880C" w:rsidR="0032095D" w:rsidRDefault="0032095D" w:rsidP="003209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32095D">
        <w:rPr>
          <w:rFonts w:ascii="Angsana New" w:hAnsi="Angsana New" w:cs="Angsana New" w:hint="cs"/>
          <w:sz w:val="30"/>
          <w:szCs w:val="30"/>
          <w:cs/>
        </w:rPr>
        <w:lastRenderedPageBreak/>
        <w:t>การวัดมูลค่ายุติธรรมของสินทรัพย์หรือหนี้สิน</w:t>
      </w:r>
      <w:r w:rsidRPr="0032095D">
        <w:rPr>
          <w:rFonts w:ascii="Angsana New" w:hAnsi="Angsana New" w:cs="Angsana New"/>
          <w:sz w:val="30"/>
          <w:szCs w:val="30"/>
          <w:cs/>
        </w:rPr>
        <w:t xml:space="preserve"> </w:t>
      </w:r>
      <w:r w:rsidRPr="0032095D">
        <w:rPr>
          <w:rFonts w:ascii="Angsana New" w:hAnsi="Angsana New" w:cs="Angsana New" w:hint="cs"/>
          <w:sz w:val="30"/>
          <w:szCs w:val="30"/>
          <w:cs/>
        </w:rPr>
        <w:t>บริษัทใช้ข้อมูลที่สามารถสังเกตได้ให้มากที่สุดเท่าที่จะทำได้</w:t>
      </w:r>
      <w:r w:rsidRPr="0032095D">
        <w:rPr>
          <w:rFonts w:ascii="Angsana New" w:hAnsi="Angsana New" w:cs="Angsana New"/>
          <w:sz w:val="30"/>
          <w:szCs w:val="30"/>
          <w:cs/>
        </w:rPr>
        <w:t xml:space="preserve"> </w:t>
      </w:r>
      <w:r w:rsidRPr="0032095D">
        <w:rPr>
          <w:rFonts w:ascii="Angsana New" w:hAnsi="Angsana New" w:cs="Angsana New" w:hint="cs"/>
          <w:sz w:val="30"/>
          <w:szCs w:val="30"/>
          <w:cs/>
        </w:rPr>
        <w:t>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32095D">
        <w:rPr>
          <w:rFonts w:ascii="Angsana New" w:hAnsi="Angsana New" w:cs="Angsana New"/>
          <w:sz w:val="30"/>
          <w:szCs w:val="30"/>
          <w:cs/>
        </w:rPr>
        <w:t xml:space="preserve"> </w:t>
      </w:r>
      <w:r w:rsidRPr="0032095D">
        <w:rPr>
          <w:rFonts w:ascii="Angsana New" w:hAnsi="Angsana New" w:cs="Angsana New" w:hint="cs"/>
          <w:sz w:val="30"/>
          <w:szCs w:val="30"/>
          <w:cs/>
        </w:rPr>
        <w:t>ดังนี้</w:t>
      </w:r>
    </w:p>
    <w:p w14:paraId="7F030E5A" w14:textId="77777777" w:rsidR="009F056F" w:rsidRPr="0086496D" w:rsidRDefault="009F056F" w:rsidP="009F056F">
      <w:pPr>
        <w:shd w:val="clear" w:color="auto" w:fill="FFFFFF"/>
        <w:tabs>
          <w:tab w:val="clear" w:pos="454"/>
        </w:tabs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334AA0D6" w14:textId="62EEE725" w:rsidR="009F056F" w:rsidRPr="009F056F" w:rsidRDefault="009F056F" w:rsidP="009F056F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right="-7"/>
        <w:jc w:val="thaiDistribute"/>
        <w:rPr>
          <w:rFonts w:ascii="Angsana New" w:hAnsi="Angsana New" w:cs="Angsana New"/>
          <w:sz w:val="30"/>
          <w:szCs w:val="30"/>
        </w:rPr>
      </w:pPr>
      <w:r w:rsidRPr="009F056F">
        <w:rPr>
          <w:rFonts w:ascii="Angsana New" w:hAnsi="Angsana New" w:cs="Angsana New"/>
          <w:sz w:val="30"/>
          <w:szCs w:val="30"/>
          <w:cs/>
        </w:rPr>
        <w:t xml:space="preserve">ข้อมูลระดับ </w:t>
      </w:r>
      <w:r w:rsidR="00B53767">
        <w:rPr>
          <w:rFonts w:ascii="Angsana New" w:hAnsi="Angsana New" w:cs="Angsana New"/>
          <w:sz w:val="30"/>
          <w:szCs w:val="30"/>
        </w:rPr>
        <w:t>1</w:t>
      </w:r>
      <w:r w:rsidRPr="009F056F">
        <w:rPr>
          <w:rFonts w:ascii="Angsana New" w:hAnsi="Angsana New" w:cs="Angsana New"/>
          <w:sz w:val="30"/>
          <w:szCs w:val="30"/>
        </w:rPr>
        <w:t xml:space="preserve">  </w:t>
      </w:r>
      <w:r w:rsidRPr="009F056F">
        <w:rPr>
          <w:rFonts w:ascii="Angsana New" w:hAnsi="Angsana New" w:cs="Angsana New"/>
          <w:sz w:val="30"/>
          <w:szCs w:val="30"/>
          <w:cs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5108FB3F" w14:textId="533771C2" w:rsidR="009F056F" w:rsidRPr="009F056F" w:rsidRDefault="009F056F" w:rsidP="009F056F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right="-7"/>
        <w:jc w:val="thaiDistribute"/>
        <w:rPr>
          <w:rFonts w:ascii="Angsana New" w:hAnsi="Angsana New" w:cs="Angsana New"/>
          <w:sz w:val="30"/>
          <w:szCs w:val="30"/>
        </w:rPr>
      </w:pPr>
      <w:r w:rsidRPr="009F056F">
        <w:rPr>
          <w:rFonts w:ascii="Angsana New" w:hAnsi="Angsana New" w:cs="Angsana New"/>
          <w:spacing w:val="-2"/>
          <w:sz w:val="30"/>
          <w:szCs w:val="30"/>
          <w:cs/>
        </w:rPr>
        <w:t>ข้อมูลระดับ</w:t>
      </w:r>
      <w:r w:rsidRPr="009F056F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B53767">
        <w:rPr>
          <w:rFonts w:ascii="Angsana New" w:hAnsi="Angsana New" w:cs="Angsana New"/>
          <w:spacing w:val="-2"/>
          <w:sz w:val="30"/>
          <w:szCs w:val="30"/>
        </w:rPr>
        <w:t>2</w:t>
      </w:r>
      <w:r w:rsidRPr="009F056F">
        <w:rPr>
          <w:rFonts w:ascii="Angsana New" w:hAnsi="Angsana New" w:cs="Angsana New"/>
          <w:spacing w:val="-2"/>
          <w:sz w:val="30"/>
          <w:szCs w:val="30"/>
        </w:rPr>
        <w:t xml:space="preserve">  </w:t>
      </w:r>
      <w:r w:rsidRPr="009F056F">
        <w:rPr>
          <w:rFonts w:ascii="Angsana New" w:hAnsi="Angsana New" w:cs="Angsana New"/>
          <w:spacing w:val="-2"/>
          <w:sz w:val="30"/>
          <w:szCs w:val="30"/>
          <w:cs/>
        </w:rPr>
        <w:t>เป็นข้อมูลอื่นที่สังเกตได้โดยตรงหรือโดยอ้อมสำหรับสินทรัพย์นั้นหรือหนี้สินนั้</w:t>
      </w:r>
      <w:r w:rsidRPr="009F056F">
        <w:rPr>
          <w:rFonts w:ascii="Angsana New" w:hAnsi="Angsana New" w:cs="Angsana New" w:hint="cs"/>
          <w:spacing w:val="-2"/>
          <w:sz w:val="30"/>
          <w:szCs w:val="30"/>
          <w:cs/>
        </w:rPr>
        <w:t>น</w:t>
      </w:r>
      <w:r w:rsidRPr="009F056F">
        <w:rPr>
          <w:rFonts w:ascii="Angsana New" w:hAnsi="Angsana New" w:cs="Angsana New"/>
          <w:sz w:val="30"/>
          <w:szCs w:val="30"/>
          <w:cs/>
        </w:rPr>
        <w:t xml:space="preserve">นอกเหนือจากราคาเสนอซื้อขายซึ่งรวมอยู่ในข้อมูลระดับ </w:t>
      </w:r>
      <w:r w:rsidR="00B53767">
        <w:rPr>
          <w:rFonts w:ascii="Angsana New" w:hAnsi="Angsana New" w:cs="Angsana New"/>
          <w:sz w:val="30"/>
          <w:szCs w:val="30"/>
        </w:rPr>
        <w:t>1</w:t>
      </w:r>
    </w:p>
    <w:p w14:paraId="609B80FE" w14:textId="5D70FDC7" w:rsidR="009F056F" w:rsidRPr="009F056F" w:rsidRDefault="009F056F" w:rsidP="009F056F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right="-7"/>
        <w:jc w:val="thaiDistribute"/>
        <w:rPr>
          <w:rFonts w:ascii="Angsana New" w:hAnsi="Angsana New" w:cs="Angsana New"/>
          <w:sz w:val="30"/>
          <w:szCs w:val="30"/>
        </w:rPr>
      </w:pPr>
      <w:r w:rsidRPr="009F056F">
        <w:rPr>
          <w:rFonts w:ascii="Angsana New" w:hAnsi="Angsana New" w:cs="Angsana New"/>
          <w:sz w:val="30"/>
          <w:szCs w:val="30"/>
          <w:cs/>
        </w:rPr>
        <w:t>ข้อมูลระดับ</w:t>
      </w:r>
      <w:r w:rsidRPr="009F056F">
        <w:rPr>
          <w:rFonts w:ascii="Angsana New" w:hAnsi="Angsana New" w:cs="Angsana New"/>
          <w:sz w:val="30"/>
          <w:szCs w:val="30"/>
        </w:rPr>
        <w:t xml:space="preserve"> </w:t>
      </w:r>
      <w:r w:rsidR="00B53767">
        <w:rPr>
          <w:rFonts w:ascii="Angsana New" w:hAnsi="Angsana New" w:cs="Angsana New"/>
          <w:sz w:val="30"/>
          <w:szCs w:val="30"/>
        </w:rPr>
        <w:t>3</w:t>
      </w:r>
      <w:r w:rsidRPr="009F056F">
        <w:rPr>
          <w:rFonts w:ascii="Angsana New" w:hAnsi="Angsana New" w:cs="Angsana New"/>
          <w:sz w:val="30"/>
          <w:szCs w:val="30"/>
        </w:rPr>
        <w:t xml:space="preserve">  </w:t>
      </w:r>
      <w:r w:rsidRPr="009F056F">
        <w:rPr>
          <w:rFonts w:ascii="Angsana New" w:hAnsi="Angsana New" w:cs="Angsana New" w:hint="cs"/>
          <w:sz w:val="30"/>
          <w:szCs w:val="30"/>
          <w:cs/>
        </w:rPr>
        <w:t>ข้อมูลที่ใช้</w:t>
      </w:r>
      <w:r w:rsidRPr="009F056F">
        <w:rPr>
          <w:rFonts w:ascii="Angsana New" w:hAnsi="Angsana New" w:cs="Angsana New"/>
          <w:sz w:val="30"/>
          <w:szCs w:val="30"/>
          <w:cs/>
        </w:rPr>
        <w:t>เป็นข้อมูลที่ไม่สามารถสังเกตได้สำหรับสินทรัพย์หรือหนี้สินนั้น</w:t>
      </w:r>
    </w:p>
    <w:p w14:paraId="48B079B3" w14:textId="77777777" w:rsidR="009F056F" w:rsidRPr="0086496D" w:rsidRDefault="009F056F" w:rsidP="009F05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right="-7"/>
        <w:jc w:val="thaiDistribute"/>
        <w:rPr>
          <w:rFonts w:ascii="Angsana New" w:hAnsi="Angsana New" w:cs="Angsana New"/>
          <w:sz w:val="20"/>
          <w:szCs w:val="20"/>
        </w:rPr>
      </w:pPr>
    </w:p>
    <w:p w14:paraId="200C865B" w14:textId="5A7C02A4" w:rsidR="00A13A11" w:rsidRDefault="009F056F" w:rsidP="009F05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9F056F">
        <w:rPr>
          <w:rFonts w:ascii="Angsana New" w:hAnsi="Angsana New" w:cs="Angsana New"/>
          <w:sz w:val="30"/>
          <w:szCs w:val="30"/>
          <w:cs/>
        </w:rPr>
        <w:t>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  <w:bookmarkStart w:id="0" w:name="OLE_LINK7"/>
      <w:bookmarkStart w:id="1" w:name="OLE_LINK8"/>
    </w:p>
    <w:p w14:paraId="627E4097" w14:textId="25BD61EB" w:rsidR="002B0544" w:rsidRDefault="002B0544" w:rsidP="009F05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6D62370E" w14:textId="5CD8DDB3" w:rsidR="00E24A14" w:rsidRDefault="00E24A14" w:rsidP="009F05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E24A14">
        <w:rPr>
          <w:rFonts w:ascii="Angsana New" w:hAnsi="Angsana New" w:cs="Angsana New" w:hint="cs"/>
          <w:sz w:val="30"/>
          <w:szCs w:val="30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บริษัทวัดมูลค่าสินทรัพย์และสถานะการเป็นสินทรัพย์ด้วยราคาเสนอซื้อ</w:t>
      </w:r>
      <w:r w:rsidRPr="00E24A14">
        <w:rPr>
          <w:rFonts w:ascii="Angsana New" w:hAnsi="Angsana New" w:cs="Angsana New"/>
          <w:sz w:val="30"/>
          <w:szCs w:val="30"/>
          <w:cs/>
        </w:rPr>
        <w:t xml:space="preserve"> </w:t>
      </w:r>
      <w:r w:rsidRPr="00E24A14">
        <w:rPr>
          <w:rFonts w:ascii="Angsana New" w:hAnsi="Angsana New" w:cs="Angsana New" w:hint="cs"/>
          <w:sz w:val="30"/>
          <w:szCs w:val="30"/>
          <w:cs/>
        </w:rPr>
        <w:t>และวัดมูลค่าหนี้สินและสถานะการเป็นหนี้สินด้วยราคาเสนอขาย</w:t>
      </w:r>
    </w:p>
    <w:p w14:paraId="190E0323" w14:textId="1448CAF7" w:rsidR="00E24A14" w:rsidRDefault="00E24A14" w:rsidP="009F05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61E383C9" w14:textId="21737384" w:rsidR="00E3052B" w:rsidRDefault="00E24A14" w:rsidP="00A878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E24A14">
        <w:rPr>
          <w:rFonts w:ascii="Angsana New" w:hAnsi="Angsana New" w:cs="Angsana New" w:hint="cs"/>
          <w:sz w:val="30"/>
          <w:szCs w:val="30"/>
          <w:cs/>
        </w:rPr>
        <w:t>หลักฐานที่ดีที่สุดสำหรับมูลค่ายุติธรรมของเครื่องมือทางการเงิน</w:t>
      </w:r>
      <w:r w:rsidRPr="00E24A14">
        <w:rPr>
          <w:rFonts w:ascii="Angsana New" w:hAnsi="Angsana New" w:cs="Angsana New"/>
          <w:sz w:val="30"/>
          <w:szCs w:val="30"/>
          <w:cs/>
        </w:rPr>
        <w:t xml:space="preserve"> </w:t>
      </w:r>
      <w:r w:rsidRPr="00E24A14">
        <w:rPr>
          <w:rFonts w:ascii="Angsana New" w:hAnsi="Angsana New" w:cs="Angsana New" w:hint="cs"/>
          <w:sz w:val="30"/>
          <w:szCs w:val="30"/>
          <w:cs/>
        </w:rPr>
        <w:t>ณ</w:t>
      </w:r>
      <w:r w:rsidRPr="00E24A14">
        <w:rPr>
          <w:rFonts w:ascii="Angsana New" w:hAnsi="Angsana New" w:cs="Angsana New"/>
          <w:sz w:val="30"/>
          <w:szCs w:val="30"/>
          <w:cs/>
        </w:rPr>
        <w:t xml:space="preserve"> </w:t>
      </w:r>
      <w:r w:rsidRPr="00E24A14">
        <w:rPr>
          <w:rFonts w:ascii="Angsana New" w:hAnsi="Angsana New" w:cs="Angsana New" w:hint="cs"/>
          <w:sz w:val="30"/>
          <w:szCs w:val="30"/>
          <w:cs/>
        </w:rPr>
        <w:t>วันที่รับรู้รายการเมื่อเริ่มแรกคือราคาของการทำรายการ</w:t>
      </w:r>
      <w:r w:rsidRPr="00E24A14">
        <w:rPr>
          <w:rFonts w:ascii="Angsana New" w:hAnsi="Angsana New" w:cs="Angsana New"/>
          <w:sz w:val="30"/>
          <w:szCs w:val="30"/>
          <w:cs/>
        </w:rPr>
        <w:t xml:space="preserve"> </w:t>
      </w:r>
      <w:r w:rsidRPr="00E24A14">
        <w:rPr>
          <w:rFonts w:ascii="Angsana New" w:hAnsi="Angsana New" w:cs="Angsana New" w:hint="cs"/>
          <w:sz w:val="30"/>
          <w:szCs w:val="30"/>
          <w:cs/>
        </w:rPr>
        <w:t>เช่น</w:t>
      </w:r>
      <w:r w:rsidRPr="00E24A14">
        <w:rPr>
          <w:rFonts w:ascii="Angsana New" w:hAnsi="Angsana New" w:cs="Angsana New"/>
          <w:sz w:val="30"/>
          <w:szCs w:val="30"/>
          <w:cs/>
        </w:rPr>
        <w:t xml:space="preserve"> </w:t>
      </w:r>
      <w:r w:rsidRPr="00E24A14">
        <w:rPr>
          <w:rFonts w:ascii="Angsana New" w:hAnsi="Angsana New" w:cs="Angsana New" w:hint="cs"/>
          <w:sz w:val="30"/>
          <w:szCs w:val="30"/>
          <w:cs/>
        </w:rPr>
        <w:t>มูลค่ายุติธรรมของผลตอบแทนที่ให้หรือได้รับ</w:t>
      </w:r>
      <w:r w:rsidRPr="00E24A14">
        <w:rPr>
          <w:rFonts w:ascii="Angsana New" w:hAnsi="Angsana New" w:cs="Angsana New"/>
          <w:sz w:val="30"/>
          <w:szCs w:val="30"/>
          <w:cs/>
        </w:rPr>
        <w:t xml:space="preserve"> </w:t>
      </w:r>
      <w:r w:rsidRPr="00E24A14">
        <w:rPr>
          <w:rFonts w:ascii="Angsana New" w:hAnsi="Angsana New" w:cs="Angsana New" w:hint="cs"/>
          <w:sz w:val="30"/>
          <w:szCs w:val="30"/>
          <w:cs/>
        </w:rPr>
        <w:t>หากบริษัทพิจารณาว่ามูลค่ายุติธรรมของเครื่องมือทางการเงิน</w:t>
      </w:r>
      <w:r w:rsidRPr="00E24A14">
        <w:rPr>
          <w:rFonts w:ascii="Angsana New" w:hAnsi="Angsana New" w:cs="Angsana New"/>
          <w:sz w:val="30"/>
          <w:szCs w:val="30"/>
          <w:cs/>
        </w:rPr>
        <w:t xml:space="preserve"> </w:t>
      </w:r>
      <w:r w:rsidRPr="00E24A14">
        <w:rPr>
          <w:rFonts w:ascii="Angsana New" w:hAnsi="Angsana New" w:cs="Angsana New" w:hint="cs"/>
          <w:sz w:val="30"/>
          <w:szCs w:val="30"/>
          <w:cs/>
        </w:rPr>
        <w:t>ณ</w:t>
      </w:r>
      <w:r w:rsidRPr="00E24A14">
        <w:rPr>
          <w:rFonts w:ascii="Angsana New" w:hAnsi="Angsana New" w:cs="Angsana New"/>
          <w:sz w:val="30"/>
          <w:szCs w:val="30"/>
          <w:cs/>
        </w:rPr>
        <w:t xml:space="preserve"> </w:t>
      </w:r>
      <w:r w:rsidRPr="00E24A14">
        <w:rPr>
          <w:rFonts w:ascii="Angsana New" w:hAnsi="Angsana New" w:cs="Angsana New" w:hint="cs"/>
          <w:sz w:val="30"/>
          <w:szCs w:val="30"/>
          <w:cs/>
        </w:rPr>
        <w:t>วันที่รับรู้รายการเมื่อเริ่มแรกแตกต่างจากราคาของการทำรายการ</w:t>
      </w:r>
      <w:r w:rsidRPr="00E24A14">
        <w:rPr>
          <w:rFonts w:ascii="Angsana New" w:hAnsi="Angsana New" w:cs="Angsana New"/>
          <w:sz w:val="30"/>
          <w:szCs w:val="30"/>
          <w:cs/>
        </w:rPr>
        <w:t xml:space="preserve"> </w:t>
      </w:r>
      <w:r w:rsidRPr="00E24A14">
        <w:rPr>
          <w:rFonts w:ascii="Angsana New" w:hAnsi="Angsana New" w:cs="Angsana New" w:hint="cs"/>
          <w:sz w:val="30"/>
          <w:szCs w:val="30"/>
          <w:cs/>
        </w:rPr>
        <w:t>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</w:t>
      </w:r>
      <w:r w:rsidRPr="00E24A14">
        <w:rPr>
          <w:rFonts w:ascii="Angsana New" w:hAnsi="Angsana New" w:cs="Angsana New"/>
          <w:sz w:val="30"/>
          <w:szCs w:val="30"/>
          <w:cs/>
        </w:rPr>
        <w:t xml:space="preserve"> </w:t>
      </w:r>
      <w:r w:rsidRPr="00E24A14">
        <w:rPr>
          <w:rFonts w:ascii="Angsana New" w:hAnsi="Angsana New" w:cs="Angsana New" w:hint="cs"/>
          <w:sz w:val="30"/>
          <w:szCs w:val="30"/>
          <w:cs/>
        </w:rPr>
        <w:t>ณ</w:t>
      </w:r>
      <w:r w:rsidRPr="00E24A14">
        <w:rPr>
          <w:rFonts w:ascii="Angsana New" w:hAnsi="Angsana New" w:cs="Angsana New"/>
          <w:sz w:val="30"/>
          <w:szCs w:val="30"/>
          <w:cs/>
        </w:rPr>
        <w:t xml:space="preserve"> </w:t>
      </w:r>
      <w:r w:rsidRPr="00E24A14">
        <w:rPr>
          <w:rFonts w:ascii="Angsana New" w:hAnsi="Angsana New" w:cs="Angsana New" w:hint="cs"/>
          <w:sz w:val="30"/>
          <w:szCs w:val="30"/>
          <w:cs/>
        </w:rPr>
        <w:t>วันที่รับรู้รายการเมื่อเริ่มแรกและราคาของการทำรายการและรับรู้ในกำไรหรือขาดทุนทันที</w:t>
      </w:r>
      <w:r w:rsidRPr="00E24A14">
        <w:rPr>
          <w:rFonts w:ascii="Angsana New" w:hAnsi="Angsana New" w:cs="Angsana New"/>
          <w:sz w:val="30"/>
          <w:szCs w:val="30"/>
          <w:cs/>
        </w:rPr>
        <w:t xml:space="preserve"> </w:t>
      </w:r>
      <w:r w:rsidRPr="00E24A14">
        <w:rPr>
          <w:rFonts w:ascii="Angsana New" w:hAnsi="Angsana New" w:cs="Angsana New" w:hint="cs"/>
          <w:sz w:val="30"/>
          <w:szCs w:val="30"/>
          <w:cs/>
        </w:rPr>
        <w:t>เว้นแต่มูลค่ายุติธรรมที่ได้มาถูกจัดลำดับชั้นการวัดมูลค่ายุติธรรมอยู่ในระดับที่</w:t>
      </w:r>
      <w:r w:rsidRPr="00E24A14">
        <w:rPr>
          <w:rFonts w:ascii="Angsana New" w:hAnsi="Angsana New" w:cs="Angsana New"/>
          <w:sz w:val="30"/>
          <w:szCs w:val="30"/>
          <w:cs/>
        </w:rPr>
        <w:t xml:space="preserve"> </w:t>
      </w:r>
      <w:r w:rsidR="00B53767">
        <w:rPr>
          <w:rFonts w:ascii="Angsana New" w:hAnsi="Angsana New" w:cs="Angsana New"/>
          <w:sz w:val="30"/>
          <w:szCs w:val="30"/>
        </w:rPr>
        <w:t>3</w:t>
      </w:r>
      <w:r w:rsidRPr="00E24A14">
        <w:rPr>
          <w:rFonts w:ascii="Angsana New" w:hAnsi="Angsana New" w:cs="Angsana New"/>
          <w:sz w:val="30"/>
          <w:szCs w:val="30"/>
        </w:rPr>
        <w:t xml:space="preserve"> </w:t>
      </w:r>
      <w:r w:rsidRPr="00E24A14">
        <w:rPr>
          <w:rFonts w:ascii="Angsana New" w:hAnsi="Angsana New" w:cs="Angsana New" w:hint="cs"/>
          <w:sz w:val="30"/>
          <w:szCs w:val="30"/>
          <w:cs/>
        </w:rPr>
        <w:t>ผลต่างดังกล่าวจ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หรือจนกว่ามูลค่ายุติธรรมมีการโอนเปลี่ยนลำดับชั้นหรือเมื่อรายการดังกล่าวสิ้นสุดลง</w:t>
      </w:r>
    </w:p>
    <w:p w14:paraId="6FC1053D" w14:textId="77777777" w:rsidR="00E3052B" w:rsidRDefault="00E3052B" w:rsidP="009F05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1B8B249B" w14:textId="0B3314BB" w:rsidR="00C37BEC" w:rsidRPr="002B54BD" w:rsidRDefault="00C37BEC" w:rsidP="004167EE">
      <w:pPr>
        <w:pStyle w:val="FSHeadPolicy"/>
        <w:ind w:left="540" w:hanging="540"/>
      </w:pPr>
      <w:r w:rsidRPr="002B54BD">
        <w:rPr>
          <w:cs/>
        </w:rPr>
        <w:t>รายได้</w:t>
      </w:r>
      <w:r w:rsidR="00E24A14" w:rsidRPr="00E24A14">
        <w:rPr>
          <w:rFonts w:hint="cs"/>
          <w:cs/>
        </w:rPr>
        <w:t>จากสัญญาที่ทำกับลูกค้า</w:t>
      </w:r>
      <w:r w:rsidR="00DC468A" w:rsidRPr="002B54BD">
        <w:t xml:space="preserve"> </w:t>
      </w:r>
    </w:p>
    <w:p w14:paraId="44081617" w14:textId="77777777" w:rsidR="00DC468A" w:rsidRPr="002B54BD" w:rsidRDefault="00DC468A" w:rsidP="0030121B">
      <w:pPr>
        <w:pStyle w:val="FSContent"/>
      </w:pPr>
    </w:p>
    <w:p w14:paraId="4E2E337A" w14:textId="4CC3F235" w:rsidR="00C37BEC" w:rsidRPr="002B54BD" w:rsidRDefault="00DC468A" w:rsidP="00E16A77">
      <w:pPr>
        <w:pStyle w:val="FSBlank"/>
        <w:rPr>
          <w:sz w:val="30"/>
          <w:szCs w:val="30"/>
        </w:rPr>
      </w:pPr>
      <w:r w:rsidRPr="002B54BD">
        <w:rPr>
          <w:sz w:val="30"/>
          <w:szCs w:val="30"/>
          <w:cs/>
        </w:rPr>
        <w:t>รายได้รับรู้เมื่อลูกค้ามีอำนาจควบคุมในสินค้าด้วยจำนวนเงินที่สะท้อนถึงสิ่งตอบแทนที่บริษัทคาดว่าจะมีสิทธิได้รับซึ่งไม่รวมจำนวนเงินที่เก็บแทนบุคคลที่สาม ภาษีมูลค่าเพิ่มและแสดงสุทธิจากส่วนลดการค้าและส่วนลดตามปริมาณ</w:t>
      </w:r>
    </w:p>
    <w:p w14:paraId="7D71FCBA" w14:textId="77777777" w:rsidR="0081244A" w:rsidRDefault="0081244A" w:rsidP="00DC468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1DF40BBC" w14:textId="2AC9092E" w:rsidR="00DC468A" w:rsidRPr="002B54BD" w:rsidRDefault="00DC468A" w:rsidP="00DC468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2B54BD">
        <w:rPr>
          <w:rFonts w:ascii="Angsana New" w:hAnsi="Angsana New"/>
          <w:i/>
          <w:iCs/>
          <w:sz w:val="30"/>
          <w:szCs w:val="30"/>
          <w:cs/>
        </w:rPr>
        <w:t>การขายสินค้า</w:t>
      </w:r>
    </w:p>
    <w:p w14:paraId="3672EEBC" w14:textId="77777777" w:rsidR="00DC468A" w:rsidRPr="00160B0D" w:rsidRDefault="00DC468A" w:rsidP="0030121B">
      <w:pPr>
        <w:pStyle w:val="FSContent"/>
      </w:pPr>
    </w:p>
    <w:p w14:paraId="3A9977E7" w14:textId="41FC84A7" w:rsidR="00D71A39" w:rsidRPr="00160B0D" w:rsidRDefault="00E24A14" w:rsidP="00DC468A">
      <w:pPr>
        <w:pStyle w:val="FSBlank"/>
        <w:rPr>
          <w:sz w:val="30"/>
          <w:szCs w:val="30"/>
        </w:rPr>
      </w:pPr>
      <w:r w:rsidRPr="00160B0D">
        <w:rPr>
          <w:sz w:val="30"/>
          <w:szCs w:val="30"/>
          <w:cs/>
        </w:rPr>
        <w:t>รายได้จากการขายสินค้ารับรู้ ณ วันที่มีการส่งมอบสินค้าให้กับลูกค้า</w:t>
      </w:r>
      <w:r w:rsidR="00DC468A" w:rsidRPr="00160B0D">
        <w:rPr>
          <w:sz w:val="30"/>
          <w:szCs w:val="30"/>
        </w:rPr>
        <w:t xml:space="preserve"> </w:t>
      </w:r>
      <w:r w:rsidR="00D71A39" w:rsidRPr="00160B0D">
        <w:rPr>
          <w:sz w:val="30"/>
          <w:szCs w:val="30"/>
          <w:cs/>
        </w:rPr>
        <w:t>สำหรับการขายที่ให้สิทธิลูกค้าในการคืนสินค้า บริษัททำการประมาณการรับคืนสินค้าจากข้อมูลอัตราการคืนสินค้าในอดีตและจะไม่รับรู้รายได้จากการขายสินค้าสำหรับรายการดังกล่าวรวมถึงยังคงรับรู้สินค้าที่คาดว่าจะได้รับคืนเป็นสินค้าคงเหลือ</w:t>
      </w:r>
    </w:p>
    <w:p w14:paraId="70A3E9FE" w14:textId="77777777" w:rsidR="00D71A39" w:rsidRPr="00DB47CF" w:rsidRDefault="00D71A39" w:rsidP="00DC468A">
      <w:pPr>
        <w:pStyle w:val="FSBlank"/>
        <w:rPr>
          <w:sz w:val="30"/>
          <w:szCs w:val="30"/>
        </w:rPr>
      </w:pPr>
    </w:p>
    <w:p w14:paraId="482700CE" w14:textId="0D314503" w:rsidR="00CF4101" w:rsidRPr="002B54BD" w:rsidRDefault="004A4E7A" w:rsidP="00CF4101">
      <w:pPr>
        <w:pStyle w:val="FSBlank"/>
        <w:rPr>
          <w:sz w:val="30"/>
          <w:szCs w:val="30"/>
        </w:rPr>
      </w:pPr>
      <w:r w:rsidRPr="004A4E7A">
        <w:rPr>
          <w:rFonts w:hint="cs"/>
          <w:sz w:val="30"/>
          <w:szCs w:val="30"/>
          <w:cs/>
        </w:rPr>
        <w:lastRenderedPageBreak/>
        <w:t>สำหรับสัญญาที่มีการรวมการขายสินค้าและบริการเข้าด้วยกัน</w:t>
      </w:r>
      <w:r w:rsidRPr="004A4E7A">
        <w:rPr>
          <w:sz w:val="30"/>
          <w:szCs w:val="30"/>
          <w:cs/>
        </w:rPr>
        <w:t xml:space="preserve"> </w:t>
      </w:r>
      <w:r w:rsidRPr="004A4E7A">
        <w:rPr>
          <w:rFonts w:hint="cs"/>
          <w:sz w:val="30"/>
          <w:szCs w:val="30"/>
          <w:cs/>
        </w:rPr>
        <w:t>บริษัทรับรู้รายได้จากการขายสินค้าและการให้บริการแยกจากกัน</w:t>
      </w:r>
      <w:r w:rsidRPr="004A4E7A">
        <w:rPr>
          <w:sz w:val="30"/>
          <w:szCs w:val="30"/>
          <w:cs/>
        </w:rPr>
        <w:t xml:space="preserve"> </w:t>
      </w:r>
      <w:r w:rsidRPr="004A4E7A">
        <w:rPr>
          <w:rFonts w:hint="cs"/>
          <w:sz w:val="30"/>
          <w:szCs w:val="30"/>
          <w:cs/>
        </w:rPr>
        <w:t>หากสามารถแยกสินค้าหรือบริการดังกล่าวออกจากกันได้และลูกค้าได้รับประโยชน์จากสินค้าหรือบริการนั้น</w:t>
      </w:r>
      <w:r w:rsidRPr="004A4E7A">
        <w:rPr>
          <w:sz w:val="30"/>
          <w:szCs w:val="30"/>
          <w:cs/>
        </w:rPr>
        <w:t xml:space="preserve"> </w:t>
      </w:r>
      <w:r w:rsidRPr="004A4E7A">
        <w:rPr>
          <w:rFonts w:hint="cs"/>
          <w:sz w:val="30"/>
          <w:szCs w:val="30"/>
          <w:cs/>
        </w:rPr>
        <w:t>หรือมีการให้บริการหลาย</w:t>
      </w:r>
      <w:r>
        <w:rPr>
          <w:sz w:val="30"/>
          <w:szCs w:val="30"/>
        </w:rPr>
        <w:t xml:space="preserve"> </w:t>
      </w:r>
      <w:r w:rsidRPr="004A4E7A">
        <w:rPr>
          <w:rFonts w:hint="cs"/>
          <w:sz w:val="30"/>
          <w:szCs w:val="30"/>
          <w:cs/>
        </w:rPr>
        <w:t>ๆ</w:t>
      </w:r>
      <w:r w:rsidRPr="004A4E7A">
        <w:rPr>
          <w:sz w:val="30"/>
          <w:szCs w:val="30"/>
          <w:cs/>
        </w:rPr>
        <w:t xml:space="preserve"> </w:t>
      </w:r>
      <w:r w:rsidRPr="004A4E7A">
        <w:rPr>
          <w:rFonts w:hint="cs"/>
          <w:sz w:val="30"/>
          <w:szCs w:val="30"/>
          <w:cs/>
        </w:rPr>
        <w:t>ประเภทในรอบระยะเวลารายงานที่แตกต่างกัน</w:t>
      </w:r>
      <w:r w:rsidRPr="004A4E7A">
        <w:rPr>
          <w:sz w:val="30"/>
          <w:szCs w:val="30"/>
          <w:cs/>
        </w:rPr>
        <w:t xml:space="preserve"> </w:t>
      </w:r>
      <w:r w:rsidRPr="004A4E7A">
        <w:rPr>
          <w:rFonts w:hint="cs"/>
          <w:sz w:val="30"/>
          <w:szCs w:val="30"/>
          <w:cs/>
        </w:rPr>
        <w:t>สิ่งตอบแทนที่ได้รับจะถูกปันส่วนตามสัดส่วนของราคาขายที่เป็นเอกเทศของสินค้าและบริการนั้น</w:t>
      </w:r>
      <w:r>
        <w:rPr>
          <w:sz w:val="30"/>
          <w:szCs w:val="30"/>
        </w:rPr>
        <w:t xml:space="preserve"> </w:t>
      </w:r>
      <w:r w:rsidRPr="004A4E7A">
        <w:rPr>
          <w:rFonts w:hint="cs"/>
          <w:sz w:val="30"/>
          <w:szCs w:val="30"/>
          <w:cs/>
        </w:rPr>
        <w:t>ๆ</w:t>
      </w:r>
    </w:p>
    <w:p w14:paraId="76EF95A9" w14:textId="77777777" w:rsidR="00E3732F" w:rsidRDefault="00E3732F" w:rsidP="00457B88">
      <w:pPr>
        <w:pStyle w:val="FSContent"/>
      </w:pPr>
    </w:p>
    <w:p w14:paraId="7B71FBC6" w14:textId="77777777" w:rsidR="00457B88" w:rsidRPr="00E16A77" w:rsidRDefault="00457B88" w:rsidP="00457B88">
      <w:pPr>
        <w:pStyle w:val="FSHeadPolicy"/>
        <w:ind w:left="540" w:hanging="540"/>
      </w:pPr>
      <w:r w:rsidRPr="00E16A77">
        <w:rPr>
          <w:cs/>
        </w:rPr>
        <w:t>ภาษีเงินได้</w:t>
      </w:r>
    </w:p>
    <w:p w14:paraId="5ED4D74F" w14:textId="77777777" w:rsidR="00457B88" w:rsidRPr="00F62F05" w:rsidRDefault="00457B88" w:rsidP="00457B88">
      <w:pPr>
        <w:pStyle w:val="FSContent"/>
        <w:rPr>
          <w:sz w:val="26"/>
          <w:szCs w:val="26"/>
        </w:rPr>
      </w:pPr>
    </w:p>
    <w:p w14:paraId="2654DF9F" w14:textId="2AF9BC5B" w:rsidR="00457B88" w:rsidRDefault="000F539A" w:rsidP="00457B88">
      <w:pPr>
        <w:pStyle w:val="FSContent"/>
      </w:pPr>
      <w:r w:rsidRPr="000F539A">
        <w:rPr>
          <w:rFonts w:hint="cs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ซึ่งรับรู้ในกำไรหรือขาดทุนเว้นแต่รายการที่รับรู้โดยตรงในส่วนของผู้ถือหุ้นหรือกำไรขาดทุนเบ็ดเสร็จอื่น</w:t>
      </w:r>
    </w:p>
    <w:p w14:paraId="49BBC108" w14:textId="77777777" w:rsidR="007D15E4" w:rsidRPr="000F539A" w:rsidRDefault="007D15E4" w:rsidP="00457B88">
      <w:pPr>
        <w:pStyle w:val="FSContent"/>
      </w:pPr>
    </w:p>
    <w:p w14:paraId="465BE68E" w14:textId="5820671F" w:rsidR="000F539A" w:rsidRPr="000F539A" w:rsidRDefault="000F539A" w:rsidP="000F539A">
      <w:pPr>
        <w:pStyle w:val="FSContent"/>
      </w:pPr>
      <w:r w:rsidRPr="000F539A">
        <w:rPr>
          <w:rFonts w:hint="cs"/>
          <w:cs/>
        </w:rPr>
        <w:t>ภาษีเงินได้ของงวดปัจจุบันบันทึกโดยคำนวณจากกำไรหรือขาดทุนประจำปีที่ต้องเสียภาษี</w:t>
      </w:r>
      <w:r w:rsidRPr="000F539A">
        <w:rPr>
          <w:cs/>
        </w:rPr>
        <w:t xml:space="preserve"> </w:t>
      </w:r>
      <w:r w:rsidRPr="000F539A">
        <w:rPr>
          <w:rFonts w:hint="cs"/>
          <w:cs/>
        </w:rPr>
        <w:t>โดยใช้อัตราภาษีที่ประกาศใช้หรือที่คาดว่ามีผลบังคับใช้</w:t>
      </w:r>
      <w:r w:rsidRPr="000F539A">
        <w:rPr>
          <w:cs/>
        </w:rPr>
        <w:t xml:space="preserve"> </w:t>
      </w:r>
      <w:r w:rsidRPr="000F539A">
        <w:rPr>
          <w:rFonts w:hint="cs"/>
          <w:cs/>
        </w:rPr>
        <w:t>ณ</w:t>
      </w:r>
      <w:r w:rsidRPr="000F539A">
        <w:rPr>
          <w:cs/>
        </w:rPr>
        <w:t xml:space="preserve"> </w:t>
      </w:r>
      <w:r w:rsidRPr="000F539A">
        <w:rPr>
          <w:rFonts w:hint="cs"/>
          <w:cs/>
        </w:rPr>
        <w:t>วันที่รายงาน</w:t>
      </w:r>
      <w:r w:rsidRPr="000F539A">
        <w:rPr>
          <w:cs/>
        </w:rPr>
        <w:t xml:space="preserve"> </w:t>
      </w:r>
      <w:r w:rsidRPr="000F539A">
        <w:rPr>
          <w:rFonts w:hint="cs"/>
          <w:cs/>
        </w:rPr>
        <w:t>ตลอดจนการปรับปรุงทางภาษีที่เกี่ยวกับรายการในปีก่อน ๆ</w:t>
      </w:r>
      <w:r w:rsidRPr="000F539A">
        <w:rPr>
          <w:cs/>
        </w:rPr>
        <w:t xml:space="preserve"> </w:t>
      </w:r>
    </w:p>
    <w:p w14:paraId="4EA8A4C9" w14:textId="77777777" w:rsidR="000F539A" w:rsidRPr="008E1E15" w:rsidRDefault="000F539A" w:rsidP="000F539A">
      <w:pPr>
        <w:pStyle w:val="FSContent"/>
        <w:rPr>
          <w:sz w:val="24"/>
          <w:szCs w:val="24"/>
        </w:rPr>
      </w:pPr>
    </w:p>
    <w:p w14:paraId="36C68CA2" w14:textId="2B01C4F8" w:rsidR="000F539A" w:rsidRPr="000F539A" w:rsidRDefault="000F539A" w:rsidP="000F539A">
      <w:pPr>
        <w:pStyle w:val="FSContent"/>
      </w:pPr>
      <w:r w:rsidRPr="000F539A">
        <w:rPr>
          <w:rFonts w:hint="cs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</w:t>
      </w:r>
      <w:r w:rsidRPr="000F539A">
        <w:rPr>
          <w:cs/>
        </w:rPr>
        <w:t xml:space="preserve"> </w:t>
      </w:r>
      <w:r w:rsidRPr="000F539A">
        <w:rPr>
          <w:rFonts w:hint="cs"/>
          <w:cs/>
        </w:rPr>
        <w:t>ภาษีเงินได้รอการตัดบัญชีจะไม่ถูกรับรู้เมื่อเกิดจากผลแตกต่างชั่วคราว</w:t>
      </w:r>
      <w:r w:rsidRPr="000F539A">
        <w:rPr>
          <w:cs/>
        </w:rPr>
        <w:t xml:space="preserve"> </w:t>
      </w:r>
      <w:r w:rsidRPr="000F539A">
        <w:rPr>
          <w:rFonts w:hint="cs"/>
          <w:cs/>
        </w:rPr>
        <w:t>สำหรับ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</w:t>
      </w:r>
    </w:p>
    <w:p w14:paraId="7A0E05FA" w14:textId="77777777" w:rsidR="000F539A" w:rsidRPr="008E1E15" w:rsidRDefault="000F539A" w:rsidP="000F539A">
      <w:pPr>
        <w:pStyle w:val="FSContent"/>
        <w:rPr>
          <w:sz w:val="24"/>
          <w:szCs w:val="24"/>
        </w:rPr>
      </w:pPr>
    </w:p>
    <w:p w14:paraId="070853F1" w14:textId="18F975AA" w:rsidR="000F539A" w:rsidRPr="000F539A" w:rsidRDefault="000F539A" w:rsidP="000F539A">
      <w:pPr>
        <w:pStyle w:val="FSContent"/>
      </w:pPr>
      <w:r w:rsidRPr="000F539A">
        <w:rPr>
          <w:rFonts w:hint="cs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บริษัทคาดว่าจะได้รับผลประโยชน์จากสินทรัพย์หรือจะจ่ายชำระหนี้สินตามมูลค่าตามบัญชี</w:t>
      </w:r>
      <w:r w:rsidRPr="000F539A">
        <w:rPr>
          <w:cs/>
        </w:rPr>
        <w:t xml:space="preserve"> </w:t>
      </w:r>
      <w:r w:rsidRPr="000F539A">
        <w:rPr>
          <w:rFonts w:hint="cs"/>
          <w:cs/>
        </w:rPr>
        <w:t>ณ</w:t>
      </w:r>
      <w:r w:rsidRPr="000F539A">
        <w:rPr>
          <w:cs/>
        </w:rPr>
        <w:t xml:space="preserve"> </w:t>
      </w:r>
      <w:r w:rsidRPr="000F539A">
        <w:rPr>
          <w:rFonts w:hint="cs"/>
          <w:cs/>
        </w:rPr>
        <w:t>วันสิ้นรอบระยะเวลารายงาน</w:t>
      </w:r>
      <w:r w:rsidRPr="000F539A">
        <w:rPr>
          <w:cs/>
        </w:rPr>
        <w:t xml:space="preserve"> </w:t>
      </w:r>
      <w:r w:rsidRPr="000F539A">
        <w:rPr>
          <w:rFonts w:hint="cs"/>
          <w:cs/>
        </w:rPr>
        <w:t>โดยใช้อัตราภาษีที่ประกาศใช้หรือที่คาดว่ามีผลบังคับใช้</w:t>
      </w:r>
      <w:r w:rsidRPr="000F539A">
        <w:rPr>
          <w:cs/>
        </w:rPr>
        <w:t xml:space="preserve"> </w:t>
      </w:r>
      <w:r w:rsidRPr="000F539A">
        <w:rPr>
          <w:rFonts w:hint="cs"/>
          <w:cs/>
        </w:rPr>
        <w:t>ณ</w:t>
      </w:r>
      <w:r w:rsidRPr="000F539A">
        <w:rPr>
          <w:cs/>
        </w:rPr>
        <w:t xml:space="preserve"> </w:t>
      </w:r>
      <w:r w:rsidRPr="000F539A">
        <w:rPr>
          <w:rFonts w:hint="cs"/>
          <w:cs/>
        </w:rPr>
        <w:t>วันที่รายงาน</w:t>
      </w:r>
      <w:r w:rsidRPr="000F539A">
        <w:rPr>
          <w:cs/>
        </w:rPr>
        <w:t xml:space="preserve"> </w:t>
      </w:r>
      <w:r w:rsidRPr="000F539A">
        <w:rPr>
          <w:rFonts w:hint="cs"/>
          <w:cs/>
        </w:rPr>
        <w:t>ทั้งนี้</w:t>
      </w:r>
      <w:r w:rsidRPr="000F539A">
        <w:rPr>
          <w:cs/>
        </w:rPr>
        <w:t xml:space="preserve"> </w:t>
      </w:r>
      <w:r w:rsidRPr="000F539A">
        <w:rPr>
          <w:rFonts w:hint="cs"/>
          <w:cs/>
        </w:rPr>
        <w:t>สินทรัพย์ภาษีเงินได้ของงวดปัจจุบันจะหักกลบกับหนี้สินภาษีเงินได้ของงวดปัจจุบันในงบการเงิน</w:t>
      </w:r>
    </w:p>
    <w:p w14:paraId="6588EB70" w14:textId="77777777" w:rsidR="000F539A" w:rsidRPr="008E1E15" w:rsidRDefault="000F539A" w:rsidP="000F539A">
      <w:pPr>
        <w:pStyle w:val="FSContent"/>
        <w:rPr>
          <w:sz w:val="24"/>
          <w:szCs w:val="24"/>
        </w:rPr>
      </w:pPr>
    </w:p>
    <w:p w14:paraId="7B1F80DE" w14:textId="5C946A80" w:rsidR="00457B88" w:rsidRDefault="000F539A" w:rsidP="00A878F6">
      <w:pPr>
        <w:pStyle w:val="FSContent"/>
      </w:pPr>
      <w:r w:rsidRPr="000F539A">
        <w:rPr>
          <w:rFonts w:hint="cs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</w:t>
      </w:r>
      <w:r w:rsidRPr="000F539A">
        <w:rPr>
          <w:cs/>
        </w:rPr>
        <w:t xml:space="preserve"> </w:t>
      </w:r>
      <w:r w:rsidRPr="000F539A">
        <w:rPr>
          <w:rFonts w:hint="cs"/>
          <w:cs/>
        </w:rPr>
        <w:t>สินทรัพย์ภาษีเงินได้รอการตัดบัญชีจะถูกทบทวน</w:t>
      </w:r>
      <w:r w:rsidRPr="000F539A">
        <w:rPr>
          <w:cs/>
        </w:rPr>
        <w:t xml:space="preserve"> </w:t>
      </w:r>
      <w:r w:rsidRPr="000F539A">
        <w:rPr>
          <w:rFonts w:hint="cs"/>
          <w:cs/>
        </w:rPr>
        <w:t>ณ</w:t>
      </w:r>
      <w:r w:rsidRPr="000F539A">
        <w:rPr>
          <w:cs/>
        </w:rPr>
        <w:t xml:space="preserve"> </w:t>
      </w:r>
      <w:r w:rsidRPr="000F539A">
        <w:rPr>
          <w:rFonts w:hint="cs"/>
          <w:cs/>
        </w:rPr>
        <w:t>ทุกวันที่รายงานและจะถูกปรับลดลงเท่าที่ประโยชน์ทางภาษีจะมีโอกาสถูกใช้จริง</w:t>
      </w:r>
    </w:p>
    <w:p w14:paraId="44C693B5" w14:textId="77777777" w:rsidR="00765DE1" w:rsidRPr="008E1E15" w:rsidRDefault="00765DE1" w:rsidP="00A878F6">
      <w:pPr>
        <w:pStyle w:val="FSContent"/>
        <w:rPr>
          <w:sz w:val="24"/>
          <w:szCs w:val="24"/>
        </w:rPr>
      </w:pPr>
    </w:p>
    <w:p w14:paraId="27ABD014" w14:textId="77777777" w:rsidR="00FD44E6" w:rsidRPr="002B54BD" w:rsidRDefault="00FD44E6" w:rsidP="004167EE">
      <w:pPr>
        <w:pStyle w:val="FSHeadPolicy"/>
        <w:ind w:left="540" w:hanging="540"/>
      </w:pPr>
      <w:r w:rsidRPr="002B54BD">
        <w:rPr>
          <w:cs/>
        </w:rPr>
        <w:t xml:space="preserve">กำไรต่อหุ้น </w:t>
      </w:r>
    </w:p>
    <w:p w14:paraId="055A48D1" w14:textId="77777777" w:rsidR="00FD44E6" w:rsidRPr="008E1E15" w:rsidRDefault="00FD44E6" w:rsidP="001E5620">
      <w:pPr>
        <w:pStyle w:val="FSBlank"/>
        <w:rPr>
          <w:sz w:val="24"/>
          <w:szCs w:val="24"/>
        </w:rPr>
      </w:pPr>
    </w:p>
    <w:p w14:paraId="73A81A38" w14:textId="3523CB9B" w:rsidR="00FD44E6" w:rsidRPr="002B54BD" w:rsidRDefault="00FD44E6" w:rsidP="001E5620">
      <w:pPr>
        <w:pStyle w:val="FSContent"/>
      </w:pPr>
      <w:r w:rsidRPr="002B54BD">
        <w:rPr>
          <w:cs/>
        </w:rPr>
        <w:t>กำไรต่อหุ้นขั้นพื้นฐานคำนวณโดยการหารกำไรหรือขาดทุนของผู้ถือหุ้นสามัญของบริษัท ด้วยจำนวนหุ้นสามัญ</w:t>
      </w:r>
      <w:r w:rsidR="0081244A">
        <w:br/>
      </w:r>
      <w:r w:rsidRPr="002B54BD">
        <w:rPr>
          <w:cs/>
        </w:rPr>
        <w:t>ถัวเฉลี่ยถ่วงน้ำหนักที่ออกจำหน่ายระหว่างปี</w:t>
      </w:r>
      <w:r w:rsidRPr="002B54BD">
        <w:t xml:space="preserve"> </w:t>
      </w:r>
    </w:p>
    <w:p w14:paraId="1302BB33" w14:textId="52DF499B" w:rsidR="00B16643" w:rsidRPr="008E1E15" w:rsidRDefault="00B16643" w:rsidP="001E5620">
      <w:pPr>
        <w:pStyle w:val="FSContent"/>
        <w:rPr>
          <w:sz w:val="24"/>
          <w:szCs w:val="24"/>
          <w:cs/>
        </w:rPr>
      </w:pPr>
    </w:p>
    <w:p w14:paraId="46B64CDD" w14:textId="77777777" w:rsidR="00CB04F4" w:rsidRDefault="00CB04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>
        <w:rPr>
          <w:cs/>
        </w:rPr>
        <w:br w:type="page"/>
      </w:r>
    </w:p>
    <w:p w14:paraId="6AD459E2" w14:textId="47669D88" w:rsidR="004B7680" w:rsidRPr="004B7680" w:rsidRDefault="004B7680" w:rsidP="004167EE">
      <w:pPr>
        <w:pStyle w:val="FSHeadPolicy"/>
        <w:ind w:left="540" w:hanging="540"/>
        <w:rPr>
          <w:cs/>
        </w:rPr>
      </w:pPr>
      <w:r w:rsidRPr="004B7680">
        <w:rPr>
          <w:cs/>
        </w:rPr>
        <w:lastRenderedPageBreak/>
        <w:t>บุคคลหรือกิจการที่เกี่ยวข้องกัน</w:t>
      </w:r>
    </w:p>
    <w:p w14:paraId="6F892271" w14:textId="77777777" w:rsidR="004B7680" w:rsidRPr="008E1E15" w:rsidRDefault="004B7680" w:rsidP="00C96465">
      <w:pPr>
        <w:pStyle w:val="FSContent"/>
        <w:rPr>
          <w:rFonts w:ascii="Gautami" w:hAnsi="Gautami" w:cs="Gautami"/>
          <w:sz w:val="24"/>
          <w:szCs w:val="24"/>
        </w:rPr>
      </w:pPr>
    </w:p>
    <w:p w14:paraId="7AFB4641" w14:textId="05FA4A0B" w:rsidR="004B7680" w:rsidRDefault="009B27E1" w:rsidP="004B7680">
      <w:pPr>
        <w:pStyle w:val="FSContent"/>
      </w:pPr>
      <w:r w:rsidRPr="009B27E1">
        <w:rPr>
          <w:rFonts w:hint="cs"/>
          <w:cs/>
        </w:rPr>
        <w:t>บุคคลหรือกิจการที่เกี่ยวข้องกัน</w:t>
      </w:r>
      <w:r w:rsidRPr="009B27E1">
        <w:rPr>
          <w:cs/>
        </w:rPr>
        <w:t xml:space="preserve"> </w:t>
      </w:r>
      <w:r w:rsidRPr="009B27E1">
        <w:rPr>
          <w:rFonts w:hint="cs"/>
          <w:cs/>
        </w:rPr>
        <w:t>หมายถึง</w:t>
      </w:r>
      <w:r w:rsidRPr="009B27E1">
        <w:rPr>
          <w:cs/>
        </w:rPr>
        <w:t xml:space="preserve"> </w:t>
      </w:r>
      <w:r w:rsidRPr="009B27E1">
        <w:rPr>
          <w:rFonts w:hint="cs"/>
          <w:cs/>
        </w:rPr>
        <w:t>บุคคลหรือกิจการที่มีอำนาจควบคุมทั้งทางตรงและทางอ้อมหรือมีอิทธิพลอย่างมีสาระสำคัญในการตัดสินใจทางการเงินและการบริหารของบริษัท</w:t>
      </w:r>
      <w:r w:rsidRPr="009B27E1">
        <w:rPr>
          <w:cs/>
        </w:rPr>
        <w:t xml:space="preserve"> </w:t>
      </w:r>
      <w:r w:rsidRPr="009B27E1">
        <w:rPr>
          <w:rFonts w:hint="cs"/>
          <w:cs/>
        </w:rPr>
        <w:t>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บริษัท</w:t>
      </w:r>
      <w:r w:rsidRPr="009B27E1">
        <w:rPr>
          <w:cs/>
        </w:rPr>
        <w:t xml:space="preserve"> </w:t>
      </w:r>
      <w:r w:rsidRPr="009B27E1">
        <w:rPr>
          <w:rFonts w:hint="cs"/>
          <w:cs/>
        </w:rPr>
        <w:t>หรือบริษัทมีอำนาจควบคุมทั้งทางตรงและทางอ้อม</w:t>
      </w:r>
      <w:r w:rsidRPr="009B27E1">
        <w:rPr>
          <w:cs/>
        </w:rPr>
        <w:t xml:space="preserve"> </w:t>
      </w:r>
      <w:r w:rsidRPr="009B27E1">
        <w:rPr>
          <w:rFonts w:hint="cs"/>
          <w:cs/>
        </w:rPr>
        <w:t>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14:paraId="6DF72BBC" w14:textId="77777777" w:rsidR="00E3732F" w:rsidRPr="008E1E15" w:rsidRDefault="00E3732F" w:rsidP="004B7680">
      <w:pPr>
        <w:pStyle w:val="FSContent"/>
        <w:rPr>
          <w:sz w:val="24"/>
          <w:szCs w:val="24"/>
        </w:rPr>
      </w:pPr>
    </w:p>
    <w:p w14:paraId="14C31989" w14:textId="77777777" w:rsidR="008F0035" w:rsidRPr="000C2AEA" w:rsidRDefault="008F0035" w:rsidP="004167EE">
      <w:pPr>
        <w:pStyle w:val="FSHeadPolicy"/>
        <w:ind w:left="540" w:hanging="540"/>
        <w:rPr>
          <w:cs/>
        </w:rPr>
      </w:pPr>
      <w:r w:rsidRPr="000C2AEA">
        <w:rPr>
          <w:rFonts w:hint="cs"/>
          <w:cs/>
        </w:rPr>
        <w:t>รายงานทางการเงินจำแนกตามส่วนงาน</w:t>
      </w:r>
    </w:p>
    <w:p w14:paraId="1BB7623B" w14:textId="77777777" w:rsidR="008F0035" w:rsidRPr="00DB47CF" w:rsidRDefault="008F0035" w:rsidP="00B16643">
      <w:pPr>
        <w:pStyle w:val="FSContent"/>
        <w:rPr>
          <w:sz w:val="20"/>
          <w:szCs w:val="20"/>
          <w:highlight w:val="cyan"/>
        </w:rPr>
      </w:pPr>
    </w:p>
    <w:p w14:paraId="65403385" w14:textId="5AAF87AF" w:rsidR="008F0035" w:rsidRDefault="008F0035" w:rsidP="001E5620">
      <w:pPr>
        <w:pStyle w:val="FSContent"/>
      </w:pPr>
      <w:r w:rsidRPr="000C2AEA">
        <w:rPr>
          <w:cs/>
        </w:rPr>
        <w:t>ผลการดำเนินงานของส่วนงานที่รายงานต่อประธานเจ้าหน้าที่บริหารของบริษัท (ผู้มีอำนาจตัดสินใจสูงสุดด้าน</w:t>
      </w:r>
      <w:r w:rsidR="001E5620" w:rsidRPr="000C2AEA">
        <w:rPr>
          <w:cs/>
        </w:rPr>
        <w:br/>
      </w:r>
      <w:r w:rsidRPr="000C2AEA">
        <w:rPr>
          <w:cs/>
        </w:rPr>
        <w:t xml:space="preserve">การดำเนินงาน)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</w:t>
      </w:r>
    </w:p>
    <w:p w14:paraId="1AF536C4" w14:textId="77777777" w:rsidR="00CB04F4" w:rsidRDefault="00CB04F4" w:rsidP="001E5620">
      <w:pPr>
        <w:pStyle w:val="FSContent"/>
      </w:pPr>
    </w:p>
    <w:p w14:paraId="46EB357F" w14:textId="72F2A98B" w:rsidR="00EE4131" w:rsidRDefault="00EE4131" w:rsidP="005C7BCD">
      <w:pPr>
        <w:pStyle w:val="FSHeadMain"/>
      </w:pPr>
      <w:r w:rsidRPr="00B44823">
        <w:rPr>
          <w:cs/>
        </w:rPr>
        <w:t>บุคคลหรือกิจการที่เกี่ยวข้องกัน</w:t>
      </w:r>
    </w:p>
    <w:p w14:paraId="487013B1" w14:textId="77777777" w:rsidR="00E72E9F" w:rsidRPr="008E1E15" w:rsidRDefault="00E72E9F" w:rsidP="00E72E9F">
      <w:pPr>
        <w:pStyle w:val="FSBlank"/>
        <w:rPr>
          <w:sz w:val="16"/>
          <w:szCs w:val="16"/>
          <w:highlight w:val="cyan"/>
        </w:rPr>
      </w:pPr>
    </w:p>
    <w:p w14:paraId="1636EF79" w14:textId="28A6458F" w:rsidR="005C6632" w:rsidRDefault="005C6632" w:rsidP="004B7680">
      <w:pPr>
        <w:pStyle w:val="FSHeadMain"/>
        <w:numPr>
          <w:ilvl w:val="0"/>
          <w:numId w:val="0"/>
        </w:numPr>
        <w:ind w:left="518"/>
        <w:rPr>
          <w:b w:val="0"/>
          <w:bCs w:val="0"/>
          <w:lang w:val="en-US"/>
        </w:rPr>
      </w:pPr>
      <w:r w:rsidRPr="005C6632">
        <w:rPr>
          <w:rFonts w:hint="cs"/>
          <w:b w:val="0"/>
          <w:bCs w:val="0"/>
          <w:cs/>
          <w:lang w:val="en-US"/>
        </w:rPr>
        <w:t>สำหรับบุคคลหรือกิจการอื่นที่เกี่ยวข้องกันที่มีรายการระหว่างกันที่มีนัยสำคัญกับบริษัทในระหว่างปีมีดังต่อไปนี้</w:t>
      </w:r>
    </w:p>
    <w:p w14:paraId="30C97B6F" w14:textId="3C911150" w:rsidR="00C96465" w:rsidRPr="008E1E15" w:rsidRDefault="00C96465" w:rsidP="004B7680">
      <w:pPr>
        <w:pStyle w:val="FSHeadMain"/>
        <w:numPr>
          <w:ilvl w:val="0"/>
          <w:numId w:val="0"/>
        </w:numPr>
        <w:ind w:left="518"/>
        <w:rPr>
          <w:b w:val="0"/>
          <w:bCs w:val="0"/>
          <w:sz w:val="16"/>
          <w:szCs w:val="16"/>
          <w:lang w:val="en-US"/>
        </w:rPr>
      </w:pPr>
    </w:p>
    <w:tbl>
      <w:tblPr>
        <w:tblW w:w="9162" w:type="dxa"/>
        <w:tblInd w:w="450" w:type="dxa"/>
        <w:tblLook w:val="01E0" w:firstRow="1" w:lastRow="1" w:firstColumn="1" w:lastColumn="1" w:noHBand="0" w:noVBand="0"/>
      </w:tblPr>
      <w:tblGrid>
        <w:gridCol w:w="3780"/>
        <w:gridCol w:w="1440"/>
        <w:gridCol w:w="3942"/>
      </w:tblGrid>
      <w:tr w:rsidR="00C96465" w:rsidRPr="00C96465" w14:paraId="7A327808" w14:textId="77777777" w:rsidTr="00C3746E">
        <w:trPr>
          <w:tblHeader/>
        </w:trPr>
        <w:tc>
          <w:tcPr>
            <w:tcW w:w="3780" w:type="dxa"/>
          </w:tcPr>
          <w:p w14:paraId="7A1EBE92" w14:textId="77777777" w:rsidR="00C96465" w:rsidRPr="00C96465" w:rsidRDefault="00C96465" w:rsidP="00C96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0881CD78" w14:textId="77777777" w:rsidR="00C96465" w:rsidRPr="00C96465" w:rsidRDefault="00C96465" w:rsidP="00C96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9646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ประเทศที่จัดตั้ง/</w:t>
            </w:r>
          </w:p>
        </w:tc>
        <w:tc>
          <w:tcPr>
            <w:tcW w:w="3942" w:type="dxa"/>
          </w:tcPr>
          <w:p w14:paraId="76B433C1" w14:textId="77777777" w:rsidR="00C96465" w:rsidRPr="00C96465" w:rsidRDefault="00C96465" w:rsidP="00C96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C96465" w:rsidRPr="00C96465" w14:paraId="7100F53D" w14:textId="77777777" w:rsidTr="00C3746E">
        <w:trPr>
          <w:tblHeader/>
        </w:trPr>
        <w:tc>
          <w:tcPr>
            <w:tcW w:w="3780" w:type="dxa"/>
          </w:tcPr>
          <w:p w14:paraId="7D33D419" w14:textId="77777777" w:rsidR="00C96465" w:rsidRPr="00C96465" w:rsidRDefault="00C96465" w:rsidP="00C96465">
            <w:pPr>
              <w:spacing w:line="240" w:lineRule="auto"/>
              <w:ind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9646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440" w:type="dxa"/>
          </w:tcPr>
          <w:p w14:paraId="485CB366" w14:textId="77777777" w:rsidR="00C96465" w:rsidRPr="00C96465" w:rsidRDefault="00C96465" w:rsidP="00C96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9646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3942" w:type="dxa"/>
          </w:tcPr>
          <w:p w14:paraId="275B34AF" w14:textId="77777777" w:rsidR="00C96465" w:rsidRPr="00C96465" w:rsidRDefault="00C96465" w:rsidP="00C96465">
            <w:pPr>
              <w:spacing w:line="240" w:lineRule="auto"/>
              <w:ind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9646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C96465" w:rsidRPr="00C96465" w14:paraId="14B5960E" w14:textId="77777777" w:rsidTr="00C3746E">
        <w:tc>
          <w:tcPr>
            <w:tcW w:w="3780" w:type="dxa"/>
          </w:tcPr>
          <w:p w14:paraId="4CCD12EE" w14:textId="245B2F70" w:rsidR="00C96465" w:rsidRPr="00C96465" w:rsidRDefault="00C96465" w:rsidP="00C96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96465">
              <w:rPr>
                <w:rFonts w:ascii="Angsana New" w:hAnsi="Angsana New" w:cs="Angsana New"/>
                <w:sz w:val="30"/>
                <w:szCs w:val="30"/>
              </w:rPr>
              <w:t>CTJ Holding</w:t>
            </w:r>
            <w:r w:rsidR="00B53767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C96465">
              <w:rPr>
                <w:rFonts w:ascii="Angsana New" w:hAnsi="Angsana New" w:cs="Angsana New"/>
                <w:sz w:val="30"/>
                <w:szCs w:val="30"/>
              </w:rPr>
              <w:t>, Ltd.</w:t>
            </w:r>
          </w:p>
        </w:tc>
        <w:tc>
          <w:tcPr>
            <w:tcW w:w="1440" w:type="dxa"/>
          </w:tcPr>
          <w:p w14:paraId="725C1258" w14:textId="77777777" w:rsidR="00C96465" w:rsidRPr="00C96465" w:rsidRDefault="00C96465" w:rsidP="00C96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96465">
              <w:rPr>
                <w:rFonts w:ascii="Angsana New" w:hAnsi="Angsana New" w:cs="Angsana New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3942" w:type="dxa"/>
          </w:tcPr>
          <w:p w14:paraId="05F7F66E" w14:textId="77F25C8A" w:rsidR="00C96465" w:rsidRPr="00C96465" w:rsidRDefault="00C96465" w:rsidP="00D96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96465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เป็นบริษัทใหญ่ ถือหุ้นร้อยละ </w:t>
            </w:r>
            <w:r w:rsidR="00B53767">
              <w:rPr>
                <w:rFonts w:ascii="Angsana New" w:hAnsi="Angsana New" w:cs="Angsana New"/>
                <w:sz w:val="30"/>
                <w:szCs w:val="30"/>
              </w:rPr>
              <w:t>42</w:t>
            </w:r>
            <w:r w:rsidRPr="00C96465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="00B53767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C96465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</w:p>
        </w:tc>
      </w:tr>
      <w:tr w:rsidR="00C96465" w:rsidRPr="00C96465" w14:paraId="74B59691" w14:textId="77777777" w:rsidTr="00C3746E">
        <w:tc>
          <w:tcPr>
            <w:tcW w:w="3780" w:type="dxa"/>
          </w:tcPr>
          <w:p w14:paraId="154A647D" w14:textId="77777777" w:rsidR="00C96465" w:rsidRPr="00C96465" w:rsidRDefault="00C96465" w:rsidP="00C96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96465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กรุงเทพประกันภัย จำกัด </w:t>
            </w:r>
            <w:r w:rsidRPr="00C96465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C96465">
              <w:rPr>
                <w:rFonts w:ascii="Angsana New" w:hAnsi="Angsana New" w:cs="Angsana New"/>
                <w:sz w:val="30"/>
                <w:szCs w:val="30"/>
                <w:cs/>
              </w:rPr>
              <w:t>มหาชน</w:t>
            </w:r>
            <w:r w:rsidRPr="00C96465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440" w:type="dxa"/>
          </w:tcPr>
          <w:p w14:paraId="61FDDB3C" w14:textId="77777777" w:rsidR="00C96465" w:rsidRPr="00C96465" w:rsidRDefault="00C96465" w:rsidP="00C96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6465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42" w:type="dxa"/>
          </w:tcPr>
          <w:p w14:paraId="62D0861B" w14:textId="1804B418" w:rsidR="00C96465" w:rsidRPr="00C96465" w:rsidRDefault="00C96465" w:rsidP="00C96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6465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มีผู้ถือหุ้นร่วมกันและถือหุ้นร้อยละ </w:t>
            </w:r>
            <w:r w:rsidR="00B53767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Pr="00C96465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="00B53767">
              <w:rPr>
                <w:rFonts w:ascii="Angsana New" w:hAnsi="Angsana New" w:cs="Angsana New"/>
                <w:sz w:val="30"/>
                <w:szCs w:val="30"/>
              </w:rPr>
              <w:t>87</w:t>
            </w:r>
          </w:p>
        </w:tc>
      </w:tr>
      <w:tr w:rsidR="00D96786" w:rsidRPr="00C96465" w14:paraId="02857B26" w14:textId="77777777" w:rsidTr="00C3746E">
        <w:tc>
          <w:tcPr>
            <w:tcW w:w="3780" w:type="dxa"/>
          </w:tcPr>
          <w:p w14:paraId="7E4A690B" w14:textId="0D199BAC" w:rsidR="00D96786" w:rsidRPr="00C96465" w:rsidRDefault="00D96786" w:rsidP="00D96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96465">
              <w:rPr>
                <w:rFonts w:ascii="Angsana New" w:hAnsi="Angsana New"/>
                <w:sz w:val="30"/>
                <w:szCs w:val="30"/>
              </w:rPr>
              <w:t>Okumura Metals</w:t>
            </w:r>
            <w:r w:rsidR="00160B0D">
              <w:rPr>
                <w:rFonts w:ascii="Angsana New" w:hAnsi="Angsana New"/>
                <w:sz w:val="30"/>
                <w:szCs w:val="30"/>
              </w:rPr>
              <w:t xml:space="preserve"> Co., Ltd.</w:t>
            </w:r>
          </w:p>
        </w:tc>
        <w:tc>
          <w:tcPr>
            <w:tcW w:w="1440" w:type="dxa"/>
          </w:tcPr>
          <w:p w14:paraId="07ACD1B9" w14:textId="2A75CAD6" w:rsidR="00D96786" w:rsidRPr="00160B0D" w:rsidRDefault="00160B0D" w:rsidP="00D96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B47CF">
              <w:rPr>
                <w:rFonts w:ascii="Angsana New" w:hAnsi="Angsana New" w:cs="Angsana New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3942" w:type="dxa"/>
          </w:tcPr>
          <w:p w14:paraId="0BF64A1A" w14:textId="24174B4A" w:rsidR="00D96786" w:rsidRPr="00C96465" w:rsidRDefault="00BC7924" w:rsidP="00D96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 w:right="-18" w:hanging="246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6465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เป็นบริษัทยย่อยของบริษัทใหญ่ </w:t>
            </w:r>
            <w:r w:rsidRPr="00C96465">
              <w:rPr>
                <w:rFonts w:ascii="Angsana New" w:hAnsi="Angsana New" w:cs="Angsana New"/>
                <w:sz w:val="30"/>
                <w:szCs w:val="30"/>
              </w:rPr>
              <w:br/>
            </w:r>
            <w:r w:rsidRPr="00C96465">
              <w:rPr>
                <w:rFonts w:ascii="Angsana New" w:hAnsi="Angsana New" w:cs="Angsana New"/>
                <w:sz w:val="30"/>
                <w:szCs w:val="30"/>
                <w:cs/>
              </w:rPr>
              <w:t xml:space="preserve">ซึ่งบริษัทใหญ่ถือหุ้นร้อยละ </w:t>
            </w:r>
            <w:r>
              <w:rPr>
                <w:rFonts w:ascii="Angsana New" w:hAnsi="Angsana New" w:cs="Angsana New"/>
                <w:sz w:val="30"/>
                <w:szCs w:val="30"/>
              </w:rPr>
              <w:t>100</w:t>
            </w:r>
          </w:p>
        </w:tc>
      </w:tr>
      <w:tr w:rsidR="00C96465" w:rsidRPr="00C96465" w14:paraId="50C6B9FA" w14:textId="77777777" w:rsidTr="00C3746E">
        <w:tc>
          <w:tcPr>
            <w:tcW w:w="3780" w:type="dxa"/>
          </w:tcPr>
          <w:p w14:paraId="22E3AAE6" w14:textId="77777777" w:rsidR="00C96465" w:rsidRPr="00C96465" w:rsidRDefault="00C96465" w:rsidP="00C96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6465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โอคุมุระ เมทัลส์ </w:t>
            </w:r>
            <w:r w:rsidRPr="00C96465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C96465">
              <w:rPr>
                <w:rFonts w:ascii="Angsana New" w:hAnsi="Angsana New" w:cs="Angsana New"/>
                <w:sz w:val="30"/>
                <w:szCs w:val="30"/>
                <w:cs/>
              </w:rPr>
              <w:t>ประเทศไทย</w:t>
            </w:r>
            <w:r w:rsidRPr="00C96465">
              <w:rPr>
                <w:rFonts w:ascii="Angsana New" w:hAnsi="Angsana New" w:cs="Angsana New"/>
                <w:sz w:val="30"/>
                <w:szCs w:val="30"/>
              </w:rPr>
              <w:t>)</w:t>
            </w:r>
            <w:r w:rsidRPr="00C96465">
              <w:rPr>
                <w:rFonts w:ascii="Angsana New" w:hAnsi="Angsana New" w:cs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440" w:type="dxa"/>
          </w:tcPr>
          <w:p w14:paraId="132001B7" w14:textId="77777777" w:rsidR="00C96465" w:rsidRPr="00C96465" w:rsidRDefault="00C96465" w:rsidP="00C96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6465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42" w:type="dxa"/>
          </w:tcPr>
          <w:p w14:paraId="4DEE79E2" w14:textId="2D7D23D4" w:rsidR="00C96465" w:rsidRPr="00C96465" w:rsidRDefault="00C96465" w:rsidP="00C96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 w:right="-18" w:hanging="246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96465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บริษัทใหญ่ถือหุ้นทางอ้อมร้อยละ </w:t>
            </w:r>
            <w:r w:rsidR="00B53767">
              <w:rPr>
                <w:rFonts w:ascii="Angsana New" w:hAnsi="Angsana New" w:cs="Angsana New"/>
                <w:sz w:val="30"/>
                <w:szCs w:val="30"/>
              </w:rPr>
              <w:t>100</w:t>
            </w:r>
          </w:p>
        </w:tc>
      </w:tr>
      <w:tr w:rsidR="00C96465" w:rsidRPr="00C96465" w14:paraId="3211B887" w14:textId="77777777" w:rsidTr="00C3746E">
        <w:tc>
          <w:tcPr>
            <w:tcW w:w="3780" w:type="dxa"/>
          </w:tcPr>
          <w:p w14:paraId="72D994B8" w14:textId="77777777" w:rsidR="00C96465" w:rsidRPr="00C96465" w:rsidRDefault="00C96465" w:rsidP="00C96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96465">
              <w:rPr>
                <w:rFonts w:ascii="Angsana New" w:hAnsi="Angsana New" w:cs="Angsana New"/>
                <w:sz w:val="30"/>
                <w:szCs w:val="30"/>
              </w:rPr>
              <w:t xml:space="preserve">Okumura Metals (Malaysia) </w:t>
            </w:r>
            <w:proofErr w:type="spellStart"/>
            <w:r w:rsidRPr="00C96465">
              <w:rPr>
                <w:rFonts w:ascii="Angsana New" w:hAnsi="Angsana New" w:cs="Angsana New"/>
                <w:sz w:val="30"/>
                <w:szCs w:val="30"/>
              </w:rPr>
              <w:t>Sdn</w:t>
            </w:r>
            <w:proofErr w:type="spellEnd"/>
            <w:r w:rsidRPr="00C96465">
              <w:rPr>
                <w:rFonts w:ascii="Angsana New" w:hAnsi="Angsana New" w:cs="Angsana New"/>
                <w:sz w:val="30"/>
                <w:szCs w:val="30"/>
              </w:rPr>
              <w:t>. Bhd.</w:t>
            </w:r>
          </w:p>
        </w:tc>
        <w:tc>
          <w:tcPr>
            <w:tcW w:w="1440" w:type="dxa"/>
          </w:tcPr>
          <w:p w14:paraId="202B3C13" w14:textId="77777777" w:rsidR="00C96465" w:rsidRPr="00C96465" w:rsidRDefault="00C96465" w:rsidP="00C96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6465">
              <w:rPr>
                <w:rFonts w:ascii="Angsana New" w:hAnsi="Angsana New" w:cs="Angsana New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3942" w:type="dxa"/>
          </w:tcPr>
          <w:p w14:paraId="35AC67AA" w14:textId="4C6AF838" w:rsidR="00C96465" w:rsidRPr="00C96465" w:rsidRDefault="00C96465" w:rsidP="00C96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 w:right="-18" w:hanging="246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96465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บริษัทใหญ่ถือหุ้นทางอ้อมร้อยละ </w:t>
            </w:r>
            <w:r w:rsidR="00B53767">
              <w:rPr>
                <w:rFonts w:ascii="Angsana New" w:hAnsi="Angsana New" w:cs="Angsana New"/>
                <w:sz w:val="30"/>
                <w:szCs w:val="30"/>
              </w:rPr>
              <w:t>100</w:t>
            </w:r>
          </w:p>
        </w:tc>
      </w:tr>
      <w:tr w:rsidR="00D96786" w:rsidRPr="00C96465" w14:paraId="033C53B9" w14:textId="77777777" w:rsidTr="00C3746E">
        <w:tc>
          <w:tcPr>
            <w:tcW w:w="3780" w:type="dxa"/>
          </w:tcPr>
          <w:p w14:paraId="6CE0EFBA" w14:textId="5D4F9147" w:rsidR="00D96786" w:rsidRPr="00C96465" w:rsidRDefault="00D96786" w:rsidP="00D96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96465">
              <w:rPr>
                <w:rFonts w:ascii="Angsana New" w:hAnsi="Angsana New"/>
                <w:sz w:val="30"/>
                <w:szCs w:val="30"/>
                <w:cs/>
              </w:rPr>
              <w:t>บริษัท ธานี อินเตอร์เนชั่นแนลเทรดดิ้ง จำกัด</w:t>
            </w:r>
          </w:p>
        </w:tc>
        <w:tc>
          <w:tcPr>
            <w:tcW w:w="1440" w:type="dxa"/>
          </w:tcPr>
          <w:p w14:paraId="0C59A6DD" w14:textId="224DDD2B" w:rsidR="00D96786" w:rsidRPr="00C96465" w:rsidRDefault="00D96786" w:rsidP="00D96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96465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42" w:type="dxa"/>
          </w:tcPr>
          <w:p w14:paraId="66631C2A" w14:textId="1A46BECB" w:rsidR="00D96786" w:rsidRPr="00C96465" w:rsidRDefault="00D96786" w:rsidP="00D96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 w:right="-18" w:hanging="246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มีกรรมการ</w:t>
            </w:r>
            <w:r w:rsidRPr="00DC3A00">
              <w:rPr>
                <w:rFonts w:ascii="Angsana New" w:hAnsi="Angsana New"/>
                <w:sz w:val="30"/>
                <w:szCs w:val="30"/>
                <w:cs/>
              </w:rPr>
              <w:t>และ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ผู้</w:t>
            </w:r>
            <w:r w:rsidRPr="00DC3A00">
              <w:rPr>
                <w:rFonts w:ascii="Angsana New" w:hAnsi="Angsana New"/>
                <w:sz w:val="30"/>
                <w:szCs w:val="30"/>
                <w:cs/>
              </w:rPr>
              <w:t>ถือหุ้นร่วมกัน</w:t>
            </w:r>
          </w:p>
        </w:tc>
      </w:tr>
      <w:tr w:rsidR="00304BD4" w:rsidRPr="00C96465" w14:paraId="4018BB9D" w14:textId="77777777" w:rsidTr="0086622C">
        <w:tc>
          <w:tcPr>
            <w:tcW w:w="3780" w:type="dxa"/>
          </w:tcPr>
          <w:p w14:paraId="170C919E" w14:textId="3032E53B" w:rsidR="00304BD4" w:rsidRPr="00C96465" w:rsidRDefault="00184A5A" w:rsidP="00866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84A5A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</w:t>
            </w:r>
            <w:r w:rsidRPr="00184A5A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184A5A">
              <w:rPr>
                <w:rFonts w:ascii="Angsana New" w:hAnsi="Angsana New" w:cs="Angsana New" w:hint="cs"/>
                <w:sz w:val="30"/>
                <w:szCs w:val="30"/>
                <w:cs/>
              </w:rPr>
              <w:t>ธานิ</w:t>
            </w:r>
            <w:r w:rsidRPr="00184A5A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184A5A">
              <w:rPr>
                <w:rFonts w:ascii="Angsana New" w:hAnsi="Angsana New" w:cs="Angsana New" w:hint="cs"/>
                <w:sz w:val="30"/>
                <w:szCs w:val="30"/>
                <w:cs/>
              </w:rPr>
              <w:t>กูชิ</w:t>
            </w:r>
            <w:r w:rsidRPr="00184A5A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184A5A">
              <w:rPr>
                <w:rFonts w:ascii="Angsana New" w:hAnsi="Angsana New" w:cs="Angsana New" w:hint="cs"/>
                <w:sz w:val="30"/>
                <w:szCs w:val="30"/>
                <w:cs/>
              </w:rPr>
              <w:t>เมททัล</w:t>
            </w:r>
            <w:r w:rsidRPr="00184A5A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184A5A">
              <w:rPr>
                <w:rFonts w:ascii="Angsana New" w:hAnsi="Angsana New" w:cs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440" w:type="dxa"/>
          </w:tcPr>
          <w:p w14:paraId="583B1631" w14:textId="77777777" w:rsidR="00304BD4" w:rsidRPr="00C96465" w:rsidRDefault="00304BD4" w:rsidP="00866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96465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42" w:type="dxa"/>
          </w:tcPr>
          <w:p w14:paraId="6DCF2DB0" w14:textId="77777777" w:rsidR="00304BD4" w:rsidRPr="00C96465" w:rsidRDefault="00304BD4" w:rsidP="00866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 w:right="-18" w:hanging="246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มีกรรมการ</w:t>
            </w:r>
            <w:r w:rsidRPr="00DC3A00">
              <w:rPr>
                <w:rFonts w:ascii="Angsana New" w:hAnsi="Angsana New"/>
                <w:sz w:val="30"/>
                <w:szCs w:val="30"/>
                <w:cs/>
              </w:rPr>
              <w:t>และ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ผู้</w:t>
            </w:r>
            <w:r w:rsidRPr="00DC3A00">
              <w:rPr>
                <w:rFonts w:ascii="Angsana New" w:hAnsi="Angsana New"/>
                <w:sz w:val="30"/>
                <w:szCs w:val="30"/>
                <w:cs/>
              </w:rPr>
              <w:t>ถือหุ้นร่วมกัน</w:t>
            </w:r>
          </w:p>
        </w:tc>
      </w:tr>
      <w:tr w:rsidR="00C96465" w:rsidRPr="00C96465" w14:paraId="7FF37F17" w14:textId="77777777" w:rsidTr="00C3746E">
        <w:tc>
          <w:tcPr>
            <w:tcW w:w="3780" w:type="dxa"/>
          </w:tcPr>
          <w:p w14:paraId="45708081" w14:textId="77777777" w:rsidR="00C96465" w:rsidRPr="00C96465" w:rsidRDefault="00C96465" w:rsidP="00C96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6465">
              <w:rPr>
                <w:rFonts w:ascii="Angsana New" w:hAnsi="Angsana New" w:cs="Angsana New"/>
                <w:sz w:val="30"/>
                <w:szCs w:val="30"/>
                <w:cs/>
              </w:rPr>
              <w:t>ผู้บริหารคนสำคัญ</w:t>
            </w:r>
          </w:p>
        </w:tc>
        <w:tc>
          <w:tcPr>
            <w:tcW w:w="1440" w:type="dxa"/>
          </w:tcPr>
          <w:p w14:paraId="07FEB394" w14:textId="77777777" w:rsidR="00C96465" w:rsidRPr="00C96465" w:rsidRDefault="00C96465" w:rsidP="00C96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6465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  <w:r w:rsidRPr="00C96465">
              <w:rPr>
                <w:rFonts w:ascii="Angsana New" w:hAnsi="Angsana New" w:cs="Angsana New"/>
                <w:sz w:val="30"/>
                <w:szCs w:val="30"/>
              </w:rPr>
              <w:t xml:space="preserve">/ </w:t>
            </w:r>
            <w:r w:rsidRPr="00C96465">
              <w:rPr>
                <w:rFonts w:ascii="Angsana New" w:hAnsi="Angsana New" w:cs="Angsana New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3942" w:type="dxa"/>
          </w:tcPr>
          <w:p w14:paraId="513BD8A8" w14:textId="3497DC98" w:rsidR="00C96465" w:rsidRPr="00C96465" w:rsidRDefault="00C96465" w:rsidP="00DB4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right="-18" w:hanging="27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6465">
              <w:rPr>
                <w:rFonts w:ascii="Angsana New" w:hAnsi="Angsana New" w:cs="Angsana New"/>
                <w:sz w:val="30"/>
                <w:szCs w:val="30"/>
                <w:cs/>
              </w:rPr>
              <w:t>บุคคลที่มีอำนาจและความรับผิดชอบการวางแผนสั่งการ และควบคุมกิจกรรมต่างๆ</w:t>
            </w:r>
            <w:r w:rsidR="00BC792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C96465">
              <w:rPr>
                <w:rFonts w:ascii="Angsana New" w:hAnsi="Angsana New" w:cs="Angsana New"/>
                <w:sz w:val="30"/>
                <w:szCs w:val="30"/>
                <w:cs/>
              </w:rPr>
              <w:t>ของกิจการ ไม่ว่าทางตรงหรือทางอ้อมทั้งนี้รวมถึงกรรมการของบริษัท (ไม่ว่าจะทำหน้าที่ในระดับบริหารหรือไม่)</w:t>
            </w:r>
          </w:p>
        </w:tc>
      </w:tr>
    </w:tbl>
    <w:p w14:paraId="56659173" w14:textId="33419F9A" w:rsidR="00963235" w:rsidRPr="004D33FA" w:rsidRDefault="00963235" w:rsidP="00CE1C8C">
      <w:pPr>
        <w:pStyle w:val="FSContent"/>
        <w:ind w:left="0"/>
      </w:pPr>
    </w:p>
    <w:tbl>
      <w:tblPr>
        <w:tblW w:w="936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80"/>
        <w:gridCol w:w="1260"/>
        <w:gridCol w:w="270"/>
        <w:gridCol w:w="1355"/>
      </w:tblGrid>
      <w:tr w:rsidR="002A4FB7" w:rsidRPr="0061466F" w14:paraId="2A8862D3" w14:textId="77777777" w:rsidTr="008E1E15">
        <w:trPr>
          <w:tblHeader/>
        </w:trPr>
        <w:tc>
          <w:tcPr>
            <w:tcW w:w="6480" w:type="dxa"/>
          </w:tcPr>
          <w:p w14:paraId="1189C684" w14:textId="7C8FC9E7" w:rsidR="002A4FB7" w:rsidRPr="0061466F" w:rsidRDefault="00CE1C8C" w:rsidP="000E50BE">
            <w:pPr>
              <w:spacing w:line="240" w:lineRule="auto"/>
              <w:ind w:right="-43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E1C8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260" w:type="dxa"/>
          </w:tcPr>
          <w:p w14:paraId="6D917258" w14:textId="4DA3EF6F" w:rsidR="002A4FB7" w:rsidRPr="0061466F" w:rsidRDefault="002A4FB7" w:rsidP="00787B31">
            <w:pPr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DC833D" w14:textId="77777777" w:rsidR="002A4FB7" w:rsidRPr="0061466F" w:rsidRDefault="002A4FB7" w:rsidP="00787B31">
            <w:pPr>
              <w:tabs>
                <w:tab w:val="decimal" w:pos="1062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49A3C34E" w14:textId="5F86B393" w:rsidR="002A4FB7" w:rsidRPr="0061466F" w:rsidRDefault="002A4FB7" w:rsidP="00773D6C">
            <w:pPr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E1C8C" w:rsidRPr="0061466F" w14:paraId="6E12BA6C" w14:textId="77777777" w:rsidTr="00D66016">
        <w:trPr>
          <w:tblHeader/>
        </w:trPr>
        <w:tc>
          <w:tcPr>
            <w:tcW w:w="6480" w:type="dxa"/>
          </w:tcPr>
          <w:p w14:paraId="7B8C87AA" w14:textId="5BFCDEC8" w:rsidR="00CE1C8C" w:rsidRPr="0061466F" w:rsidRDefault="00CE1C8C" w:rsidP="00D66016">
            <w:pPr>
              <w:spacing w:line="240" w:lineRule="auto"/>
              <w:ind w:right="-43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E1C8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สำหรับปีสิ้นสุดวันที่</w:t>
            </w:r>
            <w:r w:rsidRPr="00CE1C8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31 </w:t>
            </w:r>
            <w:r w:rsidRPr="00CE1C8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0" w:type="dxa"/>
          </w:tcPr>
          <w:p w14:paraId="593D7D9E" w14:textId="1ACDBB49" w:rsidR="00CE1C8C" w:rsidRPr="0061466F" w:rsidRDefault="00F21787" w:rsidP="00D66016">
            <w:pPr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2708EFCA" w14:textId="77777777" w:rsidR="00CE1C8C" w:rsidRPr="0061466F" w:rsidRDefault="00CE1C8C" w:rsidP="00D66016">
            <w:pPr>
              <w:tabs>
                <w:tab w:val="decimal" w:pos="1062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1CE3E69C" w14:textId="6D462C73" w:rsidR="00CE1C8C" w:rsidRPr="0061466F" w:rsidRDefault="00F21787" w:rsidP="00D66016">
            <w:pPr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</w:tr>
      <w:tr w:rsidR="002A4FB7" w:rsidRPr="0061466F" w14:paraId="33682DF1" w14:textId="77777777" w:rsidTr="008E1E15">
        <w:trPr>
          <w:tblHeader/>
        </w:trPr>
        <w:tc>
          <w:tcPr>
            <w:tcW w:w="6480" w:type="dxa"/>
          </w:tcPr>
          <w:p w14:paraId="4D440A2D" w14:textId="24A5610F" w:rsidR="002A4FB7" w:rsidRPr="0061466F" w:rsidRDefault="002A4FB7" w:rsidP="000E50BE">
            <w:pPr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85" w:type="dxa"/>
            <w:gridSpan w:val="3"/>
          </w:tcPr>
          <w:p w14:paraId="46472BCD" w14:textId="77777777" w:rsidR="002A4FB7" w:rsidRPr="0061466F" w:rsidRDefault="002A4FB7" w:rsidP="00787B31">
            <w:pPr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61466F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61466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พันบาท</w:t>
            </w:r>
            <w:r w:rsidRPr="0061466F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1E023E" w:rsidRPr="0061466F" w14:paraId="590283A1" w14:textId="77777777" w:rsidTr="008E1E15">
        <w:tc>
          <w:tcPr>
            <w:tcW w:w="6480" w:type="dxa"/>
          </w:tcPr>
          <w:p w14:paraId="0700FA02" w14:textId="6D953C23" w:rsidR="001E023E" w:rsidRPr="0061466F" w:rsidRDefault="001E023E" w:rsidP="001E023E">
            <w:pPr>
              <w:spacing w:line="240" w:lineRule="auto"/>
              <w:ind w:right="-43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1466F">
              <w:rPr>
                <w:sz w:val="30"/>
                <w:szCs w:val="30"/>
              </w:rPr>
              <w:br w:type="page"/>
            </w:r>
            <w:r w:rsidRPr="006146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260" w:type="dxa"/>
          </w:tcPr>
          <w:p w14:paraId="4B83E2D6" w14:textId="77777777" w:rsidR="001E023E" w:rsidRPr="0061466F" w:rsidRDefault="001E023E" w:rsidP="008E1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DA209DB" w14:textId="77777777" w:rsidR="001E023E" w:rsidRPr="0061466F" w:rsidRDefault="001E023E" w:rsidP="008E1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6C60CF6D" w14:textId="77777777" w:rsidR="001E023E" w:rsidRPr="0061466F" w:rsidRDefault="001E023E" w:rsidP="008E1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21787" w:rsidRPr="0061466F" w14:paraId="3335ACDB" w14:textId="77777777" w:rsidTr="008E1E15">
        <w:tc>
          <w:tcPr>
            <w:tcW w:w="6480" w:type="dxa"/>
          </w:tcPr>
          <w:p w14:paraId="50809B38" w14:textId="77777777" w:rsidR="00F21787" w:rsidRPr="0061466F" w:rsidRDefault="00F21787" w:rsidP="00F21787">
            <w:pPr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1466F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รายได้จากการ</w:t>
            </w:r>
            <w:r w:rsidRPr="0061466F">
              <w:rPr>
                <w:rFonts w:ascii="Angsana New" w:hAnsi="Angsana New" w:cs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260" w:type="dxa"/>
          </w:tcPr>
          <w:p w14:paraId="70CF841D" w14:textId="2FCA9C26" w:rsidR="00F21787" w:rsidRPr="0061466F" w:rsidRDefault="00B22DCB" w:rsidP="00F21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B22DCB">
              <w:rPr>
                <w:rFonts w:ascii="Angsana New" w:hAnsi="Angsana New" w:cs="Angsana New"/>
                <w:sz w:val="30"/>
                <w:szCs w:val="30"/>
              </w:rPr>
              <w:t>1,279,762</w:t>
            </w:r>
          </w:p>
        </w:tc>
        <w:tc>
          <w:tcPr>
            <w:tcW w:w="270" w:type="dxa"/>
          </w:tcPr>
          <w:p w14:paraId="640C4565" w14:textId="77777777" w:rsidR="00F21787" w:rsidRPr="0061466F" w:rsidRDefault="00F21787" w:rsidP="00F21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45CF0D15" w14:textId="3510B76B" w:rsidR="00F21787" w:rsidRPr="0061466F" w:rsidRDefault="00F21787" w:rsidP="00F21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1,642,444</w:t>
            </w:r>
          </w:p>
        </w:tc>
      </w:tr>
      <w:tr w:rsidR="00F21787" w:rsidRPr="0061466F" w14:paraId="3D35599A" w14:textId="77777777" w:rsidTr="00264BD4">
        <w:tc>
          <w:tcPr>
            <w:tcW w:w="6480" w:type="dxa"/>
          </w:tcPr>
          <w:p w14:paraId="2D351950" w14:textId="5706654B" w:rsidR="00F21787" w:rsidRPr="00E3052B" w:rsidRDefault="0024185F" w:rsidP="00F21787">
            <w:pPr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24185F">
              <w:rPr>
                <w:rFonts w:ascii="Angsana New" w:hAnsi="Angsana New" w:cs="Angsana New" w:hint="cs"/>
                <w:sz w:val="30"/>
                <w:szCs w:val="30"/>
                <w:cs/>
              </w:rPr>
              <w:t>ซื้อวัตถุดิบและวัสดุสิ้นเปลืองโรงงาน</w:t>
            </w:r>
          </w:p>
        </w:tc>
        <w:tc>
          <w:tcPr>
            <w:tcW w:w="1260" w:type="dxa"/>
          </w:tcPr>
          <w:p w14:paraId="6918DE0A" w14:textId="09421D0B" w:rsidR="00F21787" w:rsidRPr="0061466F" w:rsidRDefault="00B22DCB" w:rsidP="00F21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B22DCB">
              <w:rPr>
                <w:rFonts w:ascii="Angsana New" w:hAnsi="Angsana New" w:cs="Angsana New"/>
                <w:sz w:val="30"/>
                <w:szCs w:val="30"/>
              </w:rPr>
              <w:t>11,205</w:t>
            </w:r>
          </w:p>
        </w:tc>
        <w:tc>
          <w:tcPr>
            <w:tcW w:w="270" w:type="dxa"/>
          </w:tcPr>
          <w:p w14:paraId="7A0B0683" w14:textId="77777777" w:rsidR="00F21787" w:rsidRPr="0061466F" w:rsidRDefault="00F21787" w:rsidP="00F21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1405CA7A" w14:textId="4434116A" w:rsidR="00F21787" w:rsidRPr="0061466F" w:rsidRDefault="00F21787" w:rsidP="00F21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4,822</w:t>
            </w:r>
          </w:p>
        </w:tc>
      </w:tr>
      <w:tr w:rsidR="00F21787" w:rsidRPr="0061466F" w14:paraId="52FC7111" w14:textId="77777777" w:rsidTr="008E1E15">
        <w:tc>
          <w:tcPr>
            <w:tcW w:w="6480" w:type="dxa"/>
          </w:tcPr>
          <w:p w14:paraId="320A35B8" w14:textId="7F530214" w:rsidR="00F21787" w:rsidRPr="0061466F" w:rsidRDefault="00F21787" w:rsidP="00F21787">
            <w:pPr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1466F">
              <w:rPr>
                <w:rFonts w:ascii="Angsana New" w:hAnsi="Angsana New" w:cs="Angsana New"/>
                <w:sz w:val="30"/>
                <w:szCs w:val="30"/>
                <w:cs/>
              </w:rPr>
              <w:t>ค่าธรรมเนียมการรับความช่วยเหลือทางเทคนิค</w:t>
            </w:r>
          </w:p>
        </w:tc>
        <w:tc>
          <w:tcPr>
            <w:tcW w:w="1260" w:type="dxa"/>
            <w:vAlign w:val="center"/>
          </w:tcPr>
          <w:p w14:paraId="4CBB9960" w14:textId="7C8F47A4" w:rsidR="00F21787" w:rsidRPr="007C301A" w:rsidRDefault="00B22DCB" w:rsidP="00F21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B22DCB">
              <w:rPr>
                <w:rFonts w:ascii="Angsana New" w:hAnsi="Angsana New" w:cs="Angsana New"/>
                <w:sz w:val="30"/>
                <w:szCs w:val="30"/>
              </w:rPr>
              <w:t>10,141</w:t>
            </w:r>
          </w:p>
        </w:tc>
        <w:tc>
          <w:tcPr>
            <w:tcW w:w="270" w:type="dxa"/>
          </w:tcPr>
          <w:p w14:paraId="53F7E74B" w14:textId="77777777" w:rsidR="00F21787" w:rsidRPr="0061466F" w:rsidRDefault="00F21787" w:rsidP="00F21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5" w:type="dxa"/>
            <w:vAlign w:val="center"/>
          </w:tcPr>
          <w:p w14:paraId="687105E8" w14:textId="7B6B19AC" w:rsidR="00F21787" w:rsidRPr="007C301A" w:rsidRDefault="00F21787" w:rsidP="00F21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13,789</w:t>
            </w:r>
          </w:p>
        </w:tc>
      </w:tr>
      <w:tr w:rsidR="00F21787" w:rsidRPr="0061466F" w14:paraId="2B9EB50F" w14:textId="77777777" w:rsidTr="008E1E15">
        <w:tc>
          <w:tcPr>
            <w:tcW w:w="6480" w:type="dxa"/>
          </w:tcPr>
          <w:p w14:paraId="3E5CB6A3" w14:textId="07F73657" w:rsidR="00F21787" w:rsidRPr="0061466F" w:rsidRDefault="00F21787" w:rsidP="00F21787">
            <w:pPr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1466F">
              <w:rPr>
                <w:rFonts w:ascii="Angsana New" w:hAnsi="Angsana New" w:cs="Angsana New"/>
                <w:sz w:val="30"/>
                <w:szCs w:val="30"/>
                <w:cs/>
              </w:rPr>
              <w:t>ค่าบริการและอื่นๆ</w:t>
            </w:r>
          </w:p>
        </w:tc>
        <w:tc>
          <w:tcPr>
            <w:tcW w:w="1260" w:type="dxa"/>
          </w:tcPr>
          <w:p w14:paraId="05D75F37" w14:textId="7C3B0EF8" w:rsidR="00F21787" w:rsidRDefault="00B22DCB" w:rsidP="00F21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B22DCB">
              <w:rPr>
                <w:rFonts w:ascii="Angsana New" w:hAnsi="Angsana New" w:cs="Angsana New"/>
                <w:sz w:val="30"/>
                <w:szCs w:val="30"/>
              </w:rPr>
              <w:t>4,</w:t>
            </w:r>
            <w:r w:rsidR="00492128">
              <w:rPr>
                <w:rFonts w:ascii="Angsana New" w:hAnsi="Angsana New" w:cs="Angsana New"/>
                <w:sz w:val="30"/>
                <w:szCs w:val="30"/>
              </w:rPr>
              <w:t>606</w:t>
            </w:r>
          </w:p>
        </w:tc>
        <w:tc>
          <w:tcPr>
            <w:tcW w:w="270" w:type="dxa"/>
          </w:tcPr>
          <w:p w14:paraId="326C65D9" w14:textId="77777777" w:rsidR="00F21787" w:rsidRPr="0061466F" w:rsidRDefault="00F21787" w:rsidP="00F21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038BF766" w14:textId="582A0C53" w:rsidR="00F21787" w:rsidRDefault="00F21787" w:rsidP="00F21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6,465</w:t>
            </w:r>
          </w:p>
        </w:tc>
      </w:tr>
      <w:tr w:rsidR="00F21787" w:rsidRPr="0061466F" w14:paraId="3B6507F1" w14:textId="77777777" w:rsidTr="008E1E15">
        <w:tc>
          <w:tcPr>
            <w:tcW w:w="6480" w:type="dxa"/>
          </w:tcPr>
          <w:p w14:paraId="4F63C2A2" w14:textId="77777777" w:rsidR="00F21787" w:rsidRPr="00DB47CF" w:rsidRDefault="00F21787" w:rsidP="00F21787">
            <w:pPr>
              <w:pStyle w:val="FSBlank"/>
            </w:pPr>
          </w:p>
        </w:tc>
        <w:tc>
          <w:tcPr>
            <w:tcW w:w="1260" w:type="dxa"/>
          </w:tcPr>
          <w:p w14:paraId="412EA183" w14:textId="77777777" w:rsidR="00F21787" w:rsidRPr="00DB47CF" w:rsidRDefault="00F21787" w:rsidP="00F21787">
            <w:pPr>
              <w:pStyle w:val="FSBlank"/>
              <w:tabs>
                <w:tab w:val="decimal" w:pos="1040"/>
              </w:tabs>
              <w:jc w:val="left"/>
            </w:pPr>
          </w:p>
        </w:tc>
        <w:tc>
          <w:tcPr>
            <w:tcW w:w="270" w:type="dxa"/>
          </w:tcPr>
          <w:p w14:paraId="34F6F535" w14:textId="77777777" w:rsidR="00F21787" w:rsidRPr="00DB47CF" w:rsidRDefault="00F21787" w:rsidP="00F21787">
            <w:pPr>
              <w:pStyle w:val="FSBlank"/>
              <w:tabs>
                <w:tab w:val="decimal" w:pos="1040"/>
              </w:tabs>
              <w:jc w:val="left"/>
            </w:pPr>
          </w:p>
        </w:tc>
        <w:tc>
          <w:tcPr>
            <w:tcW w:w="1355" w:type="dxa"/>
          </w:tcPr>
          <w:p w14:paraId="0129CB33" w14:textId="77777777" w:rsidR="00F21787" w:rsidRPr="00DB47CF" w:rsidRDefault="00F21787" w:rsidP="00F21787">
            <w:pPr>
              <w:pStyle w:val="FSBlank"/>
              <w:tabs>
                <w:tab w:val="decimal" w:pos="1040"/>
              </w:tabs>
              <w:jc w:val="left"/>
            </w:pPr>
          </w:p>
        </w:tc>
      </w:tr>
      <w:tr w:rsidR="00F21787" w:rsidRPr="0061466F" w14:paraId="538E5B5C" w14:textId="77777777" w:rsidTr="008E1E15">
        <w:tc>
          <w:tcPr>
            <w:tcW w:w="6480" w:type="dxa"/>
          </w:tcPr>
          <w:p w14:paraId="42ED7A54" w14:textId="682BEC49" w:rsidR="00F21787" w:rsidRPr="0061466F" w:rsidRDefault="00F21787" w:rsidP="00F21787">
            <w:pPr>
              <w:spacing w:line="240" w:lineRule="auto"/>
              <w:ind w:right="-43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146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260" w:type="dxa"/>
          </w:tcPr>
          <w:p w14:paraId="2B7ACCB2" w14:textId="77777777" w:rsidR="00F21787" w:rsidRPr="0061466F" w:rsidRDefault="00F21787" w:rsidP="00F21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15" w:right="-11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210B9CE3" w14:textId="77777777" w:rsidR="00F21787" w:rsidRPr="0061466F" w:rsidRDefault="00F21787" w:rsidP="00F21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15" w:right="-11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355" w:type="dxa"/>
          </w:tcPr>
          <w:p w14:paraId="558E6A3C" w14:textId="77777777" w:rsidR="00F21787" w:rsidRPr="0061466F" w:rsidRDefault="00F21787" w:rsidP="00F21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15" w:right="-11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</w:tr>
      <w:tr w:rsidR="00F21787" w:rsidRPr="0061466F" w14:paraId="12F2B34C" w14:textId="77777777" w:rsidTr="008E1E15">
        <w:tc>
          <w:tcPr>
            <w:tcW w:w="6480" w:type="dxa"/>
          </w:tcPr>
          <w:p w14:paraId="1753B0EA" w14:textId="77777777" w:rsidR="00F21787" w:rsidRPr="0061466F" w:rsidRDefault="00F21787" w:rsidP="00F21787">
            <w:pPr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1466F">
              <w:rPr>
                <w:rFonts w:ascii="Angsana New" w:hAnsi="Angsana New" w:cs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260" w:type="dxa"/>
          </w:tcPr>
          <w:p w14:paraId="00B6C858" w14:textId="77777777" w:rsidR="00F21787" w:rsidRPr="0061466F" w:rsidRDefault="00F21787" w:rsidP="00F21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15" w:right="-115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F308872" w14:textId="77777777" w:rsidR="00F21787" w:rsidRPr="0061466F" w:rsidRDefault="00F21787" w:rsidP="00F21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15" w:right="-11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355" w:type="dxa"/>
          </w:tcPr>
          <w:p w14:paraId="03EF6B44" w14:textId="77777777" w:rsidR="00F21787" w:rsidRPr="0061466F" w:rsidRDefault="00F21787" w:rsidP="00F21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15" w:right="-115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</w:tr>
      <w:tr w:rsidR="00F21787" w:rsidRPr="0061466F" w14:paraId="1205066E" w14:textId="77777777" w:rsidTr="008E1E15">
        <w:tc>
          <w:tcPr>
            <w:tcW w:w="6480" w:type="dxa"/>
          </w:tcPr>
          <w:p w14:paraId="03D528CE" w14:textId="77777777" w:rsidR="00F21787" w:rsidRPr="0061466F" w:rsidRDefault="00F21787" w:rsidP="00F21787">
            <w:pPr>
              <w:ind w:left="342"/>
              <w:rPr>
                <w:rFonts w:ascii="Angsana New" w:hAnsi="Angsana New" w:cs="Angsana New"/>
                <w:sz w:val="30"/>
                <w:szCs w:val="30"/>
              </w:rPr>
            </w:pPr>
            <w:r w:rsidRPr="0061466F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260" w:type="dxa"/>
          </w:tcPr>
          <w:p w14:paraId="238B112C" w14:textId="36E2CFDA" w:rsidR="00F21787" w:rsidRPr="0061466F" w:rsidRDefault="00B22DCB" w:rsidP="00F21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B22DCB">
              <w:rPr>
                <w:rFonts w:ascii="Angsana New" w:hAnsi="Angsana New" w:cs="Angsana New"/>
                <w:sz w:val="30"/>
                <w:szCs w:val="30"/>
              </w:rPr>
              <w:t>42,418</w:t>
            </w:r>
          </w:p>
        </w:tc>
        <w:tc>
          <w:tcPr>
            <w:tcW w:w="270" w:type="dxa"/>
          </w:tcPr>
          <w:p w14:paraId="291E9084" w14:textId="77777777" w:rsidR="00F21787" w:rsidRPr="0061466F" w:rsidRDefault="00F21787" w:rsidP="00F217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149ACF07" w14:textId="6B293DAD" w:rsidR="00F21787" w:rsidRPr="0061466F" w:rsidRDefault="00F21787" w:rsidP="00F21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39,509</w:t>
            </w:r>
          </w:p>
        </w:tc>
      </w:tr>
      <w:tr w:rsidR="00F21787" w:rsidRPr="0061466F" w14:paraId="60444D8D" w14:textId="77777777" w:rsidTr="008E1E15">
        <w:tc>
          <w:tcPr>
            <w:tcW w:w="6480" w:type="dxa"/>
          </w:tcPr>
          <w:p w14:paraId="65D456FE" w14:textId="77777777" w:rsidR="00F21787" w:rsidRPr="0061466F" w:rsidRDefault="00F21787" w:rsidP="00F21787">
            <w:pPr>
              <w:ind w:left="342"/>
              <w:rPr>
                <w:rFonts w:ascii="Angsana New" w:hAnsi="Angsana New" w:cs="Angsana New"/>
                <w:sz w:val="30"/>
                <w:szCs w:val="30"/>
              </w:rPr>
            </w:pPr>
            <w:r w:rsidRPr="0061466F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260" w:type="dxa"/>
          </w:tcPr>
          <w:p w14:paraId="1E1A2E7C" w14:textId="0EB93D9D" w:rsidR="00F21787" w:rsidRPr="0061466F" w:rsidRDefault="00B22DCB" w:rsidP="00F21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B22DCB">
              <w:rPr>
                <w:rFonts w:ascii="Angsana New" w:hAnsi="Angsana New" w:cs="Angsana New"/>
                <w:sz w:val="30"/>
                <w:szCs w:val="30"/>
              </w:rPr>
              <w:t>319</w:t>
            </w:r>
          </w:p>
        </w:tc>
        <w:tc>
          <w:tcPr>
            <w:tcW w:w="270" w:type="dxa"/>
          </w:tcPr>
          <w:p w14:paraId="6D760736" w14:textId="77777777" w:rsidR="00F21787" w:rsidRPr="0061466F" w:rsidRDefault="00F21787" w:rsidP="00F217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63FF9D59" w14:textId="573DE8E1" w:rsidR="00F21787" w:rsidRPr="0061466F" w:rsidRDefault="00F21787" w:rsidP="00F21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812</w:t>
            </w:r>
          </w:p>
        </w:tc>
      </w:tr>
      <w:tr w:rsidR="00F21787" w:rsidRPr="0061466F" w14:paraId="0B10494B" w14:textId="77777777" w:rsidTr="008E1E15">
        <w:tc>
          <w:tcPr>
            <w:tcW w:w="6480" w:type="dxa"/>
          </w:tcPr>
          <w:p w14:paraId="375FFB7B" w14:textId="77777777" w:rsidR="00F21787" w:rsidRPr="0061466F" w:rsidRDefault="00F21787" w:rsidP="00F21787">
            <w:pPr>
              <w:ind w:left="34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146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83F6EAE" w14:textId="5AA28D47" w:rsidR="00F21787" w:rsidRPr="0061466F" w:rsidRDefault="00B22DCB" w:rsidP="00F217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22DCB">
              <w:rPr>
                <w:rFonts w:ascii="Angsana New" w:hAnsi="Angsana New" w:cs="Angsana New"/>
                <w:b/>
                <w:bCs/>
                <w:sz w:val="30"/>
                <w:szCs w:val="30"/>
              </w:rPr>
              <w:t>42,737</w:t>
            </w:r>
          </w:p>
        </w:tc>
        <w:tc>
          <w:tcPr>
            <w:tcW w:w="270" w:type="dxa"/>
          </w:tcPr>
          <w:p w14:paraId="3485F09D" w14:textId="77777777" w:rsidR="00F21787" w:rsidRPr="0061466F" w:rsidRDefault="00F21787" w:rsidP="00F217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double" w:sz="4" w:space="0" w:color="auto"/>
            </w:tcBorders>
          </w:tcPr>
          <w:p w14:paraId="116C83FD" w14:textId="34004BB3" w:rsidR="00F21787" w:rsidRPr="0061466F" w:rsidRDefault="00F21787" w:rsidP="00F217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40,321</w:t>
            </w:r>
          </w:p>
        </w:tc>
      </w:tr>
    </w:tbl>
    <w:p w14:paraId="760400DB" w14:textId="77777777" w:rsidR="004D33FA" w:rsidRPr="00DB47CF" w:rsidRDefault="004D33FA" w:rsidP="00E24904">
      <w:pPr>
        <w:pStyle w:val="FSContent"/>
        <w:rPr>
          <w:sz w:val="20"/>
          <w:szCs w:val="20"/>
        </w:rPr>
      </w:pPr>
    </w:p>
    <w:tbl>
      <w:tblPr>
        <w:tblW w:w="9335" w:type="dxa"/>
        <w:tblInd w:w="450" w:type="dxa"/>
        <w:tblLook w:val="0000" w:firstRow="0" w:lastRow="0" w:firstColumn="0" w:lastColumn="0" w:noHBand="0" w:noVBand="0"/>
      </w:tblPr>
      <w:tblGrid>
        <w:gridCol w:w="6480"/>
        <w:gridCol w:w="1230"/>
        <w:gridCol w:w="236"/>
        <w:gridCol w:w="1389"/>
      </w:tblGrid>
      <w:tr w:rsidR="001E023E" w:rsidRPr="003C5735" w14:paraId="1D075BF2" w14:textId="77777777" w:rsidTr="00B22DCB">
        <w:trPr>
          <w:tblHeader/>
        </w:trPr>
        <w:tc>
          <w:tcPr>
            <w:tcW w:w="6480" w:type="dxa"/>
          </w:tcPr>
          <w:p w14:paraId="2030021C" w14:textId="48479F4F" w:rsidR="001E023E" w:rsidRPr="005C4D27" w:rsidRDefault="005C4D27" w:rsidP="001E023E">
            <w:pPr>
              <w:spacing w:line="240" w:lineRule="auto"/>
              <w:ind w:right="-43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5C4D2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ยอดคงเหลือกับกิจการที่เกี่ยวข้องกัน</w:t>
            </w:r>
          </w:p>
        </w:tc>
        <w:tc>
          <w:tcPr>
            <w:tcW w:w="1230" w:type="dxa"/>
          </w:tcPr>
          <w:p w14:paraId="6CCDA078" w14:textId="77636DCD" w:rsidR="001E023E" w:rsidRPr="0061466F" w:rsidRDefault="001E023E" w:rsidP="001E023E">
            <w:pPr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792138E" w14:textId="77777777" w:rsidR="001E023E" w:rsidRPr="0061466F" w:rsidRDefault="001E023E" w:rsidP="001E023E">
            <w:pPr>
              <w:tabs>
                <w:tab w:val="decimal" w:pos="1062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9" w:type="dxa"/>
          </w:tcPr>
          <w:p w14:paraId="2A050115" w14:textId="66737BDB" w:rsidR="001E023E" w:rsidRPr="0061466F" w:rsidRDefault="001E023E" w:rsidP="001E023E">
            <w:pPr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21787" w:rsidRPr="003C5735" w14:paraId="00E4D95D" w14:textId="77777777" w:rsidTr="00B22DCB">
        <w:trPr>
          <w:tblHeader/>
        </w:trPr>
        <w:tc>
          <w:tcPr>
            <w:tcW w:w="6480" w:type="dxa"/>
          </w:tcPr>
          <w:p w14:paraId="687A027A" w14:textId="11D17184" w:rsidR="00F21787" w:rsidRPr="005C4D27" w:rsidRDefault="00F21787" w:rsidP="00F21787">
            <w:pPr>
              <w:spacing w:line="240" w:lineRule="auto"/>
              <w:ind w:right="-43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5C4D2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ณ</w:t>
            </w:r>
            <w:r w:rsidRPr="005C4D2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5C4D2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Pr="005C4D2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31 </w:t>
            </w:r>
            <w:r w:rsidRPr="005C4D2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30" w:type="dxa"/>
          </w:tcPr>
          <w:p w14:paraId="2BBDEB4C" w14:textId="32929DD6" w:rsidR="00F21787" w:rsidRPr="0061466F" w:rsidRDefault="00F21787" w:rsidP="00F21787">
            <w:pPr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236" w:type="dxa"/>
          </w:tcPr>
          <w:p w14:paraId="2FF88872" w14:textId="77777777" w:rsidR="00F21787" w:rsidRPr="0061466F" w:rsidRDefault="00F21787" w:rsidP="00F21787">
            <w:pPr>
              <w:tabs>
                <w:tab w:val="decimal" w:pos="1062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9" w:type="dxa"/>
          </w:tcPr>
          <w:p w14:paraId="6C973BFA" w14:textId="38322E45" w:rsidR="00F21787" w:rsidRPr="0061466F" w:rsidRDefault="00F21787" w:rsidP="00F21787">
            <w:pPr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</w:tr>
      <w:tr w:rsidR="001E023E" w:rsidRPr="003C5735" w14:paraId="07F53884" w14:textId="77777777" w:rsidTr="00B22DCB">
        <w:trPr>
          <w:cantSplit/>
          <w:tblHeader/>
        </w:trPr>
        <w:tc>
          <w:tcPr>
            <w:tcW w:w="6480" w:type="dxa"/>
          </w:tcPr>
          <w:p w14:paraId="6064432C" w14:textId="77777777" w:rsidR="001E023E" w:rsidRPr="003C5735" w:rsidRDefault="001E023E" w:rsidP="001E023E">
            <w:pPr>
              <w:spacing w:line="240" w:lineRule="auto"/>
              <w:ind w:right="-43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55" w:type="dxa"/>
            <w:gridSpan w:val="3"/>
          </w:tcPr>
          <w:p w14:paraId="0171DB43" w14:textId="422E58D8" w:rsidR="001E023E" w:rsidRPr="003C5735" w:rsidRDefault="001E023E" w:rsidP="001E0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3C5735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E023E" w:rsidRPr="003C5735" w14:paraId="67619886" w14:textId="77777777" w:rsidTr="00B22DCB">
        <w:trPr>
          <w:cantSplit/>
        </w:trPr>
        <w:tc>
          <w:tcPr>
            <w:tcW w:w="6480" w:type="dxa"/>
          </w:tcPr>
          <w:p w14:paraId="3E5F1A2C" w14:textId="77777777" w:rsidR="001E023E" w:rsidRPr="003C5735" w:rsidRDefault="001E023E" w:rsidP="001E023E">
            <w:pPr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C573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855" w:type="dxa"/>
            <w:gridSpan w:val="3"/>
          </w:tcPr>
          <w:p w14:paraId="617BD9DB" w14:textId="07132D9D" w:rsidR="001E023E" w:rsidRPr="003C5735" w:rsidRDefault="001E023E" w:rsidP="001E0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</w:tr>
      <w:tr w:rsidR="00F21787" w:rsidRPr="003C5735" w14:paraId="68E4A30C" w14:textId="77777777" w:rsidTr="00B22DCB">
        <w:tc>
          <w:tcPr>
            <w:tcW w:w="6480" w:type="dxa"/>
            <w:vAlign w:val="bottom"/>
          </w:tcPr>
          <w:p w14:paraId="26253116" w14:textId="77777777" w:rsidR="00F21787" w:rsidRPr="003C5735" w:rsidRDefault="00F21787" w:rsidP="00F21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C5735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30" w:type="dxa"/>
            <w:tcBorders>
              <w:bottom w:val="double" w:sz="4" w:space="0" w:color="auto"/>
            </w:tcBorders>
            <w:vAlign w:val="bottom"/>
          </w:tcPr>
          <w:p w14:paraId="7BD8DBC0" w14:textId="79E24BBC" w:rsidR="00F21787" w:rsidRPr="003C5735" w:rsidRDefault="00B22DCB" w:rsidP="00F217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/>
              <w:ind w:left="-115" w:right="-11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22DCB">
              <w:rPr>
                <w:rFonts w:ascii="Angsana New" w:hAnsi="Angsana New" w:cs="Angsana New"/>
                <w:b/>
                <w:bCs/>
                <w:sz w:val="30"/>
                <w:szCs w:val="30"/>
              </w:rPr>
              <w:t>269,842</w:t>
            </w:r>
          </w:p>
        </w:tc>
        <w:tc>
          <w:tcPr>
            <w:tcW w:w="236" w:type="dxa"/>
            <w:vAlign w:val="bottom"/>
          </w:tcPr>
          <w:p w14:paraId="49734EE2" w14:textId="77777777" w:rsidR="00F21787" w:rsidRPr="003C5735" w:rsidRDefault="00F21787" w:rsidP="00F21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89" w:type="dxa"/>
            <w:tcBorders>
              <w:bottom w:val="double" w:sz="4" w:space="0" w:color="auto"/>
            </w:tcBorders>
            <w:vAlign w:val="bottom"/>
          </w:tcPr>
          <w:p w14:paraId="67A610F0" w14:textId="5AB08A47" w:rsidR="00F21787" w:rsidRPr="003C5735" w:rsidRDefault="00F21787" w:rsidP="00F21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15" w:right="-14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423,363</w:t>
            </w:r>
          </w:p>
        </w:tc>
      </w:tr>
      <w:tr w:rsidR="00F21787" w:rsidRPr="003C5735" w14:paraId="3BD13AF6" w14:textId="77777777" w:rsidTr="00B22DCB">
        <w:tc>
          <w:tcPr>
            <w:tcW w:w="6480" w:type="dxa"/>
          </w:tcPr>
          <w:p w14:paraId="264FF7BA" w14:textId="36F2C52F" w:rsidR="00B22DCB" w:rsidRPr="003C5735" w:rsidRDefault="00B22DCB" w:rsidP="00F21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bookmarkStart w:id="2" w:name="_Hlk31825080"/>
          </w:p>
        </w:tc>
        <w:tc>
          <w:tcPr>
            <w:tcW w:w="1230" w:type="dxa"/>
          </w:tcPr>
          <w:p w14:paraId="64DF516A" w14:textId="77777777" w:rsidR="00F21787" w:rsidRPr="003C5735" w:rsidRDefault="00F21787" w:rsidP="00F21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6434E36" w14:textId="77777777" w:rsidR="00F21787" w:rsidRPr="003C5735" w:rsidRDefault="00F21787" w:rsidP="00F21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89" w:type="dxa"/>
          </w:tcPr>
          <w:p w14:paraId="3F1C4D60" w14:textId="77777777" w:rsidR="00F21787" w:rsidRPr="003C5735" w:rsidRDefault="00F21787" w:rsidP="00F21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bookmarkEnd w:id="2"/>
      <w:tr w:rsidR="00B22DCB" w:rsidRPr="003C5735" w14:paraId="608BDDB3" w14:textId="77777777" w:rsidTr="0067787D">
        <w:trPr>
          <w:trHeight w:val="60"/>
        </w:trPr>
        <w:tc>
          <w:tcPr>
            <w:tcW w:w="6480" w:type="dxa"/>
          </w:tcPr>
          <w:p w14:paraId="3A4096D0" w14:textId="4215EE5C" w:rsidR="00B22DCB" w:rsidRPr="002B54BD" w:rsidRDefault="00B22DCB" w:rsidP="00B22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C573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="00C663A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230" w:type="dxa"/>
          </w:tcPr>
          <w:p w14:paraId="5AE67AEF" w14:textId="77777777" w:rsidR="00B22DCB" w:rsidRPr="002B54BD" w:rsidRDefault="00B22DCB" w:rsidP="00B22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70706B4" w14:textId="77777777" w:rsidR="00B22DCB" w:rsidRPr="002B54BD" w:rsidRDefault="00B22DCB" w:rsidP="00B22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9" w:type="dxa"/>
            <w:vAlign w:val="bottom"/>
          </w:tcPr>
          <w:p w14:paraId="4399061A" w14:textId="77777777" w:rsidR="00B22DCB" w:rsidRPr="002B54BD" w:rsidRDefault="00B22DCB" w:rsidP="00B22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22DCB" w:rsidRPr="003C5735" w14:paraId="3A06DEA6" w14:textId="77777777" w:rsidTr="00B22DCB">
        <w:trPr>
          <w:trHeight w:val="60"/>
        </w:trPr>
        <w:tc>
          <w:tcPr>
            <w:tcW w:w="6480" w:type="dxa"/>
            <w:vAlign w:val="bottom"/>
          </w:tcPr>
          <w:p w14:paraId="7AEA0D08" w14:textId="1AF8BB12" w:rsidR="00B22DCB" w:rsidRPr="002B54BD" w:rsidRDefault="00B22DCB" w:rsidP="00B22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C5735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30" w:type="dxa"/>
            <w:tcBorders>
              <w:bottom w:val="double" w:sz="4" w:space="0" w:color="auto"/>
            </w:tcBorders>
            <w:vAlign w:val="bottom"/>
          </w:tcPr>
          <w:p w14:paraId="0002F3D5" w14:textId="3552F590" w:rsidR="00B22DCB" w:rsidRPr="00B22DCB" w:rsidRDefault="00B22DCB" w:rsidP="00B22D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/>
              <w:ind w:left="-115" w:right="-11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22DCB">
              <w:rPr>
                <w:rFonts w:ascii="Angsana New" w:hAnsi="Angsana New" w:cs="Angsana New"/>
                <w:b/>
                <w:bCs/>
                <w:sz w:val="30"/>
                <w:szCs w:val="30"/>
              </w:rPr>
              <w:t>800</w:t>
            </w:r>
          </w:p>
        </w:tc>
        <w:tc>
          <w:tcPr>
            <w:tcW w:w="236" w:type="dxa"/>
            <w:vAlign w:val="bottom"/>
          </w:tcPr>
          <w:p w14:paraId="0C50D2AD" w14:textId="77777777" w:rsidR="00B22DCB" w:rsidRPr="00B22DCB" w:rsidRDefault="00B22DCB" w:rsidP="00B22D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/>
              <w:ind w:left="-115" w:right="-11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89" w:type="dxa"/>
            <w:tcBorders>
              <w:bottom w:val="double" w:sz="4" w:space="0" w:color="auto"/>
            </w:tcBorders>
            <w:vAlign w:val="bottom"/>
          </w:tcPr>
          <w:p w14:paraId="13AEF558" w14:textId="00D119D8" w:rsidR="00B22DCB" w:rsidRPr="00B22DCB" w:rsidRDefault="00B22DCB" w:rsidP="00B22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15" w:right="-14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22DCB">
              <w:rPr>
                <w:rFonts w:ascii="Angsana New" w:hAnsi="Angsana New" w:cs="Angsana New"/>
                <w:b/>
                <w:bCs/>
                <w:sz w:val="30"/>
                <w:szCs w:val="30"/>
              </w:rPr>
              <w:t>831</w:t>
            </w:r>
          </w:p>
        </w:tc>
      </w:tr>
      <w:tr w:rsidR="00B22DCB" w:rsidRPr="003C5735" w14:paraId="679EFDAB" w14:textId="77777777" w:rsidTr="00B22DCB">
        <w:trPr>
          <w:trHeight w:val="60"/>
        </w:trPr>
        <w:tc>
          <w:tcPr>
            <w:tcW w:w="6480" w:type="dxa"/>
            <w:vAlign w:val="bottom"/>
          </w:tcPr>
          <w:p w14:paraId="05405A47" w14:textId="77777777" w:rsidR="00B22DCB" w:rsidRPr="002B54BD" w:rsidRDefault="00B22DCB" w:rsidP="00B22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30" w:type="dxa"/>
            <w:tcBorders>
              <w:top w:val="double" w:sz="4" w:space="0" w:color="auto"/>
            </w:tcBorders>
            <w:vAlign w:val="bottom"/>
          </w:tcPr>
          <w:p w14:paraId="10D401C7" w14:textId="77777777" w:rsidR="00B22DCB" w:rsidRPr="002B54BD" w:rsidRDefault="00B22DCB" w:rsidP="00B22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054FAAC" w14:textId="77777777" w:rsidR="00B22DCB" w:rsidRPr="002B54BD" w:rsidRDefault="00B22DCB" w:rsidP="00B22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9" w:type="dxa"/>
            <w:tcBorders>
              <w:top w:val="double" w:sz="4" w:space="0" w:color="auto"/>
            </w:tcBorders>
            <w:vAlign w:val="bottom"/>
          </w:tcPr>
          <w:p w14:paraId="472167FC" w14:textId="77777777" w:rsidR="00B22DCB" w:rsidRPr="002B54BD" w:rsidRDefault="00B22DCB" w:rsidP="00B22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22DCB" w:rsidRPr="003C5735" w14:paraId="7CA28F25" w14:textId="77777777" w:rsidTr="00B22DCB">
        <w:trPr>
          <w:trHeight w:val="60"/>
        </w:trPr>
        <w:tc>
          <w:tcPr>
            <w:tcW w:w="6480" w:type="dxa"/>
            <w:vAlign w:val="bottom"/>
          </w:tcPr>
          <w:p w14:paraId="1516CD35" w14:textId="77777777" w:rsidR="00B22DCB" w:rsidRPr="002B54BD" w:rsidRDefault="00B22DCB" w:rsidP="00B22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2B54B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230" w:type="dxa"/>
            <w:vAlign w:val="bottom"/>
          </w:tcPr>
          <w:p w14:paraId="26CB2047" w14:textId="77777777" w:rsidR="00B22DCB" w:rsidRPr="002B54BD" w:rsidRDefault="00B22DCB" w:rsidP="00B22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9A21C35" w14:textId="77777777" w:rsidR="00B22DCB" w:rsidRPr="002B54BD" w:rsidRDefault="00B22DCB" w:rsidP="00B22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9" w:type="dxa"/>
            <w:vAlign w:val="bottom"/>
          </w:tcPr>
          <w:p w14:paraId="3B2103FB" w14:textId="77777777" w:rsidR="00B22DCB" w:rsidRPr="002B54BD" w:rsidRDefault="00B22DCB" w:rsidP="00B22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22DCB" w:rsidRPr="003C5735" w14:paraId="5A9C5920" w14:textId="77777777" w:rsidTr="00B22DCB">
        <w:trPr>
          <w:trHeight w:val="60"/>
        </w:trPr>
        <w:tc>
          <w:tcPr>
            <w:tcW w:w="6480" w:type="dxa"/>
            <w:vAlign w:val="bottom"/>
          </w:tcPr>
          <w:p w14:paraId="390DE0AB" w14:textId="77777777" w:rsidR="00B22DCB" w:rsidRPr="002B54BD" w:rsidRDefault="00B22DCB" w:rsidP="00B22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B54BD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30" w:type="dxa"/>
            <w:tcBorders>
              <w:bottom w:val="double" w:sz="4" w:space="0" w:color="auto"/>
            </w:tcBorders>
            <w:vAlign w:val="bottom"/>
          </w:tcPr>
          <w:p w14:paraId="6470D277" w14:textId="3C4B1D5D" w:rsidR="00B22DCB" w:rsidRPr="005C6632" w:rsidRDefault="00B22DCB" w:rsidP="00B22D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ind w:left="-115" w:right="-11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22DCB">
              <w:rPr>
                <w:rFonts w:ascii="Angsana New" w:hAnsi="Angsana New" w:cs="Angsana New"/>
                <w:b/>
                <w:bCs/>
                <w:sz w:val="30"/>
                <w:szCs w:val="30"/>
              </w:rPr>
              <w:t>4,116</w:t>
            </w:r>
          </w:p>
        </w:tc>
        <w:tc>
          <w:tcPr>
            <w:tcW w:w="236" w:type="dxa"/>
            <w:vAlign w:val="bottom"/>
          </w:tcPr>
          <w:p w14:paraId="574710F8" w14:textId="77777777" w:rsidR="00B22DCB" w:rsidRPr="005C6632" w:rsidRDefault="00B22DCB" w:rsidP="00B22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89" w:type="dxa"/>
            <w:tcBorders>
              <w:bottom w:val="double" w:sz="4" w:space="0" w:color="auto"/>
            </w:tcBorders>
            <w:vAlign w:val="bottom"/>
          </w:tcPr>
          <w:p w14:paraId="5C62EFF4" w14:textId="72717C39" w:rsidR="00B22DCB" w:rsidRPr="001D371B" w:rsidRDefault="00B22DCB" w:rsidP="001D37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ind w:left="-115" w:right="-11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D371B">
              <w:rPr>
                <w:rFonts w:ascii="Angsana New" w:hAnsi="Angsana New" w:cs="Angsana New"/>
                <w:b/>
                <w:bCs/>
                <w:sz w:val="30"/>
                <w:szCs w:val="30"/>
              </w:rPr>
              <w:t>7,355</w:t>
            </w:r>
          </w:p>
        </w:tc>
      </w:tr>
    </w:tbl>
    <w:p w14:paraId="723571FF" w14:textId="28B25639" w:rsidR="00765DE1" w:rsidRDefault="00765D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5CA28F96" w14:textId="636B6740" w:rsidR="00B22DCB" w:rsidRDefault="00B22D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2A64E276" w14:textId="7B508508" w:rsidR="00B22DCB" w:rsidRDefault="00B22D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5B0C7EA3" w14:textId="09632170" w:rsidR="00B22DCB" w:rsidRDefault="00B22D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3B068095" w14:textId="037FA521" w:rsidR="00B22DCB" w:rsidRDefault="00B22D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52EEA406" w14:textId="77777777" w:rsidR="00B22DCB" w:rsidRDefault="00B22D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11A05E20" w14:textId="77777777" w:rsidR="000D06FE" w:rsidRPr="00A23A8F" w:rsidRDefault="00AA476B" w:rsidP="00DB616B">
      <w:pPr>
        <w:pStyle w:val="FSHeadMain"/>
      </w:pPr>
      <w:r w:rsidRPr="00A23A8F">
        <w:rPr>
          <w:cs/>
        </w:rPr>
        <w:lastRenderedPageBreak/>
        <w:t>เงินสดและรายการเทียบเท่าเงินสด</w:t>
      </w:r>
    </w:p>
    <w:p w14:paraId="5047BE5A" w14:textId="77777777" w:rsidR="008F6C3D" w:rsidRPr="008E1E15" w:rsidRDefault="008F6C3D" w:rsidP="009C30C6">
      <w:pPr>
        <w:pStyle w:val="FSBlank"/>
        <w:spacing w:line="240" w:lineRule="auto"/>
        <w:rPr>
          <w:sz w:val="16"/>
          <w:szCs w:val="16"/>
        </w:rPr>
      </w:pPr>
    </w:p>
    <w:tbl>
      <w:tblPr>
        <w:tblW w:w="9090" w:type="dxa"/>
        <w:tblInd w:w="450" w:type="dxa"/>
        <w:tblLook w:val="0000" w:firstRow="0" w:lastRow="0" w:firstColumn="0" w:lastColumn="0" w:noHBand="0" w:noVBand="0"/>
      </w:tblPr>
      <w:tblGrid>
        <w:gridCol w:w="6296"/>
        <w:gridCol w:w="1195"/>
        <w:gridCol w:w="249"/>
        <w:gridCol w:w="1350"/>
      </w:tblGrid>
      <w:tr w:rsidR="00F21787" w:rsidRPr="00A23A8F" w14:paraId="49C5CD54" w14:textId="77777777" w:rsidTr="00F74EEA">
        <w:tc>
          <w:tcPr>
            <w:tcW w:w="6296" w:type="dxa"/>
          </w:tcPr>
          <w:p w14:paraId="6B5E5C88" w14:textId="77777777" w:rsidR="00F21787" w:rsidRPr="00A23A8F" w:rsidRDefault="00F21787" w:rsidP="00F21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95" w:type="dxa"/>
          </w:tcPr>
          <w:p w14:paraId="1E10C572" w14:textId="07D91C77" w:rsidR="00F21787" w:rsidRPr="00A23A8F" w:rsidRDefault="00F21787" w:rsidP="00F21787">
            <w:pPr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249" w:type="dxa"/>
          </w:tcPr>
          <w:p w14:paraId="04735998" w14:textId="77777777" w:rsidR="00F21787" w:rsidRPr="00A23A8F" w:rsidRDefault="00F21787" w:rsidP="00F21787">
            <w:pPr>
              <w:tabs>
                <w:tab w:val="decimal" w:pos="1062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840D204" w14:textId="53842195" w:rsidR="00F21787" w:rsidRPr="00A23A8F" w:rsidRDefault="00F21787" w:rsidP="00F21787">
            <w:pPr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</w:tr>
      <w:tr w:rsidR="00D631BE" w:rsidRPr="00A23A8F" w14:paraId="0D889176" w14:textId="77777777" w:rsidTr="00F74EEA">
        <w:tc>
          <w:tcPr>
            <w:tcW w:w="6296" w:type="dxa"/>
          </w:tcPr>
          <w:p w14:paraId="4462DC3E" w14:textId="77777777" w:rsidR="00D631BE" w:rsidRPr="00A23A8F" w:rsidRDefault="00D631BE" w:rsidP="00D63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94" w:type="dxa"/>
            <w:gridSpan w:val="3"/>
          </w:tcPr>
          <w:p w14:paraId="1FA8105D" w14:textId="77777777" w:rsidR="00D631BE" w:rsidRPr="00A23A8F" w:rsidRDefault="00D631BE" w:rsidP="00D63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23A8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21787" w:rsidRPr="00A23A8F" w14:paraId="6CD93153" w14:textId="77777777" w:rsidTr="00F74EEA">
        <w:tc>
          <w:tcPr>
            <w:tcW w:w="6296" w:type="dxa"/>
            <w:vAlign w:val="center"/>
          </w:tcPr>
          <w:p w14:paraId="4B410EE5" w14:textId="77777777" w:rsidR="00F21787" w:rsidRPr="00A23A8F" w:rsidRDefault="00F21787" w:rsidP="00F21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23A8F">
              <w:rPr>
                <w:rFonts w:ascii="Angsana New" w:hAnsi="Angsana New" w:cs="Angsana New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195" w:type="dxa"/>
            <w:vAlign w:val="center"/>
          </w:tcPr>
          <w:p w14:paraId="19E5356B" w14:textId="5E92D1FD" w:rsidR="00F21787" w:rsidRPr="00A23A8F" w:rsidRDefault="0028215B" w:rsidP="00F74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  <w:r w:rsidRPr="0028215B"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  <w:tc>
          <w:tcPr>
            <w:tcW w:w="249" w:type="dxa"/>
            <w:vAlign w:val="center"/>
          </w:tcPr>
          <w:p w14:paraId="093F15A1" w14:textId="77777777" w:rsidR="00F21787" w:rsidRPr="00A23A8F" w:rsidRDefault="00F21787" w:rsidP="00F21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97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542D671A" w14:textId="6850266C" w:rsidR="00F21787" w:rsidRPr="00F74EEA" w:rsidRDefault="00F21787" w:rsidP="00F74EEA">
            <w:pPr>
              <w:pStyle w:val="a2"/>
              <w:tabs>
                <w:tab w:val="clear" w:pos="360"/>
                <w:tab w:val="clear" w:pos="720"/>
                <w:tab w:val="clear" w:pos="1080"/>
                <w:tab w:val="decimal" w:pos="1068"/>
              </w:tabs>
              <w:ind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74EEA">
              <w:rPr>
                <w:rFonts w:ascii="Angsana New" w:hAnsi="Angsana New" w:cs="Angsana New"/>
                <w:sz w:val="30"/>
                <w:szCs w:val="30"/>
                <w:lang w:val="en-US"/>
              </w:rPr>
              <w:t>55</w:t>
            </w:r>
          </w:p>
        </w:tc>
      </w:tr>
      <w:tr w:rsidR="00F21787" w:rsidRPr="00A23A8F" w14:paraId="79A047CA" w14:textId="77777777" w:rsidTr="00F74EEA">
        <w:tc>
          <w:tcPr>
            <w:tcW w:w="6296" w:type="dxa"/>
            <w:vAlign w:val="center"/>
          </w:tcPr>
          <w:p w14:paraId="63463808" w14:textId="6C8D0467" w:rsidR="00F21787" w:rsidRPr="00A23A8F" w:rsidRDefault="00F21787" w:rsidP="00F21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23A8F">
              <w:rPr>
                <w:rFonts w:ascii="Angsana New" w:hAnsi="Angsana New" w:cs="Angsana New"/>
                <w:sz w:val="30"/>
                <w:szCs w:val="30"/>
                <w:cs/>
              </w:rPr>
              <w:t>เงินฝากธนาคาร</w:t>
            </w:r>
          </w:p>
        </w:tc>
        <w:tc>
          <w:tcPr>
            <w:tcW w:w="1195" w:type="dxa"/>
            <w:vAlign w:val="center"/>
          </w:tcPr>
          <w:p w14:paraId="17E086EA" w14:textId="4C1A6A0E" w:rsidR="00F21787" w:rsidRPr="00A23A8F" w:rsidRDefault="0028215B" w:rsidP="006D6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  <w:r w:rsidRPr="0028215B">
              <w:rPr>
                <w:rFonts w:ascii="Angsana New" w:hAnsi="Angsana New" w:cs="Angsana New"/>
                <w:sz w:val="30"/>
                <w:szCs w:val="30"/>
              </w:rPr>
              <w:t>63,503</w:t>
            </w:r>
          </w:p>
        </w:tc>
        <w:tc>
          <w:tcPr>
            <w:tcW w:w="249" w:type="dxa"/>
            <w:vAlign w:val="center"/>
          </w:tcPr>
          <w:p w14:paraId="1BA48A17" w14:textId="77777777" w:rsidR="00F21787" w:rsidRPr="00A23A8F" w:rsidRDefault="00F21787" w:rsidP="00F21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97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125247FC" w14:textId="332F8B95" w:rsidR="00F21787" w:rsidRPr="00A23A8F" w:rsidRDefault="00F21787" w:rsidP="00F74EEA">
            <w:pPr>
              <w:pStyle w:val="a2"/>
              <w:tabs>
                <w:tab w:val="clear" w:pos="360"/>
                <w:tab w:val="clear" w:pos="720"/>
                <w:tab w:val="clear" w:pos="1080"/>
                <w:tab w:val="decimal" w:pos="1068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F74EEA">
              <w:rPr>
                <w:rFonts w:ascii="Angsana New" w:hAnsi="Angsana New" w:cs="Angsana New"/>
                <w:sz w:val="30"/>
                <w:szCs w:val="30"/>
                <w:lang w:val="en-US"/>
              </w:rPr>
              <w:t>26,959</w:t>
            </w:r>
          </w:p>
        </w:tc>
      </w:tr>
      <w:tr w:rsidR="00F21787" w:rsidRPr="00A23A8F" w14:paraId="3E68BC92" w14:textId="77777777" w:rsidTr="00F74EEA">
        <w:tc>
          <w:tcPr>
            <w:tcW w:w="6296" w:type="dxa"/>
          </w:tcPr>
          <w:p w14:paraId="631AFE18" w14:textId="77777777" w:rsidR="00F21787" w:rsidRPr="00A23A8F" w:rsidRDefault="00F21787" w:rsidP="00F21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23A8F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</w:tcPr>
          <w:p w14:paraId="1D92B7E3" w14:textId="52D910AF" w:rsidR="00F21787" w:rsidRPr="00A23A8F" w:rsidRDefault="0028215B" w:rsidP="00F21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08"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8215B">
              <w:rPr>
                <w:rFonts w:ascii="Angsana New" w:hAnsi="Angsana New" w:cs="Angsana New"/>
                <w:b/>
                <w:bCs/>
                <w:sz w:val="30"/>
                <w:szCs w:val="30"/>
              </w:rPr>
              <w:t>63,563</w:t>
            </w:r>
          </w:p>
        </w:tc>
        <w:tc>
          <w:tcPr>
            <w:tcW w:w="249" w:type="dxa"/>
          </w:tcPr>
          <w:p w14:paraId="20A538CA" w14:textId="77777777" w:rsidR="00F21787" w:rsidRPr="00A23A8F" w:rsidRDefault="00F21787" w:rsidP="00F21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  <w:tab w:val="decimal" w:pos="927"/>
                <w:tab w:val="decimal" w:pos="979"/>
              </w:tabs>
              <w:ind w:left="-108"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D804F22" w14:textId="2B223FBB" w:rsidR="00F21787" w:rsidRPr="00A23A8F" w:rsidRDefault="00F21787" w:rsidP="00F74EEA">
            <w:pPr>
              <w:pStyle w:val="a2"/>
              <w:tabs>
                <w:tab w:val="clear" w:pos="360"/>
                <w:tab w:val="clear" w:pos="720"/>
                <w:tab w:val="clear" w:pos="1080"/>
                <w:tab w:val="decimal" w:pos="1068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74EE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27,104</w:t>
            </w:r>
          </w:p>
        </w:tc>
      </w:tr>
    </w:tbl>
    <w:p w14:paraId="0692B359" w14:textId="77777777" w:rsidR="0024185F" w:rsidRPr="0024185F" w:rsidRDefault="0024185F" w:rsidP="0024185F">
      <w:pPr>
        <w:pStyle w:val="FSHeadMain"/>
        <w:numPr>
          <w:ilvl w:val="0"/>
          <w:numId w:val="0"/>
        </w:numPr>
        <w:ind w:left="518"/>
        <w:rPr>
          <w:b w:val="0"/>
          <w:bCs w:val="0"/>
          <w:sz w:val="24"/>
          <w:szCs w:val="24"/>
          <w:lang w:val="en-US"/>
        </w:rPr>
      </w:pPr>
    </w:p>
    <w:p w14:paraId="1EB277C9" w14:textId="7F58A3D9" w:rsidR="0066386B" w:rsidRPr="0066386B" w:rsidRDefault="0066386B" w:rsidP="0066386B">
      <w:pPr>
        <w:pStyle w:val="FSHeadMain"/>
        <w:rPr>
          <w:b w:val="0"/>
          <w:bCs w:val="0"/>
          <w:sz w:val="24"/>
          <w:szCs w:val="24"/>
        </w:rPr>
      </w:pPr>
      <w:r w:rsidRPr="00DE05C7">
        <w:rPr>
          <w:cs/>
        </w:rPr>
        <w:t>ลูกหนี้</w:t>
      </w:r>
      <w:r>
        <w:rPr>
          <w:rFonts w:hint="cs"/>
          <w:cs/>
        </w:rPr>
        <w:t>การค้า</w:t>
      </w:r>
    </w:p>
    <w:p w14:paraId="3D9AC62E" w14:textId="2E4C7E86" w:rsidR="0066386B" w:rsidRPr="008E1E15" w:rsidRDefault="0066386B" w:rsidP="0066386B">
      <w:pPr>
        <w:pStyle w:val="FSHeadMain"/>
        <w:numPr>
          <w:ilvl w:val="0"/>
          <w:numId w:val="0"/>
        </w:numPr>
        <w:ind w:left="518"/>
        <w:rPr>
          <w:sz w:val="20"/>
          <w:szCs w:val="20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20"/>
        <w:gridCol w:w="1080"/>
        <w:gridCol w:w="1170"/>
        <w:gridCol w:w="270"/>
        <w:gridCol w:w="1350"/>
      </w:tblGrid>
      <w:tr w:rsidR="00F21787" w:rsidRPr="0066386B" w14:paraId="18D6D33B" w14:textId="77777777" w:rsidTr="008E1E15">
        <w:tc>
          <w:tcPr>
            <w:tcW w:w="5220" w:type="dxa"/>
            <w:shd w:val="clear" w:color="auto" w:fill="auto"/>
          </w:tcPr>
          <w:p w14:paraId="0741F680" w14:textId="77777777" w:rsidR="00F21787" w:rsidRPr="0066386B" w:rsidRDefault="00F21787" w:rsidP="00F21787">
            <w:pPr>
              <w:spacing w:line="240" w:lineRule="auto"/>
              <w:ind w:right="38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89A4826" w14:textId="77777777" w:rsidR="00F21787" w:rsidRPr="0066386B" w:rsidRDefault="00F21787" w:rsidP="00F21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66386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70" w:type="dxa"/>
            <w:shd w:val="clear" w:color="auto" w:fill="auto"/>
          </w:tcPr>
          <w:p w14:paraId="21CE9464" w14:textId="10D0C660" w:rsidR="00F21787" w:rsidRPr="0066386B" w:rsidRDefault="00F21787" w:rsidP="00F21787">
            <w:pPr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0D1F8C90" w14:textId="77777777" w:rsidR="00F21787" w:rsidRPr="0066386B" w:rsidRDefault="00F21787" w:rsidP="00F21787">
            <w:pPr>
              <w:tabs>
                <w:tab w:val="decimal" w:pos="1062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0E6020CB" w14:textId="0B45CBBD" w:rsidR="00F21787" w:rsidRPr="0066386B" w:rsidRDefault="00F21787" w:rsidP="00F21787">
            <w:pPr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</w:tr>
      <w:tr w:rsidR="001E023E" w:rsidRPr="0066386B" w14:paraId="13F6FAC2" w14:textId="77777777" w:rsidTr="008E1E15">
        <w:tc>
          <w:tcPr>
            <w:tcW w:w="5220" w:type="dxa"/>
            <w:shd w:val="clear" w:color="auto" w:fill="auto"/>
          </w:tcPr>
          <w:p w14:paraId="04723CDA" w14:textId="77777777" w:rsidR="001E023E" w:rsidRPr="0066386B" w:rsidRDefault="001E023E" w:rsidP="001E023E">
            <w:pPr>
              <w:pStyle w:val="a2"/>
              <w:tabs>
                <w:tab w:val="clear" w:pos="360"/>
                <w:tab w:val="clear" w:pos="720"/>
                <w:tab w:val="clear" w:pos="1080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D953670" w14:textId="77777777" w:rsidR="001E023E" w:rsidRPr="0066386B" w:rsidRDefault="001E023E" w:rsidP="001E0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9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shd w:val="clear" w:color="auto" w:fill="auto"/>
          </w:tcPr>
          <w:p w14:paraId="505625DA" w14:textId="77777777" w:rsidR="001E023E" w:rsidRPr="0066386B" w:rsidRDefault="001E023E" w:rsidP="001E0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9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66386B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66386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พันบาท</w:t>
            </w:r>
            <w:r w:rsidRPr="0066386B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1E023E" w:rsidRPr="00196853" w14:paraId="0FA0A8DC" w14:textId="77777777" w:rsidTr="008E1E15">
        <w:tc>
          <w:tcPr>
            <w:tcW w:w="5220" w:type="dxa"/>
            <w:shd w:val="clear" w:color="auto" w:fill="auto"/>
          </w:tcPr>
          <w:p w14:paraId="04FEA0CC" w14:textId="77777777" w:rsidR="001E023E" w:rsidRPr="00196853" w:rsidRDefault="001E023E" w:rsidP="001E023E">
            <w:pPr>
              <w:pStyle w:val="a2"/>
              <w:tabs>
                <w:tab w:val="clear" w:pos="360"/>
                <w:tab w:val="clear" w:pos="720"/>
                <w:tab w:val="clear" w:pos="1080"/>
              </w:tabs>
              <w:ind w:left="-18" w:firstLine="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9685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บุคคลหรือกิจการที่เกี่ยวข้อง</w:t>
            </w:r>
          </w:p>
        </w:tc>
        <w:tc>
          <w:tcPr>
            <w:tcW w:w="1080" w:type="dxa"/>
            <w:shd w:val="clear" w:color="auto" w:fill="auto"/>
          </w:tcPr>
          <w:p w14:paraId="376B6E0E" w14:textId="77777777" w:rsidR="001E023E" w:rsidRPr="00196853" w:rsidRDefault="001E023E" w:rsidP="001E023E">
            <w:pPr>
              <w:pStyle w:val="a2"/>
              <w:tabs>
                <w:tab w:val="clear" w:pos="360"/>
                <w:tab w:val="clear" w:pos="720"/>
                <w:tab w:val="clear" w:pos="1080"/>
                <w:tab w:val="left" w:pos="340"/>
                <w:tab w:val="decimal" w:pos="972"/>
              </w:tabs>
              <w:ind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2F69CE8D" w14:textId="77777777" w:rsidR="001E023E" w:rsidRPr="00196853" w:rsidRDefault="001E023E" w:rsidP="001E023E">
            <w:pPr>
              <w:pStyle w:val="a2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925CB4C" w14:textId="77777777" w:rsidR="001E023E" w:rsidRPr="00196853" w:rsidRDefault="001E023E" w:rsidP="001E023E">
            <w:pPr>
              <w:pStyle w:val="a2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09F4CE72" w14:textId="77777777" w:rsidR="001E023E" w:rsidRPr="00196853" w:rsidRDefault="001E023E" w:rsidP="001E023E">
            <w:pPr>
              <w:pStyle w:val="a2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F21787" w:rsidRPr="00196853" w14:paraId="5020EAD1" w14:textId="77777777" w:rsidTr="008E1E15">
        <w:tc>
          <w:tcPr>
            <w:tcW w:w="5220" w:type="dxa"/>
            <w:shd w:val="clear" w:color="auto" w:fill="auto"/>
          </w:tcPr>
          <w:p w14:paraId="217AB14D" w14:textId="77777777" w:rsidR="00F21787" w:rsidRPr="00196853" w:rsidRDefault="00F21787" w:rsidP="00F21787">
            <w:pPr>
              <w:pStyle w:val="a2"/>
              <w:tabs>
                <w:tab w:val="clear" w:pos="360"/>
                <w:tab w:val="clear" w:pos="720"/>
                <w:tab w:val="clear" w:pos="108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196853">
              <w:rPr>
                <w:rFonts w:ascii="Angsana New" w:hAnsi="Angsana New" w:cs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AF0A558" w14:textId="77777777" w:rsidR="00F21787" w:rsidRPr="00196853" w:rsidRDefault="00F21787" w:rsidP="00F21787">
            <w:pPr>
              <w:pStyle w:val="a2"/>
              <w:tabs>
                <w:tab w:val="clear" w:pos="360"/>
                <w:tab w:val="clear" w:pos="720"/>
                <w:tab w:val="clear" w:pos="1080"/>
                <w:tab w:val="left" w:pos="340"/>
                <w:tab w:val="decimal" w:pos="972"/>
              </w:tabs>
              <w:ind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7D042105" w14:textId="7119EA2F" w:rsidR="00F21787" w:rsidRPr="00C24895" w:rsidRDefault="0028215B" w:rsidP="00F21787">
            <w:pPr>
              <w:pStyle w:val="a2"/>
              <w:tabs>
                <w:tab w:val="clear" w:pos="360"/>
                <w:tab w:val="clear" w:pos="720"/>
                <w:tab w:val="clear" w:pos="1080"/>
                <w:tab w:val="decimal" w:pos="979"/>
              </w:tabs>
              <w:ind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8215B">
              <w:rPr>
                <w:rFonts w:ascii="Angsana New" w:hAnsi="Angsana New" w:cs="Angsana New"/>
                <w:sz w:val="30"/>
                <w:szCs w:val="30"/>
                <w:lang w:val="en-US"/>
              </w:rPr>
              <w:t>269,842</w:t>
            </w:r>
          </w:p>
        </w:tc>
        <w:tc>
          <w:tcPr>
            <w:tcW w:w="270" w:type="dxa"/>
            <w:shd w:val="clear" w:color="auto" w:fill="auto"/>
          </w:tcPr>
          <w:p w14:paraId="2273A6FE" w14:textId="77777777" w:rsidR="00F21787" w:rsidRPr="00196853" w:rsidRDefault="00F21787" w:rsidP="00F21787">
            <w:pPr>
              <w:pStyle w:val="a2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49DA2096" w14:textId="6029044C" w:rsidR="00F21787" w:rsidRPr="00196853" w:rsidRDefault="00F21787" w:rsidP="00F21787">
            <w:pPr>
              <w:pStyle w:val="a2"/>
              <w:tabs>
                <w:tab w:val="clear" w:pos="360"/>
                <w:tab w:val="clear" w:pos="720"/>
                <w:tab w:val="clear" w:pos="1080"/>
                <w:tab w:val="decimal" w:pos="1068"/>
              </w:tabs>
              <w:ind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423,363</w:t>
            </w:r>
          </w:p>
        </w:tc>
      </w:tr>
      <w:tr w:rsidR="00F21787" w:rsidRPr="0066386B" w14:paraId="3C8D82F6" w14:textId="77777777" w:rsidTr="008E1E15">
        <w:tc>
          <w:tcPr>
            <w:tcW w:w="5220" w:type="dxa"/>
            <w:shd w:val="clear" w:color="auto" w:fill="auto"/>
          </w:tcPr>
          <w:p w14:paraId="34EC8FFE" w14:textId="77777777" w:rsidR="00F21787" w:rsidRPr="0066386B" w:rsidRDefault="00F21787" w:rsidP="00F21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25CDE75" w14:textId="42319389" w:rsidR="00F21787" w:rsidRPr="0066386B" w:rsidRDefault="00F21787" w:rsidP="00F21787">
            <w:pPr>
              <w:pStyle w:val="a2"/>
              <w:tabs>
                <w:tab w:val="clear" w:pos="360"/>
                <w:tab w:val="clear" w:pos="720"/>
                <w:tab w:val="clear" w:pos="1080"/>
                <w:tab w:val="left" w:pos="432"/>
                <w:tab w:val="decimal" w:pos="979"/>
              </w:tabs>
              <w:ind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  <w:t>4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CF30E0" w14:textId="269D8904" w:rsidR="00F21787" w:rsidRPr="0066386B" w:rsidRDefault="0028215B" w:rsidP="00F21787">
            <w:pPr>
              <w:pStyle w:val="a2"/>
              <w:tabs>
                <w:tab w:val="clear" w:pos="360"/>
                <w:tab w:val="clear" w:pos="720"/>
                <w:tab w:val="clear" w:pos="1080"/>
                <w:tab w:val="decimal" w:pos="979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28215B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269,842</w:t>
            </w:r>
          </w:p>
        </w:tc>
        <w:tc>
          <w:tcPr>
            <w:tcW w:w="270" w:type="dxa"/>
            <w:shd w:val="clear" w:color="auto" w:fill="auto"/>
          </w:tcPr>
          <w:p w14:paraId="7A9303AC" w14:textId="77777777" w:rsidR="00F21787" w:rsidRPr="0066386B" w:rsidRDefault="00F21787" w:rsidP="00F21787">
            <w:pPr>
              <w:pStyle w:val="a2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00D8E3" w14:textId="51786B0F" w:rsidR="00F21787" w:rsidRPr="0066386B" w:rsidRDefault="00F21787" w:rsidP="00F21787">
            <w:pPr>
              <w:pStyle w:val="a2"/>
              <w:tabs>
                <w:tab w:val="clear" w:pos="360"/>
                <w:tab w:val="clear" w:pos="720"/>
                <w:tab w:val="clear" w:pos="1080"/>
                <w:tab w:val="decimal" w:pos="1068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423,363</w:t>
            </w:r>
          </w:p>
        </w:tc>
      </w:tr>
      <w:tr w:rsidR="00F21787" w:rsidRPr="0066386B" w14:paraId="3EFB74D3" w14:textId="77777777" w:rsidTr="008E1E15">
        <w:trPr>
          <w:trHeight w:val="288"/>
        </w:trPr>
        <w:tc>
          <w:tcPr>
            <w:tcW w:w="5220" w:type="dxa"/>
            <w:shd w:val="clear" w:color="auto" w:fill="auto"/>
          </w:tcPr>
          <w:p w14:paraId="1BE5F302" w14:textId="022CBF0F" w:rsidR="00F21787" w:rsidRPr="008E1E15" w:rsidRDefault="00F21787" w:rsidP="00F21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FA84CD2" w14:textId="77777777" w:rsidR="00F21787" w:rsidRPr="008E1E15" w:rsidRDefault="00F21787" w:rsidP="00F21787">
            <w:pPr>
              <w:pStyle w:val="a2"/>
              <w:tabs>
                <w:tab w:val="clear" w:pos="360"/>
                <w:tab w:val="clear" w:pos="720"/>
                <w:tab w:val="clear" w:pos="1080"/>
                <w:tab w:val="left" w:pos="432"/>
                <w:tab w:val="decimal" w:pos="972"/>
              </w:tabs>
              <w:ind w:right="-108"/>
              <w:jc w:val="center"/>
              <w:rPr>
                <w:rFonts w:ascii="Angsana New" w:hAnsi="Angsana New" w:cs="Angsana New"/>
                <w:i/>
                <w:iCs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5697FDDD" w14:textId="77777777" w:rsidR="00F21787" w:rsidRPr="008E1E15" w:rsidRDefault="00F21787" w:rsidP="00F21787">
            <w:pPr>
              <w:pStyle w:val="a2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FF2DE81" w14:textId="77777777" w:rsidR="00F21787" w:rsidRPr="008E1E15" w:rsidRDefault="00F21787" w:rsidP="00F21787">
            <w:pPr>
              <w:pStyle w:val="a2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434EBED3" w14:textId="77777777" w:rsidR="00F21787" w:rsidRPr="008E1E15" w:rsidRDefault="00F21787" w:rsidP="00F21787">
            <w:pPr>
              <w:pStyle w:val="a2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</w:tr>
      <w:tr w:rsidR="00F21787" w:rsidRPr="00F60BE2" w14:paraId="4329EEA0" w14:textId="77777777" w:rsidTr="008E1E15">
        <w:tc>
          <w:tcPr>
            <w:tcW w:w="5220" w:type="dxa"/>
            <w:shd w:val="clear" w:color="auto" w:fill="auto"/>
          </w:tcPr>
          <w:p w14:paraId="4FBDAA21" w14:textId="77777777" w:rsidR="00F21787" w:rsidRPr="00F60BE2" w:rsidRDefault="00F21787" w:rsidP="00F21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60BE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บุคคลหรือกิจการที่ไม่เกี่ยวข้องกัน  </w:t>
            </w:r>
          </w:p>
        </w:tc>
        <w:tc>
          <w:tcPr>
            <w:tcW w:w="1080" w:type="dxa"/>
            <w:shd w:val="clear" w:color="auto" w:fill="auto"/>
          </w:tcPr>
          <w:p w14:paraId="3A3487E9" w14:textId="77777777" w:rsidR="00F21787" w:rsidRPr="00F60BE2" w:rsidRDefault="00F21787" w:rsidP="00F21787">
            <w:pPr>
              <w:pStyle w:val="a2"/>
              <w:tabs>
                <w:tab w:val="clear" w:pos="360"/>
                <w:tab w:val="clear" w:pos="720"/>
                <w:tab w:val="clear" w:pos="1080"/>
                <w:tab w:val="left" w:pos="432"/>
                <w:tab w:val="decimal" w:pos="972"/>
              </w:tabs>
              <w:ind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0C4EB9E8" w14:textId="77777777" w:rsidR="00F21787" w:rsidRPr="00F60BE2" w:rsidRDefault="00F21787" w:rsidP="00F21787">
            <w:pPr>
              <w:pStyle w:val="a2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33EBEF7" w14:textId="77777777" w:rsidR="00F21787" w:rsidRPr="00F60BE2" w:rsidRDefault="00F21787" w:rsidP="00F21787">
            <w:pPr>
              <w:pStyle w:val="a2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5930E0B9" w14:textId="77777777" w:rsidR="00F21787" w:rsidRPr="00F60BE2" w:rsidRDefault="00F21787" w:rsidP="00F21787">
            <w:pPr>
              <w:pStyle w:val="a2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F21787" w:rsidRPr="00F60BE2" w14:paraId="47D93B4E" w14:textId="77777777" w:rsidTr="008E1E15">
        <w:tc>
          <w:tcPr>
            <w:tcW w:w="5220" w:type="dxa"/>
            <w:shd w:val="clear" w:color="auto" w:fill="auto"/>
          </w:tcPr>
          <w:p w14:paraId="3AB44CA9" w14:textId="77777777" w:rsidR="00F21787" w:rsidRPr="00F60BE2" w:rsidRDefault="00F21787" w:rsidP="00F21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F60BE2">
              <w:rPr>
                <w:rFonts w:ascii="Angsana New" w:hAnsi="Angsana New" w:cs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080" w:type="dxa"/>
            <w:shd w:val="clear" w:color="auto" w:fill="auto"/>
          </w:tcPr>
          <w:p w14:paraId="31EDD5BF" w14:textId="77777777" w:rsidR="00F21787" w:rsidRPr="00F60BE2" w:rsidRDefault="00F21787" w:rsidP="00F21787">
            <w:pPr>
              <w:pStyle w:val="a2"/>
              <w:tabs>
                <w:tab w:val="clear" w:pos="360"/>
                <w:tab w:val="clear" w:pos="720"/>
                <w:tab w:val="clear" w:pos="1080"/>
                <w:tab w:val="left" w:pos="432"/>
                <w:tab w:val="decimal" w:pos="972"/>
              </w:tabs>
              <w:ind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0C2DDEE0" w14:textId="2A41768D" w:rsidR="00F21787" w:rsidRPr="00F60BE2" w:rsidRDefault="0028215B" w:rsidP="00F21787">
            <w:pPr>
              <w:pStyle w:val="a2"/>
              <w:tabs>
                <w:tab w:val="clear" w:pos="360"/>
                <w:tab w:val="clear" w:pos="720"/>
                <w:tab w:val="clear" w:pos="1080"/>
                <w:tab w:val="decimal" w:pos="979"/>
              </w:tabs>
              <w:ind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8215B">
              <w:rPr>
                <w:rFonts w:ascii="Angsana New" w:hAnsi="Angsana New" w:cs="Angsana New"/>
                <w:sz w:val="30"/>
                <w:szCs w:val="30"/>
                <w:lang w:val="en-US"/>
              </w:rPr>
              <w:t>854,744</w:t>
            </w:r>
          </w:p>
        </w:tc>
        <w:tc>
          <w:tcPr>
            <w:tcW w:w="270" w:type="dxa"/>
            <w:shd w:val="clear" w:color="auto" w:fill="auto"/>
          </w:tcPr>
          <w:p w14:paraId="56CBECB9" w14:textId="77777777" w:rsidR="00F21787" w:rsidRPr="00F60BE2" w:rsidRDefault="00F21787" w:rsidP="00F21787">
            <w:pPr>
              <w:pStyle w:val="a2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68455BA2" w14:textId="6202D2F9" w:rsidR="00F21787" w:rsidRPr="00F60BE2" w:rsidRDefault="00F21787" w:rsidP="00F21787">
            <w:pPr>
              <w:pStyle w:val="a2"/>
              <w:tabs>
                <w:tab w:val="clear" w:pos="360"/>
                <w:tab w:val="clear" w:pos="720"/>
                <w:tab w:val="clear" w:pos="1080"/>
                <w:tab w:val="decimal" w:pos="1068"/>
              </w:tabs>
              <w:ind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963,829</w:t>
            </w:r>
          </w:p>
        </w:tc>
      </w:tr>
      <w:tr w:rsidR="00F21787" w:rsidRPr="0066386B" w14:paraId="7F4DD878" w14:textId="77777777" w:rsidTr="008E1E15">
        <w:tc>
          <w:tcPr>
            <w:tcW w:w="5220" w:type="dxa"/>
            <w:shd w:val="clear" w:color="auto" w:fill="auto"/>
          </w:tcPr>
          <w:p w14:paraId="73C4F6ED" w14:textId="77777777" w:rsidR="00F21787" w:rsidRPr="00F60BE2" w:rsidRDefault="00F21787" w:rsidP="00F21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F60BE2">
              <w:rPr>
                <w:rFonts w:ascii="Angsana New" w:hAnsi="Angsana New" w:cs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080" w:type="dxa"/>
            <w:shd w:val="clear" w:color="auto" w:fill="auto"/>
          </w:tcPr>
          <w:p w14:paraId="6641C8E6" w14:textId="77777777" w:rsidR="00F21787" w:rsidRPr="0066386B" w:rsidRDefault="00F21787" w:rsidP="00F21787">
            <w:pPr>
              <w:pStyle w:val="a2"/>
              <w:tabs>
                <w:tab w:val="clear" w:pos="360"/>
                <w:tab w:val="clear" w:pos="720"/>
                <w:tab w:val="clear" w:pos="1080"/>
                <w:tab w:val="left" w:pos="432"/>
                <w:tab w:val="decimal" w:pos="979"/>
              </w:tabs>
              <w:ind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04C5017D" w14:textId="77777777" w:rsidR="00F21787" w:rsidRPr="0066386B" w:rsidRDefault="00F21787" w:rsidP="00F21787">
            <w:pPr>
              <w:pStyle w:val="a2"/>
              <w:tabs>
                <w:tab w:val="clear" w:pos="360"/>
                <w:tab w:val="clear" w:pos="720"/>
                <w:tab w:val="clear" w:pos="1080"/>
                <w:tab w:val="decimal" w:pos="979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4D6DB66" w14:textId="77777777" w:rsidR="00F21787" w:rsidRPr="0066386B" w:rsidRDefault="00F21787" w:rsidP="00F21787">
            <w:pPr>
              <w:pStyle w:val="a2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11AB9A5F" w14:textId="77777777" w:rsidR="00F21787" w:rsidRPr="0066386B" w:rsidRDefault="00F21787" w:rsidP="00F21787">
            <w:pPr>
              <w:pStyle w:val="a2"/>
              <w:tabs>
                <w:tab w:val="clear" w:pos="360"/>
                <w:tab w:val="clear" w:pos="720"/>
                <w:tab w:val="clear" w:pos="1080"/>
                <w:tab w:val="decimal" w:pos="979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F21787" w:rsidRPr="0066386B" w14:paraId="5DD22DB4" w14:textId="77777777" w:rsidTr="008E1E15">
        <w:tc>
          <w:tcPr>
            <w:tcW w:w="5220" w:type="dxa"/>
            <w:shd w:val="clear" w:color="auto" w:fill="auto"/>
          </w:tcPr>
          <w:p w14:paraId="68766901" w14:textId="2C41CC83" w:rsidR="00F21787" w:rsidRPr="00E3052B" w:rsidRDefault="00F21787" w:rsidP="00F21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196853">
              <w:rPr>
                <w:rFonts w:ascii="Angsana New" w:hAnsi="Angsana New" w:cs="Angsana New"/>
                <w:sz w:val="30"/>
                <w:szCs w:val="30"/>
                <w:cs/>
              </w:rPr>
              <w:t xml:space="preserve">    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น้อยกว่า 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90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080" w:type="dxa"/>
            <w:shd w:val="clear" w:color="auto" w:fill="auto"/>
          </w:tcPr>
          <w:p w14:paraId="21A73D7B" w14:textId="77777777" w:rsidR="00F21787" w:rsidRPr="0066386B" w:rsidRDefault="00F21787" w:rsidP="00F21787">
            <w:pPr>
              <w:pStyle w:val="a2"/>
              <w:tabs>
                <w:tab w:val="clear" w:pos="360"/>
                <w:tab w:val="clear" w:pos="720"/>
                <w:tab w:val="clear" w:pos="1080"/>
                <w:tab w:val="left" w:pos="432"/>
                <w:tab w:val="decimal" w:pos="979"/>
              </w:tabs>
              <w:ind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7EE63AA" w14:textId="07E49233" w:rsidR="00F21787" w:rsidRPr="00F60BE2" w:rsidRDefault="0028215B" w:rsidP="00F21787">
            <w:pPr>
              <w:pStyle w:val="a2"/>
              <w:tabs>
                <w:tab w:val="clear" w:pos="360"/>
                <w:tab w:val="clear" w:pos="720"/>
                <w:tab w:val="clear" w:pos="1080"/>
                <w:tab w:val="decimal" w:pos="979"/>
              </w:tabs>
              <w:ind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8215B">
              <w:rPr>
                <w:rFonts w:ascii="Angsana New" w:hAnsi="Angsana New" w:cs="Angsana New"/>
                <w:sz w:val="30"/>
                <w:szCs w:val="30"/>
                <w:lang w:val="en-US"/>
              </w:rPr>
              <w:t>4,301</w:t>
            </w:r>
          </w:p>
        </w:tc>
        <w:tc>
          <w:tcPr>
            <w:tcW w:w="270" w:type="dxa"/>
            <w:shd w:val="clear" w:color="auto" w:fill="auto"/>
          </w:tcPr>
          <w:p w14:paraId="7F722B46" w14:textId="77777777" w:rsidR="00F21787" w:rsidRPr="0066386B" w:rsidRDefault="00F21787" w:rsidP="00F21787">
            <w:pPr>
              <w:pStyle w:val="a2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59F31750" w14:textId="29E1CA56" w:rsidR="00F21787" w:rsidRPr="00F60BE2" w:rsidRDefault="00F21787" w:rsidP="001D371B">
            <w:pPr>
              <w:pStyle w:val="a2"/>
              <w:tabs>
                <w:tab w:val="clear" w:pos="360"/>
                <w:tab w:val="clear" w:pos="720"/>
                <w:tab w:val="clear" w:pos="1080"/>
                <w:tab w:val="decimal" w:pos="1068"/>
              </w:tabs>
              <w:ind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2,222</w:t>
            </w:r>
          </w:p>
        </w:tc>
      </w:tr>
      <w:tr w:rsidR="00F21787" w:rsidRPr="0066386B" w14:paraId="325E8F28" w14:textId="77777777" w:rsidTr="008E1E15">
        <w:tc>
          <w:tcPr>
            <w:tcW w:w="5220" w:type="dxa"/>
            <w:shd w:val="clear" w:color="auto" w:fill="auto"/>
          </w:tcPr>
          <w:p w14:paraId="633043D5" w14:textId="77777777" w:rsidR="00F21787" w:rsidRPr="0066386B" w:rsidRDefault="00F21787" w:rsidP="00F21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DA71C5E" w14:textId="77777777" w:rsidR="00F21787" w:rsidRPr="0066386B" w:rsidRDefault="00F21787" w:rsidP="00F21787">
            <w:pPr>
              <w:pStyle w:val="a2"/>
              <w:tabs>
                <w:tab w:val="clear" w:pos="360"/>
                <w:tab w:val="clear" w:pos="720"/>
                <w:tab w:val="clear" w:pos="1080"/>
                <w:tab w:val="left" w:pos="432"/>
                <w:tab w:val="decimal" w:pos="979"/>
              </w:tabs>
              <w:ind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F821C2" w14:textId="7E7E7956" w:rsidR="00F21787" w:rsidRPr="0066386B" w:rsidRDefault="0028215B" w:rsidP="00F21787">
            <w:pPr>
              <w:pStyle w:val="a2"/>
              <w:tabs>
                <w:tab w:val="clear" w:pos="360"/>
                <w:tab w:val="clear" w:pos="720"/>
                <w:tab w:val="clear" w:pos="1080"/>
                <w:tab w:val="decimal" w:pos="979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28215B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859,045</w:t>
            </w:r>
          </w:p>
        </w:tc>
        <w:tc>
          <w:tcPr>
            <w:tcW w:w="270" w:type="dxa"/>
            <w:shd w:val="clear" w:color="auto" w:fill="auto"/>
          </w:tcPr>
          <w:p w14:paraId="3033E0A0" w14:textId="77777777" w:rsidR="00F21787" w:rsidRPr="0066386B" w:rsidRDefault="00F21787" w:rsidP="00F21787">
            <w:pPr>
              <w:pStyle w:val="a2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3D2919" w14:textId="0FD89AB1" w:rsidR="00F21787" w:rsidRPr="0066386B" w:rsidRDefault="00F21787" w:rsidP="00F21787">
            <w:pPr>
              <w:pStyle w:val="a2"/>
              <w:tabs>
                <w:tab w:val="clear" w:pos="360"/>
                <w:tab w:val="clear" w:pos="720"/>
                <w:tab w:val="clear" w:pos="1080"/>
                <w:tab w:val="decimal" w:pos="1068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966,051</w:t>
            </w:r>
          </w:p>
        </w:tc>
      </w:tr>
      <w:tr w:rsidR="00F21787" w:rsidRPr="0066386B" w14:paraId="70EFC7C2" w14:textId="77777777" w:rsidTr="008E1E15">
        <w:tc>
          <w:tcPr>
            <w:tcW w:w="5220" w:type="dxa"/>
            <w:shd w:val="clear" w:color="auto" w:fill="auto"/>
          </w:tcPr>
          <w:p w14:paraId="70A6BAA9" w14:textId="77777777" w:rsidR="00F21787" w:rsidRPr="00DB47CF" w:rsidRDefault="00F21787" w:rsidP="00F21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shd w:val="clear" w:color="auto" w:fill="auto"/>
          </w:tcPr>
          <w:p w14:paraId="4753CA06" w14:textId="77777777" w:rsidR="00F21787" w:rsidRPr="00DB47CF" w:rsidRDefault="00F21787" w:rsidP="00F21787">
            <w:pPr>
              <w:pStyle w:val="a2"/>
              <w:tabs>
                <w:tab w:val="clear" w:pos="360"/>
                <w:tab w:val="clear" w:pos="720"/>
                <w:tab w:val="clear" w:pos="1080"/>
                <w:tab w:val="left" w:pos="432"/>
                <w:tab w:val="decimal" w:pos="979"/>
              </w:tabs>
              <w:ind w:right="-108"/>
              <w:jc w:val="center"/>
              <w:rPr>
                <w:rFonts w:ascii="Angsana New" w:hAnsi="Angsana New" w:cs="Angsana New"/>
                <w:i/>
                <w:iCs/>
                <w:sz w:val="18"/>
                <w:szCs w:val="1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747A1FEB" w14:textId="77777777" w:rsidR="00F21787" w:rsidRPr="00DB47CF" w:rsidRDefault="00F21787" w:rsidP="00F21787">
            <w:pPr>
              <w:pStyle w:val="a2"/>
              <w:tabs>
                <w:tab w:val="clear" w:pos="360"/>
                <w:tab w:val="clear" w:pos="720"/>
                <w:tab w:val="clear" w:pos="1080"/>
                <w:tab w:val="decimal" w:pos="979"/>
              </w:tabs>
              <w:ind w:right="-108"/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C276F1D" w14:textId="77777777" w:rsidR="00F21787" w:rsidRPr="00DB47CF" w:rsidRDefault="00F21787" w:rsidP="00F21787">
            <w:pPr>
              <w:pStyle w:val="a2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5FDE5F02" w14:textId="77777777" w:rsidR="00F21787" w:rsidRPr="00DB47CF" w:rsidRDefault="00F21787" w:rsidP="00F21787">
            <w:pPr>
              <w:pStyle w:val="a2"/>
              <w:tabs>
                <w:tab w:val="clear" w:pos="360"/>
                <w:tab w:val="clear" w:pos="720"/>
                <w:tab w:val="clear" w:pos="1080"/>
                <w:tab w:val="decimal" w:pos="1138"/>
              </w:tabs>
              <w:ind w:right="-108"/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</w:pPr>
          </w:p>
        </w:tc>
      </w:tr>
      <w:tr w:rsidR="00F21787" w:rsidRPr="0066386B" w14:paraId="59A0BD05" w14:textId="77777777" w:rsidTr="008E1E15">
        <w:tc>
          <w:tcPr>
            <w:tcW w:w="5220" w:type="dxa"/>
            <w:shd w:val="clear" w:color="auto" w:fill="auto"/>
          </w:tcPr>
          <w:p w14:paraId="39CF5D3B" w14:textId="77777777" w:rsidR="00F21787" w:rsidRPr="0066386B" w:rsidRDefault="00F21787" w:rsidP="00F21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6386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shd w:val="clear" w:color="auto" w:fill="auto"/>
          </w:tcPr>
          <w:p w14:paraId="63386EBB" w14:textId="77777777" w:rsidR="00F21787" w:rsidRPr="0066386B" w:rsidRDefault="00F21787" w:rsidP="00F21787">
            <w:pPr>
              <w:pStyle w:val="a2"/>
              <w:tabs>
                <w:tab w:val="clear" w:pos="360"/>
                <w:tab w:val="clear" w:pos="720"/>
                <w:tab w:val="clear" w:pos="1080"/>
                <w:tab w:val="left" w:pos="432"/>
                <w:tab w:val="decimal" w:pos="979"/>
              </w:tabs>
              <w:ind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06FCF506" w14:textId="44C9E2EF" w:rsidR="00F21787" w:rsidRPr="0066386B" w:rsidRDefault="0028215B" w:rsidP="00F21787">
            <w:pPr>
              <w:pStyle w:val="a2"/>
              <w:tabs>
                <w:tab w:val="clear" w:pos="360"/>
                <w:tab w:val="clear" w:pos="720"/>
                <w:tab w:val="clear" w:pos="1080"/>
                <w:tab w:val="decimal" w:pos="979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28215B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1,128,887</w:t>
            </w:r>
          </w:p>
        </w:tc>
        <w:tc>
          <w:tcPr>
            <w:tcW w:w="270" w:type="dxa"/>
            <w:shd w:val="clear" w:color="auto" w:fill="auto"/>
          </w:tcPr>
          <w:p w14:paraId="315088AD" w14:textId="77777777" w:rsidR="00F21787" w:rsidRPr="0066386B" w:rsidRDefault="00F21787" w:rsidP="00F21787">
            <w:pPr>
              <w:pStyle w:val="a2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79980FBD" w14:textId="0D6C4E68" w:rsidR="00F21787" w:rsidRPr="0066386B" w:rsidRDefault="00F21787" w:rsidP="00F21787">
            <w:pPr>
              <w:pStyle w:val="a2"/>
              <w:tabs>
                <w:tab w:val="clear" w:pos="360"/>
                <w:tab w:val="clear" w:pos="720"/>
                <w:tab w:val="clear" w:pos="1080"/>
                <w:tab w:val="decimal" w:pos="1068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1,389,414</w:t>
            </w:r>
          </w:p>
        </w:tc>
      </w:tr>
    </w:tbl>
    <w:p w14:paraId="5744EAB0" w14:textId="0DBB6FB1" w:rsidR="0066386B" w:rsidRPr="00DB47CF" w:rsidRDefault="006638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20"/>
          <w:szCs w:val="20"/>
          <w:lang w:val="th-TH"/>
        </w:rPr>
      </w:pPr>
    </w:p>
    <w:p w14:paraId="445107B9" w14:textId="3F74608C" w:rsidR="00FA3F5B" w:rsidRPr="00FA3F5B" w:rsidRDefault="00FA3F5B" w:rsidP="00FA3F5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A3F5B">
        <w:rPr>
          <w:rFonts w:ascii="Angsana New" w:hAnsi="Angsana New"/>
          <w:sz w:val="30"/>
          <w:szCs w:val="30"/>
          <w:cs/>
        </w:rPr>
        <w:t xml:space="preserve">ณ วันที่ </w:t>
      </w:r>
      <w:r w:rsidR="00B53767">
        <w:rPr>
          <w:rFonts w:ascii="Angsana New" w:hAnsi="Angsana New"/>
          <w:sz w:val="30"/>
          <w:szCs w:val="30"/>
        </w:rPr>
        <w:t>31</w:t>
      </w:r>
      <w:r w:rsidRPr="00FA3F5B">
        <w:rPr>
          <w:rFonts w:ascii="Angsana New" w:hAnsi="Angsana New"/>
          <w:sz w:val="30"/>
          <w:szCs w:val="30"/>
        </w:rPr>
        <w:t xml:space="preserve"> </w:t>
      </w:r>
      <w:r w:rsidRPr="00FA3F5B">
        <w:rPr>
          <w:rFonts w:ascii="Angsana New" w:hAnsi="Angsana New"/>
          <w:sz w:val="30"/>
          <w:szCs w:val="30"/>
          <w:cs/>
        </w:rPr>
        <w:t xml:space="preserve">ธันวาคม </w:t>
      </w:r>
      <w:r w:rsidR="00F21787">
        <w:rPr>
          <w:rFonts w:ascii="Angsana New" w:hAnsi="Angsana New"/>
          <w:sz w:val="30"/>
          <w:szCs w:val="30"/>
        </w:rPr>
        <w:t>2566</w:t>
      </w:r>
      <w:r w:rsidR="001E023E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และ </w:t>
      </w:r>
      <w:r w:rsidR="00F21787">
        <w:rPr>
          <w:rFonts w:ascii="Angsana New" w:hAnsi="Angsana New"/>
          <w:sz w:val="30"/>
          <w:szCs w:val="30"/>
        </w:rPr>
        <w:t>2565</w:t>
      </w:r>
      <w:r w:rsidR="001E023E" w:rsidRPr="00FA3F5B">
        <w:rPr>
          <w:rFonts w:ascii="Angsana New" w:hAnsi="Angsana New"/>
          <w:sz w:val="30"/>
          <w:szCs w:val="30"/>
        </w:rPr>
        <w:t xml:space="preserve"> </w:t>
      </w:r>
      <w:r w:rsidRPr="00FA3F5B">
        <w:rPr>
          <w:rFonts w:ascii="Angsana New" w:hAnsi="Angsana New"/>
          <w:sz w:val="30"/>
          <w:szCs w:val="30"/>
          <w:cs/>
        </w:rPr>
        <w:t>บริษัทไม่มีผลขาดทุนจากการด้อยค่าของลูกหนี้การค้า</w:t>
      </w:r>
    </w:p>
    <w:p w14:paraId="58AC7384" w14:textId="77777777" w:rsidR="00F60BE2" w:rsidRPr="008E1E15" w:rsidRDefault="00F60BE2" w:rsidP="00FA3F5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i/>
          <w:iCs/>
          <w:sz w:val="16"/>
          <w:szCs w:val="16"/>
        </w:rPr>
      </w:pPr>
    </w:p>
    <w:p w14:paraId="2FE5A752" w14:textId="0C880174" w:rsidR="00FA3F5B" w:rsidRPr="00FA3F5B" w:rsidRDefault="00FA3F5B" w:rsidP="00FA3F5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FA3F5B">
        <w:rPr>
          <w:rFonts w:ascii="Angsana New" w:hAnsi="Angsana New"/>
          <w:i/>
          <w:iCs/>
          <w:sz w:val="30"/>
          <w:szCs w:val="30"/>
          <w:cs/>
        </w:rPr>
        <w:t>สัญญาขายลดลูกหนี้</w:t>
      </w:r>
    </w:p>
    <w:p w14:paraId="1850D407" w14:textId="77777777" w:rsidR="00FA3F5B" w:rsidRPr="008E1E15" w:rsidRDefault="00FA3F5B" w:rsidP="00FA3F5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72115EE4" w14:textId="069968F1" w:rsidR="00E5551C" w:rsidRPr="006D6645" w:rsidRDefault="004D33FA" w:rsidP="006D664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F7288">
        <w:rPr>
          <w:rFonts w:ascii="Angsana New" w:hAnsi="Angsana New"/>
          <w:sz w:val="30"/>
          <w:szCs w:val="30"/>
          <w:cs/>
        </w:rPr>
        <w:t>ในระหว่างปี</w:t>
      </w:r>
      <w:r w:rsidR="00FA3F5B" w:rsidRPr="00FF7288">
        <w:rPr>
          <w:rFonts w:ascii="Angsana New" w:hAnsi="Angsana New"/>
          <w:sz w:val="30"/>
          <w:szCs w:val="30"/>
        </w:rPr>
        <w:t xml:space="preserve"> </w:t>
      </w:r>
      <w:r w:rsidR="00F21787">
        <w:rPr>
          <w:rFonts w:ascii="Angsana New" w:hAnsi="Angsana New"/>
          <w:sz w:val="30"/>
          <w:szCs w:val="30"/>
        </w:rPr>
        <w:t>2566</w:t>
      </w:r>
      <w:r w:rsidR="001E023E" w:rsidRPr="00FF7288">
        <w:rPr>
          <w:rFonts w:ascii="Angsana New" w:hAnsi="Angsana New"/>
          <w:sz w:val="30"/>
          <w:szCs w:val="30"/>
        </w:rPr>
        <w:t xml:space="preserve"> </w:t>
      </w:r>
      <w:r w:rsidR="00FA3F5B" w:rsidRPr="00FF7288">
        <w:rPr>
          <w:rFonts w:ascii="Angsana New" w:hAnsi="Angsana New"/>
          <w:sz w:val="30"/>
          <w:szCs w:val="30"/>
          <w:cs/>
        </w:rPr>
        <w:t xml:space="preserve">บริษัทได้โอนสิทธิเรียกร้องที่จะได้รับชำระหนี้จากลูกหนี้จำนวนเงิน </w:t>
      </w:r>
      <w:r w:rsidR="0028215B" w:rsidRPr="0028215B">
        <w:rPr>
          <w:rFonts w:ascii="Angsana New" w:hAnsi="Angsana New"/>
          <w:sz w:val="30"/>
          <w:szCs w:val="30"/>
        </w:rPr>
        <w:t>1,236.9</w:t>
      </w:r>
      <w:r w:rsidR="0028215B">
        <w:rPr>
          <w:rFonts w:ascii="Angsana New" w:hAnsi="Angsana New"/>
          <w:sz w:val="30"/>
          <w:szCs w:val="30"/>
        </w:rPr>
        <w:t xml:space="preserve"> </w:t>
      </w:r>
      <w:r w:rsidR="00FA3F5B" w:rsidRPr="00FF7288">
        <w:rPr>
          <w:rFonts w:ascii="Angsana New" w:hAnsi="Angsana New"/>
          <w:sz w:val="30"/>
          <w:szCs w:val="30"/>
          <w:cs/>
        </w:rPr>
        <w:t xml:space="preserve">ล้านบาท </w:t>
      </w:r>
      <w:r w:rsidR="006D6645">
        <w:rPr>
          <w:rFonts w:ascii="Angsana New" w:hAnsi="Angsana New"/>
          <w:sz w:val="30"/>
          <w:szCs w:val="30"/>
        </w:rPr>
        <w:t xml:space="preserve">              </w:t>
      </w:r>
      <w:r w:rsidR="00FA3F5B" w:rsidRPr="006D6645">
        <w:rPr>
          <w:rFonts w:ascii="Angsana New" w:hAnsi="Angsana New"/>
          <w:i/>
          <w:iCs/>
          <w:sz w:val="30"/>
          <w:szCs w:val="30"/>
          <w:cs/>
        </w:rPr>
        <w:t>(</w:t>
      </w:r>
      <w:r w:rsidR="00FF7288" w:rsidRPr="006D6645">
        <w:rPr>
          <w:rFonts w:ascii="Angsana New" w:hAnsi="Angsana New"/>
          <w:i/>
          <w:iCs/>
          <w:sz w:val="30"/>
          <w:szCs w:val="30"/>
        </w:rPr>
        <w:t xml:space="preserve">31 </w:t>
      </w:r>
      <w:r w:rsidR="00FF7288" w:rsidRPr="006D6645">
        <w:rPr>
          <w:rFonts w:ascii="Angsana New" w:hAnsi="Angsana New" w:hint="cs"/>
          <w:i/>
          <w:iCs/>
          <w:sz w:val="30"/>
          <w:szCs w:val="30"/>
          <w:cs/>
        </w:rPr>
        <w:t>ธันวาคม</w:t>
      </w:r>
      <w:r w:rsidR="00FF7288" w:rsidRPr="006D6645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F21787" w:rsidRPr="006D6645">
        <w:rPr>
          <w:rFonts w:ascii="Angsana New" w:hAnsi="Angsana New"/>
          <w:i/>
          <w:iCs/>
          <w:sz w:val="30"/>
          <w:szCs w:val="30"/>
        </w:rPr>
        <w:t>2565</w:t>
      </w:r>
      <w:r w:rsidR="00FA3F5B" w:rsidRPr="006D6645">
        <w:rPr>
          <w:rFonts w:ascii="Angsana New" w:hAnsi="Angsana New"/>
          <w:i/>
          <w:iCs/>
          <w:sz w:val="30"/>
          <w:szCs w:val="30"/>
        </w:rPr>
        <w:t xml:space="preserve">: </w:t>
      </w:r>
      <w:r w:rsidR="00F21787" w:rsidRPr="006D6645">
        <w:rPr>
          <w:rFonts w:ascii="Angsana New" w:hAnsi="Angsana New"/>
          <w:i/>
          <w:iCs/>
          <w:sz w:val="30"/>
          <w:szCs w:val="30"/>
        </w:rPr>
        <w:t xml:space="preserve">2,078.1 </w:t>
      </w:r>
      <w:r w:rsidR="00FF7288" w:rsidRPr="006D6645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FA3F5B" w:rsidRPr="006D6645">
        <w:rPr>
          <w:rFonts w:ascii="Angsana New" w:hAnsi="Angsana New"/>
          <w:i/>
          <w:iCs/>
          <w:sz w:val="30"/>
          <w:szCs w:val="30"/>
          <w:cs/>
        </w:rPr>
        <w:t xml:space="preserve">) </w:t>
      </w:r>
      <w:r w:rsidR="00FA3F5B" w:rsidRPr="006D6645">
        <w:rPr>
          <w:rFonts w:ascii="Angsana New" w:hAnsi="Angsana New" w:hint="cs"/>
          <w:sz w:val="30"/>
          <w:szCs w:val="30"/>
          <w:cs/>
        </w:rPr>
        <w:t>ให้แก่สถาบันการเงินแห่งหนึ่งตามสัญญาขายลดลูกหนี้</w:t>
      </w:r>
      <w:r w:rsidR="00FA3F5B" w:rsidRPr="006D6645">
        <w:rPr>
          <w:rFonts w:ascii="Angsana New" w:hAnsi="Angsana New"/>
          <w:sz w:val="30"/>
          <w:szCs w:val="30"/>
        </w:rPr>
        <w:t xml:space="preserve"> </w:t>
      </w:r>
      <w:r w:rsidR="00FA3F5B" w:rsidRPr="006D6645">
        <w:rPr>
          <w:rFonts w:ascii="Angsana New" w:hAnsi="Angsana New" w:hint="cs"/>
          <w:sz w:val="30"/>
          <w:szCs w:val="30"/>
          <w:cs/>
        </w:rPr>
        <w:t>โดยบริษัทได้รับเงินจากสถาบันการเงิน</w:t>
      </w:r>
      <w:r w:rsidR="00FA3F5B" w:rsidRPr="006D6645">
        <w:rPr>
          <w:rFonts w:ascii="Angsana New" w:hAnsi="Angsana New"/>
          <w:sz w:val="30"/>
          <w:szCs w:val="30"/>
          <w:cs/>
        </w:rPr>
        <w:t xml:space="preserve"> </w:t>
      </w:r>
      <w:r w:rsidR="009667AF" w:rsidRPr="006D6645">
        <w:rPr>
          <w:rFonts w:ascii="Angsana New" w:hAnsi="Angsana New"/>
          <w:sz w:val="30"/>
          <w:szCs w:val="30"/>
        </w:rPr>
        <w:t xml:space="preserve">1,217.0 </w:t>
      </w:r>
      <w:r w:rsidR="00FA3F5B" w:rsidRPr="006D6645">
        <w:rPr>
          <w:rFonts w:ascii="Angsana New" w:hAnsi="Angsana New" w:hint="cs"/>
          <w:sz w:val="30"/>
          <w:szCs w:val="30"/>
          <w:cs/>
        </w:rPr>
        <w:t>ล้านบาท</w:t>
      </w:r>
      <w:r w:rsidR="00FA3F5B" w:rsidRPr="006D6645">
        <w:rPr>
          <w:rFonts w:ascii="Angsana New" w:hAnsi="Angsana New"/>
          <w:sz w:val="30"/>
          <w:szCs w:val="30"/>
          <w:cs/>
        </w:rPr>
        <w:t xml:space="preserve"> </w:t>
      </w:r>
      <w:r w:rsidR="00FA3F5B" w:rsidRPr="006D6645">
        <w:rPr>
          <w:rFonts w:ascii="Angsana New" w:hAnsi="Angsana New" w:hint="cs"/>
          <w:sz w:val="30"/>
          <w:szCs w:val="30"/>
          <w:cs/>
        </w:rPr>
        <w:t>ทั้งนี้</w:t>
      </w:r>
      <w:r w:rsidR="00FA3F5B" w:rsidRPr="006D6645">
        <w:rPr>
          <w:rFonts w:ascii="Angsana New" w:hAnsi="Angsana New"/>
          <w:sz w:val="30"/>
          <w:szCs w:val="30"/>
          <w:cs/>
        </w:rPr>
        <w:t xml:space="preserve"> </w:t>
      </w:r>
      <w:r w:rsidR="00FA3F5B" w:rsidRPr="006D6645">
        <w:rPr>
          <w:rFonts w:ascii="Angsana New" w:hAnsi="Angsana New" w:hint="cs"/>
          <w:sz w:val="30"/>
          <w:szCs w:val="30"/>
          <w:cs/>
        </w:rPr>
        <w:t>การโอนสิทธิดังกล่าวหากสถาบันการเงินซึ่งเป็นผู้รับโอนไม่สามารถเรียกเก็บหนี้จากลูกหนี้ที่บริษัทโอนสิทธิได้สถาบันการเงินดังกล่าวก็ไม่สามารถเรียกเก็บหนี้จากบริษัทได้อีกในภายหลัง</w:t>
      </w:r>
    </w:p>
    <w:p w14:paraId="4AC2F706" w14:textId="77777777" w:rsidR="00C24895" w:rsidRPr="00E02372" w:rsidRDefault="00C24895" w:rsidP="00E0237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</w:pPr>
    </w:p>
    <w:p w14:paraId="5801CD6B" w14:textId="77777777" w:rsidR="00CB04F4" w:rsidRDefault="00CB04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>
        <w:rPr>
          <w:cs/>
        </w:rPr>
        <w:br w:type="page"/>
      </w:r>
    </w:p>
    <w:p w14:paraId="13513FBB" w14:textId="5A9D1A2B" w:rsidR="00977CA1" w:rsidRPr="00DE05C7" w:rsidRDefault="00977CA1" w:rsidP="00C473D4">
      <w:pPr>
        <w:pStyle w:val="FSHeadMain"/>
        <w:rPr>
          <w:cs/>
        </w:rPr>
      </w:pPr>
      <w:r w:rsidRPr="00DE05C7">
        <w:rPr>
          <w:rFonts w:hint="cs"/>
          <w:cs/>
        </w:rPr>
        <w:lastRenderedPageBreak/>
        <w:t>สินค้าคงเหลือ</w:t>
      </w:r>
    </w:p>
    <w:p w14:paraId="2F06A7CD" w14:textId="77777777" w:rsidR="00564625" w:rsidRPr="005F3DD7" w:rsidRDefault="00564625" w:rsidP="00C473D4">
      <w:pPr>
        <w:pStyle w:val="FSBlank"/>
        <w:rPr>
          <w:sz w:val="24"/>
          <w:szCs w:val="24"/>
        </w:rPr>
      </w:pPr>
    </w:p>
    <w:tbl>
      <w:tblPr>
        <w:tblW w:w="0" w:type="auto"/>
        <w:tblInd w:w="450" w:type="dxa"/>
        <w:tblLayout w:type="fixed"/>
        <w:tblLook w:val="0000" w:firstRow="0" w:lastRow="0" w:firstColumn="0" w:lastColumn="0" w:noHBand="0" w:noVBand="0"/>
      </w:tblPr>
      <w:tblGrid>
        <w:gridCol w:w="6120"/>
        <w:gridCol w:w="1350"/>
        <w:gridCol w:w="270"/>
        <w:gridCol w:w="1415"/>
      </w:tblGrid>
      <w:tr w:rsidR="00F21787" w:rsidRPr="00DE05C7" w14:paraId="366D97FE" w14:textId="77777777" w:rsidTr="008E1E15">
        <w:trPr>
          <w:cantSplit/>
        </w:trPr>
        <w:tc>
          <w:tcPr>
            <w:tcW w:w="6120" w:type="dxa"/>
          </w:tcPr>
          <w:p w14:paraId="2D602629" w14:textId="77777777" w:rsidR="00F21787" w:rsidRPr="00DE05C7" w:rsidRDefault="00F21787" w:rsidP="00F21787">
            <w:pPr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CA4BFB2" w14:textId="66228454" w:rsidR="00F21787" w:rsidRPr="002B54BD" w:rsidRDefault="00F21787" w:rsidP="00F21787">
            <w:pPr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375AF079" w14:textId="77777777" w:rsidR="00F21787" w:rsidRPr="002B54BD" w:rsidRDefault="00F21787" w:rsidP="00F21787">
            <w:pPr>
              <w:tabs>
                <w:tab w:val="decimal" w:pos="1062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5" w:type="dxa"/>
          </w:tcPr>
          <w:p w14:paraId="36C81F82" w14:textId="67CFABD1" w:rsidR="00F21787" w:rsidRPr="002B54BD" w:rsidRDefault="00F21787" w:rsidP="00F21787">
            <w:pPr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</w:tr>
      <w:tr w:rsidR="002809D6" w:rsidRPr="00DE05C7" w14:paraId="23D52BBB" w14:textId="77777777" w:rsidTr="008E1E15">
        <w:trPr>
          <w:cantSplit/>
        </w:trPr>
        <w:tc>
          <w:tcPr>
            <w:tcW w:w="6120" w:type="dxa"/>
          </w:tcPr>
          <w:p w14:paraId="256CB5FB" w14:textId="77777777" w:rsidR="002809D6" w:rsidRPr="00DE05C7" w:rsidRDefault="002809D6" w:rsidP="002809D6">
            <w:pPr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035" w:type="dxa"/>
            <w:gridSpan w:val="3"/>
          </w:tcPr>
          <w:p w14:paraId="568E1554" w14:textId="77777777" w:rsidR="002809D6" w:rsidRPr="00DE05C7" w:rsidRDefault="002809D6" w:rsidP="002809D6">
            <w:pPr>
              <w:spacing w:line="240" w:lineRule="auto"/>
              <w:ind w:right="-4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DE05C7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908BC" w:rsidRPr="00DE05C7" w14:paraId="75D1D951" w14:textId="77777777" w:rsidTr="008E1E15">
        <w:trPr>
          <w:cantSplit/>
        </w:trPr>
        <w:tc>
          <w:tcPr>
            <w:tcW w:w="6120" w:type="dxa"/>
          </w:tcPr>
          <w:p w14:paraId="43FB7435" w14:textId="77777777" w:rsidR="008908BC" w:rsidRPr="00DE05C7" w:rsidRDefault="008908BC" w:rsidP="00890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E05C7">
              <w:rPr>
                <w:rFonts w:ascii="Angsana New" w:hAnsi="Angsana New" w:cs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350" w:type="dxa"/>
          </w:tcPr>
          <w:p w14:paraId="20A5F5D7" w14:textId="6FF0910A" w:rsidR="008908BC" w:rsidRPr="00DE05C7" w:rsidRDefault="009667AF" w:rsidP="00890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  <w:r w:rsidRPr="009667AF">
              <w:rPr>
                <w:rFonts w:ascii="Angsana New" w:hAnsi="Angsana New" w:cs="Angsana New"/>
                <w:sz w:val="30"/>
                <w:szCs w:val="30"/>
              </w:rPr>
              <w:t>315,322</w:t>
            </w:r>
          </w:p>
        </w:tc>
        <w:tc>
          <w:tcPr>
            <w:tcW w:w="270" w:type="dxa"/>
          </w:tcPr>
          <w:p w14:paraId="19D4F1C1" w14:textId="77777777" w:rsidR="008908BC" w:rsidRPr="00DE05C7" w:rsidRDefault="008908BC" w:rsidP="00890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5" w:type="dxa"/>
          </w:tcPr>
          <w:p w14:paraId="194B38E1" w14:textId="5D511972" w:rsidR="008908BC" w:rsidRPr="00DE05C7" w:rsidRDefault="008908BC" w:rsidP="00890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321,186</w:t>
            </w:r>
          </w:p>
        </w:tc>
      </w:tr>
      <w:tr w:rsidR="008908BC" w:rsidRPr="00DE05C7" w14:paraId="136F87FE" w14:textId="77777777" w:rsidTr="008E1E15">
        <w:trPr>
          <w:cantSplit/>
        </w:trPr>
        <w:tc>
          <w:tcPr>
            <w:tcW w:w="6120" w:type="dxa"/>
          </w:tcPr>
          <w:p w14:paraId="0E8AE081" w14:textId="77777777" w:rsidR="008908BC" w:rsidRPr="00DE05C7" w:rsidRDefault="008908BC" w:rsidP="00890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E05C7">
              <w:rPr>
                <w:rFonts w:ascii="Angsana New" w:hAnsi="Angsana New" w:cs="Angsana New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1350" w:type="dxa"/>
          </w:tcPr>
          <w:p w14:paraId="00D373E2" w14:textId="22AD5A8E" w:rsidR="008908BC" w:rsidRPr="00DE05C7" w:rsidRDefault="009667AF" w:rsidP="00890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  <w:r w:rsidRPr="009667AF">
              <w:rPr>
                <w:rFonts w:ascii="Angsana New" w:hAnsi="Angsana New" w:cs="Angsana New"/>
                <w:sz w:val="30"/>
                <w:szCs w:val="30"/>
              </w:rPr>
              <w:t>491,012</w:t>
            </w:r>
          </w:p>
        </w:tc>
        <w:tc>
          <w:tcPr>
            <w:tcW w:w="270" w:type="dxa"/>
          </w:tcPr>
          <w:p w14:paraId="4B114F5C" w14:textId="77777777" w:rsidR="008908BC" w:rsidRPr="00DE05C7" w:rsidRDefault="008908BC" w:rsidP="00890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5" w:type="dxa"/>
          </w:tcPr>
          <w:p w14:paraId="721E6758" w14:textId="314186E8" w:rsidR="008908BC" w:rsidRPr="00DE05C7" w:rsidRDefault="008908BC" w:rsidP="00890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326,365</w:t>
            </w:r>
          </w:p>
        </w:tc>
      </w:tr>
      <w:tr w:rsidR="008908BC" w:rsidRPr="00DE05C7" w14:paraId="15E8DC10" w14:textId="77777777" w:rsidTr="008E1E15">
        <w:trPr>
          <w:cantSplit/>
        </w:trPr>
        <w:tc>
          <w:tcPr>
            <w:tcW w:w="6120" w:type="dxa"/>
          </w:tcPr>
          <w:p w14:paraId="38C0D9D7" w14:textId="77777777" w:rsidR="008908BC" w:rsidRPr="00DE05C7" w:rsidRDefault="008908BC" w:rsidP="00890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E05C7">
              <w:rPr>
                <w:rFonts w:ascii="Angsana New" w:hAnsi="Angsana New" w:cs="Angsana New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350" w:type="dxa"/>
          </w:tcPr>
          <w:p w14:paraId="5971DA48" w14:textId="0FB7379D" w:rsidR="008908BC" w:rsidRPr="00DE05C7" w:rsidRDefault="009667AF" w:rsidP="00890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  <w:r w:rsidRPr="009667AF">
              <w:rPr>
                <w:rFonts w:ascii="Angsana New" w:hAnsi="Angsana New" w:cs="Angsana New"/>
                <w:sz w:val="30"/>
                <w:szCs w:val="30"/>
              </w:rPr>
              <w:t>72,677</w:t>
            </w:r>
          </w:p>
        </w:tc>
        <w:tc>
          <w:tcPr>
            <w:tcW w:w="270" w:type="dxa"/>
          </w:tcPr>
          <w:p w14:paraId="7FCFD970" w14:textId="77777777" w:rsidR="008908BC" w:rsidRPr="00DE05C7" w:rsidRDefault="008908BC" w:rsidP="00890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5" w:type="dxa"/>
          </w:tcPr>
          <w:p w14:paraId="63D5A35C" w14:textId="132C5332" w:rsidR="008908BC" w:rsidRPr="00DE05C7" w:rsidRDefault="008908BC" w:rsidP="00890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260,416</w:t>
            </w:r>
          </w:p>
        </w:tc>
      </w:tr>
      <w:tr w:rsidR="008908BC" w:rsidRPr="00DE05C7" w14:paraId="4C577EC9" w14:textId="77777777" w:rsidTr="008E1E15">
        <w:trPr>
          <w:cantSplit/>
        </w:trPr>
        <w:tc>
          <w:tcPr>
            <w:tcW w:w="6120" w:type="dxa"/>
          </w:tcPr>
          <w:p w14:paraId="214F0AE9" w14:textId="77777777" w:rsidR="008908BC" w:rsidRPr="00DE05C7" w:rsidRDefault="008908BC" w:rsidP="00890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DE05C7">
              <w:rPr>
                <w:rFonts w:ascii="Angsana New" w:hAnsi="Angsana New" w:cs="Angsana New"/>
                <w:sz w:val="30"/>
                <w:szCs w:val="30"/>
                <w:cs/>
              </w:rPr>
              <w:t>วัสดุโรงงาน</w:t>
            </w:r>
          </w:p>
        </w:tc>
        <w:tc>
          <w:tcPr>
            <w:tcW w:w="1350" w:type="dxa"/>
          </w:tcPr>
          <w:p w14:paraId="70624FDA" w14:textId="1C122C0C" w:rsidR="008908BC" w:rsidRPr="00DE05C7" w:rsidRDefault="009667AF" w:rsidP="00890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  <w:r w:rsidRPr="009667AF">
              <w:rPr>
                <w:rFonts w:ascii="Angsana New" w:hAnsi="Angsana New" w:cs="Angsana New"/>
                <w:sz w:val="30"/>
                <w:szCs w:val="30"/>
              </w:rPr>
              <w:t>194,003</w:t>
            </w:r>
          </w:p>
        </w:tc>
        <w:tc>
          <w:tcPr>
            <w:tcW w:w="270" w:type="dxa"/>
          </w:tcPr>
          <w:p w14:paraId="069E5BC7" w14:textId="77777777" w:rsidR="008908BC" w:rsidRPr="00DE05C7" w:rsidRDefault="008908BC" w:rsidP="00890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5" w:type="dxa"/>
          </w:tcPr>
          <w:p w14:paraId="0433A542" w14:textId="26004FCD" w:rsidR="008908BC" w:rsidRPr="00DE05C7" w:rsidRDefault="008908BC" w:rsidP="00890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199,221</w:t>
            </w:r>
          </w:p>
        </w:tc>
      </w:tr>
      <w:tr w:rsidR="008908BC" w:rsidRPr="00DE05C7" w14:paraId="09EAC19E" w14:textId="77777777" w:rsidTr="008E1E15">
        <w:trPr>
          <w:cantSplit/>
        </w:trPr>
        <w:tc>
          <w:tcPr>
            <w:tcW w:w="6120" w:type="dxa"/>
          </w:tcPr>
          <w:p w14:paraId="53A7CC7F" w14:textId="77777777" w:rsidR="008908BC" w:rsidRPr="00DE05C7" w:rsidRDefault="008908BC" w:rsidP="00890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E05C7">
              <w:rPr>
                <w:rFonts w:ascii="Angsana New" w:hAnsi="Angsana New" w:cs="Angsana New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75CF80E" w14:textId="48D5DC46" w:rsidR="008908BC" w:rsidRPr="00DE05C7" w:rsidRDefault="009667AF" w:rsidP="00890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  <w:r w:rsidRPr="009667AF">
              <w:rPr>
                <w:rFonts w:ascii="Angsana New" w:hAnsi="Angsana New" w:cs="Angsana New"/>
                <w:sz w:val="30"/>
                <w:szCs w:val="30"/>
              </w:rPr>
              <w:t>5,17</w:t>
            </w:r>
            <w:r w:rsidR="00D30CBD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74A51BB5" w14:textId="77777777" w:rsidR="008908BC" w:rsidRPr="00DE05C7" w:rsidRDefault="008908BC" w:rsidP="00890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5" w:type="dxa"/>
            <w:tcBorders>
              <w:bottom w:val="single" w:sz="4" w:space="0" w:color="auto"/>
            </w:tcBorders>
          </w:tcPr>
          <w:p w14:paraId="7D24DACC" w14:textId="721BABE3" w:rsidR="008908BC" w:rsidRPr="00DE05C7" w:rsidRDefault="008908BC" w:rsidP="00890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5,146</w:t>
            </w:r>
          </w:p>
        </w:tc>
      </w:tr>
      <w:tr w:rsidR="008908BC" w:rsidRPr="00DE05C7" w14:paraId="0A80C1C1" w14:textId="77777777" w:rsidTr="00F66A59">
        <w:trPr>
          <w:cantSplit/>
        </w:trPr>
        <w:tc>
          <w:tcPr>
            <w:tcW w:w="6120" w:type="dxa"/>
          </w:tcPr>
          <w:p w14:paraId="0E128778" w14:textId="77777777" w:rsidR="008908BC" w:rsidRPr="00DE05C7" w:rsidRDefault="008908BC" w:rsidP="00890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E05C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7E3BB7D" w14:textId="20C8E021" w:rsidR="008908BC" w:rsidRPr="00DE05C7" w:rsidRDefault="009667AF" w:rsidP="00890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667AF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1,078,19</w:t>
            </w:r>
            <w:r w:rsidR="00D30CBD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769CB3C0" w14:textId="77777777" w:rsidR="008908BC" w:rsidRPr="00DE05C7" w:rsidRDefault="008908BC" w:rsidP="00890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</w:tcPr>
          <w:p w14:paraId="74A8CB00" w14:textId="1049A32E" w:rsidR="008908BC" w:rsidRPr="00DE05C7" w:rsidRDefault="008908BC" w:rsidP="00890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1,112,334</w:t>
            </w:r>
          </w:p>
        </w:tc>
      </w:tr>
      <w:tr w:rsidR="00B22DCB" w:rsidRPr="00DE05C7" w14:paraId="3C6E5C04" w14:textId="77777777" w:rsidTr="00F66A59">
        <w:trPr>
          <w:cantSplit/>
        </w:trPr>
        <w:tc>
          <w:tcPr>
            <w:tcW w:w="6120" w:type="dxa"/>
          </w:tcPr>
          <w:p w14:paraId="32D2616C" w14:textId="5F4AB526" w:rsidR="00B22DCB" w:rsidRPr="00DE05C7" w:rsidRDefault="00F66A59" w:rsidP="00890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ind w:left="252" w:right="-108" w:hanging="2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D664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BF02C39" w14:textId="5DE7E600" w:rsidR="00B22DCB" w:rsidRPr="00DE05C7" w:rsidRDefault="00F66A59" w:rsidP="00890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  <w:r w:rsidRPr="00F66A59">
              <w:rPr>
                <w:rFonts w:ascii="Angsana New" w:hAnsi="Angsana New" w:cs="Angsana New"/>
                <w:sz w:val="30"/>
                <w:szCs w:val="30"/>
                <w:cs/>
              </w:rPr>
              <w:t>(4</w:t>
            </w:r>
            <w:r w:rsidRPr="00F66A5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66A59">
              <w:rPr>
                <w:rFonts w:ascii="Angsana New" w:hAnsi="Angsana New" w:cs="Angsana New"/>
                <w:sz w:val="30"/>
                <w:szCs w:val="30"/>
                <w:cs/>
              </w:rPr>
              <w:t>299)</w:t>
            </w:r>
          </w:p>
        </w:tc>
        <w:tc>
          <w:tcPr>
            <w:tcW w:w="270" w:type="dxa"/>
          </w:tcPr>
          <w:p w14:paraId="57DD6531" w14:textId="77777777" w:rsidR="00B22DCB" w:rsidRPr="00DE05C7" w:rsidRDefault="00B22DCB" w:rsidP="00890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5" w:type="dxa"/>
            <w:tcBorders>
              <w:bottom w:val="single" w:sz="4" w:space="0" w:color="auto"/>
            </w:tcBorders>
          </w:tcPr>
          <w:p w14:paraId="637FE483" w14:textId="276848CA" w:rsidR="00B22DCB" w:rsidRPr="00DE05C7" w:rsidRDefault="00F66A59" w:rsidP="00F66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"/>
              </w:tabs>
              <w:spacing w:line="240" w:lineRule="auto"/>
              <w:ind w:left="-108"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66A59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B22DCB" w:rsidRPr="00DE05C7" w14:paraId="482288AB" w14:textId="77777777" w:rsidTr="00F66A59">
        <w:trPr>
          <w:cantSplit/>
        </w:trPr>
        <w:tc>
          <w:tcPr>
            <w:tcW w:w="6120" w:type="dxa"/>
          </w:tcPr>
          <w:p w14:paraId="2CA4185D" w14:textId="00405A15" w:rsidR="00B22DCB" w:rsidRPr="00F66A59" w:rsidRDefault="00F66A59" w:rsidP="00890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ind w:left="252" w:right="-108" w:hanging="25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66A5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E47854C" w14:textId="66488D69" w:rsidR="00B22DCB" w:rsidRPr="007E2008" w:rsidRDefault="00F66A59" w:rsidP="00890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E200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1</w:t>
            </w:r>
            <w:r w:rsidRPr="007E2008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7E200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073</w:t>
            </w:r>
            <w:r w:rsidRPr="007E2008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7E200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89</w:t>
            </w:r>
            <w:r w:rsidR="00D30CBD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08D190DA" w14:textId="77777777" w:rsidR="00B22DCB" w:rsidRPr="00DE05C7" w:rsidRDefault="00B22DCB" w:rsidP="00890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5" w:type="dxa"/>
            <w:tcBorders>
              <w:top w:val="single" w:sz="4" w:space="0" w:color="auto"/>
              <w:bottom w:val="double" w:sz="4" w:space="0" w:color="auto"/>
            </w:tcBorders>
          </w:tcPr>
          <w:p w14:paraId="6AAE9F4F" w14:textId="6EDC2A38" w:rsidR="00B22DCB" w:rsidRPr="007E2008" w:rsidRDefault="00F66A59" w:rsidP="00890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E200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1</w:t>
            </w:r>
            <w:r w:rsidRPr="007E2008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7E200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112</w:t>
            </w:r>
            <w:r w:rsidRPr="007E2008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7E200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334</w:t>
            </w:r>
          </w:p>
        </w:tc>
      </w:tr>
      <w:tr w:rsidR="00F66A59" w:rsidRPr="00DE05C7" w14:paraId="5DDD1ECD" w14:textId="77777777" w:rsidTr="00F66A59">
        <w:trPr>
          <w:cantSplit/>
        </w:trPr>
        <w:tc>
          <w:tcPr>
            <w:tcW w:w="6120" w:type="dxa"/>
          </w:tcPr>
          <w:p w14:paraId="224F3EFF" w14:textId="77777777" w:rsidR="00F66A59" w:rsidRPr="00DE05C7" w:rsidRDefault="00F66A59" w:rsidP="00890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ind w:left="252" w:right="-108" w:hanging="25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5530919B" w14:textId="77777777" w:rsidR="00F66A59" w:rsidRPr="00DE05C7" w:rsidRDefault="00F66A59" w:rsidP="00890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34EC066" w14:textId="77777777" w:rsidR="00F66A59" w:rsidRPr="00DE05C7" w:rsidRDefault="00F66A59" w:rsidP="00890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5" w:type="dxa"/>
            <w:tcBorders>
              <w:top w:val="double" w:sz="4" w:space="0" w:color="auto"/>
            </w:tcBorders>
          </w:tcPr>
          <w:p w14:paraId="3F37E1C5" w14:textId="77777777" w:rsidR="00F66A59" w:rsidRPr="00DE05C7" w:rsidRDefault="00F66A59" w:rsidP="00890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908BC" w:rsidRPr="00DE05C7" w14:paraId="6ADEC247" w14:textId="77777777" w:rsidTr="00F66A59">
        <w:trPr>
          <w:cantSplit/>
        </w:trPr>
        <w:tc>
          <w:tcPr>
            <w:tcW w:w="6120" w:type="dxa"/>
          </w:tcPr>
          <w:p w14:paraId="23322660" w14:textId="77777777" w:rsidR="008908BC" w:rsidRPr="00DE05C7" w:rsidRDefault="008908BC" w:rsidP="00890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ind w:left="252" w:right="-108" w:hanging="2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E05C7">
              <w:rPr>
                <w:rFonts w:ascii="Angsana New" w:hAnsi="Angsana New" w:cs="Angsana New" w:hint="cs"/>
                <w:sz w:val="30"/>
                <w:szCs w:val="30"/>
                <w:cs/>
              </w:rPr>
              <w:t>ต้นทุนของสินค้าคงเหลือที่บันทึกเป็นค่าใช้จ่ายและได้รวมใน</w:t>
            </w:r>
            <w:r w:rsidRPr="00DE05C7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Pr="00DE05C7">
              <w:rPr>
                <w:rFonts w:ascii="Angsana New" w:hAnsi="Angsana New" w:cs="Angsana New" w:hint="cs"/>
                <w:sz w:val="30"/>
                <w:szCs w:val="30"/>
                <w:cs/>
              </w:rPr>
              <w:t>บัญชีต้นทุนขายสินค้า</w:t>
            </w:r>
          </w:p>
        </w:tc>
        <w:tc>
          <w:tcPr>
            <w:tcW w:w="1350" w:type="dxa"/>
          </w:tcPr>
          <w:p w14:paraId="55F6F07D" w14:textId="77777777" w:rsidR="008908BC" w:rsidRPr="00DE05C7" w:rsidRDefault="008908BC" w:rsidP="00890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D74CD6A" w14:textId="77777777" w:rsidR="008908BC" w:rsidRPr="00DE05C7" w:rsidRDefault="008908BC" w:rsidP="00890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5" w:type="dxa"/>
          </w:tcPr>
          <w:p w14:paraId="04F94BD4" w14:textId="77777777" w:rsidR="008908BC" w:rsidRPr="00DE05C7" w:rsidRDefault="008908BC" w:rsidP="00890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908BC" w:rsidRPr="00DE05C7" w14:paraId="405509A0" w14:textId="77777777" w:rsidTr="006D6645">
        <w:trPr>
          <w:cantSplit/>
        </w:trPr>
        <w:tc>
          <w:tcPr>
            <w:tcW w:w="6120" w:type="dxa"/>
          </w:tcPr>
          <w:p w14:paraId="7ED01BD2" w14:textId="77777777" w:rsidR="008908BC" w:rsidRPr="00DE05C7" w:rsidRDefault="008908BC" w:rsidP="008908BC">
            <w:pPr>
              <w:numPr>
                <w:ilvl w:val="1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720"/>
                <w:tab w:val="left" w:pos="1080"/>
              </w:tabs>
              <w:ind w:left="252" w:right="-108" w:hanging="2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E05C7">
              <w:rPr>
                <w:rFonts w:ascii="Angsana New" w:hAnsi="Angsana New" w:cs="Angsana New" w:hint="cs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350" w:type="dxa"/>
          </w:tcPr>
          <w:p w14:paraId="10C83536" w14:textId="1D223FD0" w:rsidR="008908BC" w:rsidRPr="00422E48" w:rsidRDefault="007E2008" w:rsidP="00890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  <w:r w:rsidRPr="00422E48">
              <w:rPr>
                <w:rFonts w:ascii="Angsana New" w:hAnsi="Angsana New" w:cs="Angsana New"/>
                <w:sz w:val="30"/>
                <w:szCs w:val="30"/>
              </w:rPr>
              <w:t>6,383,877</w:t>
            </w:r>
          </w:p>
        </w:tc>
        <w:tc>
          <w:tcPr>
            <w:tcW w:w="270" w:type="dxa"/>
          </w:tcPr>
          <w:p w14:paraId="6BAE1E13" w14:textId="77777777" w:rsidR="008908BC" w:rsidRPr="00422E48" w:rsidRDefault="008908BC" w:rsidP="00890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5" w:type="dxa"/>
          </w:tcPr>
          <w:p w14:paraId="11C4A75B" w14:textId="2076B8C1" w:rsidR="008908BC" w:rsidRPr="00422E48" w:rsidRDefault="008908BC" w:rsidP="00890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  <w:r w:rsidRPr="00422E48">
              <w:rPr>
                <w:rFonts w:ascii="Angsana New" w:hAnsi="Angsana New" w:cs="Angsana New"/>
                <w:sz w:val="30"/>
                <w:szCs w:val="30"/>
              </w:rPr>
              <w:t>7,513,977</w:t>
            </w:r>
          </w:p>
        </w:tc>
      </w:tr>
      <w:tr w:rsidR="007E2008" w:rsidRPr="00DE05C7" w14:paraId="28502AA6" w14:textId="77777777" w:rsidTr="006D6645">
        <w:trPr>
          <w:cantSplit/>
        </w:trPr>
        <w:tc>
          <w:tcPr>
            <w:tcW w:w="6120" w:type="dxa"/>
          </w:tcPr>
          <w:p w14:paraId="03F3FBF0" w14:textId="4EC62902" w:rsidR="007E2008" w:rsidRPr="00DE05C7" w:rsidRDefault="007E2008" w:rsidP="008908BC">
            <w:pPr>
              <w:numPr>
                <w:ilvl w:val="1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720"/>
                <w:tab w:val="left" w:pos="1080"/>
              </w:tabs>
              <w:ind w:left="252" w:right="-108" w:hanging="2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E2008">
              <w:rPr>
                <w:rFonts w:ascii="Angsana New" w:hAnsi="Angsana New" w:cs="Angsana New" w:hint="cs"/>
                <w:sz w:val="30"/>
                <w:szCs w:val="30"/>
                <w:cs/>
              </w:rPr>
              <w:t>การปรับลดมูลค่าเป็นมูลค่าสุทธิที่คาดว่าจะได้รับ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214C775" w14:textId="08F10289" w:rsidR="007E2008" w:rsidRPr="00422E48" w:rsidRDefault="007E2008" w:rsidP="00890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  <w:r w:rsidRPr="00422E48">
              <w:rPr>
                <w:rFonts w:ascii="Angsana New" w:hAnsi="Angsana New" w:cs="Angsana New"/>
                <w:sz w:val="30"/>
                <w:szCs w:val="30"/>
              </w:rPr>
              <w:t>4,299</w:t>
            </w:r>
          </w:p>
        </w:tc>
        <w:tc>
          <w:tcPr>
            <w:tcW w:w="270" w:type="dxa"/>
          </w:tcPr>
          <w:p w14:paraId="32349FDB" w14:textId="77777777" w:rsidR="007E2008" w:rsidRPr="00422E48" w:rsidRDefault="007E2008" w:rsidP="00890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5" w:type="dxa"/>
            <w:tcBorders>
              <w:bottom w:val="single" w:sz="4" w:space="0" w:color="auto"/>
            </w:tcBorders>
          </w:tcPr>
          <w:p w14:paraId="27E571EC" w14:textId="32E39C00" w:rsidR="007E2008" w:rsidRPr="00422E48" w:rsidRDefault="007E2008" w:rsidP="007E20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"/>
              </w:tabs>
              <w:spacing w:line="240" w:lineRule="auto"/>
              <w:ind w:left="-108"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22E48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6D6645" w:rsidRPr="00DE05C7" w14:paraId="5F0E5956" w14:textId="77777777" w:rsidTr="006D6645">
        <w:trPr>
          <w:cantSplit/>
        </w:trPr>
        <w:tc>
          <w:tcPr>
            <w:tcW w:w="6120" w:type="dxa"/>
          </w:tcPr>
          <w:p w14:paraId="7FBBFC74" w14:textId="0801C085" w:rsidR="006D6645" w:rsidRPr="007E2008" w:rsidRDefault="006D6645" w:rsidP="006D6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720"/>
                <w:tab w:val="left" w:pos="1080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66A5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9D0E6FF" w14:textId="120E6F1E" w:rsidR="006D6645" w:rsidRPr="007E2008" w:rsidRDefault="006D6645" w:rsidP="00890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6,388,176</w:t>
            </w:r>
          </w:p>
        </w:tc>
        <w:tc>
          <w:tcPr>
            <w:tcW w:w="270" w:type="dxa"/>
          </w:tcPr>
          <w:p w14:paraId="0E3AC465" w14:textId="77777777" w:rsidR="006D6645" w:rsidRPr="00DE05C7" w:rsidRDefault="006D6645" w:rsidP="00890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5" w:type="dxa"/>
            <w:tcBorders>
              <w:top w:val="single" w:sz="4" w:space="0" w:color="auto"/>
              <w:bottom w:val="double" w:sz="4" w:space="0" w:color="auto"/>
            </w:tcBorders>
          </w:tcPr>
          <w:p w14:paraId="7F8CFE8D" w14:textId="3C476ADB" w:rsidR="006D6645" w:rsidRPr="007E2008" w:rsidRDefault="006D6645" w:rsidP="006D6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43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7,513,977</w:t>
            </w:r>
          </w:p>
        </w:tc>
      </w:tr>
    </w:tbl>
    <w:p w14:paraId="195F287A" w14:textId="77777777" w:rsidR="00B778EB" w:rsidRPr="00B44823" w:rsidRDefault="00B778EB" w:rsidP="00B778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 w:cs="Angsana New"/>
          <w:b/>
          <w:bCs/>
          <w:sz w:val="30"/>
          <w:szCs w:val="30"/>
          <w:cs/>
        </w:rPr>
        <w:sectPr w:rsidR="00B778EB" w:rsidRPr="00B44823" w:rsidSect="006F222C">
          <w:headerReference w:type="default" r:id="rId11"/>
          <w:footerReference w:type="default" r:id="rId12"/>
          <w:headerReference w:type="first" r:id="rId13"/>
          <w:footerReference w:type="first" r:id="rId14"/>
          <w:pgSz w:w="11909" w:h="16834" w:code="9"/>
          <w:pgMar w:top="691" w:right="1152" w:bottom="576" w:left="1152" w:header="720" w:footer="720" w:gutter="0"/>
          <w:pgNumType w:start="15"/>
          <w:cols w:space="720"/>
          <w:docGrid w:linePitch="245"/>
        </w:sectPr>
      </w:pPr>
    </w:p>
    <w:p w14:paraId="72A092A1" w14:textId="77777777" w:rsidR="00B778EB" w:rsidRPr="00B44823" w:rsidRDefault="00B778EB" w:rsidP="000B257C">
      <w:pPr>
        <w:numPr>
          <w:ilvl w:val="0"/>
          <w:numId w:val="16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B44823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 xml:space="preserve">ที่ดิน อาคารและอุปกรณ์ </w:t>
      </w:r>
    </w:p>
    <w:p w14:paraId="1526212D" w14:textId="77777777" w:rsidR="00B778EB" w:rsidRPr="001467E0" w:rsidRDefault="00B778EB" w:rsidP="00B778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 w:cs="Angsana New"/>
          <w:b/>
          <w:bCs/>
          <w:sz w:val="30"/>
          <w:szCs w:val="30"/>
          <w:u w:val="single"/>
        </w:rPr>
      </w:pPr>
    </w:p>
    <w:tbl>
      <w:tblPr>
        <w:tblW w:w="1414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84"/>
        <w:gridCol w:w="1152"/>
        <w:gridCol w:w="249"/>
        <w:gridCol w:w="1149"/>
        <w:gridCol w:w="238"/>
        <w:gridCol w:w="1157"/>
        <w:gridCol w:w="238"/>
        <w:gridCol w:w="1152"/>
        <w:gridCol w:w="243"/>
        <w:gridCol w:w="1146"/>
        <w:gridCol w:w="8"/>
        <w:gridCol w:w="232"/>
        <w:gridCol w:w="8"/>
        <w:gridCol w:w="1435"/>
        <w:gridCol w:w="269"/>
        <w:gridCol w:w="1189"/>
      </w:tblGrid>
      <w:tr w:rsidR="008A2982" w:rsidRPr="00914313" w14:paraId="4BD42494" w14:textId="77777777" w:rsidTr="008E1E15">
        <w:trPr>
          <w:tblHeader/>
        </w:trPr>
        <w:tc>
          <w:tcPr>
            <w:tcW w:w="1514" w:type="pct"/>
          </w:tcPr>
          <w:p w14:paraId="72D38A65" w14:textId="77777777"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97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07" w:type="pct"/>
            <w:vAlign w:val="bottom"/>
          </w:tcPr>
          <w:p w14:paraId="387136BC" w14:textId="77777777"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" w:type="pct"/>
            <w:vAlign w:val="bottom"/>
          </w:tcPr>
          <w:p w14:paraId="6A4D8F74" w14:textId="77777777"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6" w:type="pct"/>
            <w:vAlign w:val="bottom"/>
          </w:tcPr>
          <w:p w14:paraId="3C854815" w14:textId="77777777"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pct"/>
            <w:vAlign w:val="bottom"/>
          </w:tcPr>
          <w:p w14:paraId="602B1988" w14:textId="77777777"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09" w:type="pct"/>
            <w:vAlign w:val="bottom"/>
          </w:tcPr>
          <w:p w14:paraId="707F5051" w14:textId="77777777"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4" w:type="pct"/>
            <w:vAlign w:val="bottom"/>
          </w:tcPr>
          <w:p w14:paraId="5F39326D" w14:textId="77777777"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7" w:type="pct"/>
            <w:vAlign w:val="bottom"/>
          </w:tcPr>
          <w:p w14:paraId="30507B4E" w14:textId="77777777"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14313">
              <w:rPr>
                <w:rFonts w:ascii="Angsana New" w:hAnsi="Angsana New" w:cs="Angsana New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86" w:type="pct"/>
            <w:vAlign w:val="bottom"/>
          </w:tcPr>
          <w:p w14:paraId="1A9734E8" w14:textId="77777777"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8" w:type="pct"/>
            <w:gridSpan w:val="2"/>
            <w:vAlign w:val="bottom"/>
          </w:tcPr>
          <w:p w14:paraId="35D56C64" w14:textId="77777777"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5" w:type="pct"/>
            <w:gridSpan w:val="2"/>
            <w:vAlign w:val="bottom"/>
          </w:tcPr>
          <w:p w14:paraId="57AC1670" w14:textId="77777777"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7" w:type="pct"/>
            <w:vAlign w:val="bottom"/>
          </w:tcPr>
          <w:p w14:paraId="7FE5A5EB" w14:textId="77777777"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14313">
              <w:rPr>
                <w:rFonts w:ascii="Angsana New" w:hAnsi="Angsana New" w:cs="Angsana New" w:hint="cs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95" w:type="pct"/>
            <w:vAlign w:val="bottom"/>
          </w:tcPr>
          <w:p w14:paraId="281B2368" w14:textId="77777777"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20" w:type="pct"/>
            <w:vAlign w:val="bottom"/>
          </w:tcPr>
          <w:p w14:paraId="342A0A26" w14:textId="77777777"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A2982" w:rsidRPr="00914313" w14:paraId="2D382BA1" w14:textId="77777777" w:rsidTr="008E1E15">
        <w:trPr>
          <w:tblHeader/>
        </w:trPr>
        <w:tc>
          <w:tcPr>
            <w:tcW w:w="1514" w:type="pct"/>
          </w:tcPr>
          <w:p w14:paraId="248C1444" w14:textId="77777777"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97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07" w:type="pct"/>
            <w:vAlign w:val="bottom"/>
          </w:tcPr>
          <w:p w14:paraId="2CF227A8" w14:textId="77777777"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" w:type="pct"/>
            <w:vAlign w:val="bottom"/>
          </w:tcPr>
          <w:p w14:paraId="60E81F49" w14:textId="77777777"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6" w:type="pct"/>
            <w:vAlign w:val="bottom"/>
          </w:tcPr>
          <w:p w14:paraId="440529C2" w14:textId="77777777"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pct"/>
            <w:vAlign w:val="bottom"/>
          </w:tcPr>
          <w:p w14:paraId="151FC315" w14:textId="77777777"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09" w:type="pct"/>
            <w:vAlign w:val="bottom"/>
          </w:tcPr>
          <w:p w14:paraId="7E8BBAAB" w14:textId="77777777"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4" w:type="pct"/>
            <w:vAlign w:val="bottom"/>
          </w:tcPr>
          <w:p w14:paraId="51851B3F" w14:textId="77777777"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7" w:type="pct"/>
            <w:vAlign w:val="bottom"/>
          </w:tcPr>
          <w:p w14:paraId="7A7313BA" w14:textId="77777777"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14313">
              <w:rPr>
                <w:rFonts w:ascii="Angsana New" w:hAnsi="Angsana New" w:cs="Angsana New"/>
                <w:sz w:val="28"/>
                <w:szCs w:val="28"/>
                <w:cs/>
              </w:rPr>
              <w:t>ติดตั้งและ</w:t>
            </w:r>
          </w:p>
        </w:tc>
        <w:tc>
          <w:tcPr>
            <w:tcW w:w="86" w:type="pct"/>
            <w:vAlign w:val="bottom"/>
          </w:tcPr>
          <w:p w14:paraId="2BC8D097" w14:textId="77777777"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8" w:type="pct"/>
            <w:gridSpan w:val="2"/>
            <w:vAlign w:val="bottom"/>
          </w:tcPr>
          <w:p w14:paraId="51F6FACF" w14:textId="77777777"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5" w:type="pct"/>
            <w:gridSpan w:val="2"/>
            <w:vAlign w:val="bottom"/>
          </w:tcPr>
          <w:p w14:paraId="0B00BBC2" w14:textId="77777777"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7" w:type="pct"/>
            <w:vAlign w:val="bottom"/>
          </w:tcPr>
          <w:p w14:paraId="362FABD0" w14:textId="77777777"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14313">
              <w:rPr>
                <w:rFonts w:ascii="Angsana New" w:hAnsi="Angsana New" w:cs="Angsana New"/>
                <w:sz w:val="28"/>
                <w:szCs w:val="28"/>
                <w:cs/>
              </w:rPr>
              <w:t>ระหว่าง</w:t>
            </w:r>
            <w:r w:rsidRPr="00914313">
              <w:rPr>
                <w:rFonts w:ascii="Angsana New" w:hAnsi="Angsana New" w:cs="Angsana New" w:hint="cs"/>
                <w:sz w:val="28"/>
                <w:szCs w:val="28"/>
                <w:cs/>
              </w:rPr>
              <w:t>ก่อสร้าง</w:t>
            </w:r>
          </w:p>
        </w:tc>
        <w:tc>
          <w:tcPr>
            <w:tcW w:w="95" w:type="pct"/>
            <w:vAlign w:val="bottom"/>
          </w:tcPr>
          <w:p w14:paraId="5DDF1617" w14:textId="77777777"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20" w:type="pct"/>
            <w:vAlign w:val="bottom"/>
          </w:tcPr>
          <w:p w14:paraId="525F4DCA" w14:textId="77777777"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A2982" w:rsidRPr="00914313" w14:paraId="2C9BB82E" w14:textId="77777777" w:rsidTr="008E1E15">
        <w:trPr>
          <w:tblHeader/>
        </w:trPr>
        <w:tc>
          <w:tcPr>
            <w:tcW w:w="1514" w:type="pct"/>
          </w:tcPr>
          <w:p w14:paraId="5EEE92E2" w14:textId="77777777"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97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07" w:type="pct"/>
            <w:vAlign w:val="bottom"/>
          </w:tcPr>
          <w:p w14:paraId="0185C850" w14:textId="77777777"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14313">
              <w:rPr>
                <w:rFonts w:ascii="Angsana New" w:hAnsi="Angsana New" w:cs="Angsana New"/>
                <w:sz w:val="28"/>
                <w:szCs w:val="28"/>
                <w:cs/>
              </w:rPr>
              <w:t>ที่ดินและ</w:t>
            </w:r>
          </w:p>
        </w:tc>
        <w:tc>
          <w:tcPr>
            <w:tcW w:w="88" w:type="pct"/>
            <w:vAlign w:val="bottom"/>
          </w:tcPr>
          <w:p w14:paraId="0462613C" w14:textId="77777777"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6" w:type="pct"/>
            <w:vAlign w:val="bottom"/>
          </w:tcPr>
          <w:p w14:paraId="4D38E8CE" w14:textId="77777777"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14313">
              <w:rPr>
                <w:rFonts w:ascii="Angsana New" w:hAnsi="Angsana New" w:cs="Angsana New"/>
                <w:sz w:val="28"/>
                <w:szCs w:val="28"/>
                <w:cs/>
              </w:rPr>
              <w:t>อาคารและ</w:t>
            </w:r>
          </w:p>
        </w:tc>
        <w:tc>
          <w:tcPr>
            <w:tcW w:w="84" w:type="pct"/>
            <w:vAlign w:val="bottom"/>
          </w:tcPr>
          <w:p w14:paraId="1B47FA0B" w14:textId="77777777"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09" w:type="pct"/>
            <w:vAlign w:val="bottom"/>
          </w:tcPr>
          <w:p w14:paraId="33502BFF" w14:textId="77777777"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14313">
              <w:rPr>
                <w:rFonts w:ascii="Angsana New" w:hAnsi="Angsana New" w:cs="Angsana New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84" w:type="pct"/>
            <w:vAlign w:val="bottom"/>
          </w:tcPr>
          <w:p w14:paraId="25B4B1BA" w14:textId="77777777"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7" w:type="pct"/>
            <w:vAlign w:val="bottom"/>
          </w:tcPr>
          <w:p w14:paraId="2012E91D" w14:textId="77777777"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14313">
              <w:rPr>
                <w:rFonts w:ascii="Angsana New" w:hAnsi="Angsana New" w:cs="Angsana New"/>
                <w:sz w:val="28"/>
                <w:szCs w:val="28"/>
                <w:cs/>
              </w:rPr>
              <w:t>เครื่องใช้</w:t>
            </w:r>
          </w:p>
        </w:tc>
        <w:tc>
          <w:tcPr>
            <w:tcW w:w="86" w:type="pct"/>
            <w:vAlign w:val="bottom"/>
          </w:tcPr>
          <w:p w14:paraId="1085CE63" w14:textId="77777777"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8" w:type="pct"/>
            <w:gridSpan w:val="2"/>
            <w:vAlign w:val="bottom"/>
          </w:tcPr>
          <w:p w14:paraId="784B5F10" w14:textId="77777777"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5" w:type="pct"/>
            <w:gridSpan w:val="2"/>
            <w:vAlign w:val="bottom"/>
          </w:tcPr>
          <w:p w14:paraId="7E8AE45E" w14:textId="77777777"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7" w:type="pct"/>
            <w:vAlign w:val="bottom"/>
          </w:tcPr>
          <w:p w14:paraId="3167D838" w14:textId="77777777"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14313">
              <w:rPr>
                <w:rFonts w:ascii="Angsana New" w:hAnsi="Angsana New" w:cs="Angsana New" w:hint="cs"/>
                <w:sz w:val="28"/>
                <w:szCs w:val="28"/>
                <w:cs/>
              </w:rPr>
              <w:t>และเครื่องจักร</w:t>
            </w:r>
          </w:p>
        </w:tc>
        <w:tc>
          <w:tcPr>
            <w:tcW w:w="95" w:type="pct"/>
            <w:vAlign w:val="bottom"/>
          </w:tcPr>
          <w:p w14:paraId="77DEAFBC" w14:textId="77777777"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20" w:type="pct"/>
            <w:vAlign w:val="bottom"/>
          </w:tcPr>
          <w:p w14:paraId="3508C5DE" w14:textId="77777777"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A2982" w:rsidRPr="00914313" w14:paraId="3BC6AA58" w14:textId="77777777" w:rsidTr="008E1E15">
        <w:trPr>
          <w:tblHeader/>
        </w:trPr>
        <w:tc>
          <w:tcPr>
            <w:tcW w:w="1514" w:type="pct"/>
          </w:tcPr>
          <w:p w14:paraId="6CF59114" w14:textId="77777777"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97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07" w:type="pct"/>
            <w:vAlign w:val="bottom"/>
          </w:tcPr>
          <w:p w14:paraId="23CB9A56" w14:textId="77777777"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14313">
              <w:rPr>
                <w:rFonts w:ascii="Angsana New" w:hAnsi="Angsana New" w:cs="Angsana New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88" w:type="pct"/>
            <w:vAlign w:val="bottom"/>
          </w:tcPr>
          <w:p w14:paraId="54ECA8A3" w14:textId="77777777"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6" w:type="pct"/>
            <w:vAlign w:val="bottom"/>
          </w:tcPr>
          <w:p w14:paraId="160E556D" w14:textId="77777777"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14313">
              <w:rPr>
                <w:rFonts w:ascii="Angsana New" w:hAnsi="Angsana New" w:cs="Angsana New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84" w:type="pct"/>
            <w:vAlign w:val="bottom"/>
          </w:tcPr>
          <w:p w14:paraId="3EEFF2C4" w14:textId="77777777"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9" w:type="pct"/>
            <w:vAlign w:val="bottom"/>
          </w:tcPr>
          <w:p w14:paraId="16411D93" w14:textId="77777777"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14313">
              <w:rPr>
                <w:rFonts w:ascii="Angsana New" w:hAnsi="Angsana New" w:cs="Angsana New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84" w:type="pct"/>
            <w:vAlign w:val="bottom"/>
          </w:tcPr>
          <w:p w14:paraId="5B18581B" w14:textId="77777777"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7" w:type="pct"/>
            <w:vAlign w:val="bottom"/>
          </w:tcPr>
          <w:p w14:paraId="4FF8FD7E" w14:textId="77777777"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14313">
              <w:rPr>
                <w:rFonts w:ascii="Angsana New" w:hAnsi="Angsana New" w:cs="Angsana New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86" w:type="pct"/>
            <w:vAlign w:val="bottom"/>
          </w:tcPr>
          <w:p w14:paraId="1E21A404" w14:textId="77777777"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8" w:type="pct"/>
            <w:gridSpan w:val="2"/>
            <w:vAlign w:val="bottom"/>
          </w:tcPr>
          <w:p w14:paraId="0B9DEDBF" w14:textId="77777777"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14313">
              <w:rPr>
                <w:rFonts w:ascii="Angsana New" w:hAnsi="Angsana New" w:cs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85" w:type="pct"/>
            <w:gridSpan w:val="2"/>
            <w:vAlign w:val="bottom"/>
          </w:tcPr>
          <w:p w14:paraId="44B66605" w14:textId="77777777"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7" w:type="pct"/>
            <w:vAlign w:val="bottom"/>
          </w:tcPr>
          <w:p w14:paraId="2474990C" w14:textId="77777777"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14313">
              <w:rPr>
                <w:rFonts w:ascii="Angsana New" w:hAnsi="Angsana New" w:cs="Angsana New" w:hint="cs"/>
                <w:sz w:val="28"/>
                <w:szCs w:val="28"/>
                <w:cs/>
              </w:rPr>
              <w:t>ระหว่าง</w:t>
            </w:r>
            <w:r w:rsidRPr="00914313">
              <w:rPr>
                <w:rFonts w:ascii="Angsana New" w:hAnsi="Angsana New" w:cs="Angsana New"/>
                <w:sz w:val="28"/>
                <w:szCs w:val="28"/>
                <w:cs/>
              </w:rPr>
              <w:t>ติดตั้ง</w:t>
            </w:r>
          </w:p>
        </w:tc>
        <w:tc>
          <w:tcPr>
            <w:tcW w:w="95" w:type="pct"/>
            <w:vAlign w:val="bottom"/>
          </w:tcPr>
          <w:p w14:paraId="282022EC" w14:textId="77777777"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20" w:type="pct"/>
            <w:vAlign w:val="bottom"/>
          </w:tcPr>
          <w:p w14:paraId="73E88F19" w14:textId="77777777"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14313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</w:tr>
      <w:tr w:rsidR="0060280B" w:rsidRPr="00914313" w14:paraId="2B2FF36D" w14:textId="77777777" w:rsidTr="003B3061">
        <w:trPr>
          <w:tblHeader/>
        </w:trPr>
        <w:tc>
          <w:tcPr>
            <w:tcW w:w="1514" w:type="pct"/>
          </w:tcPr>
          <w:p w14:paraId="4F81B9F9" w14:textId="77777777"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97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486" w:type="pct"/>
            <w:gridSpan w:val="15"/>
          </w:tcPr>
          <w:p w14:paraId="3EC874A7" w14:textId="77777777"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914313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A2982" w:rsidRPr="00914313" w14:paraId="7957095B" w14:textId="77777777" w:rsidTr="008E1E15">
        <w:tc>
          <w:tcPr>
            <w:tcW w:w="1514" w:type="pct"/>
          </w:tcPr>
          <w:p w14:paraId="699A5E62" w14:textId="77777777"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97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914313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407" w:type="pct"/>
          </w:tcPr>
          <w:p w14:paraId="6223C1DF" w14:textId="77777777"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" w:type="pct"/>
          </w:tcPr>
          <w:p w14:paraId="10D173E9" w14:textId="77777777"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6" w:type="pct"/>
          </w:tcPr>
          <w:p w14:paraId="4E587AB3" w14:textId="77777777"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4" w:type="pct"/>
          </w:tcPr>
          <w:p w14:paraId="336802B0" w14:textId="77777777"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9" w:type="pct"/>
          </w:tcPr>
          <w:p w14:paraId="383BF5BA" w14:textId="77777777" w:rsidR="0060280B" w:rsidRPr="00914313" w:rsidRDefault="0060280B" w:rsidP="008E1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/>
              <w:ind w:left="-86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4" w:type="pct"/>
          </w:tcPr>
          <w:p w14:paraId="6F4EA79A" w14:textId="77777777"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7" w:type="pct"/>
          </w:tcPr>
          <w:p w14:paraId="3780A047" w14:textId="77777777"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6" w:type="pct"/>
          </w:tcPr>
          <w:p w14:paraId="5C919BD5" w14:textId="77777777"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8" w:type="pct"/>
            <w:gridSpan w:val="2"/>
          </w:tcPr>
          <w:p w14:paraId="591424A0" w14:textId="77777777"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5" w:type="pct"/>
            <w:gridSpan w:val="2"/>
          </w:tcPr>
          <w:p w14:paraId="74CDFDB1" w14:textId="77777777"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7" w:type="pct"/>
          </w:tcPr>
          <w:p w14:paraId="1D8A5AE6" w14:textId="77777777"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" w:type="pct"/>
          </w:tcPr>
          <w:p w14:paraId="5FCDFD19" w14:textId="77777777"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20" w:type="pct"/>
          </w:tcPr>
          <w:p w14:paraId="7C739639" w14:textId="77777777"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bookmarkEnd w:id="0"/>
      <w:bookmarkEnd w:id="1"/>
      <w:tr w:rsidR="008908BC" w:rsidRPr="00914313" w14:paraId="452DFE76" w14:textId="77777777" w:rsidTr="008E1E15">
        <w:tc>
          <w:tcPr>
            <w:tcW w:w="1514" w:type="pct"/>
          </w:tcPr>
          <w:p w14:paraId="1B0EE39E" w14:textId="72536C08" w:rsidR="008908BC" w:rsidRPr="00914313" w:rsidRDefault="008908BC" w:rsidP="00890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97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914313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914313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914313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มกราคม </w:t>
            </w:r>
            <w:r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407" w:type="pct"/>
          </w:tcPr>
          <w:p w14:paraId="253EEC1B" w14:textId="26D0FCE9" w:rsidR="008908BC" w:rsidRPr="008908BC" w:rsidRDefault="008908BC" w:rsidP="00890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 w:rsidRPr="008908BC">
              <w:rPr>
                <w:rFonts w:ascii="Angsana New" w:hAnsi="Angsana New" w:cs="Angsana New"/>
                <w:sz w:val="28"/>
                <w:szCs w:val="28"/>
              </w:rPr>
              <w:t>181,600</w:t>
            </w:r>
          </w:p>
        </w:tc>
        <w:tc>
          <w:tcPr>
            <w:tcW w:w="88" w:type="pct"/>
          </w:tcPr>
          <w:p w14:paraId="79F49B20" w14:textId="77777777" w:rsidR="008908BC" w:rsidRPr="008908BC" w:rsidRDefault="008908BC" w:rsidP="00890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907"/>
              </w:tabs>
              <w:spacing w:after="0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6" w:type="pct"/>
          </w:tcPr>
          <w:p w14:paraId="37F01A3B" w14:textId="590A09DC" w:rsidR="008908BC" w:rsidRPr="008908BC" w:rsidRDefault="008908BC" w:rsidP="00890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 w:rsidRPr="008908BC">
              <w:rPr>
                <w:rFonts w:ascii="Angsana New" w:hAnsi="Angsana New" w:cs="Angsana New"/>
                <w:sz w:val="28"/>
                <w:szCs w:val="28"/>
              </w:rPr>
              <w:t>598,748</w:t>
            </w:r>
          </w:p>
        </w:tc>
        <w:tc>
          <w:tcPr>
            <w:tcW w:w="84" w:type="pct"/>
          </w:tcPr>
          <w:p w14:paraId="112B09CD" w14:textId="77777777" w:rsidR="008908BC" w:rsidRPr="008908BC" w:rsidRDefault="008908BC" w:rsidP="00890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9" w:type="pct"/>
          </w:tcPr>
          <w:p w14:paraId="3B23B213" w14:textId="4FB45003" w:rsidR="008908BC" w:rsidRPr="008908BC" w:rsidRDefault="008908BC" w:rsidP="00890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 w:rsidRPr="008908BC">
              <w:rPr>
                <w:rFonts w:ascii="Angsana New" w:hAnsi="Angsana New" w:cs="Angsana New"/>
                <w:sz w:val="28"/>
                <w:szCs w:val="28"/>
              </w:rPr>
              <w:t>4,438,042</w:t>
            </w:r>
          </w:p>
        </w:tc>
        <w:tc>
          <w:tcPr>
            <w:tcW w:w="84" w:type="pct"/>
          </w:tcPr>
          <w:p w14:paraId="63734A02" w14:textId="77777777" w:rsidR="008908BC" w:rsidRPr="008908BC" w:rsidRDefault="008908BC" w:rsidP="00890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7" w:type="pct"/>
          </w:tcPr>
          <w:p w14:paraId="58EB1707" w14:textId="4D31D9A6" w:rsidR="008908BC" w:rsidRPr="008908BC" w:rsidRDefault="008908BC" w:rsidP="00890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 w:rsidRPr="008908BC">
              <w:rPr>
                <w:rFonts w:ascii="Angsana New" w:hAnsi="Angsana New" w:cs="Angsana New"/>
                <w:sz w:val="28"/>
                <w:szCs w:val="28"/>
              </w:rPr>
              <w:t>46,787</w:t>
            </w:r>
          </w:p>
        </w:tc>
        <w:tc>
          <w:tcPr>
            <w:tcW w:w="86" w:type="pct"/>
          </w:tcPr>
          <w:p w14:paraId="4DDF3B63" w14:textId="77777777" w:rsidR="008908BC" w:rsidRPr="008908BC" w:rsidRDefault="008908BC" w:rsidP="00890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/>
              <w:ind w:left="-108" w:right="-10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8" w:type="pct"/>
            <w:gridSpan w:val="2"/>
          </w:tcPr>
          <w:p w14:paraId="07F628A0" w14:textId="617C12F5" w:rsidR="008908BC" w:rsidRPr="008908BC" w:rsidRDefault="008908BC" w:rsidP="00890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 w:rsidRPr="008908BC">
              <w:rPr>
                <w:rFonts w:ascii="Angsana New" w:hAnsi="Angsana New" w:cs="Angsana New"/>
                <w:sz w:val="28"/>
                <w:szCs w:val="28"/>
              </w:rPr>
              <w:t>3,549</w:t>
            </w:r>
          </w:p>
        </w:tc>
        <w:tc>
          <w:tcPr>
            <w:tcW w:w="85" w:type="pct"/>
            <w:gridSpan w:val="2"/>
          </w:tcPr>
          <w:p w14:paraId="09812592" w14:textId="77777777" w:rsidR="008908BC" w:rsidRPr="008908BC" w:rsidRDefault="008908BC" w:rsidP="008908BC">
            <w:pPr>
              <w:pStyle w:val="a1"/>
              <w:tabs>
                <w:tab w:val="decimal" w:pos="979"/>
              </w:tabs>
              <w:spacing w:line="240" w:lineRule="atLeast"/>
              <w:ind w:right="-79"/>
              <w:jc w:val="lef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507" w:type="pct"/>
          </w:tcPr>
          <w:p w14:paraId="3A8B024B" w14:textId="6B480ADC" w:rsidR="008908BC" w:rsidRPr="008908BC" w:rsidRDefault="008908BC" w:rsidP="00890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3"/>
              </w:tabs>
              <w:spacing w:after="0"/>
              <w:ind w:left="-108" w:right="-104"/>
              <w:rPr>
                <w:rFonts w:ascii="Angsana New" w:hAnsi="Angsana New" w:cs="Angsana New"/>
                <w:sz w:val="28"/>
                <w:szCs w:val="28"/>
              </w:rPr>
            </w:pPr>
            <w:r w:rsidRPr="008908BC">
              <w:rPr>
                <w:rFonts w:ascii="Angsana New" w:hAnsi="Angsana New" w:cs="Angsana New"/>
                <w:sz w:val="28"/>
                <w:szCs w:val="28"/>
              </w:rPr>
              <w:t>61,108</w:t>
            </w:r>
          </w:p>
        </w:tc>
        <w:tc>
          <w:tcPr>
            <w:tcW w:w="95" w:type="pct"/>
          </w:tcPr>
          <w:p w14:paraId="01E3D031" w14:textId="77777777" w:rsidR="008908BC" w:rsidRPr="008908BC" w:rsidRDefault="008908BC" w:rsidP="00890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/>
              <w:ind w:left="-108" w:right="-10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20" w:type="pct"/>
          </w:tcPr>
          <w:p w14:paraId="1BB68C38" w14:textId="2C8CA622" w:rsidR="008908BC" w:rsidRPr="008908BC" w:rsidRDefault="008908BC" w:rsidP="00890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-108" w:right="-104"/>
              <w:rPr>
                <w:rFonts w:ascii="Angsana New" w:hAnsi="Angsana New" w:cs="Angsana New"/>
                <w:sz w:val="28"/>
                <w:szCs w:val="28"/>
              </w:rPr>
            </w:pPr>
            <w:r w:rsidRPr="008908BC">
              <w:rPr>
                <w:rFonts w:ascii="Angsana New" w:hAnsi="Angsana New" w:cs="Angsana New"/>
                <w:sz w:val="28"/>
                <w:szCs w:val="28"/>
              </w:rPr>
              <w:t>5,329,834</w:t>
            </w:r>
          </w:p>
        </w:tc>
      </w:tr>
      <w:tr w:rsidR="008908BC" w:rsidRPr="00914313" w14:paraId="73335A48" w14:textId="77777777" w:rsidTr="008E1E15">
        <w:tc>
          <w:tcPr>
            <w:tcW w:w="1514" w:type="pct"/>
          </w:tcPr>
          <w:p w14:paraId="1087D59A" w14:textId="77777777" w:rsidR="008908BC" w:rsidRPr="00914313" w:rsidRDefault="008908BC" w:rsidP="00890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97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14313">
              <w:rPr>
                <w:rFonts w:ascii="Angsana New" w:hAnsi="Angsana New" w:cs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407" w:type="pct"/>
          </w:tcPr>
          <w:p w14:paraId="461A3B87" w14:textId="1BA7AE49" w:rsidR="008908BC" w:rsidRPr="00914313" w:rsidRDefault="008908BC" w:rsidP="00890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1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88" w:type="pct"/>
          </w:tcPr>
          <w:p w14:paraId="776A87ED" w14:textId="77777777" w:rsidR="008908BC" w:rsidRPr="00914313" w:rsidRDefault="008908BC" w:rsidP="00890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6" w:type="pct"/>
          </w:tcPr>
          <w:p w14:paraId="4CED7FCA" w14:textId="4DE16637" w:rsidR="008908BC" w:rsidRPr="00914313" w:rsidRDefault="008908BC" w:rsidP="00890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84" w:type="pct"/>
          </w:tcPr>
          <w:p w14:paraId="4E4C496A" w14:textId="77777777" w:rsidR="008908BC" w:rsidRPr="00914313" w:rsidRDefault="008908BC" w:rsidP="00890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9" w:type="pct"/>
          </w:tcPr>
          <w:p w14:paraId="5FA949F6" w14:textId="3CD42BF6" w:rsidR="008908BC" w:rsidRPr="00914313" w:rsidRDefault="008908BC" w:rsidP="00890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30</w:t>
            </w:r>
          </w:p>
        </w:tc>
        <w:tc>
          <w:tcPr>
            <w:tcW w:w="84" w:type="pct"/>
          </w:tcPr>
          <w:p w14:paraId="7C875621" w14:textId="77777777" w:rsidR="008908BC" w:rsidRPr="00914313" w:rsidRDefault="008908BC" w:rsidP="00890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7" w:type="pct"/>
          </w:tcPr>
          <w:p w14:paraId="6F00222D" w14:textId="55EB6039" w:rsidR="008908BC" w:rsidRPr="00914313" w:rsidRDefault="008908BC" w:rsidP="00890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222</w:t>
            </w:r>
          </w:p>
        </w:tc>
        <w:tc>
          <w:tcPr>
            <w:tcW w:w="86" w:type="pct"/>
          </w:tcPr>
          <w:p w14:paraId="732C11A7" w14:textId="77777777" w:rsidR="008908BC" w:rsidRPr="00914313" w:rsidRDefault="008908BC" w:rsidP="00890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8" w:type="pct"/>
            <w:gridSpan w:val="2"/>
          </w:tcPr>
          <w:p w14:paraId="7CAE36DD" w14:textId="7A568190" w:rsidR="008908BC" w:rsidRPr="00914313" w:rsidRDefault="008908BC" w:rsidP="00890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85" w:type="pct"/>
            <w:gridSpan w:val="2"/>
          </w:tcPr>
          <w:p w14:paraId="427BBE96" w14:textId="77777777" w:rsidR="008908BC" w:rsidRPr="00914313" w:rsidRDefault="008908BC" w:rsidP="00890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7" w:type="pct"/>
          </w:tcPr>
          <w:p w14:paraId="204B558A" w14:textId="41F070CA" w:rsidR="008908BC" w:rsidRPr="00914313" w:rsidRDefault="008908BC" w:rsidP="00890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3"/>
              </w:tabs>
              <w:spacing w:after="0"/>
              <w:ind w:left="-108" w:right="-10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42,912</w:t>
            </w:r>
          </w:p>
        </w:tc>
        <w:tc>
          <w:tcPr>
            <w:tcW w:w="95" w:type="pct"/>
          </w:tcPr>
          <w:p w14:paraId="051D48D5" w14:textId="77777777" w:rsidR="008908BC" w:rsidRPr="00914313" w:rsidRDefault="008908BC" w:rsidP="00890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20" w:type="pct"/>
          </w:tcPr>
          <w:p w14:paraId="4F7FC19C" w14:textId="36398D41" w:rsidR="008908BC" w:rsidRPr="00914313" w:rsidRDefault="008908BC" w:rsidP="00890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-108" w:right="-10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43,164</w:t>
            </w:r>
          </w:p>
        </w:tc>
      </w:tr>
      <w:tr w:rsidR="008908BC" w:rsidRPr="00914313" w14:paraId="2EF96F25" w14:textId="77777777" w:rsidTr="008E1E15">
        <w:tc>
          <w:tcPr>
            <w:tcW w:w="1514" w:type="pct"/>
          </w:tcPr>
          <w:p w14:paraId="141B697B" w14:textId="77777777" w:rsidR="008908BC" w:rsidRPr="00914313" w:rsidRDefault="008908BC" w:rsidP="00890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97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14313">
              <w:rPr>
                <w:rFonts w:ascii="Angsana New" w:hAnsi="Angsana New" w:cs="Angsana New"/>
                <w:sz w:val="28"/>
                <w:szCs w:val="28"/>
                <w:cs/>
              </w:rPr>
              <w:t>โอน</w:t>
            </w:r>
          </w:p>
        </w:tc>
        <w:tc>
          <w:tcPr>
            <w:tcW w:w="407" w:type="pct"/>
          </w:tcPr>
          <w:p w14:paraId="7AAA47C1" w14:textId="0EE370E1" w:rsidR="008908BC" w:rsidRPr="00914313" w:rsidRDefault="008908BC" w:rsidP="00890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1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88" w:type="pct"/>
          </w:tcPr>
          <w:p w14:paraId="718FC087" w14:textId="77777777" w:rsidR="008908BC" w:rsidRPr="00914313" w:rsidRDefault="008908BC" w:rsidP="00890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6" w:type="pct"/>
          </w:tcPr>
          <w:p w14:paraId="32DA0057" w14:textId="08284964" w:rsidR="008908BC" w:rsidRPr="00914313" w:rsidRDefault="008908BC" w:rsidP="00890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3,099</w:t>
            </w:r>
          </w:p>
        </w:tc>
        <w:tc>
          <w:tcPr>
            <w:tcW w:w="84" w:type="pct"/>
          </w:tcPr>
          <w:p w14:paraId="704BE8D6" w14:textId="77777777" w:rsidR="008908BC" w:rsidRPr="00914313" w:rsidRDefault="008908BC" w:rsidP="00890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9" w:type="pct"/>
          </w:tcPr>
          <w:p w14:paraId="2B3054C7" w14:textId="2C2DBAD9" w:rsidR="008908BC" w:rsidRPr="00914313" w:rsidRDefault="008908BC" w:rsidP="00890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31,422</w:t>
            </w:r>
          </w:p>
        </w:tc>
        <w:tc>
          <w:tcPr>
            <w:tcW w:w="84" w:type="pct"/>
          </w:tcPr>
          <w:p w14:paraId="783113A8" w14:textId="77777777" w:rsidR="008908BC" w:rsidRPr="00914313" w:rsidRDefault="008908BC" w:rsidP="00890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7" w:type="pct"/>
          </w:tcPr>
          <w:p w14:paraId="0DCC0B2C" w14:textId="6A81D9B0" w:rsidR="008908BC" w:rsidRPr="00914313" w:rsidRDefault="008908BC" w:rsidP="00890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296</w:t>
            </w:r>
          </w:p>
        </w:tc>
        <w:tc>
          <w:tcPr>
            <w:tcW w:w="86" w:type="pct"/>
          </w:tcPr>
          <w:p w14:paraId="67D54344" w14:textId="77777777" w:rsidR="008908BC" w:rsidRPr="00914313" w:rsidRDefault="008908BC" w:rsidP="00890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8" w:type="pct"/>
            <w:gridSpan w:val="2"/>
          </w:tcPr>
          <w:p w14:paraId="7B826EF3" w14:textId="2FCC312C" w:rsidR="008908BC" w:rsidRPr="00914313" w:rsidRDefault="008908BC" w:rsidP="00890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85" w:type="pct"/>
            <w:gridSpan w:val="2"/>
          </w:tcPr>
          <w:p w14:paraId="55E76C05" w14:textId="77777777" w:rsidR="008908BC" w:rsidRPr="00914313" w:rsidRDefault="008908BC" w:rsidP="00890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7" w:type="pct"/>
          </w:tcPr>
          <w:p w14:paraId="2A27CC84" w14:textId="28B04B47" w:rsidR="008908BC" w:rsidRPr="00914313" w:rsidRDefault="008908BC" w:rsidP="00890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3"/>
              </w:tabs>
              <w:spacing w:after="0"/>
              <w:ind w:left="-108" w:right="-10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(34,817)</w:t>
            </w:r>
          </w:p>
        </w:tc>
        <w:tc>
          <w:tcPr>
            <w:tcW w:w="95" w:type="pct"/>
          </w:tcPr>
          <w:p w14:paraId="53DDAF7B" w14:textId="77777777" w:rsidR="008908BC" w:rsidRPr="00914313" w:rsidRDefault="008908BC" w:rsidP="00890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20" w:type="pct"/>
          </w:tcPr>
          <w:p w14:paraId="7AA1DF1E" w14:textId="7A848CDF" w:rsidR="008908BC" w:rsidRPr="00914313" w:rsidRDefault="008908BC" w:rsidP="00890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8908BC" w:rsidRPr="00914313" w14:paraId="521FD6D4" w14:textId="77777777" w:rsidTr="008E1E15">
        <w:tc>
          <w:tcPr>
            <w:tcW w:w="1514" w:type="pct"/>
          </w:tcPr>
          <w:p w14:paraId="3229B1FD" w14:textId="77777777" w:rsidR="008908BC" w:rsidRPr="00914313" w:rsidRDefault="008908BC" w:rsidP="00890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97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14313">
              <w:rPr>
                <w:rFonts w:ascii="Angsana New" w:hAnsi="Angsana New" w:cs="Angsana New" w:hint="cs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407" w:type="pct"/>
          </w:tcPr>
          <w:p w14:paraId="049DFEB2" w14:textId="5D67BB93" w:rsidR="008908BC" w:rsidRPr="00914313" w:rsidRDefault="008908BC" w:rsidP="00890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88" w:type="pct"/>
          </w:tcPr>
          <w:p w14:paraId="3C40A697" w14:textId="77777777" w:rsidR="008908BC" w:rsidRPr="00914313" w:rsidRDefault="008908BC" w:rsidP="00890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6" w:type="pct"/>
          </w:tcPr>
          <w:p w14:paraId="1743C3FA" w14:textId="17466E11" w:rsidR="008908BC" w:rsidRPr="00914313" w:rsidRDefault="008908BC" w:rsidP="00890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84" w:type="pct"/>
          </w:tcPr>
          <w:p w14:paraId="1DC20E7C" w14:textId="77777777" w:rsidR="008908BC" w:rsidRPr="00914313" w:rsidRDefault="008908BC" w:rsidP="00890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9" w:type="pct"/>
          </w:tcPr>
          <w:p w14:paraId="38B27B85" w14:textId="0A529BEE" w:rsidR="008908BC" w:rsidRPr="00914313" w:rsidRDefault="008908BC" w:rsidP="00890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84" w:type="pct"/>
          </w:tcPr>
          <w:p w14:paraId="32397A4E" w14:textId="77777777" w:rsidR="008908BC" w:rsidRPr="00914313" w:rsidRDefault="008908BC" w:rsidP="00890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7" w:type="pct"/>
          </w:tcPr>
          <w:p w14:paraId="6215C5C5" w14:textId="66A47BCE" w:rsidR="008908BC" w:rsidRPr="00914313" w:rsidRDefault="008908BC" w:rsidP="000B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(10)</w:t>
            </w:r>
          </w:p>
        </w:tc>
        <w:tc>
          <w:tcPr>
            <w:tcW w:w="86" w:type="pct"/>
          </w:tcPr>
          <w:p w14:paraId="785102AF" w14:textId="77777777" w:rsidR="008908BC" w:rsidRPr="00914313" w:rsidRDefault="008908BC" w:rsidP="00890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8" w:type="pct"/>
            <w:gridSpan w:val="2"/>
          </w:tcPr>
          <w:p w14:paraId="56E0F7E6" w14:textId="44FE0A7B" w:rsidR="008908BC" w:rsidRPr="00914313" w:rsidRDefault="008908BC" w:rsidP="000B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(159)</w:t>
            </w:r>
          </w:p>
        </w:tc>
        <w:tc>
          <w:tcPr>
            <w:tcW w:w="85" w:type="pct"/>
            <w:gridSpan w:val="2"/>
          </w:tcPr>
          <w:p w14:paraId="0F930401" w14:textId="77777777" w:rsidR="008908BC" w:rsidRPr="00914313" w:rsidRDefault="008908BC" w:rsidP="00890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7" w:type="pct"/>
          </w:tcPr>
          <w:p w14:paraId="160D5EDA" w14:textId="4A369AA5" w:rsidR="008908BC" w:rsidRPr="00914313" w:rsidRDefault="008908BC" w:rsidP="00890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5" w:type="pct"/>
          </w:tcPr>
          <w:p w14:paraId="19FC856C" w14:textId="77777777" w:rsidR="008908BC" w:rsidRPr="00914313" w:rsidRDefault="008908BC" w:rsidP="00890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20" w:type="pct"/>
          </w:tcPr>
          <w:p w14:paraId="07974ADE" w14:textId="03E9B5B7" w:rsidR="008908BC" w:rsidRPr="00914313" w:rsidRDefault="008908BC" w:rsidP="000B6A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-108" w:right="-10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(169)</w:t>
            </w:r>
          </w:p>
        </w:tc>
      </w:tr>
      <w:tr w:rsidR="008908BC" w:rsidRPr="00914313" w14:paraId="444E00D9" w14:textId="77777777" w:rsidTr="008E1E15">
        <w:tc>
          <w:tcPr>
            <w:tcW w:w="1514" w:type="pct"/>
          </w:tcPr>
          <w:p w14:paraId="2A8154FD" w14:textId="0E9D70C0" w:rsidR="008908BC" w:rsidRPr="00914313" w:rsidRDefault="008908BC" w:rsidP="00890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97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914313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Pr="00914313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914313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2565</w:t>
            </w:r>
            <w:r w:rsidRPr="00914313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914313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และ</w:t>
            </w:r>
            <w:r w:rsidRPr="00914313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Pr="00914313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มกราคม 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407" w:type="pct"/>
            <w:tcBorders>
              <w:top w:val="single" w:sz="4" w:space="0" w:color="auto"/>
            </w:tcBorders>
          </w:tcPr>
          <w:p w14:paraId="3EA63CCF" w14:textId="14EF2F25" w:rsidR="008908BC" w:rsidRPr="00914313" w:rsidRDefault="008908BC" w:rsidP="00890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181,600</w:t>
            </w:r>
          </w:p>
        </w:tc>
        <w:tc>
          <w:tcPr>
            <w:tcW w:w="88" w:type="pct"/>
          </w:tcPr>
          <w:p w14:paraId="0A77B54F" w14:textId="77777777" w:rsidR="008908BC" w:rsidRPr="00914313" w:rsidRDefault="008908BC" w:rsidP="00890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907"/>
              </w:tabs>
              <w:spacing w:after="0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06" w:type="pct"/>
            <w:tcBorders>
              <w:top w:val="single" w:sz="4" w:space="0" w:color="auto"/>
            </w:tcBorders>
          </w:tcPr>
          <w:p w14:paraId="2D733E97" w14:textId="3E945E3F" w:rsidR="008908BC" w:rsidRPr="00914313" w:rsidRDefault="008908BC" w:rsidP="00890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601,847</w:t>
            </w:r>
          </w:p>
        </w:tc>
        <w:tc>
          <w:tcPr>
            <w:tcW w:w="84" w:type="pct"/>
          </w:tcPr>
          <w:p w14:paraId="3934E4BF" w14:textId="77777777" w:rsidR="008908BC" w:rsidRPr="00914313" w:rsidRDefault="008908BC" w:rsidP="00890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09" w:type="pct"/>
            <w:tcBorders>
              <w:top w:val="single" w:sz="4" w:space="0" w:color="auto"/>
            </w:tcBorders>
          </w:tcPr>
          <w:p w14:paraId="3D384E93" w14:textId="10691281" w:rsidR="008908BC" w:rsidRPr="00914313" w:rsidRDefault="008908BC" w:rsidP="00890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4,469,494</w:t>
            </w:r>
          </w:p>
        </w:tc>
        <w:tc>
          <w:tcPr>
            <w:tcW w:w="84" w:type="pct"/>
          </w:tcPr>
          <w:p w14:paraId="342B396A" w14:textId="77777777" w:rsidR="008908BC" w:rsidRPr="00914313" w:rsidRDefault="008908BC" w:rsidP="00890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07" w:type="pct"/>
            <w:tcBorders>
              <w:top w:val="single" w:sz="4" w:space="0" w:color="auto"/>
            </w:tcBorders>
          </w:tcPr>
          <w:p w14:paraId="79467371" w14:textId="183A765A" w:rsidR="008908BC" w:rsidRPr="00914313" w:rsidRDefault="008908BC" w:rsidP="00890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47,295</w:t>
            </w:r>
          </w:p>
        </w:tc>
        <w:tc>
          <w:tcPr>
            <w:tcW w:w="86" w:type="pct"/>
          </w:tcPr>
          <w:p w14:paraId="1EC7B163" w14:textId="77777777" w:rsidR="008908BC" w:rsidRPr="00914313" w:rsidRDefault="008908BC" w:rsidP="00890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08" w:type="pct"/>
            <w:gridSpan w:val="2"/>
            <w:tcBorders>
              <w:top w:val="single" w:sz="4" w:space="0" w:color="auto"/>
            </w:tcBorders>
          </w:tcPr>
          <w:p w14:paraId="6DECD5D7" w14:textId="10B2B48A" w:rsidR="008908BC" w:rsidRPr="00914313" w:rsidRDefault="008908BC" w:rsidP="00890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3,390</w:t>
            </w:r>
          </w:p>
        </w:tc>
        <w:tc>
          <w:tcPr>
            <w:tcW w:w="85" w:type="pct"/>
            <w:gridSpan w:val="2"/>
          </w:tcPr>
          <w:p w14:paraId="31D47FC2" w14:textId="77777777" w:rsidR="008908BC" w:rsidRPr="00914313" w:rsidRDefault="008908BC" w:rsidP="00890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07" w:type="pct"/>
            <w:tcBorders>
              <w:top w:val="single" w:sz="4" w:space="0" w:color="auto"/>
            </w:tcBorders>
          </w:tcPr>
          <w:p w14:paraId="4036099F" w14:textId="406DD3E6" w:rsidR="008908BC" w:rsidRPr="00914313" w:rsidRDefault="008908BC" w:rsidP="00890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3"/>
              </w:tabs>
              <w:spacing w:after="0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69,203</w:t>
            </w:r>
          </w:p>
        </w:tc>
        <w:tc>
          <w:tcPr>
            <w:tcW w:w="95" w:type="pct"/>
          </w:tcPr>
          <w:p w14:paraId="741BF1EC" w14:textId="77777777" w:rsidR="008908BC" w:rsidRPr="00914313" w:rsidRDefault="008908BC" w:rsidP="00890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20" w:type="pct"/>
            <w:tcBorders>
              <w:top w:val="single" w:sz="4" w:space="0" w:color="auto"/>
            </w:tcBorders>
          </w:tcPr>
          <w:p w14:paraId="6F1CF0C7" w14:textId="17D2DDB2" w:rsidR="008908BC" w:rsidRPr="00914313" w:rsidRDefault="008908BC" w:rsidP="00890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5,372,829</w:t>
            </w:r>
          </w:p>
        </w:tc>
      </w:tr>
      <w:tr w:rsidR="002F4C55" w:rsidRPr="00914313" w14:paraId="1C4A466C" w14:textId="77777777" w:rsidTr="008E1E15">
        <w:tc>
          <w:tcPr>
            <w:tcW w:w="1514" w:type="pct"/>
          </w:tcPr>
          <w:p w14:paraId="7F8356BA" w14:textId="77777777" w:rsidR="002F4C55" w:rsidRPr="00914313" w:rsidRDefault="002F4C55" w:rsidP="002F4C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97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14313">
              <w:rPr>
                <w:rFonts w:ascii="Angsana New" w:hAnsi="Angsana New" w:cs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407" w:type="pct"/>
          </w:tcPr>
          <w:p w14:paraId="6CA30BDD" w14:textId="1D1F1D20" w:rsidR="002F4C55" w:rsidRPr="00914313" w:rsidRDefault="009667AF" w:rsidP="002F4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88" w:type="pct"/>
          </w:tcPr>
          <w:p w14:paraId="460B0583" w14:textId="77777777" w:rsidR="002F4C55" w:rsidRPr="00914313" w:rsidRDefault="002F4C55" w:rsidP="002F4C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  <w:tab w:val="decimal" w:pos="907"/>
              </w:tabs>
              <w:spacing w:after="0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6" w:type="pct"/>
          </w:tcPr>
          <w:p w14:paraId="2FDF3F8B" w14:textId="36412360" w:rsidR="002F4C55" w:rsidRPr="00914313" w:rsidRDefault="009667AF" w:rsidP="00520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84" w:type="pct"/>
          </w:tcPr>
          <w:p w14:paraId="22957FE1" w14:textId="77777777" w:rsidR="002F4C55" w:rsidRPr="00914313" w:rsidRDefault="002F4C55" w:rsidP="002F4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9" w:type="pct"/>
          </w:tcPr>
          <w:p w14:paraId="5C57A00C" w14:textId="1FA3080B" w:rsidR="002F4C55" w:rsidRPr="00914313" w:rsidRDefault="00A31F11" w:rsidP="002F4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 w:rsidRPr="00A31F11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492128">
              <w:rPr>
                <w:rFonts w:ascii="Angsana New" w:hAnsi="Angsana New" w:cs="Angsana New"/>
                <w:sz w:val="28"/>
                <w:szCs w:val="28"/>
              </w:rPr>
              <w:t>30</w:t>
            </w:r>
          </w:p>
        </w:tc>
        <w:tc>
          <w:tcPr>
            <w:tcW w:w="84" w:type="pct"/>
          </w:tcPr>
          <w:p w14:paraId="28A3C6E0" w14:textId="77777777" w:rsidR="002F4C55" w:rsidRPr="00914313" w:rsidRDefault="002F4C55" w:rsidP="002F4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7" w:type="pct"/>
          </w:tcPr>
          <w:p w14:paraId="2E114309" w14:textId="324E204A" w:rsidR="002F4C55" w:rsidRPr="00914313" w:rsidRDefault="009667AF" w:rsidP="002F4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 w:rsidRPr="009667AF">
              <w:rPr>
                <w:rFonts w:ascii="Angsana New" w:hAnsi="Angsana New" w:cs="Angsana New"/>
                <w:sz w:val="28"/>
                <w:szCs w:val="28"/>
              </w:rPr>
              <w:t>986</w:t>
            </w:r>
          </w:p>
        </w:tc>
        <w:tc>
          <w:tcPr>
            <w:tcW w:w="86" w:type="pct"/>
          </w:tcPr>
          <w:p w14:paraId="67458AEE" w14:textId="77777777" w:rsidR="002F4C55" w:rsidRPr="00914313" w:rsidRDefault="002F4C55" w:rsidP="002F4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8" w:type="pct"/>
            <w:gridSpan w:val="2"/>
          </w:tcPr>
          <w:p w14:paraId="71EFC46B" w14:textId="551353CD" w:rsidR="002F4C55" w:rsidRPr="00914313" w:rsidRDefault="00BA5004" w:rsidP="008E1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85" w:type="pct"/>
            <w:gridSpan w:val="2"/>
          </w:tcPr>
          <w:p w14:paraId="164F35A9" w14:textId="77777777" w:rsidR="002F4C55" w:rsidRPr="00914313" w:rsidRDefault="002F4C55" w:rsidP="002F4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7" w:type="pct"/>
          </w:tcPr>
          <w:p w14:paraId="77CA4060" w14:textId="52FA6723" w:rsidR="002F4C55" w:rsidRPr="00914313" w:rsidRDefault="00BA5004" w:rsidP="002F4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8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 w:rsidRPr="00BA5004">
              <w:rPr>
                <w:rFonts w:ascii="Angsana New" w:hAnsi="Angsana New" w:cs="Angsana New"/>
                <w:sz w:val="28"/>
                <w:szCs w:val="28"/>
              </w:rPr>
              <w:t>28,</w:t>
            </w:r>
            <w:r w:rsidR="00492128">
              <w:rPr>
                <w:rFonts w:ascii="Angsana New" w:hAnsi="Angsana New" w:cs="Angsana New"/>
                <w:sz w:val="28"/>
                <w:szCs w:val="28"/>
              </w:rPr>
              <w:t>215</w:t>
            </w:r>
          </w:p>
        </w:tc>
        <w:tc>
          <w:tcPr>
            <w:tcW w:w="95" w:type="pct"/>
          </w:tcPr>
          <w:p w14:paraId="2514949E" w14:textId="77777777" w:rsidR="002F4C55" w:rsidRPr="00914313" w:rsidRDefault="002F4C55" w:rsidP="002F4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20" w:type="pct"/>
          </w:tcPr>
          <w:p w14:paraId="2196410D" w14:textId="634A699E" w:rsidR="002F4C55" w:rsidRPr="00914313" w:rsidRDefault="00A31F11" w:rsidP="002F4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 w:rsidRPr="00A31F11">
              <w:rPr>
                <w:rFonts w:ascii="Angsana New" w:hAnsi="Angsana New" w:cs="Angsana New"/>
                <w:sz w:val="28"/>
                <w:szCs w:val="28"/>
              </w:rPr>
              <w:t>29,431</w:t>
            </w:r>
          </w:p>
        </w:tc>
      </w:tr>
      <w:tr w:rsidR="00A31F11" w:rsidRPr="00914313" w14:paraId="4EE1620A" w14:textId="77777777" w:rsidTr="008E1E15">
        <w:tc>
          <w:tcPr>
            <w:tcW w:w="1514" w:type="pct"/>
          </w:tcPr>
          <w:p w14:paraId="687C67A3" w14:textId="77777777" w:rsidR="00A31F11" w:rsidRPr="00914313" w:rsidRDefault="00A31F11" w:rsidP="00A31F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97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14313">
              <w:rPr>
                <w:rFonts w:ascii="Angsana New" w:hAnsi="Angsana New" w:cs="Angsana New"/>
                <w:sz w:val="28"/>
                <w:szCs w:val="28"/>
                <w:cs/>
              </w:rPr>
              <w:t xml:space="preserve">โอน </w:t>
            </w:r>
          </w:p>
        </w:tc>
        <w:tc>
          <w:tcPr>
            <w:tcW w:w="407" w:type="pct"/>
          </w:tcPr>
          <w:p w14:paraId="07A0C038" w14:textId="4DAD19DC" w:rsidR="00A31F11" w:rsidRPr="00914313" w:rsidRDefault="00A31F11" w:rsidP="00A31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88" w:type="pct"/>
          </w:tcPr>
          <w:p w14:paraId="3CFADC51" w14:textId="77777777" w:rsidR="00A31F11" w:rsidRPr="00914313" w:rsidRDefault="00A31F11" w:rsidP="00A31F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  <w:tab w:val="decimal" w:pos="907"/>
              </w:tabs>
              <w:spacing w:after="0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6" w:type="pct"/>
          </w:tcPr>
          <w:p w14:paraId="7EE2DD33" w14:textId="450A840A" w:rsidR="00A31F11" w:rsidRPr="00914313" w:rsidRDefault="00A31F11" w:rsidP="00A31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 w:rsidRPr="009667AF">
              <w:rPr>
                <w:rFonts w:ascii="Angsana New" w:hAnsi="Angsana New" w:cs="Angsana New"/>
                <w:sz w:val="28"/>
                <w:szCs w:val="28"/>
              </w:rPr>
              <w:t>3,149</w:t>
            </w:r>
          </w:p>
        </w:tc>
        <w:tc>
          <w:tcPr>
            <w:tcW w:w="84" w:type="pct"/>
          </w:tcPr>
          <w:p w14:paraId="604CDC32" w14:textId="77777777" w:rsidR="00A31F11" w:rsidRPr="00914313" w:rsidRDefault="00A31F11" w:rsidP="00A31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9" w:type="pct"/>
          </w:tcPr>
          <w:p w14:paraId="7FA84EF0" w14:textId="55143ED2" w:rsidR="00A31F11" w:rsidRPr="00914313" w:rsidRDefault="00A31F11" w:rsidP="00A31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1F11">
              <w:rPr>
                <w:rFonts w:ascii="Angsana New" w:hAnsi="Angsana New" w:cs="Angsana New"/>
                <w:sz w:val="28"/>
                <w:szCs w:val="28"/>
              </w:rPr>
              <w:t>24,</w:t>
            </w:r>
            <w:r w:rsidR="00492128">
              <w:rPr>
                <w:rFonts w:ascii="Angsana New" w:hAnsi="Angsana New" w:cs="Angsana New"/>
                <w:sz w:val="28"/>
                <w:szCs w:val="28"/>
              </w:rPr>
              <w:t>317</w:t>
            </w:r>
          </w:p>
        </w:tc>
        <w:tc>
          <w:tcPr>
            <w:tcW w:w="84" w:type="pct"/>
          </w:tcPr>
          <w:p w14:paraId="76E95927" w14:textId="77777777" w:rsidR="00A31F11" w:rsidRPr="00914313" w:rsidRDefault="00A31F11" w:rsidP="00A31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7" w:type="pct"/>
          </w:tcPr>
          <w:p w14:paraId="710E12B1" w14:textId="0EB332AE" w:rsidR="00A31F11" w:rsidRPr="00914313" w:rsidRDefault="00A31F11" w:rsidP="00A31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 w:rsidRPr="00BA5004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86" w:type="pct"/>
          </w:tcPr>
          <w:p w14:paraId="43F0154C" w14:textId="77777777" w:rsidR="00A31F11" w:rsidRPr="00914313" w:rsidRDefault="00A31F11" w:rsidP="00A31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8" w:type="pct"/>
            <w:gridSpan w:val="2"/>
          </w:tcPr>
          <w:p w14:paraId="6C6DEE55" w14:textId="6182B809" w:rsidR="00A31F11" w:rsidRPr="00914313" w:rsidRDefault="00A31F11" w:rsidP="00A31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85" w:type="pct"/>
            <w:gridSpan w:val="2"/>
          </w:tcPr>
          <w:p w14:paraId="505D1808" w14:textId="77777777" w:rsidR="00A31F11" w:rsidRPr="00914313" w:rsidRDefault="00A31F11" w:rsidP="00A31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7" w:type="pct"/>
          </w:tcPr>
          <w:p w14:paraId="1E6FCD24" w14:textId="01AF3923" w:rsidR="00A31F11" w:rsidRPr="00914313" w:rsidRDefault="00A31F11" w:rsidP="00A31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8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 w:rsidRPr="00BA5004">
              <w:rPr>
                <w:rFonts w:ascii="Angsana New" w:hAnsi="Angsana New" w:cs="Angsana New"/>
                <w:sz w:val="28"/>
                <w:szCs w:val="28"/>
              </w:rPr>
              <w:t>(27,4</w:t>
            </w:r>
            <w:r w:rsidR="00492128">
              <w:rPr>
                <w:rFonts w:ascii="Angsana New" w:hAnsi="Angsana New" w:cs="Angsana New"/>
                <w:sz w:val="28"/>
                <w:szCs w:val="28"/>
              </w:rPr>
              <w:t>66</w:t>
            </w:r>
            <w:r w:rsidRPr="00BA5004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95" w:type="pct"/>
          </w:tcPr>
          <w:p w14:paraId="421D9693" w14:textId="77777777" w:rsidR="00A31F11" w:rsidRPr="00914313" w:rsidRDefault="00A31F11" w:rsidP="00A31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20" w:type="pct"/>
          </w:tcPr>
          <w:p w14:paraId="04265D99" w14:textId="28C34B6F" w:rsidR="00A31F11" w:rsidRPr="00914313" w:rsidRDefault="00A31F11" w:rsidP="00A31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A31F11" w:rsidRPr="00914313" w14:paraId="5ED2BA40" w14:textId="77777777" w:rsidTr="008E1E15">
        <w:tc>
          <w:tcPr>
            <w:tcW w:w="1514" w:type="pct"/>
          </w:tcPr>
          <w:p w14:paraId="377B00F6" w14:textId="77777777" w:rsidR="00A31F11" w:rsidRPr="00914313" w:rsidRDefault="00A31F11" w:rsidP="00A31F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97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14313">
              <w:rPr>
                <w:rFonts w:ascii="Angsana New" w:hAnsi="Angsana New" w:cs="Angsana New" w:hint="cs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407" w:type="pct"/>
          </w:tcPr>
          <w:p w14:paraId="04E0A35B" w14:textId="04C5E079" w:rsidR="00A31F11" w:rsidRPr="00914313" w:rsidRDefault="00A31F11" w:rsidP="00A31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88" w:type="pct"/>
          </w:tcPr>
          <w:p w14:paraId="38E78033" w14:textId="77777777" w:rsidR="00A31F11" w:rsidRPr="00914313" w:rsidRDefault="00A31F11" w:rsidP="00A31F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6" w:type="pct"/>
          </w:tcPr>
          <w:p w14:paraId="242DE977" w14:textId="0B52E1C9" w:rsidR="00A31F11" w:rsidRPr="00914313" w:rsidRDefault="00A31F11" w:rsidP="006D6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 w:rsidRPr="009667AF">
              <w:rPr>
                <w:rFonts w:ascii="Angsana New" w:hAnsi="Angsana New" w:cs="Angsana New"/>
                <w:sz w:val="28"/>
                <w:szCs w:val="28"/>
              </w:rPr>
              <w:t>(194)</w:t>
            </w:r>
          </w:p>
        </w:tc>
        <w:tc>
          <w:tcPr>
            <w:tcW w:w="84" w:type="pct"/>
          </w:tcPr>
          <w:p w14:paraId="106231E8" w14:textId="77777777" w:rsidR="00A31F11" w:rsidRPr="00914313" w:rsidRDefault="00A31F11" w:rsidP="00A31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9" w:type="pct"/>
          </w:tcPr>
          <w:p w14:paraId="22214330" w14:textId="67EDA28D" w:rsidR="00A31F11" w:rsidRPr="00914313" w:rsidRDefault="00A31F11" w:rsidP="000B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 w:rsidRPr="009667AF">
              <w:rPr>
                <w:rFonts w:ascii="Angsana New" w:hAnsi="Angsana New" w:cs="Angsana New"/>
                <w:sz w:val="28"/>
                <w:szCs w:val="28"/>
              </w:rPr>
              <w:t>(14,004)</w:t>
            </w:r>
          </w:p>
        </w:tc>
        <w:tc>
          <w:tcPr>
            <w:tcW w:w="84" w:type="pct"/>
          </w:tcPr>
          <w:p w14:paraId="711B3ADD" w14:textId="77777777" w:rsidR="00A31F11" w:rsidRPr="00914313" w:rsidRDefault="00A31F11" w:rsidP="00A31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7" w:type="pct"/>
          </w:tcPr>
          <w:p w14:paraId="3CAE137E" w14:textId="4E90355A" w:rsidR="00A31F11" w:rsidRPr="00914313" w:rsidRDefault="00A31F11" w:rsidP="000B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 w:rsidRPr="00BA5004">
              <w:rPr>
                <w:rFonts w:ascii="Angsana New" w:hAnsi="Angsana New" w:cs="Angsana New"/>
                <w:sz w:val="28"/>
                <w:szCs w:val="28"/>
              </w:rPr>
              <w:t>(10,637)</w:t>
            </w:r>
          </w:p>
        </w:tc>
        <w:tc>
          <w:tcPr>
            <w:tcW w:w="86" w:type="pct"/>
          </w:tcPr>
          <w:p w14:paraId="7D2E8F21" w14:textId="77777777" w:rsidR="00A31F11" w:rsidRPr="00914313" w:rsidRDefault="00A31F11" w:rsidP="00A31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8" w:type="pct"/>
            <w:gridSpan w:val="2"/>
          </w:tcPr>
          <w:p w14:paraId="7E35D454" w14:textId="0E3F538C" w:rsidR="00A31F11" w:rsidRPr="00914313" w:rsidRDefault="00A31F11" w:rsidP="000B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 w:rsidRPr="00BA5004">
              <w:rPr>
                <w:rFonts w:ascii="Angsana New" w:hAnsi="Angsana New" w:cs="Angsana New"/>
                <w:sz w:val="28"/>
                <w:szCs w:val="28"/>
              </w:rPr>
              <w:t xml:space="preserve">               (54)</w:t>
            </w:r>
          </w:p>
        </w:tc>
        <w:tc>
          <w:tcPr>
            <w:tcW w:w="85" w:type="pct"/>
            <w:gridSpan w:val="2"/>
          </w:tcPr>
          <w:p w14:paraId="721F97B8" w14:textId="77777777" w:rsidR="00A31F11" w:rsidRPr="00914313" w:rsidRDefault="00A31F11" w:rsidP="00A31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7" w:type="pct"/>
          </w:tcPr>
          <w:p w14:paraId="410C5BC4" w14:textId="3B96E12D" w:rsidR="00A31F11" w:rsidRPr="00914313" w:rsidRDefault="00A31F11" w:rsidP="00A31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5" w:type="pct"/>
          </w:tcPr>
          <w:p w14:paraId="122933AA" w14:textId="77777777" w:rsidR="00A31F11" w:rsidRPr="00914313" w:rsidRDefault="00A31F11" w:rsidP="00A31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20" w:type="pct"/>
          </w:tcPr>
          <w:p w14:paraId="51AFC2D8" w14:textId="41100168" w:rsidR="00A31F11" w:rsidRPr="00914313" w:rsidRDefault="00A31F11" w:rsidP="000B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 w:rsidRPr="00BA5004">
              <w:rPr>
                <w:rFonts w:ascii="Angsana New" w:hAnsi="Angsana New" w:cs="Angsana New"/>
                <w:sz w:val="28"/>
                <w:szCs w:val="28"/>
              </w:rPr>
              <w:t>(24,889)</w:t>
            </w:r>
          </w:p>
        </w:tc>
      </w:tr>
      <w:tr w:rsidR="00A31F11" w:rsidRPr="00914313" w14:paraId="76A74482" w14:textId="77777777" w:rsidTr="008E1E15">
        <w:tc>
          <w:tcPr>
            <w:tcW w:w="1514" w:type="pct"/>
          </w:tcPr>
          <w:p w14:paraId="554004A9" w14:textId="65D3EE77" w:rsidR="00A31F11" w:rsidRPr="00914313" w:rsidRDefault="00A31F11" w:rsidP="00A31F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97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914313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Pr="00914313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407" w:type="pct"/>
            <w:tcBorders>
              <w:top w:val="single" w:sz="4" w:space="0" w:color="auto"/>
              <w:bottom w:val="single" w:sz="4" w:space="0" w:color="auto"/>
            </w:tcBorders>
          </w:tcPr>
          <w:p w14:paraId="13FFB851" w14:textId="22F591DF" w:rsidR="00A31F11" w:rsidRPr="00914313" w:rsidRDefault="00A31F11" w:rsidP="00A31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A5004">
              <w:rPr>
                <w:rFonts w:ascii="Angsana New" w:hAnsi="Angsana New" w:cs="Angsana New"/>
                <w:b/>
                <w:bCs/>
                <w:sz w:val="28"/>
                <w:szCs w:val="28"/>
              </w:rPr>
              <w:t>181,600</w:t>
            </w:r>
          </w:p>
        </w:tc>
        <w:tc>
          <w:tcPr>
            <w:tcW w:w="88" w:type="pct"/>
          </w:tcPr>
          <w:p w14:paraId="544EA4A3" w14:textId="77777777" w:rsidR="00A31F11" w:rsidRPr="00914313" w:rsidRDefault="00A31F11" w:rsidP="00A31F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907"/>
              </w:tabs>
              <w:spacing w:after="0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</w:tcPr>
          <w:p w14:paraId="680ED74E" w14:textId="16F02519" w:rsidR="00A31F11" w:rsidRPr="00914313" w:rsidRDefault="00A31F11" w:rsidP="006D6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A5004">
              <w:rPr>
                <w:rFonts w:ascii="Angsana New" w:hAnsi="Angsana New" w:cs="Angsana New"/>
                <w:b/>
                <w:bCs/>
                <w:sz w:val="28"/>
                <w:szCs w:val="28"/>
              </w:rPr>
              <w:t>604,802</w:t>
            </w:r>
          </w:p>
        </w:tc>
        <w:tc>
          <w:tcPr>
            <w:tcW w:w="84" w:type="pct"/>
          </w:tcPr>
          <w:p w14:paraId="1C66C03A" w14:textId="77777777" w:rsidR="00A31F11" w:rsidRPr="00914313" w:rsidRDefault="00A31F11" w:rsidP="00A31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</w:tcPr>
          <w:p w14:paraId="2CE93256" w14:textId="411F19CC" w:rsidR="00A31F11" w:rsidRPr="00914313" w:rsidRDefault="00A31F11" w:rsidP="00A31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A5004">
              <w:rPr>
                <w:rFonts w:ascii="Angsana New" w:hAnsi="Angsana New" w:cs="Angsana New"/>
                <w:b/>
                <w:bCs/>
                <w:sz w:val="28"/>
                <w:szCs w:val="28"/>
              </w:rPr>
              <w:t>4,480,037</w:t>
            </w:r>
          </w:p>
        </w:tc>
        <w:tc>
          <w:tcPr>
            <w:tcW w:w="84" w:type="pct"/>
          </w:tcPr>
          <w:p w14:paraId="093CC8BD" w14:textId="77777777" w:rsidR="00A31F11" w:rsidRPr="00914313" w:rsidRDefault="00A31F11" w:rsidP="00A31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07" w:type="pct"/>
            <w:tcBorders>
              <w:top w:val="single" w:sz="4" w:space="0" w:color="auto"/>
              <w:bottom w:val="single" w:sz="4" w:space="0" w:color="auto"/>
            </w:tcBorders>
          </w:tcPr>
          <w:p w14:paraId="7BEDB6AD" w14:textId="6E70A26B" w:rsidR="00A31F11" w:rsidRPr="00914313" w:rsidRDefault="00A31F11" w:rsidP="00A31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A5004">
              <w:rPr>
                <w:rFonts w:ascii="Angsana New" w:hAnsi="Angsana New" w:cs="Angsana New"/>
                <w:b/>
                <w:bCs/>
                <w:sz w:val="28"/>
                <w:szCs w:val="28"/>
              </w:rPr>
              <w:t>37,644</w:t>
            </w:r>
          </w:p>
        </w:tc>
        <w:tc>
          <w:tcPr>
            <w:tcW w:w="86" w:type="pct"/>
          </w:tcPr>
          <w:p w14:paraId="6985F7A4" w14:textId="77777777" w:rsidR="00A31F11" w:rsidRPr="00914313" w:rsidRDefault="00A31F11" w:rsidP="00A31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08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37A44E4" w14:textId="1613FE39" w:rsidR="00A31F11" w:rsidRPr="00914313" w:rsidRDefault="00A31F11" w:rsidP="006D6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A5004">
              <w:rPr>
                <w:rFonts w:ascii="Angsana New" w:hAnsi="Angsana New" w:cs="Angsana New"/>
                <w:b/>
                <w:bCs/>
                <w:sz w:val="28"/>
                <w:szCs w:val="28"/>
              </w:rPr>
              <w:t>3,336</w:t>
            </w:r>
          </w:p>
        </w:tc>
        <w:tc>
          <w:tcPr>
            <w:tcW w:w="85" w:type="pct"/>
            <w:gridSpan w:val="2"/>
          </w:tcPr>
          <w:p w14:paraId="14B1B167" w14:textId="77777777" w:rsidR="00A31F11" w:rsidRPr="00914313" w:rsidRDefault="00A31F11" w:rsidP="00A31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07" w:type="pct"/>
            <w:tcBorders>
              <w:top w:val="single" w:sz="4" w:space="0" w:color="auto"/>
              <w:bottom w:val="single" w:sz="4" w:space="0" w:color="auto"/>
            </w:tcBorders>
          </w:tcPr>
          <w:p w14:paraId="7FEF7655" w14:textId="7FB18C5A" w:rsidR="00A31F11" w:rsidRPr="00914313" w:rsidRDefault="00A31F11" w:rsidP="00A31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8"/>
              </w:tabs>
              <w:spacing w:line="240" w:lineRule="auto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A5004">
              <w:rPr>
                <w:rFonts w:ascii="Angsana New" w:hAnsi="Angsana New" w:cs="Angsana New"/>
                <w:b/>
                <w:bCs/>
                <w:sz w:val="28"/>
                <w:szCs w:val="28"/>
              </w:rPr>
              <w:t>69,952</w:t>
            </w:r>
          </w:p>
        </w:tc>
        <w:tc>
          <w:tcPr>
            <w:tcW w:w="95" w:type="pct"/>
          </w:tcPr>
          <w:p w14:paraId="209BAABE" w14:textId="77777777" w:rsidR="00A31F11" w:rsidRPr="00914313" w:rsidRDefault="00A31F11" w:rsidP="00A31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20" w:type="pct"/>
            <w:tcBorders>
              <w:top w:val="single" w:sz="4" w:space="0" w:color="auto"/>
              <w:bottom w:val="single" w:sz="4" w:space="0" w:color="auto"/>
            </w:tcBorders>
          </w:tcPr>
          <w:p w14:paraId="0EF20B46" w14:textId="762D31C7" w:rsidR="00A31F11" w:rsidRPr="00914313" w:rsidRDefault="00A31F11" w:rsidP="00A31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A5004">
              <w:rPr>
                <w:rFonts w:ascii="Angsana New" w:hAnsi="Angsana New" w:cs="Angsana New"/>
                <w:b/>
                <w:bCs/>
                <w:sz w:val="28"/>
                <w:szCs w:val="28"/>
              </w:rPr>
              <w:t>5,377,371</w:t>
            </w:r>
          </w:p>
        </w:tc>
      </w:tr>
      <w:tr w:rsidR="00A31F11" w:rsidRPr="00914313" w14:paraId="6EA3F767" w14:textId="77777777" w:rsidTr="008E1E15">
        <w:trPr>
          <w:trHeight w:val="216"/>
        </w:trPr>
        <w:tc>
          <w:tcPr>
            <w:tcW w:w="1514" w:type="pct"/>
          </w:tcPr>
          <w:p w14:paraId="09FC2564" w14:textId="77777777" w:rsidR="00A31F11" w:rsidRPr="00914313" w:rsidRDefault="00A31F11" w:rsidP="00A31F11">
            <w:pPr>
              <w:pStyle w:val="BodyText"/>
              <w:spacing w:after="0" w:line="240" w:lineRule="auto"/>
              <w:ind w:right="-197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07" w:type="pct"/>
          </w:tcPr>
          <w:p w14:paraId="2933320A" w14:textId="77777777" w:rsidR="00A31F11" w:rsidRPr="00914313" w:rsidRDefault="00A31F11" w:rsidP="00A31F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8" w:type="pct"/>
          </w:tcPr>
          <w:p w14:paraId="2C1372C4" w14:textId="77777777" w:rsidR="00A31F11" w:rsidRPr="00914313" w:rsidRDefault="00A31F11" w:rsidP="00A31F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06" w:type="pct"/>
          </w:tcPr>
          <w:p w14:paraId="01268779" w14:textId="77777777" w:rsidR="00A31F11" w:rsidRPr="00914313" w:rsidRDefault="00A31F11" w:rsidP="00A31F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4" w:type="pct"/>
          </w:tcPr>
          <w:p w14:paraId="3E27DE43" w14:textId="77777777" w:rsidR="00A31F11" w:rsidRPr="00914313" w:rsidRDefault="00A31F11" w:rsidP="00A31F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09" w:type="pct"/>
          </w:tcPr>
          <w:p w14:paraId="1A8677C0" w14:textId="77777777" w:rsidR="00A31F11" w:rsidRPr="00914313" w:rsidRDefault="00A31F11" w:rsidP="00A31F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4" w:type="pct"/>
          </w:tcPr>
          <w:p w14:paraId="33ACC3A9" w14:textId="77777777" w:rsidR="00A31F11" w:rsidRPr="00914313" w:rsidRDefault="00A31F11" w:rsidP="00A31F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07" w:type="pct"/>
          </w:tcPr>
          <w:p w14:paraId="05DB0C1B" w14:textId="77777777" w:rsidR="00A31F11" w:rsidRPr="00914313" w:rsidRDefault="00A31F11" w:rsidP="00A31F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6" w:type="pct"/>
          </w:tcPr>
          <w:p w14:paraId="3F6C15E4" w14:textId="77777777" w:rsidR="00A31F11" w:rsidRPr="00914313" w:rsidRDefault="00A31F11" w:rsidP="00A31F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08" w:type="pct"/>
            <w:gridSpan w:val="2"/>
          </w:tcPr>
          <w:p w14:paraId="30909A81" w14:textId="77777777" w:rsidR="00A31F11" w:rsidRPr="00914313" w:rsidRDefault="00A31F11" w:rsidP="00A31F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5" w:type="pct"/>
            <w:gridSpan w:val="2"/>
          </w:tcPr>
          <w:p w14:paraId="36841610" w14:textId="77777777" w:rsidR="00A31F11" w:rsidRPr="00914313" w:rsidRDefault="00A31F11" w:rsidP="00A31F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07" w:type="pct"/>
          </w:tcPr>
          <w:p w14:paraId="044F3D6E" w14:textId="77777777" w:rsidR="00A31F11" w:rsidRPr="00914313" w:rsidRDefault="00A31F11" w:rsidP="00A31F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5" w:type="pct"/>
          </w:tcPr>
          <w:p w14:paraId="6EF461BA" w14:textId="77777777" w:rsidR="00A31F11" w:rsidRPr="00914313" w:rsidRDefault="00A31F11" w:rsidP="00A31F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20" w:type="pct"/>
          </w:tcPr>
          <w:p w14:paraId="30560253" w14:textId="77777777" w:rsidR="00A31F11" w:rsidRPr="00914313" w:rsidRDefault="00A31F11" w:rsidP="00A31F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A31F11" w:rsidRPr="00914313" w14:paraId="12DED0C7" w14:textId="77777777" w:rsidTr="008E1E15">
        <w:trPr>
          <w:trHeight w:val="216"/>
        </w:trPr>
        <w:tc>
          <w:tcPr>
            <w:tcW w:w="1514" w:type="pct"/>
          </w:tcPr>
          <w:p w14:paraId="4C71F13D" w14:textId="77777777" w:rsidR="00A31F11" w:rsidRPr="00914313" w:rsidRDefault="00A31F11" w:rsidP="00A31F11">
            <w:pPr>
              <w:pStyle w:val="BodyText"/>
              <w:spacing w:after="0" w:line="240" w:lineRule="auto"/>
              <w:ind w:right="-197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07" w:type="pct"/>
          </w:tcPr>
          <w:p w14:paraId="4A40975D" w14:textId="77777777" w:rsidR="00A31F11" w:rsidRPr="00914313" w:rsidRDefault="00A31F11" w:rsidP="00A31F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8" w:type="pct"/>
          </w:tcPr>
          <w:p w14:paraId="2AFB9B56" w14:textId="77777777" w:rsidR="00A31F11" w:rsidRPr="00914313" w:rsidRDefault="00A31F11" w:rsidP="00A31F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06" w:type="pct"/>
          </w:tcPr>
          <w:p w14:paraId="1182EFD6" w14:textId="77777777" w:rsidR="00A31F11" w:rsidRPr="00914313" w:rsidRDefault="00A31F11" w:rsidP="00A31F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4" w:type="pct"/>
          </w:tcPr>
          <w:p w14:paraId="6737A40E" w14:textId="77777777" w:rsidR="00A31F11" w:rsidRPr="00914313" w:rsidRDefault="00A31F11" w:rsidP="00A31F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09" w:type="pct"/>
          </w:tcPr>
          <w:p w14:paraId="5C9D9995" w14:textId="77777777" w:rsidR="00A31F11" w:rsidRPr="00914313" w:rsidRDefault="00A31F11" w:rsidP="00A31F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4" w:type="pct"/>
          </w:tcPr>
          <w:p w14:paraId="2519C392" w14:textId="77777777" w:rsidR="00A31F11" w:rsidRPr="00914313" w:rsidRDefault="00A31F11" w:rsidP="00A31F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07" w:type="pct"/>
          </w:tcPr>
          <w:p w14:paraId="687074BB" w14:textId="77777777" w:rsidR="00A31F11" w:rsidRPr="00914313" w:rsidRDefault="00A31F11" w:rsidP="00A31F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6" w:type="pct"/>
          </w:tcPr>
          <w:p w14:paraId="3D3B08B8" w14:textId="77777777" w:rsidR="00A31F11" w:rsidRPr="00914313" w:rsidRDefault="00A31F11" w:rsidP="00A31F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08" w:type="pct"/>
            <w:gridSpan w:val="2"/>
          </w:tcPr>
          <w:p w14:paraId="1CCA4C12" w14:textId="77777777" w:rsidR="00A31F11" w:rsidRPr="00914313" w:rsidRDefault="00A31F11" w:rsidP="00A31F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5" w:type="pct"/>
            <w:gridSpan w:val="2"/>
          </w:tcPr>
          <w:p w14:paraId="17D4FE1F" w14:textId="77777777" w:rsidR="00A31F11" w:rsidRPr="00914313" w:rsidRDefault="00A31F11" w:rsidP="00A31F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07" w:type="pct"/>
          </w:tcPr>
          <w:p w14:paraId="6125ABD9" w14:textId="77777777" w:rsidR="00A31F11" w:rsidRPr="00914313" w:rsidRDefault="00A31F11" w:rsidP="00A31F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5" w:type="pct"/>
          </w:tcPr>
          <w:p w14:paraId="7D3E93B2" w14:textId="77777777" w:rsidR="00A31F11" w:rsidRPr="00914313" w:rsidRDefault="00A31F11" w:rsidP="00A31F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20" w:type="pct"/>
          </w:tcPr>
          <w:p w14:paraId="64B51B22" w14:textId="77777777" w:rsidR="00A31F11" w:rsidRPr="00914313" w:rsidRDefault="00A31F11" w:rsidP="00A31F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A31F11" w:rsidRPr="00914313" w14:paraId="0981DCE0" w14:textId="77777777" w:rsidTr="008E1E15">
        <w:trPr>
          <w:trHeight w:val="216"/>
        </w:trPr>
        <w:tc>
          <w:tcPr>
            <w:tcW w:w="1514" w:type="pct"/>
          </w:tcPr>
          <w:p w14:paraId="23570EAD" w14:textId="77777777" w:rsidR="00A31F11" w:rsidRPr="00914313" w:rsidRDefault="00A31F11" w:rsidP="00A31F11">
            <w:pPr>
              <w:pStyle w:val="BodyText"/>
              <w:spacing w:after="0" w:line="240" w:lineRule="auto"/>
              <w:ind w:right="-197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07" w:type="pct"/>
          </w:tcPr>
          <w:p w14:paraId="5DDAB7D2" w14:textId="77777777" w:rsidR="00A31F11" w:rsidRPr="00914313" w:rsidRDefault="00A31F11" w:rsidP="00A31F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8" w:type="pct"/>
          </w:tcPr>
          <w:p w14:paraId="2ACADD3D" w14:textId="77777777" w:rsidR="00A31F11" w:rsidRPr="00914313" w:rsidRDefault="00A31F11" w:rsidP="00A31F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06" w:type="pct"/>
          </w:tcPr>
          <w:p w14:paraId="439640DB" w14:textId="77777777" w:rsidR="00A31F11" w:rsidRPr="00914313" w:rsidRDefault="00A31F11" w:rsidP="00A31F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4" w:type="pct"/>
          </w:tcPr>
          <w:p w14:paraId="7642E746" w14:textId="77777777" w:rsidR="00A31F11" w:rsidRPr="00914313" w:rsidRDefault="00A31F11" w:rsidP="00A31F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09" w:type="pct"/>
          </w:tcPr>
          <w:p w14:paraId="7FAF60D6" w14:textId="77777777" w:rsidR="00A31F11" w:rsidRPr="00914313" w:rsidRDefault="00A31F11" w:rsidP="00A31F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4" w:type="pct"/>
          </w:tcPr>
          <w:p w14:paraId="0622EE0D" w14:textId="77777777" w:rsidR="00A31F11" w:rsidRPr="00914313" w:rsidRDefault="00A31F11" w:rsidP="00A31F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07" w:type="pct"/>
          </w:tcPr>
          <w:p w14:paraId="05132964" w14:textId="77777777" w:rsidR="00A31F11" w:rsidRPr="00914313" w:rsidRDefault="00A31F11" w:rsidP="00A31F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6" w:type="pct"/>
          </w:tcPr>
          <w:p w14:paraId="4B278B70" w14:textId="77777777" w:rsidR="00A31F11" w:rsidRPr="00914313" w:rsidRDefault="00A31F11" w:rsidP="00A31F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08" w:type="pct"/>
            <w:gridSpan w:val="2"/>
          </w:tcPr>
          <w:p w14:paraId="471D24AC" w14:textId="77777777" w:rsidR="00A31F11" w:rsidRPr="00914313" w:rsidRDefault="00A31F11" w:rsidP="00A31F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5" w:type="pct"/>
            <w:gridSpan w:val="2"/>
          </w:tcPr>
          <w:p w14:paraId="4414C448" w14:textId="77777777" w:rsidR="00A31F11" w:rsidRPr="00914313" w:rsidRDefault="00A31F11" w:rsidP="00A31F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07" w:type="pct"/>
          </w:tcPr>
          <w:p w14:paraId="6BBAEA47" w14:textId="77777777" w:rsidR="00A31F11" w:rsidRPr="00914313" w:rsidRDefault="00A31F11" w:rsidP="00A31F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5" w:type="pct"/>
          </w:tcPr>
          <w:p w14:paraId="7CBA83C0" w14:textId="77777777" w:rsidR="00A31F11" w:rsidRPr="00914313" w:rsidRDefault="00A31F11" w:rsidP="00A31F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20" w:type="pct"/>
          </w:tcPr>
          <w:p w14:paraId="1A5D5490" w14:textId="77777777" w:rsidR="00A31F11" w:rsidRPr="00914313" w:rsidRDefault="00A31F11" w:rsidP="00A31F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A31F11" w:rsidRPr="00914313" w14:paraId="5FF88BDA" w14:textId="77777777" w:rsidTr="008E1E15">
        <w:trPr>
          <w:trHeight w:val="216"/>
        </w:trPr>
        <w:tc>
          <w:tcPr>
            <w:tcW w:w="1514" w:type="pct"/>
          </w:tcPr>
          <w:p w14:paraId="56033891" w14:textId="77777777" w:rsidR="00A31F11" w:rsidRPr="00914313" w:rsidRDefault="00A31F11" w:rsidP="00A31F11">
            <w:pPr>
              <w:pStyle w:val="BodyText"/>
              <w:spacing w:after="0" w:line="240" w:lineRule="auto"/>
              <w:ind w:right="-197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07" w:type="pct"/>
          </w:tcPr>
          <w:p w14:paraId="549DFF8C" w14:textId="77777777" w:rsidR="00A31F11" w:rsidRPr="00914313" w:rsidRDefault="00A31F11" w:rsidP="00A31F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8" w:type="pct"/>
          </w:tcPr>
          <w:p w14:paraId="4C6174C7" w14:textId="77777777" w:rsidR="00A31F11" w:rsidRPr="00914313" w:rsidRDefault="00A31F11" w:rsidP="00A31F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06" w:type="pct"/>
          </w:tcPr>
          <w:p w14:paraId="51C9C4BE" w14:textId="77777777" w:rsidR="00A31F11" w:rsidRPr="00914313" w:rsidRDefault="00A31F11" w:rsidP="00A31F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4" w:type="pct"/>
          </w:tcPr>
          <w:p w14:paraId="448D8DAE" w14:textId="77777777" w:rsidR="00A31F11" w:rsidRPr="00914313" w:rsidRDefault="00A31F11" w:rsidP="00A31F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09" w:type="pct"/>
          </w:tcPr>
          <w:p w14:paraId="05813231" w14:textId="77777777" w:rsidR="00A31F11" w:rsidRPr="00914313" w:rsidRDefault="00A31F11" w:rsidP="00A31F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4" w:type="pct"/>
          </w:tcPr>
          <w:p w14:paraId="486F3D72" w14:textId="77777777" w:rsidR="00A31F11" w:rsidRPr="00914313" w:rsidRDefault="00A31F11" w:rsidP="00A31F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07" w:type="pct"/>
          </w:tcPr>
          <w:p w14:paraId="6E95085E" w14:textId="77777777" w:rsidR="00A31F11" w:rsidRPr="00914313" w:rsidRDefault="00A31F11" w:rsidP="00A31F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6" w:type="pct"/>
          </w:tcPr>
          <w:p w14:paraId="666EE2B3" w14:textId="77777777" w:rsidR="00A31F11" w:rsidRPr="00914313" w:rsidRDefault="00A31F11" w:rsidP="00A31F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08" w:type="pct"/>
            <w:gridSpan w:val="2"/>
          </w:tcPr>
          <w:p w14:paraId="46FBE43D" w14:textId="77777777" w:rsidR="00A31F11" w:rsidRPr="00914313" w:rsidRDefault="00A31F11" w:rsidP="00A31F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5" w:type="pct"/>
            <w:gridSpan w:val="2"/>
          </w:tcPr>
          <w:p w14:paraId="486FD1A0" w14:textId="77777777" w:rsidR="00A31F11" w:rsidRPr="00914313" w:rsidRDefault="00A31F11" w:rsidP="00A31F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07" w:type="pct"/>
          </w:tcPr>
          <w:p w14:paraId="04C9BC53" w14:textId="77777777" w:rsidR="00A31F11" w:rsidRPr="00914313" w:rsidRDefault="00A31F11" w:rsidP="00A31F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5" w:type="pct"/>
          </w:tcPr>
          <w:p w14:paraId="4A4A5D6C" w14:textId="77777777" w:rsidR="00A31F11" w:rsidRPr="00914313" w:rsidRDefault="00A31F11" w:rsidP="00A31F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20" w:type="pct"/>
          </w:tcPr>
          <w:p w14:paraId="21EEC497" w14:textId="77777777" w:rsidR="00A31F11" w:rsidRPr="00914313" w:rsidRDefault="00A31F11" w:rsidP="00A31F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A31F11" w:rsidRPr="00914313" w14:paraId="3D26AF81" w14:textId="77777777" w:rsidTr="008E1E15">
        <w:trPr>
          <w:trHeight w:val="216"/>
        </w:trPr>
        <w:tc>
          <w:tcPr>
            <w:tcW w:w="1514" w:type="pct"/>
          </w:tcPr>
          <w:p w14:paraId="3640905B" w14:textId="07153602" w:rsidR="00A31F11" w:rsidRPr="00914313" w:rsidRDefault="00A31F11" w:rsidP="00A31F11">
            <w:pPr>
              <w:pStyle w:val="BodyText"/>
              <w:spacing w:after="0" w:line="350" w:lineRule="exact"/>
              <w:ind w:right="-197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914313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ค่าเสื่อมราคา</w:t>
            </w:r>
          </w:p>
        </w:tc>
        <w:tc>
          <w:tcPr>
            <w:tcW w:w="407" w:type="pct"/>
          </w:tcPr>
          <w:p w14:paraId="65EECC4C" w14:textId="77777777" w:rsidR="00A31F11" w:rsidRPr="00494D11" w:rsidRDefault="00A31F11" w:rsidP="00A31F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350" w:lineRule="exact"/>
              <w:ind w:left="-108" w:right="-10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" w:type="pct"/>
          </w:tcPr>
          <w:p w14:paraId="15206644" w14:textId="77777777" w:rsidR="00A31F11" w:rsidRPr="00494D11" w:rsidRDefault="00A31F11" w:rsidP="00A31F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350" w:lineRule="exact"/>
              <w:ind w:left="-108" w:right="-10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6" w:type="pct"/>
          </w:tcPr>
          <w:p w14:paraId="16FFEC56" w14:textId="77777777" w:rsidR="00A31F11" w:rsidRPr="00494D11" w:rsidRDefault="00A31F11" w:rsidP="00A31F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350" w:lineRule="exact"/>
              <w:ind w:left="-108" w:right="-10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4" w:type="pct"/>
          </w:tcPr>
          <w:p w14:paraId="731A6A78" w14:textId="77777777" w:rsidR="00A31F11" w:rsidRPr="00494D11" w:rsidRDefault="00A31F11" w:rsidP="00A31F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350" w:lineRule="exact"/>
              <w:ind w:left="-108" w:right="-10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9" w:type="pct"/>
          </w:tcPr>
          <w:p w14:paraId="57736585" w14:textId="77777777" w:rsidR="00A31F11" w:rsidRPr="00494D11" w:rsidRDefault="00A31F11" w:rsidP="00A31F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350" w:lineRule="exact"/>
              <w:ind w:left="-108" w:right="-10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4" w:type="pct"/>
          </w:tcPr>
          <w:p w14:paraId="010A76C3" w14:textId="77777777" w:rsidR="00A31F11" w:rsidRPr="00494D11" w:rsidRDefault="00A31F11" w:rsidP="00A31F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350" w:lineRule="exact"/>
              <w:ind w:left="-108" w:right="-10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7" w:type="pct"/>
          </w:tcPr>
          <w:p w14:paraId="097AC958" w14:textId="77777777" w:rsidR="00A31F11" w:rsidRPr="00494D11" w:rsidRDefault="00A31F11" w:rsidP="00A31F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350" w:lineRule="exact"/>
              <w:ind w:left="-108" w:right="-10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6" w:type="pct"/>
          </w:tcPr>
          <w:p w14:paraId="468AF8C8" w14:textId="77777777" w:rsidR="00A31F11" w:rsidRPr="00494D11" w:rsidRDefault="00A31F11" w:rsidP="00A31F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350" w:lineRule="exact"/>
              <w:ind w:left="-108" w:right="-10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8" w:type="pct"/>
            <w:gridSpan w:val="2"/>
          </w:tcPr>
          <w:p w14:paraId="5C76DE65" w14:textId="77777777" w:rsidR="00A31F11" w:rsidRPr="00494D11" w:rsidRDefault="00A31F11" w:rsidP="00A31F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after="0" w:line="350" w:lineRule="exact"/>
              <w:ind w:left="-108" w:right="-10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5" w:type="pct"/>
            <w:gridSpan w:val="2"/>
          </w:tcPr>
          <w:p w14:paraId="573EA0A8" w14:textId="77777777" w:rsidR="00A31F11" w:rsidRPr="00494D11" w:rsidRDefault="00A31F11" w:rsidP="00A31F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after="0" w:line="350" w:lineRule="exact"/>
              <w:ind w:left="-108" w:right="-10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7" w:type="pct"/>
          </w:tcPr>
          <w:p w14:paraId="18A63050" w14:textId="77777777" w:rsidR="00A31F11" w:rsidRPr="00494D11" w:rsidRDefault="00A31F11" w:rsidP="00A31F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after="0" w:line="350" w:lineRule="exact"/>
              <w:ind w:left="-108" w:right="-10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" w:type="pct"/>
          </w:tcPr>
          <w:p w14:paraId="3A983A64" w14:textId="77777777" w:rsidR="00A31F11" w:rsidRPr="00494D11" w:rsidRDefault="00A31F11" w:rsidP="00A31F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350" w:lineRule="exact"/>
              <w:ind w:left="-108" w:right="-10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20" w:type="pct"/>
          </w:tcPr>
          <w:p w14:paraId="7D04D32F" w14:textId="77777777" w:rsidR="00A31F11" w:rsidRPr="00494D11" w:rsidRDefault="00A31F11" w:rsidP="00A31F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350" w:lineRule="exact"/>
              <w:ind w:left="-108" w:right="-104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31F11" w:rsidRPr="00914313" w14:paraId="575D665F" w14:textId="77777777" w:rsidTr="008E1E15">
        <w:trPr>
          <w:trHeight w:val="342"/>
        </w:trPr>
        <w:tc>
          <w:tcPr>
            <w:tcW w:w="1514" w:type="pct"/>
          </w:tcPr>
          <w:p w14:paraId="1027C467" w14:textId="24BA7E46" w:rsidR="00A31F11" w:rsidRPr="00914313" w:rsidRDefault="00A31F11" w:rsidP="00A31F11">
            <w:pPr>
              <w:pStyle w:val="BodyText"/>
              <w:spacing w:after="0" w:line="350" w:lineRule="exact"/>
              <w:ind w:right="-197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14313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914313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914313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มกราคม </w:t>
            </w:r>
            <w:r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407" w:type="pct"/>
          </w:tcPr>
          <w:p w14:paraId="60A66368" w14:textId="755A60E4" w:rsidR="00A31F11" w:rsidRPr="008908BC" w:rsidRDefault="00A31F11" w:rsidP="00A31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 w:rsidRPr="008908BC">
              <w:rPr>
                <w:rFonts w:ascii="Angsana New" w:hAnsi="Angsana New" w:cs="Angsana New"/>
                <w:sz w:val="28"/>
                <w:szCs w:val="28"/>
              </w:rPr>
              <w:t>72,940</w:t>
            </w:r>
          </w:p>
        </w:tc>
        <w:tc>
          <w:tcPr>
            <w:tcW w:w="88" w:type="pct"/>
          </w:tcPr>
          <w:p w14:paraId="6A406B43" w14:textId="77777777" w:rsidR="00A31F11" w:rsidRPr="008908BC" w:rsidRDefault="00A31F11" w:rsidP="00A31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6" w:type="pct"/>
          </w:tcPr>
          <w:p w14:paraId="445FEB6A" w14:textId="7617DE4B" w:rsidR="00A31F11" w:rsidRPr="008908BC" w:rsidRDefault="00A31F11" w:rsidP="00A31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 w:rsidRPr="008908BC">
              <w:rPr>
                <w:rFonts w:ascii="Angsana New" w:hAnsi="Angsana New" w:cs="Angsana New"/>
                <w:sz w:val="28"/>
                <w:szCs w:val="28"/>
              </w:rPr>
              <w:t>546,896</w:t>
            </w:r>
          </w:p>
        </w:tc>
        <w:tc>
          <w:tcPr>
            <w:tcW w:w="84" w:type="pct"/>
          </w:tcPr>
          <w:p w14:paraId="2ED727F0" w14:textId="77777777" w:rsidR="00A31F11" w:rsidRPr="008908BC" w:rsidRDefault="00A31F11" w:rsidP="00A31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9" w:type="pct"/>
          </w:tcPr>
          <w:p w14:paraId="0F23E148" w14:textId="019592E2" w:rsidR="00A31F11" w:rsidRPr="008908BC" w:rsidRDefault="00A31F11" w:rsidP="00A31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 w:rsidRPr="008908BC">
              <w:rPr>
                <w:rFonts w:ascii="Angsana New" w:hAnsi="Angsana New" w:cs="Angsana New"/>
                <w:sz w:val="28"/>
                <w:szCs w:val="28"/>
              </w:rPr>
              <w:t>4,288,925</w:t>
            </w:r>
          </w:p>
        </w:tc>
        <w:tc>
          <w:tcPr>
            <w:tcW w:w="84" w:type="pct"/>
          </w:tcPr>
          <w:p w14:paraId="6E863862" w14:textId="77777777" w:rsidR="00A31F11" w:rsidRPr="008908BC" w:rsidRDefault="00A31F11" w:rsidP="00A31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7" w:type="pct"/>
          </w:tcPr>
          <w:p w14:paraId="2E2DEE68" w14:textId="7B3B0C0D" w:rsidR="00A31F11" w:rsidRPr="008908BC" w:rsidRDefault="00A31F11" w:rsidP="00A31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 w:rsidRPr="008908BC">
              <w:rPr>
                <w:rFonts w:ascii="Angsana New" w:hAnsi="Angsana New" w:cs="Angsana New"/>
                <w:sz w:val="28"/>
                <w:szCs w:val="28"/>
              </w:rPr>
              <w:t>43,778</w:t>
            </w:r>
          </w:p>
        </w:tc>
        <w:tc>
          <w:tcPr>
            <w:tcW w:w="86" w:type="pct"/>
          </w:tcPr>
          <w:p w14:paraId="331FC75A" w14:textId="77777777" w:rsidR="00A31F11" w:rsidRPr="008908BC" w:rsidRDefault="00A31F11" w:rsidP="00A31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8" w:type="pct"/>
            <w:gridSpan w:val="2"/>
          </w:tcPr>
          <w:p w14:paraId="652F8AAE" w14:textId="741BF358" w:rsidR="00A31F11" w:rsidRPr="008908BC" w:rsidRDefault="00A31F11" w:rsidP="00A31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 w:rsidRPr="008908BC">
              <w:rPr>
                <w:rFonts w:ascii="Angsana New" w:hAnsi="Angsana New" w:cs="Angsana New"/>
                <w:sz w:val="28"/>
                <w:szCs w:val="28"/>
              </w:rPr>
              <w:t>3,265</w:t>
            </w:r>
          </w:p>
        </w:tc>
        <w:tc>
          <w:tcPr>
            <w:tcW w:w="85" w:type="pct"/>
            <w:gridSpan w:val="2"/>
          </w:tcPr>
          <w:p w14:paraId="6BE81DE2" w14:textId="77777777" w:rsidR="00A31F11" w:rsidRPr="008908BC" w:rsidRDefault="00A31F11" w:rsidP="00A31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7" w:type="pct"/>
          </w:tcPr>
          <w:p w14:paraId="42CF5DCA" w14:textId="6C9D2C5B" w:rsidR="00A31F11" w:rsidRPr="008908BC" w:rsidRDefault="00A31F11" w:rsidP="00A31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 w:rsidRPr="008908B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5" w:type="pct"/>
          </w:tcPr>
          <w:p w14:paraId="284DDD6F" w14:textId="77777777" w:rsidR="00A31F11" w:rsidRPr="008908BC" w:rsidRDefault="00A31F11" w:rsidP="00A31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20" w:type="pct"/>
          </w:tcPr>
          <w:p w14:paraId="4E34B700" w14:textId="0CABA129" w:rsidR="00A31F11" w:rsidRPr="008908BC" w:rsidRDefault="00A31F11" w:rsidP="00A31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 w:rsidRPr="008908BC">
              <w:rPr>
                <w:rFonts w:ascii="Angsana New" w:hAnsi="Angsana New" w:cs="Angsana New"/>
                <w:sz w:val="28"/>
                <w:szCs w:val="28"/>
              </w:rPr>
              <w:t>4,955,804</w:t>
            </w:r>
          </w:p>
        </w:tc>
      </w:tr>
      <w:tr w:rsidR="00A31F11" w:rsidRPr="00914313" w14:paraId="0F209BBA" w14:textId="77777777" w:rsidTr="008E1E15">
        <w:trPr>
          <w:trHeight w:val="288"/>
        </w:trPr>
        <w:tc>
          <w:tcPr>
            <w:tcW w:w="1514" w:type="pct"/>
          </w:tcPr>
          <w:p w14:paraId="352D2F84" w14:textId="77777777" w:rsidR="00A31F11" w:rsidRPr="00914313" w:rsidRDefault="00A31F11" w:rsidP="00A31F11">
            <w:pPr>
              <w:pStyle w:val="BodyText"/>
              <w:spacing w:after="0" w:line="350" w:lineRule="exact"/>
              <w:ind w:right="-197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14313">
              <w:rPr>
                <w:rFonts w:ascii="Angsana New" w:hAnsi="Angsana New" w:cs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407" w:type="pct"/>
          </w:tcPr>
          <w:p w14:paraId="2184AF1A" w14:textId="03FE168F" w:rsidR="00A31F11" w:rsidRPr="00914313" w:rsidRDefault="00A31F11" w:rsidP="00A31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1,030</w:t>
            </w:r>
          </w:p>
        </w:tc>
        <w:tc>
          <w:tcPr>
            <w:tcW w:w="88" w:type="pct"/>
          </w:tcPr>
          <w:p w14:paraId="7A3E2B3E" w14:textId="77777777" w:rsidR="00A31F11" w:rsidRPr="00914313" w:rsidRDefault="00A31F11" w:rsidP="00A31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6" w:type="pct"/>
          </w:tcPr>
          <w:p w14:paraId="3E0DEF92" w14:textId="2ACA42E6" w:rsidR="00A31F11" w:rsidRPr="00914313" w:rsidRDefault="00A31F11" w:rsidP="00A31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10,664</w:t>
            </w:r>
          </w:p>
        </w:tc>
        <w:tc>
          <w:tcPr>
            <w:tcW w:w="84" w:type="pct"/>
          </w:tcPr>
          <w:p w14:paraId="37AC8C3B" w14:textId="77777777" w:rsidR="00A31F11" w:rsidRPr="00914313" w:rsidRDefault="00A31F11" w:rsidP="00A31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9" w:type="pct"/>
          </w:tcPr>
          <w:p w14:paraId="718C8541" w14:textId="2A13DC4A" w:rsidR="00A31F11" w:rsidRPr="00914313" w:rsidRDefault="00A31F11" w:rsidP="00A31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42,833</w:t>
            </w:r>
          </w:p>
        </w:tc>
        <w:tc>
          <w:tcPr>
            <w:tcW w:w="84" w:type="pct"/>
          </w:tcPr>
          <w:p w14:paraId="36E0F5F1" w14:textId="77777777" w:rsidR="00A31F11" w:rsidRPr="00914313" w:rsidRDefault="00A31F11" w:rsidP="00A31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7" w:type="pct"/>
          </w:tcPr>
          <w:p w14:paraId="6F47E49B" w14:textId="540BFE95" w:rsidR="00A31F11" w:rsidRPr="00914313" w:rsidRDefault="00A31F11" w:rsidP="00A31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1,454</w:t>
            </w:r>
          </w:p>
        </w:tc>
        <w:tc>
          <w:tcPr>
            <w:tcW w:w="86" w:type="pct"/>
          </w:tcPr>
          <w:p w14:paraId="341A0825" w14:textId="77777777" w:rsidR="00A31F11" w:rsidRPr="00914313" w:rsidRDefault="00A31F11" w:rsidP="00A31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8" w:type="pct"/>
            <w:gridSpan w:val="2"/>
          </w:tcPr>
          <w:p w14:paraId="65B73467" w14:textId="0966E4F8" w:rsidR="00A31F11" w:rsidRPr="00914313" w:rsidRDefault="00A31F11" w:rsidP="00A31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109</w:t>
            </w:r>
          </w:p>
        </w:tc>
        <w:tc>
          <w:tcPr>
            <w:tcW w:w="85" w:type="pct"/>
            <w:gridSpan w:val="2"/>
          </w:tcPr>
          <w:p w14:paraId="40623FC4" w14:textId="77777777" w:rsidR="00A31F11" w:rsidRPr="00914313" w:rsidRDefault="00A31F11" w:rsidP="00A31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7" w:type="pct"/>
          </w:tcPr>
          <w:p w14:paraId="14350EB5" w14:textId="561CCBDE" w:rsidR="00A31F11" w:rsidRPr="00914313" w:rsidRDefault="00A31F11" w:rsidP="00A31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5" w:type="pct"/>
          </w:tcPr>
          <w:p w14:paraId="5281FAB0" w14:textId="77777777" w:rsidR="00A31F11" w:rsidRPr="00914313" w:rsidRDefault="00A31F11" w:rsidP="00A31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20" w:type="pct"/>
          </w:tcPr>
          <w:p w14:paraId="5F7B0FF9" w14:textId="274D5065" w:rsidR="00A31F11" w:rsidRPr="00914313" w:rsidRDefault="00A31F11" w:rsidP="00A31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56,090</w:t>
            </w:r>
          </w:p>
        </w:tc>
      </w:tr>
      <w:tr w:rsidR="00A31F11" w:rsidRPr="00914313" w14:paraId="2FE2B95E" w14:textId="77777777" w:rsidTr="008E1E15">
        <w:trPr>
          <w:trHeight w:val="198"/>
        </w:trPr>
        <w:tc>
          <w:tcPr>
            <w:tcW w:w="1514" w:type="pct"/>
          </w:tcPr>
          <w:p w14:paraId="7052A6A9" w14:textId="77777777" w:rsidR="00A31F11" w:rsidRPr="00914313" w:rsidRDefault="00A31F11" w:rsidP="00A31F11">
            <w:pPr>
              <w:pStyle w:val="BodyText"/>
              <w:spacing w:after="0" w:line="350" w:lineRule="exact"/>
              <w:ind w:right="-197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14313">
              <w:rPr>
                <w:rFonts w:ascii="Angsana New" w:hAnsi="Angsana New" w:cs="Angsana New" w:hint="cs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407" w:type="pct"/>
            <w:tcBorders>
              <w:bottom w:val="single" w:sz="4" w:space="0" w:color="auto"/>
            </w:tcBorders>
          </w:tcPr>
          <w:p w14:paraId="2DD0A485" w14:textId="3738FFF7" w:rsidR="00A31F11" w:rsidRPr="00914313" w:rsidRDefault="00A31F11" w:rsidP="00A31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88" w:type="pct"/>
          </w:tcPr>
          <w:p w14:paraId="3844575C" w14:textId="77777777" w:rsidR="00A31F11" w:rsidRPr="00914313" w:rsidRDefault="00A31F11" w:rsidP="00A31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6" w:type="pct"/>
            <w:tcBorders>
              <w:bottom w:val="single" w:sz="4" w:space="0" w:color="auto"/>
            </w:tcBorders>
          </w:tcPr>
          <w:p w14:paraId="30D8447B" w14:textId="11BB4D9D" w:rsidR="00A31F11" w:rsidRPr="00914313" w:rsidRDefault="00A31F11" w:rsidP="00A31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84" w:type="pct"/>
          </w:tcPr>
          <w:p w14:paraId="73C7F746" w14:textId="77777777" w:rsidR="00A31F11" w:rsidRPr="00914313" w:rsidRDefault="00A31F11" w:rsidP="00A31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  <w:tab w:val="decimal" w:pos="90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9" w:type="pct"/>
            <w:tcBorders>
              <w:bottom w:val="single" w:sz="4" w:space="0" w:color="auto"/>
            </w:tcBorders>
          </w:tcPr>
          <w:p w14:paraId="59663B67" w14:textId="00B6A448" w:rsidR="00A31F11" w:rsidRPr="00914313" w:rsidRDefault="00A31F11" w:rsidP="00A31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84" w:type="pct"/>
          </w:tcPr>
          <w:p w14:paraId="4201CBBD" w14:textId="77777777" w:rsidR="00A31F11" w:rsidRPr="00914313" w:rsidRDefault="00A31F11" w:rsidP="00A31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7" w:type="pct"/>
            <w:tcBorders>
              <w:bottom w:val="single" w:sz="4" w:space="0" w:color="auto"/>
            </w:tcBorders>
          </w:tcPr>
          <w:p w14:paraId="59F1EC06" w14:textId="3023D7A2" w:rsidR="00A31F11" w:rsidRPr="00914313" w:rsidRDefault="00A31F11" w:rsidP="000B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(10)</w:t>
            </w:r>
          </w:p>
        </w:tc>
        <w:tc>
          <w:tcPr>
            <w:tcW w:w="86" w:type="pct"/>
          </w:tcPr>
          <w:p w14:paraId="30F87E45" w14:textId="77777777" w:rsidR="00A31F11" w:rsidRPr="00914313" w:rsidRDefault="00A31F11" w:rsidP="00A31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8" w:type="pct"/>
            <w:gridSpan w:val="2"/>
            <w:tcBorders>
              <w:bottom w:val="single" w:sz="4" w:space="0" w:color="auto"/>
            </w:tcBorders>
          </w:tcPr>
          <w:p w14:paraId="4810D99C" w14:textId="2165F377" w:rsidR="00A31F11" w:rsidRPr="00914313" w:rsidRDefault="00A31F11" w:rsidP="00A31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(159)</w:t>
            </w:r>
          </w:p>
        </w:tc>
        <w:tc>
          <w:tcPr>
            <w:tcW w:w="85" w:type="pct"/>
            <w:gridSpan w:val="2"/>
          </w:tcPr>
          <w:p w14:paraId="49790685" w14:textId="77777777" w:rsidR="00A31F11" w:rsidRPr="00914313" w:rsidRDefault="00A31F11" w:rsidP="00A31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  <w:tab w:val="decimal" w:pos="90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7" w:type="pct"/>
            <w:tcBorders>
              <w:bottom w:val="single" w:sz="4" w:space="0" w:color="auto"/>
            </w:tcBorders>
          </w:tcPr>
          <w:p w14:paraId="42FBF5C8" w14:textId="478BE84E" w:rsidR="00A31F11" w:rsidRPr="00914313" w:rsidRDefault="00A31F11" w:rsidP="00A31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5" w:type="pct"/>
          </w:tcPr>
          <w:p w14:paraId="5710CED9" w14:textId="77777777" w:rsidR="00A31F11" w:rsidRPr="00914313" w:rsidRDefault="00A31F11" w:rsidP="00A31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  <w:tab w:val="decimal" w:pos="90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20" w:type="pct"/>
            <w:tcBorders>
              <w:bottom w:val="single" w:sz="4" w:space="0" w:color="auto"/>
            </w:tcBorders>
          </w:tcPr>
          <w:p w14:paraId="3ADC48D4" w14:textId="27D14C0E" w:rsidR="00A31F11" w:rsidRPr="00914313" w:rsidRDefault="00A31F11" w:rsidP="00A31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(169)</w:t>
            </w:r>
          </w:p>
        </w:tc>
      </w:tr>
      <w:tr w:rsidR="00A31F11" w:rsidRPr="00914313" w14:paraId="5CA17A84" w14:textId="77777777" w:rsidTr="008E1E15">
        <w:tc>
          <w:tcPr>
            <w:tcW w:w="1514" w:type="pct"/>
          </w:tcPr>
          <w:p w14:paraId="27EE2883" w14:textId="31F79243" w:rsidR="00A31F11" w:rsidRPr="00914313" w:rsidRDefault="00A31F11" w:rsidP="00A31F11">
            <w:pPr>
              <w:pStyle w:val="BodyText"/>
              <w:spacing w:after="0" w:line="350" w:lineRule="exact"/>
              <w:ind w:right="-197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914313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Pr="00914313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914313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2565</w:t>
            </w:r>
            <w:r w:rsidRPr="00914313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914313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และ</w:t>
            </w:r>
            <w:r w:rsidRPr="00914313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Pr="00914313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มกราคม 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407" w:type="pct"/>
            <w:tcBorders>
              <w:top w:val="single" w:sz="4" w:space="0" w:color="auto"/>
            </w:tcBorders>
          </w:tcPr>
          <w:p w14:paraId="7694E980" w14:textId="20745461" w:rsidR="00A31F11" w:rsidRPr="00914313" w:rsidRDefault="00A31F11" w:rsidP="00A31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73,970</w:t>
            </w:r>
          </w:p>
        </w:tc>
        <w:tc>
          <w:tcPr>
            <w:tcW w:w="88" w:type="pct"/>
          </w:tcPr>
          <w:p w14:paraId="49CED161" w14:textId="77777777" w:rsidR="00A31F11" w:rsidRPr="00914313" w:rsidRDefault="00A31F11" w:rsidP="00A31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06" w:type="pct"/>
            <w:tcBorders>
              <w:top w:val="single" w:sz="4" w:space="0" w:color="auto"/>
            </w:tcBorders>
          </w:tcPr>
          <w:p w14:paraId="1E435613" w14:textId="0C70CE90" w:rsidR="00A31F11" w:rsidRPr="00914313" w:rsidRDefault="00A31F11" w:rsidP="00A31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557,560</w:t>
            </w:r>
          </w:p>
        </w:tc>
        <w:tc>
          <w:tcPr>
            <w:tcW w:w="84" w:type="pct"/>
          </w:tcPr>
          <w:p w14:paraId="1849D698" w14:textId="77777777" w:rsidR="00A31F11" w:rsidRPr="00914313" w:rsidRDefault="00A31F11" w:rsidP="00A31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09" w:type="pct"/>
            <w:tcBorders>
              <w:top w:val="single" w:sz="4" w:space="0" w:color="auto"/>
            </w:tcBorders>
          </w:tcPr>
          <w:p w14:paraId="63BA47D4" w14:textId="4E7141CB" w:rsidR="00A31F11" w:rsidRPr="00914313" w:rsidRDefault="00A31F11" w:rsidP="00A31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4,331,758</w:t>
            </w:r>
          </w:p>
        </w:tc>
        <w:tc>
          <w:tcPr>
            <w:tcW w:w="84" w:type="pct"/>
          </w:tcPr>
          <w:p w14:paraId="7C627C35" w14:textId="77777777" w:rsidR="00A31F11" w:rsidRPr="00914313" w:rsidRDefault="00A31F11" w:rsidP="00A31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07" w:type="pct"/>
            <w:tcBorders>
              <w:top w:val="single" w:sz="4" w:space="0" w:color="auto"/>
            </w:tcBorders>
          </w:tcPr>
          <w:p w14:paraId="6944088B" w14:textId="1827EFFF" w:rsidR="00A31F11" w:rsidRPr="00914313" w:rsidRDefault="00A31F11" w:rsidP="00A31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45,222</w:t>
            </w:r>
          </w:p>
        </w:tc>
        <w:tc>
          <w:tcPr>
            <w:tcW w:w="86" w:type="pct"/>
          </w:tcPr>
          <w:p w14:paraId="7208B01C" w14:textId="77777777" w:rsidR="00A31F11" w:rsidRPr="00914313" w:rsidRDefault="00A31F11" w:rsidP="00A31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08" w:type="pct"/>
            <w:gridSpan w:val="2"/>
            <w:tcBorders>
              <w:top w:val="single" w:sz="4" w:space="0" w:color="auto"/>
            </w:tcBorders>
          </w:tcPr>
          <w:p w14:paraId="5259066D" w14:textId="4FFA091E" w:rsidR="00A31F11" w:rsidRPr="00914313" w:rsidRDefault="00A31F11" w:rsidP="00A31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3,215</w:t>
            </w:r>
          </w:p>
        </w:tc>
        <w:tc>
          <w:tcPr>
            <w:tcW w:w="85" w:type="pct"/>
            <w:gridSpan w:val="2"/>
          </w:tcPr>
          <w:p w14:paraId="3C585EF0" w14:textId="77777777" w:rsidR="00A31F11" w:rsidRPr="00914313" w:rsidRDefault="00A31F11" w:rsidP="00A31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07" w:type="pct"/>
            <w:tcBorders>
              <w:top w:val="single" w:sz="4" w:space="0" w:color="auto"/>
            </w:tcBorders>
          </w:tcPr>
          <w:p w14:paraId="253EE0C6" w14:textId="21FD04FC" w:rsidR="00A31F11" w:rsidRPr="00914313" w:rsidRDefault="00A31F11" w:rsidP="00A31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95" w:type="pct"/>
          </w:tcPr>
          <w:p w14:paraId="7841DF9F" w14:textId="77777777" w:rsidR="00A31F11" w:rsidRPr="00914313" w:rsidRDefault="00A31F11" w:rsidP="00A31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20" w:type="pct"/>
            <w:tcBorders>
              <w:top w:val="single" w:sz="4" w:space="0" w:color="auto"/>
            </w:tcBorders>
          </w:tcPr>
          <w:p w14:paraId="122CD2D9" w14:textId="7460B78D" w:rsidR="00A31F11" w:rsidRPr="00914313" w:rsidRDefault="00A31F11" w:rsidP="00A31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5,011,725</w:t>
            </w:r>
          </w:p>
        </w:tc>
      </w:tr>
      <w:tr w:rsidR="00A31F11" w:rsidRPr="00914313" w14:paraId="5383627F" w14:textId="77777777" w:rsidTr="008E1E15">
        <w:tc>
          <w:tcPr>
            <w:tcW w:w="1514" w:type="pct"/>
          </w:tcPr>
          <w:p w14:paraId="39E5EFD2" w14:textId="77777777" w:rsidR="00A31F11" w:rsidRPr="00914313" w:rsidRDefault="00A31F11" w:rsidP="00A31F11">
            <w:pPr>
              <w:pStyle w:val="BodyText"/>
              <w:spacing w:after="0" w:line="350" w:lineRule="exact"/>
              <w:ind w:right="-197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14313">
              <w:rPr>
                <w:rFonts w:ascii="Angsana New" w:hAnsi="Angsana New" w:cs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407" w:type="pct"/>
          </w:tcPr>
          <w:p w14:paraId="452E2B46" w14:textId="04BA38D8" w:rsidR="00A31F11" w:rsidRPr="00914313" w:rsidRDefault="00A31F11" w:rsidP="00A31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right="-86"/>
              <w:rPr>
                <w:rFonts w:ascii="Angsana New" w:hAnsi="Angsana New" w:cs="Angsana New"/>
                <w:sz w:val="28"/>
                <w:szCs w:val="28"/>
              </w:rPr>
            </w:pPr>
            <w:r w:rsidRPr="00BA5004">
              <w:rPr>
                <w:rFonts w:ascii="Angsana New" w:hAnsi="Angsana New" w:cs="Angsana New"/>
                <w:sz w:val="28"/>
                <w:szCs w:val="28"/>
              </w:rPr>
              <w:t>629</w:t>
            </w:r>
          </w:p>
        </w:tc>
        <w:tc>
          <w:tcPr>
            <w:tcW w:w="88" w:type="pct"/>
          </w:tcPr>
          <w:p w14:paraId="173EEA0F" w14:textId="77777777" w:rsidR="00A31F11" w:rsidRPr="00914313" w:rsidRDefault="00A31F11" w:rsidP="00A31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6" w:type="pct"/>
          </w:tcPr>
          <w:p w14:paraId="63A5FBD1" w14:textId="519492D6" w:rsidR="00A31F11" w:rsidRPr="00914313" w:rsidRDefault="00A31F11" w:rsidP="00A31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 w:rsidRPr="00BA5004">
              <w:rPr>
                <w:rFonts w:ascii="Angsana New" w:hAnsi="Angsana New" w:cs="Angsana New"/>
                <w:sz w:val="28"/>
                <w:szCs w:val="28"/>
              </w:rPr>
              <w:t>9,900</w:t>
            </w:r>
          </w:p>
        </w:tc>
        <w:tc>
          <w:tcPr>
            <w:tcW w:w="84" w:type="pct"/>
          </w:tcPr>
          <w:p w14:paraId="71BA6DDE" w14:textId="77777777" w:rsidR="00A31F11" w:rsidRPr="00914313" w:rsidRDefault="00A31F11" w:rsidP="00A31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9" w:type="pct"/>
          </w:tcPr>
          <w:p w14:paraId="1815E1E6" w14:textId="7D665030" w:rsidR="00A31F11" w:rsidRPr="00914313" w:rsidRDefault="00A31F11" w:rsidP="00A31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 w:rsidRPr="00A31F11">
              <w:rPr>
                <w:rFonts w:ascii="Angsana New" w:hAnsi="Angsana New" w:cs="Angsana New"/>
                <w:sz w:val="28"/>
                <w:szCs w:val="28"/>
              </w:rPr>
              <w:t>30,448</w:t>
            </w:r>
          </w:p>
        </w:tc>
        <w:tc>
          <w:tcPr>
            <w:tcW w:w="84" w:type="pct"/>
          </w:tcPr>
          <w:p w14:paraId="1A87FEF6" w14:textId="77777777" w:rsidR="00A31F11" w:rsidRPr="00914313" w:rsidRDefault="00A31F11" w:rsidP="00A31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7" w:type="pct"/>
          </w:tcPr>
          <w:p w14:paraId="6E4CE500" w14:textId="67597168" w:rsidR="00A31F11" w:rsidRPr="00914313" w:rsidRDefault="00A31F11" w:rsidP="00A31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 w:rsidRPr="00A31F11">
              <w:rPr>
                <w:rFonts w:ascii="Angsana New" w:hAnsi="Angsana New" w:cs="Angsana New"/>
                <w:sz w:val="28"/>
                <w:szCs w:val="28"/>
              </w:rPr>
              <w:t>1,161</w:t>
            </w:r>
          </w:p>
        </w:tc>
        <w:tc>
          <w:tcPr>
            <w:tcW w:w="86" w:type="pct"/>
          </w:tcPr>
          <w:p w14:paraId="16FA35B3" w14:textId="77777777" w:rsidR="00A31F11" w:rsidRPr="00914313" w:rsidRDefault="00A31F11" w:rsidP="00A31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8" w:type="pct"/>
            <w:gridSpan w:val="2"/>
          </w:tcPr>
          <w:p w14:paraId="17EAE1E1" w14:textId="302ACAB5" w:rsidR="00A31F11" w:rsidRPr="00914313" w:rsidRDefault="00A31F11" w:rsidP="00A31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 w:rsidRPr="00BA5004">
              <w:rPr>
                <w:rFonts w:ascii="Angsana New" w:hAnsi="Angsana New" w:cs="Angsana New"/>
                <w:sz w:val="28"/>
                <w:szCs w:val="28"/>
              </w:rPr>
              <w:t>88</w:t>
            </w:r>
          </w:p>
        </w:tc>
        <w:tc>
          <w:tcPr>
            <w:tcW w:w="85" w:type="pct"/>
            <w:gridSpan w:val="2"/>
          </w:tcPr>
          <w:p w14:paraId="28E84404" w14:textId="77777777" w:rsidR="00A31F11" w:rsidRPr="00914313" w:rsidRDefault="00A31F11" w:rsidP="00A31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7" w:type="pct"/>
          </w:tcPr>
          <w:p w14:paraId="718607AB" w14:textId="74AF5136" w:rsidR="00A31F11" w:rsidRPr="00914313" w:rsidRDefault="00A31F11" w:rsidP="00A31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5" w:type="pct"/>
          </w:tcPr>
          <w:p w14:paraId="3DE1307E" w14:textId="77777777" w:rsidR="00A31F11" w:rsidRPr="00914313" w:rsidRDefault="00A31F11" w:rsidP="00A31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20" w:type="pct"/>
          </w:tcPr>
          <w:p w14:paraId="030E37E8" w14:textId="704E1A32" w:rsidR="00A31F11" w:rsidRPr="00914313" w:rsidRDefault="00A31F11" w:rsidP="00A31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 w:rsidRPr="00A31F11">
              <w:rPr>
                <w:rFonts w:ascii="Angsana New" w:hAnsi="Angsana New" w:cs="Angsana New"/>
                <w:sz w:val="28"/>
                <w:szCs w:val="28"/>
              </w:rPr>
              <w:t>42,226</w:t>
            </w:r>
          </w:p>
        </w:tc>
      </w:tr>
      <w:tr w:rsidR="00A31F11" w:rsidRPr="00914313" w14:paraId="7849A13A" w14:textId="77777777" w:rsidTr="008E1E15">
        <w:tc>
          <w:tcPr>
            <w:tcW w:w="1514" w:type="pct"/>
          </w:tcPr>
          <w:p w14:paraId="72668A36" w14:textId="77777777" w:rsidR="00A31F11" w:rsidRPr="00914313" w:rsidRDefault="00A31F11" w:rsidP="00A31F11">
            <w:pPr>
              <w:pStyle w:val="BodyText"/>
              <w:spacing w:after="0" w:line="350" w:lineRule="exact"/>
              <w:ind w:right="-197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14313">
              <w:rPr>
                <w:rFonts w:ascii="Angsana New" w:hAnsi="Angsana New" w:cs="Angsana New" w:hint="cs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407" w:type="pct"/>
          </w:tcPr>
          <w:p w14:paraId="62D135EC" w14:textId="6CEB0A01" w:rsidR="00A31F11" w:rsidRPr="00914313" w:rsidRDefault="00A31F11" w:rsidP="00A31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88" w:type="pct"/>
          </w:tcPr>
          <w:p w14:paraId="0F0E85C4" w14:textId="77777777" w:rsidR="00A31F11" w:rsidRPr="00914313" w:rsidRDefault="00A31F11" w:rsidP="00A31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6" w:type="pct"/>
          </w:tcPr>
          <w:p w14:paraId="3B2E5A50" w14:textId="78F8149F" w:rsidR="00A31F11" w:rsidRPr="00914313" w:rsidRDefault="00A31F11" w:rsidP="000B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 w:rsidRPr="00BA5004">
              <w:rPr>
                <w:rFonts w:ascii="Angsana New" w:hAnsi="Angsana New" w:cs="Angsana New"/>
                <w:sz w:val="28"/>
                <w:szCs w:val="28"/>
              </w:rPr>
              <w:t>(194)</w:t>
            </w:r>
          </w:p>
        </w:tc>
        <w:tc>
          <w:tcPr>
            <w:tcW w:w="84" w:type="pct"/>
          </w:tcPr>
          <w:p w14:paraId="7C4B8C0C" w14:textId="77777777" w:rsidR="00A31F11" w:rsidRPr="00914313" w:rsidRDefault="00A31F11" w:rsidP="00A31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  <w:tab w:val="decimal" w:pos="90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9" w:type="pct"/>
          </w:tcPr>
          <w:p w14:paraId="79489228" w14:textId="67DB4604" w:rsidR="00A31F11" w:rsidRPr="00914313" w:rsidRDefault="00A31F11" w:rsidP="000B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 w:rsidRPr="00BA5004">
              <w:rPr>
                <w:rFonts w:ascii="Angsana New" w:hAnsi="Angsana New" w:cs="Angsana New"/>
                <w:sz w:val="28"/>
                <w:szCs w:val="28"/>
              </w:rPr>
              <w:t>(14,004)</w:t>
            </w:r>
          </w:p>
        </w:tc>
        <w:tc>
          <w:tcPr>
            <w:tcW w:w="84" w:type="pct"/>
          </w:tcPr>
          <w:p w14:paraId="701BF4A6" w14:textId="77777777" w:rsidR="00A31F11" w:rsidRPr="00914313" w:rsidRDefault="00A31F11" w:rsidP="00A31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7" w:type="pct"/>
          </w:tcPr>
          <w:p w14:paraId="7B8588B3" w14:textId="6EFDB129" w:rsidR="00A31F11" w:rsidRPr="00914313" w:rsidRDefault="00A31F11" w:rsidP="00A31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 w:rsidRPr="00BA5004">
              <w:rPr>
                <w:rFonts w:ascii="Angsana New" w:hAnsi="Angsana New" w:cs="Angsana New"/>
                <w:sz w:val="28"/>
                <w:szCs w:val="28"/>
              </w:rPr>
              <w:t>(10,636)</w:t>
            </w:r>
          </w:p>
        </w:tc>
        <w:tc>
          <w:tcPr>
            <w:tcW w:w="86" w:type="pct"/>
          </w:tcPr>
          <w:p w14:paraId="4CDA39BB" w14:textId="77777777" w:rsidR="00A31F11" w:rsidRPr="00914313" w:rsidRDefault="00A31F11" w:rsidP="00A31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8" w:type="pct"/>
            <w:gridSpan w:val="2"/>
          </w:tcPr>
          <w:p w14:paraId="6AE59AC4" w14:textId="1C90A933" w:rsidR="00A31F11" w:rsidRPr="00914313" w:rsidRDefault="00A31F11" w:rsidP="00A31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 w:rsidRPr="00BA5004">
              <w:rPr>
                <w:rFonts w:ascii="Angsana New" w:hAnsi="Angsana New" w:cs="Angsana New"/>
                <w:sz w:val="28"/>
                <w:szCs w:val="28"/>
              </w:rPr>
              <w:t>(54)</w:t>
            </w:r>
          </w:p>
        </w:tc>
        <w:tc>
          <w:tcPr>
            <w:tcW w:w="85" w:type="pct"/>
            <w:gridSpan w:val="2"/>
          </w:tcPr>
          <w:p w14:paraId="056F3742" w14:textId="7874A493" w:rsidR="00A31F11" w:rsidRPr="00914313" w:rsidRDefault="00A31F11" w:rsidP="00A31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  <w:tab w:val="decimal" w:pos="90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7" w:type="pct"/>
          </w:tcPr>
          <w:p w14:paraId="16A7A1BE" w14:textId="74B7C47E" w:rsidR="00A31F11" w:rsidRPr="00914313" w:rsidRDefault="00A31F11" w:rsidP="00A31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5" w:type="pct"/>
          </w:tcPr>
          <w:p w14:paraId="37F4A36E" w14:textId="77777777" w:rsidR="00A31F11" w:rsidRPr="00914313" w:rsidRDefault="00A31F11" w:rsidP="00A31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  <w:tab w:val="decimal" w:pos="90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20" w:type="pct"/>
          </w:tcPr>
          <w:p w14:paraId="3F2E8FA6" w14:textId="37D0C2F7" w:rsidR="00A31F11" w:rsidRPr="00914313" w:rsidRDefault="00A31F11" w:rsidP="00A31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 w:rsidRPr="00BA5004">
              <w:rPr>
                <w:rFonts w:ascii="Angsana New" w:hAnsi="Angsana New" w:cs="Angsana New"/>
                <w:sz w:val="28"/>
                <w:szCs w:val="28"/>
              </w:rPr>
              <w:t>(24,88</w:t>
            </w:r>
            <w:r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Pr="00BA5004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A31F11" w:rsidRPr="00914313" w14:paraId="48721399" w14:textId="77777777" w:rsidTr="008E1E15">
        <w:tc>
          <w:tcPr>
            <w:tcW w:w="1514" w:type="pct"/>
          </w:tcPr>
          <w:p w14:paraId="3BBB2AAD" w14:textId="48488DCE" w:rsidR="00A31F11" w:rsidRPr="00914313" w:rsidRDefault="00A31F11" w:rsidP="00A31F11">
            <w:pPr>
              <w:pStyle w:val="BodyText"/>
              <w:spacing w:after="0" w:line="350" w:lineRule="exact"/>
              <w:ind w:right="-197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914313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Pr="00914313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914313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407" w:type="pct"/>
            <w:tcBorders>
              <w:top w:val="single" w:sz="4" w:space="0" w:color="auto"/>
              <w:bottom w:val="single" w:sz="4" w:space="0" w:color="auto"/>
            </w:tcBorders>
          </w:tcPr>
          <w:p w14:paraId="16610B63" w14:textId="35C252EF" w:rsidR="00A31F11" w:rsidRPr="00914313" w:rsidRDefault="00A31F11" w:rsidP="00A31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A5004">
              <w:rPr>
                <w:rFonts w:ascii="Angsana New" w:hAnsi="Angsana New" w:cs="Angsana New"/>
                <w:b/>
                <w:bCs/>
                <w:sz w:val="28"/>
                <w:szCs w:val="28"/>
              </w:rPr>
              <w:t>74,599</w:t>
            </w:r>
          </w:p>
        </w:tc>
        <w:tc>
          <w:tcPr>
            <w:tcW w:w="88" w:type="pct"/>
          </w:tcPr>
          <w:p w14:paraId="23FE94F5" w14:textId="77777777" w:rsidR="00A31F11" w:rsidRPr="00914313" w:rsidRDefault="00A31F11" w:rsidP="00A31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</w:tcPr>
          <w:p w14:paraId="78A5331F" w14:textId="049C02C2" w:rsidR="00A31F11" w:rsidRPr="00914313" w:rsidRDefault="00A31F11" w:rsidP="00A31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A5004">
              <w:rPr>
                <w:rFonts w:ascii="Angsana New" w:hAnsi="Angsana New" w:cs="Angsana New"/>
                <w:b/>
                <w:bCs/>
                <w:sz w:val="28"/>
                <w:szCs w:val="28"/>
              </w:rPr>
              <w:t>567,266</w:t>
            </w:r>
          </w:p>
        </w:tc>
        <w:tc>
          <w:tcPr>
            <w:tcW w:w="84" w:type="pct"/>
          </w:tcPr>
          <w:p w14:paraId="74A72E56" w14:textId="77777777" w:rsidR="00A31F11" w:rsidRPr="00914313" w:rsidRDefault="00A31F11" w:rsidP="00A31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</w:tcPr>
          <w:p w14:paraId="4CA97FAB" w14:textId="33604BEC" w:rsidR="00A31F11" w:rsidRPr="00914313" w:rsidRDefault="00A31F11" w:rsidP="00A31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A5004">
              <w:rPr>
                <w:rFonts w:ascii="Angsana New" w:hAnsi="Angsana New" w:cs="Angsana New"/>
                <w:b/>
                <w:bCs/>
                <w:sz w:val="28"/>
                <w:szCs w:val="28"/>
              </w:rPr>
              <w:t>4,348,20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84" w:type="pct"/>
          </w:tcPr>
          <w:p w14:paraId="1D93A8A7" w14:textId="77777777" w:rsidR="00A31F11" w:rsidRPr="00914313" w:rsidRDefault="00A31F11" w:rsidP="00A31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07" w:type="pct"/>
            <w:tcBorders>
              <w:top w:val="single" w:sz="4" w:space="0" w:color="auto"/>
              <w:bottom w:val="single" w:sz="4" w:space="0" w:color="auto"/>
            </w:tcBorders>
          </w:tcPr>
          <w:p w14:paraId="44B9C6DD" w14:textId="06073FDF" w:rsidR="00A31F11" w:rsidRPr="00914313" w:rsidRDefault="00A31F11" w:rsidP="00A31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A5004">
              <w:rPr>
                <w:rFonts w:ascii="Angsana New" w:hAnsi="Angsana New" w:cs="Angsana New"/>
                <w:b/>
                <w:bCs/>
                <w:sz w:val="28"/>
                <w:szCs w:val="28"/>
              </w:rPr>
              <w:t>35,74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86" w:type="pct"/>
          </w:tcPr>
          <w:p w14:paraId="260EEEF8" w14:textId="77777777" w:rsidR="00A31F11" w:rsidRPr="00914313" w:rsidRDefault="00A31F11" w:rsidP="00A31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08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F25C0A" w14:textId="7C9EFD29" w:rsidR="00A31F11" w:rsidRPr="00914313" w:rsidRDefault="00A31F11" w:rsidP="00A31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A5004">
              <w:rPr>
                <w:rFonts w:ascii="Angsana New" w:hAnsi="Angsana New" w:cs="Angsana New"/>
                <w:b/>
                <w:bCs/>
                <w:sz w:val="28"/>
                <w:szCs w:val="28"/>
              </w:rPr>
              <w:t>3,249</w:t>
            </w:r>
          </w:p>
        </w:tc>
        <w:tc>
          <w:tcPr>
            <w:tcW w:w="85" w:type="pct"/>
            <w:gridSpan w:val="2"/>
          </w:tcPr>
          <w:p w14:paraId="5DC1AB18" w14:textId="77777777" w:rsidR="00A31F11" w:rsidRPr="00914313" w:rsidRDefault="00A31F11" w:rsidP="00A31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07" w:type="pct"/>
            <w:tcBorders>
              <w:top w:val="single" w:sz="4" w:space="0" w:color="auto"/>
              <w:bottom w:val="single" w:sz="4" w:space="0" w:color="auto"/>
            </w:tcBorders>
          </w:tcPr>
          <w:p w14:paraId="69CDB226" w14:textId="7A6310CB" w:rsidR="00A31F11" w:rsidRPr="00914313" w:rsidRDefault="00A31F11" w:rsidP="00A31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95" w:type="pct"/>
          </w:tcPr>
          <w:p w14:paraId="1338545E" w14:textId="77777777" w:rsidR="00A31F11" w:rsidRPr="00914313" w:rsidRDefault="00A31F11" w:rsidP="00A31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20" w:type="pct"/>
            <w:tcBorders>
              <w:top w:val="single" w:sz="4" w:space="0" w:color="auto"/>
              <w:bottom w:val="single" w:sz="4" w:space="0" w:color="auto"/>
            </w:tcBorders>
          </w:tcPr>
          <w:p w14:paraId="73095796" w14:textId="6F7BD85D" w:rsidR="00A31F11" w:rsidRPr="00914313" w:rsidRDefault="00A31F11" w:rsidP="00A31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BA5004">
              <w:rPr>
                <w:rFonts w:ascii="Angsana New" w:hAnsi="Angsana New" w:cs="Angsana New"/>
                <w:b/>
                <w:bCs/>
                <w:sz w:val="28"/>
                <w:szCs w:val="28"/>
              </w:rPr>
              <w:t>5,029,063</w:t>
            </w:r>
          </w:p>
        </w:tc>
      </w:tr>
      <w:tr w:rsidR="00A31F11" w:rsidRPr="00583FEE" w14:paraId="25A09E94" w14:textId="77777777" w:rsidTr="008E1E15">
        <w:trPr>
          <w:trHeight w:val="242"/>
        </w:trPr>
        <w:tc>
          <w:tcPr>
            <w:tcW w:w="1514" w:type="pct"/>
          </w:tcPr>
          <w:p w14:paraId="5B66A308" w14:textId="77777777" w:rsidR="00A31F11" w:rsidRPr="00583FEE" w:rsidRDefault="00A31F11" w:rsidP="00A31F11">
            <w:pPr>
              <w:pStyle w:val="BodyText"/>
              <w:spacing w:after="0" w:line="240" w:lineRule="auto"/>
              <w:ind w:right="-197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07" w:type="pct"/>
          </w:tcPr>
          <w:p w14:paraId="0B894A91" w14:textId="77777777" w:rsidR="00A31F11" w:rsidRPr="00583FEE" w:rsidRDefault="00A31F11" w:rsidP="00A31F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8" w:type="pct"/>
          </w:tcPr>
          <w:p w14:paraId="2CFE5C4B" w14:textId="77777777" w:rsidR="00A31F11" w:rsidRPr="00583FEE" w:rsidRDefault="00A31F11" w:rsidP="00A31F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06" w:type="pct"/>
          </w:tcPr>
          <w:p w14:paraId="352764E4" w14:textId="77777777" w:rsidR="00A31F11" w:rsidRPr="00583FEE" w:rsidRDefault="00A31F11" w:rsidP="00A31F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4" w:type="pct"/>
          </w:tcPr>
          <w:p w14:paraId="435648C8" w14:textId="77777777" w:rsidR="00A31F11" w:rsidRPr="00583FEE" w:rsidRDefault="00A31F11" w:rsidP="00A31F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09" w:type="pct"/>
          </w:tcPr>
          <w:p w14:paraId="60330535" w14:textId="77777777" w:rsidR="00A31F11" w:rsidRPr="00583FEE" w:rsidRDefault="00A31F11" w:rsidP="00A31F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4" w:type="pct"/>
          </w:tcPr>
          <w:p w14:paraId="205BB951" w14:textId="77777777" w:rsidR="00A31F11" w:rsidRPr="00583FEE" w:rsidRDefault="00A31F11" w:rsidP="00A31F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07" w:type="pct"/>
          </w:tcPr>
          <w:p w14:paraId="79E123F3" w14:textId="77777777" w:rsidR="00A31F11" w:rsidRPr="00583FEE" w:rsidRDefault="00A31F11" w:rsidP="00A31F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6" w:type="pct"/>
          </w:tcPr>
          <w:p w14:paraId="4D2D2513" w14:textId="77777777" w:rsidR="00A31F11" w:rsidRPr="00583FEE" w:rsidRDefault="00A31F11" w:rsidP="00A31F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05" w:type="pct"/>
          </w:tcPr>
          <w:p w14:paraId="57F43739" w14:textId="77777777" w:rsidR="00A31F11" w:rsidRPr="00583FEE" w:rsidRDefault="00A31F11" w:rsidP="00A31F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5" w:type="pct"/>
            <w:gridSpan w:val="2"/>
          </w:tcPr>
          <w:p w14:paraId="4EF76012" w14:textId="77777777" w:rsidR="00A31F11" w:rsidRPr="00583FEE" w:rsidRDefault="00A31F11" w:rsidP="00A31F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10" w:type="pct"/>
            <w:gridSpan w:val="2"/>
          </w:tcPr>
          <w:p w14:paraId="032D6EA1" w14:textId="77777777" w:rsidR="00A31F11" w:rsidRPr="00583FEE" w:rsidRDefault="00A31F11" w:rsidP="00A31F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5" w:type="pct"/>
          </w:tcPr>
          <w:p w14:paraId="00F9D309" w14:textId="77777777" w:rsidR="00A31F11" w:rsidRPr="00583FEE" w:rsidRDefault="00A31F11" w:rsidP="00A31F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20" w:type="pct"/>
          </w:tcPr>
          <w:p w14:paraId="0B21AAC3" w14:textId="77777777" w:rsidR="00A31F11" w:rsidRPr="00583FEE" w:rsidRDefault="00A31F11" w:rsidP="00A31F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A31F11" w:rsidRPr="00914313" w14:paraId="322A1BFC" w14:textId="77777777" w:rsidTr="008E1E15">
        <w:tc>
          <w:tcPr>
            <w:tcW w:w="1514" w:type="pct"/>
          </w:tcPr>
          <w:p w14:paraId="1DF04CC5" w14:textId="77777777" w:rsidR="00A31F11" w:rsidRPr="00673E54" w:rsidRDefault="00A31F11" w:rsidP="00A31F11">
            <w:pPr>
              <w:pStyle w:val="BodyText"/>
              <w:spacing w:after="0" w:line="350" w:lineRule="exact"/>
              <w:ind w:right="-197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673E54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407" w:type="pct"/>
          </w:tcPr>
          <w:p w14:paraId="26BDE5AE" w14:textId="77777777" w:rsidR="00A31F11" w:rsidRPr="00673E54" w:rsidRDefault="00A31F11" w:rsidP="00A31F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350" w:lineRule="exact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8" w:type="pct"/>
          </w:tcPr>
          <w:p w14:paraId="5E20FBF5" w14:textId="77777777" w:rsidR="00A31F11" w:rsidRPr="00673E54" w:rsidRDefault="00A31F11" w:rsidP="00A31F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350" w:lineRule="exact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06" w:type="pct"/>
          </w:tcPr>
          <w:p w14:paraId="326EC53D" w14:textId="77777777" w:rsidR="00A31F11" w:rsidRPr="00673E54" w:rsidRDefault="00A31F11" w:rsidP="00A31F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350" w:lineRule="exact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4" w:type="pct"/>
          </w:tcPr>
          <w:p w14:paraId="5E9189D4" w14:textId="77777777" w:rsidR="00A31F11" w:rsidRPr="00673E54" w:rsidRDefault="00A31F11" w:rsidP="00A31F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350" w:lineRule="exact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09" w:type="pct"/>
          </w:tcPr>
          <w:p w14:paraId="10616D99" w14:textId="77777777" w:rsidR="00A31F11" w:rsidRPr="00673E54" w:rsidRDefault="00A31F11" w:rsidP="00A31F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350" w:lineRule="exact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4" w:type="pct"/>
          </w:tcPr>
          <w:p w14:paraId="04B6496C" w14:textId="77777777" w:rsidR="00A31F11" w:rsidRPr="00673E54" w:rsidRDefault="00A31F11" w:rsidP="00A31F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350" w:lineRule="exact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07" w:type="pct"/>
          </w:tcPr>
          <w:p w14:paraId="602B689C" w14:textId="77777777" w:rsidR="00A31F11" w:rsidRPr="00673E54" w:rsidRDefault="00A31F11" w:rsidP="00A31F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350" w:lineRule="exact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6" w:type="pct"/>
          </w:tcPr>
          <w:p w14:paraId="7C59013C" w14:textId="77777777" w:rsidR="00A31F11" w:rsidRPr="00673E54" w:rsidRDefault="00A31F11" w:rsidP="00A31F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350" w:lineRule="exact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05" w:type="pct"/>
          </w:tcPr>
          <w:p w14:paraId="7D914F75" w14:textId="77777777" w:rsidR="00A31F11" w:rsidRPr="00673E54" w:rsidRDefault="00A31F11" w:rsidP="00A31F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after="0" w:line="350" w:lineRule="exact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5" w:type="pct"/>
            <w:gridSpan w:val="2"/>
          </w:tcPr>
          <w:p w14:paraId="4AA234AA" w14:textId="77777777" w:rsidR="00A31F11" w:rsidRPr="00673E54" w:rsidRDefault="00A31F11" w:rsidP="00A31F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after="0" w:line="350" w:lineRule="exact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10" w:type="pct"/>
            <w:gridSpan w:val="2"/>
          </w:tcPr>
          <w:p w14:paraId="4BCB2CA8" w14:textId="77777777" w:rsidR="00A31F11" w:rsidRPr="00673E54" w:rsidRDefault="00A31F11" w:rsidP="00A31F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after="0" w:line="350" w:lineRule="exact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5" w:type="pct"/>
          </w:tcPr>
          <w:p w14:paraId="4C7D0D23" w14:textId="77777777" w:rsidR="00A31F11" w:rsidRPr="00673E54" w:rsidRDefault="00A31F11" w:rsidP="00A31F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350" w:lineRule="exact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20" w:type="pct"/>
          </w:tcPr>
          <w:p w14:paraId="746DC4F7" w14:textId="77777777" w:rsidR="00A31F11" w:rsidRPr="00673E54" w:rsidRDefault="00A31F11" w:rsidP="00A31F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350" w:lineRule="exact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A31F11" w:rsidRPr="00914313" w14:paraId="753D045C" w14:textId="77777777" w:rsidTr="008E1E15">
        <w:tc>
          <w:tcPr>
            <w:tcW w:w="1514" w:type="pct"/>
          </w:tcPr>
          <w:p w14:paraId="26FDC115" w14:textId="3B28401C" w:rsidR="00A31F11" w:rsidRPr="00673E54" w:rsidRDefault="00A31F11" w:rsidP="00A31F11">
            <w:pPr>
              <w:pStyle w:val="BodyText"/>
              <w:spacing w:after="0" w:line="350" w:lineRule="exact"/>
              <w:ind w:right="-197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73E54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31</w:t>
            </w:r>
            <w:r w:rsidRPr="00673E54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 </w:t>
            </w:r>
            <w:r w:rsidRPr="00673E54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407" w:type="pct"/>
            <w:tcBorders>
              <w:bottom w:val="double" w:sz="4" w:space="0" w:color="auto"/>
            </w:tcBorders>
          </w:tcPr>
          <w:p w14:paraId="6FE51592" w14:textId="5F379F69" w:rsidR="00A31F11" w:rsidRPr="00673E54" w:rsidRDefault="00A31F11" w:rsidP="00A31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107,630</w:t>
            </w:r>
          </w:p>
        </w:tc>
        <w:tc>
          <w:tcPr>
            <w:tcW w:w="88" w:type="pct"/>
          </w:tcPr>
          <w:p w14:paraId="4279852A" w14:textId="77777777" w:rsidR="00A31F11" w:rsidRPr="00673E54" w:rsidRDefault="00A31F11" w:rsidP="00A31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06" w:type="pct"/>
            <w:tcBorders>
              <w:bottom w:val="double" w:sz="4" w:space="0" w:color="auto"/>
            </w:tcBorders>
          </w:tcPr>
          <w:p w14:paraId="4AF6714D" w14:textId="2953CF9B" w:rsidR="00A31F11" w:rsidRPr="00673E54" w:rsidRDefault="00A31F11" w:rsidP="00A31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44,287</w:t>
            </w:r>
          </w:p>
        </w:tc>
        <w:tc>
          <w:tcPr>
            <w:tcW w:w="84" w:type="pct"/>
          </w:tcPr>
          <w:p w14:paraId="6B657707" w14:textId="77777777" w:rsidR="00A31F11" w:rsidRPr="00673E54" w:rsidRDefault="00A31F11" w:rsidP="00A31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09" w:type="pct"/>
            <w:tcBorders>
              <w:bottom w:val="double" w:sz="4" w:space="0" w:color="auto"/>
            </w:tcBorders>
          </w:tcPr>
          <w:p w14:paraId="2E944280" w14:textId="124576D4" w:rsidR="00A31F11" w:rsidRPr="00673E54" w:rsidRDefault="00A31F11" w:rsidP="00A31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137,736</w:t>
            </w:r>
          </w:p>
        </w:tc>
        <w:tc>
          <w:tcPr>
            <w:tcW w:w="84" w:type="pct"/>
          </w:tcPr>
          <w:p w14:paraId="08C80531" w14:textId="77777777" w:rsidR="00A31F11" w:rsidRPr="00673E54" w:rsidRDefault="00A31F11" w:rsidP="00A31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07" w:type="pct"/>
            <w:tcBorders>
              <w:bottom w:val="double" w:sz="4" w:space="0" w:color="auto"/>
            </w:tcBorders>
          </w:tcPr>
          <w:p w14:paraId="7C7BD05C" w14:textId="41A49014" w:rsidR="00A31F11" w:rsidRPr="00673E54" w:rsidRDefault="00A31F11" w:rsidP="00A31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2,073</w:t>
            </w:r>
          </w:p>
        </w:tc>
        <w:tc>
          <w:tcPr>
            <w:tcW w:w="86" w:type="pct"/>
          </w:tcPr>
          <w:p w14:paraId="34F55607" w14:textId="77777777" w:rsidR="00A31F11" w:rsidRPr="00673E54" w:rsidRDefault="00A31F11" w:rsidP="00A31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05" w:type="pct"/>
            <w:tcBorders>
              <w:bottom w:val="double" w:sz="4" w:space="0" w:color="auto"/>
            </w:tcBorders>
          </w:tcPr>
          <w:p w14:paraId="42F22714" w14:textId="44203060" w:rsidR="00A31F11" w:rsidRPr="00673E54" w:rsidRDefault="00A31F11" w:rsidP="00A31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175</w:t>
            </w:r>
          </w:p>
        </w:tc>
        <w:tc>
          <w:tcPr>
            <w:tcW w:w="85" w:type="pct"/>
            <w:gridSpan w:val="2"/>
          </w:tcPr>
          <w:p w14:paraId="5ED2109E" w14:textId="77777777" w:rsidR="00A31F11" w:rsidRPr="00673E54" w:rsidRDefault="00A31F11" w:rsidP="00A31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10" w:type="pct"/>
            <w:gridSpan w:val="2"/>
            <w:tcBorders>
              <w:bottom w:val="double" w:sz="4" w:space="0" w:color="auto"/>
            </w:tcBorders>
          </w:tcPr>
          <w:p w14:paraId="3BD45BE2" w14:textId="0F5FFD85" w:rsidR="00A31F11" w:rsidRPr="00673E54" w:rsidRDefault="00A31F11" w:rsidP="00A31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69,203</w:t>
            </w:r>
          </w:p>
        </w:tc>
        <w:tc>
          <w:tcPr>
            <w:tcW w:w="95" w:type="pct"/>
          </w:tcPr>
          <w:p w14:paraId="5CD5C8D0" w14:textId="77777777" w:rsidR="00A31F11" w:rsidRPr="00673E54" w:rsidRDefault="00A31F11" w:rsidP="00A31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20" w:type="pct"/>
            <w:tcBorders>
              <w:bottom w:val="double" w:sz="4" w:space="0" w:color="auto"/>
            </w:tcBorders>
          </w:tcPr>
          <w:p w14:paraId="1085B9FE" w14:textId="7FD06DE6" w:rsidR="00A31F11" w:rsidRPr="00673E54" w:rsidRDefault="00A31F11" w:rsidP="00A31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361,104</w:t>
            </w:r>
          </w:p>
        </w:tc>
      </w:tr>
      <w:tr w:rsidR="00A31F11" w:rsidRPr="00914313" w14:paraId="2C0B01CF" w14:textId="77777777" w:rsidTr="008E1E15">
        <w:tc>
          <w:tcPr>
            <w:tcW w:w="1514" w:type="pct"/>
          </w:tcPr>
          <w:p w14:paraId="40DD3B60" w14:textId="155332AD" w:rsidR="00A31F11" w:rsidRPr="00673E54" w:rsidRDefault="00A31F11" w:rsidP="00A31F11">
            <w:pPr>
              <w:pStyle w:val="BodyText"/>
              <w:spacing w:after="0" w:line="350" w:lineRule="exact"/>
              <w:ind w:right="-197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73E54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31</w:t>
            </w:r>
            <w:r w:rsidRPr="00673E54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 </w:t>
            </w:r>
            <w:r w:rsidRPr="00673E54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407" w:type="pct"/>
            <w:tcBorders>
              <w:top w:val="double" w:sz="4" w:space="0" w:color="auto"/>
              <w:bottom w:val="double" w:sz="4" w:space="0" w:color="auto"/>
            </w:tcBorders>
          </w:tcPr>
          <w:p w14:paraId="023BB8C1" w14:textId="1C3D98D3" w:rsidR="00A31F11" w:rsidRPr="00673E54" w:rsidRDefault="00A31F11" w:rsidP="00A31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A5004">
              <w:rPr>
                <w:rFonts w:ascii="Angsana New" w:hAnsi="Angsana New" w:cs="Angsana New"/>
                <w:b/>
                <w:bCs/>
                <w:sz w:val="28"/>
                <w:szCs w:val="28"/>
              </w:rPr>
              <w:t>107,001</w:t>
            </w:r>
          </w:p>
        </w:tc>
        <w:tc>
          <w:tcPr>
            <w:tcW w:w="88" w:type="pct"/>
          </w:tcPr>
          <w:p w14:paraId="482B86A6" w14:textId="77777777" w:rsidR="00A31F11" w:rsidRPr="00673E54" w:rsidRDefault="00A31F11" w:rsidP="00A31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06" w:type="pct"/>
            <w:tcBorders>
              <w:top w:val="double" w:sz="4" w:space="0" w:color="auto"/>
              <w:bottom w:val="double" w:sz="4" w:space="0" w:color="auto"/>
            </w:tcBorders>
          </w:tcPr>
          <w:p w14:paraId="48D97389" w14:textId="0E344318" w:rsidR="00A31F11" w:rsidRPr="00673E54" w:rsidRDefault="00A31F11" w:rsidP="00A31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A5004">
              <w:rPr>
                <w:rFonts w:ascii="Angsana New" w:hAnsi="Angsana New" w:cs="Angsana New"/>
                <w:b/>
                <w:bCs/>
                <w:sz w:val="28"/>
                <w:szCs w:val="28"/>
              </w:rPr>
              <w:t>37,536</w:t>
            </w:r>
          </w:p>
        </w:tc>
        <w:tc>
          <w:tcPr>
            <w:tcW w:w="84" w:type="pct"/>
          </w:tcPr>
          <w:p w14:paraId="59322875" w14:textId="77777777" w:rsidR="00A31F11" w:rsidRPr="00673E54" w:rsidRDefault="00A31F11" w:rsidP="00A31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09" w:type="pct"/>
            <w:tcBorders>
              <w:top w:val="double" w:sz="4" w:space="0" w:color="auto"/>
              <w:bottom w:val="double" w:sz="4" w:space="0" w:color="auto"/>
            </w:tcBorders>
          </w:tcPr>
          <w:p w14:paraId="7446FA99" w14:textId="6B3716AE" w:rsidR="00A31F11" w:rsidRPr="00673E54" w:rsidRDefault="00A31F11" w:rsidP="00A31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A5004">
              <w:rPr>
                <w:rFonts w:ascii="Angsana New" w:hAnsi="Angsana New" w:cs="Angsana New"/>
                <w:b/>
                <w:bCs/>
                <w:sz w:val="28"/>
                <w:szCs w:val="28"/>
              </w:rPr>
              <w:t>131,83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84" w:type="pct"/>
          </w:tcPr>
          <w:p w14:paraId="6208C793" w14:textId="77777777" w:rsidR="00A31F11" w:rsidRPr="00673E54" w:rsidRDefault="00A31F11" w:rsidP="00A31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07" w:type="pct"/>
            <w:tcBorders>
              <w:top w:val="double" w:sz="4" w:space="0" w:color="auto"/>
              <w:bottom w:val="double" w:sz="4" w:space="0" w:color="auto"/>
            </w:tcBorders>
          </w:tcPr>
          <w:p w14:paraId="05DD4652" w14:textId="07E6E989" w:rsidR="00A31F11" w:rsidRPr="00673E54" w:rsidRDefault="00A31F11" w:rsidP="00A31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A5004">
              <w:rPr>
                <w:rFonts w:ascii="Angsana New" w:hAnsi="Angsana New" w:cs="Angsana New"/>
                <w:b/>
                <w:bCs/>
                <w:sz w:val="28"/>
                <w:szCs w:val="28"/>
              </w:rPr>
              <w:t>1,89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86" w:type="pct"/>
          </w:tcPr>
          <w:p w14:paraId="14DF6B31" w14:textId="77777777" w:rsidR="00A31F11" w:rsidRPr="00673E54" w:rsidRDefault="00A31F11" w:rsidP="00A31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05" w:type="pct"/>
            <w:tcBorders>
              <w:top w:val="double" w:sz="4" w:space="0" w:color="auto"/>
              <w:bottom w:val="double" w:sz="4" w:space="0" w:color="auto"/>
            </w:tcBorders>
          </w:tcPr>
          <w:p w14:paraId="5A200181" w14:textId="5296F9F2" w:rsidR="00A31F11" w:rsidRPr="00673E54" w:rsidRDefault="00A31F11" w:rsidP="00A31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A5004">
              <w:rPr>
                <w:rFonts w:ascii="Angsana New" w:hAnsi="Angsana New" w:cs="Angsana New"/>
                <w:b/>
                <w:bCs/>
                <w:sz w:val="28"/>
                <w:szCs w:val="28"/>
              </w:rPr>
              <w:t>87</w:t>
            </w:r>
          </w:p>
        </w:tc>
        <w:tc>
          <w:tcPr>
            <w:tcW w:w="85" w:type="pct"/>
            <w:gridSpan w:val="2"/>
          </w:tcPr>
          <w:p w14:paraId="18E68F60" w14:textId="77777777" w:rsidR="00A31F11" w:rsidRPr="00673E54" w:rsidRDefault="00A31F11" w:rsidP="00A31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10" w:type="pct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601723B9" w14:textId="21C1A4AA" w:rsidR="00A31F11" w:rsidRPr="00673E54" w:rsidRDefault="00A31F11" w:rsidP="00A31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A5004">
              <w:rPr>
                <w:rFonts w:ascii="Angsana New" w:hAnsi="Angsana New" w:cs="Angsana New"/>
                <w:b/>
                <w:bCs/>
                <w:sz w:val="28"/>
                <w:szCs w:val="28"/>
              </w:rPr>
              <w:t>69,952</w:t>
            </w:r>
          </w:p>
        </w:tc>
        <w:tc>
          <w:tcPr>
            <w:tcW w:w="95" w:type="pct"/>
          </w:tcPr>
          <w:p w14:paraId="72C265D7" w14:textId="77777777" w:rsidR="00A31F11" w:rsidRPr="00673E54" w:rsidRDefault="00A31F11" w:rsidP="00A31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20" w:type="pct"/>
            <w:tcBorders>
              <w:top w:val="double" w:sz="4" w:space="0" w:color="auto"/>
              <w:bottom w:val="double" w:sz="4" w:space="0" w:color="auto"/>
            </w:tcBorders>
          </w:tcPr>
          <w:p w14:paraId="26C9F00E" w14:textId="46333BE6" w:rsidR="00A31F11" w:rsidRPr="00673E54" w:rsidRDefault="00A31F11" w:rsidP="00A31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A5004">
              <w:rPr>
                <w:rFonts w:ascii="Angsana New" w:hAnsi="Angsana New" w:cs="Angsana New"/>
                <w:b/>
                <w:bCs/>
                <w:sz w:val="28"/>
                <w:szCs w:val="28"/>
              </w:rPr>
              <w:t>348,308</w:t>
            </w:r>
          </w:p>
        </w:tc>
      </w:tr>
    </w:tbl>
    <w:p w14:paraId="3D5128EF" w14:textId="77777777" w:rsidR="00477BEF" w:rsidRPr="0025748F" w:rsidRDefault="00477BEF" w:rsidP="00A256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00"/>
        <w:jc w:val="thaiDistribute"/>
        <w:rPr>
          <w:rFonts w:ascii="Angsana New" w:hAnsi="Angsana New" w:cs="Angsana New"/>
          <w:sz w:val="22"/>
          <w:szCs w:val="22"/>
        </w:rPr>
      </w:pPr>
    </w:p>
    <w:p w14:paraId="1942989C" w14:textId="32A3F50C" w:rsidR="00A6754B" w:rsidRPr="00B639E0" w:rsidRDefault="006F00E1" w:rsidP="00B639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130"/>
        <w:jc w:val="thaiDistribute"/>
        <w:rPr>
          <w:rFonts w:ascii="Angsana New" w:hAnsi="Angsana New" w:cs="Angsana New"/>
          <w:i/>
          <w:iCs/>
          <w:sz w:val="30"/>
          <w:szCs w:val="30"/>
        </w:rPr>
        <w:sectPr w:rsidR="00A6754B" w:rsidRPr="00B639E0" w:rsidSect="00AB510F">
          <w:headerReference w:type="default" r:id="rId15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  <w:r w:rsidRPr="002D1760">
        <w:rPr>
          <w:rFonts w:ascii="Angsana New" w:hAnsi="Angsana New" w:cs="Angsana New"/>
          <w:sz w:val="30"/>
          <w:szCs w:val="30"/>
          <w:cs/>
        </w:rPr>
        <w:t>ราคาทรัพย์สินของบริษัทก่อนหักค่าเสื่อมราคาสะสมของอาคารและอุปกรณ์ ซึ่งได้คิดค่าเสื่อมราคาเต็มจำนวนแล้วแต่ยังคงใช้</w:t>
      </w:r>
      <w:r w:rsidR="00547260" w:rsidRPr="002D1760">
        <w:rPr>
          <w:rFonts w:ascii="Angsana New" w:hAnsi="Angsana New" w:cs="Angsana New"/>
          <w:sz w:val="30"/>
          <w:szCs w:val="30"/>
          <w:cs/>
        </w:rPr>
        <w:t xml:space="preserve">งานจนถึง ณ วันที่ </w:t>
      </w:r>
      <w:r w:rsidR="00B53767" w:rsidRPr="002D1760">
        <w:rPr>
          <w:rFonts w:ascii="Angsana New" w:hAnsi="Angsana New" w:cs="Angsana New"/>
          <w:sz w:val="30"/>
          <w:szCs w:val="30"/>
        </w:rPr>
        <w:t>31</w:t>
      </w:r>
      <w:r w:rsidR="00547260" w:rsidRPr="002D1760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8908BC">
        <w:rPr>
          <w:rFonts w:ascii="Angsana New" w:hAnsi="Angsana New" w:cs="Angsana New"/>
          <w:sz w:val="30"/>
          <w:szCs w:val="30"/>
        </w:rPr>
        <w:t>2566</w:t>
      </w:r>
      <w:r w:rsidR="001E023E" w:rsidRPr="002D1760">
        <w:rPr>
          <w:rFonts w:ascii="Angsana New" w:hAnsi="Angsana New" w:cs="Angsana New"/>
          <w:sz w:val="30"/>
          <w:szCs w:val="30"/>
        </w:rPr>
        <w:t xml:space="preserve"> </w:t>
      </w:r>
      <w:r w:rsidRPr="00CC0DD8">
        <w:rPr>
          <w:rFonts w:ascii="Angsana New" w:hAnsi="Angsana New" w:cs="Angsana New"/>
          <w:sz w:val="30"/>
          <w:szCs w:val="30"/>
          <w:cs/>
        </w:rPr>
        <w:t>มีจำนว</w:t>
      </w:r>
      <w:r w:rsidR="005F7935" w:rsidRPr="00CC0DD8">
        <w:rPr>
          <w:rFonts w:ascii="Angsana New" w:hAnsi="Angsana New" w:cs="Angsana New"/>
          <w:sz w:val="30"/>
          <w:szCs w:val="30"/>
          <w:cs/>
        </w:rPr>
        <w:t>น</w:t>
      </w:r>
      <w:r w:rsidR="001B5D63" w:rsidRPr="00CC0DD8">
        <w:rPr>
          <w:rFonts w:ascii="Angsana New" w:hAnsi="Angsana New" w:cs="Angsana New"/>
          <w:sz w:val="30"/>
          <w:szCs w:val="30"/>
        </w:rPr>
        <w:t xml:space="preserve"> </w:t>
      </w:r>
      <w:r w:rsidR="00BA5004" w:rsidRPr="00BA5004">
        <w:rPr>
          <w:rFonts w:ascii="Angsana New" w:hAnsi="Angsana New" w:cs="Angsana New"/>
          <w:sz w:val="30"/>
          <w:szCs w:val="30"/>
        </w:rPr>
        <w:t>4,69</w:t>
      </w:r>
      <w:r w:rsidR="00BA5004">
        <w:rPr>
          <w:rFonts w:ascii="Angsana New" w:hAnsi="Angsana New" w:cs="Angsana New"/>
          <w:sz w:val="30"/>
          <w:szCs w:val="30"/>
        </w:rPr>
        <w:t xml:space="preserve">3 </w:t>
      </w:r>
      <w:r w:rsidR="00493F52" w:rsidRPr="00CC0DD8">
        <w:rPr>
          <w:rFonts w:ascii="Angsana New" w:hAnsi="Angsana New" w:cs="Angsana New"/>
          <w:sz w:val="30"/>
          <w:szCs w:val="30"/>
          <w:cs/>
        </w:rPr>
        <w:t>ล้าน</w:t>
      </w:r>
      <w:r w:rsidRPr="00CC0DD8">
        <w:rPr>
          <w:rFonts w:ascii="Angsana New" w:hAnsi="Angsana New" w:cs="Angsana New"/>
          <w:sz w:val="30"/>
          <w:szCs w:val="30"/>
          <w:cs/>
        </w:rPr>
        <w:t xml:space="preserve">บาท </w:t>
      </w:r>
      <w:r w:rsidRPr="00CC0DD8">
        <w:rPr>
          <w:rFonts w:ascii="Angsana New" w:hAnsi="Angsana New" w:cs="Angsana New"/>
          <w:i/>
          <w:iCs/>
          <w:sz w:val="30"/>
          <w:szCs w:val="30"/>
          <w:cs/>
        </w:rPr>
        <w:t>(</w:t>
      </w:r>
      <w:r w:rsidR="001E023E" w:rsidRPr="00CC0DD8">
        <w:rPr>
          <w:rFonts w:ascii="Angsana New" w:hAnsi="Angsana New" w:cs="Angsana New"/>
          <w:i/>
          <w:iCs/>
          <w:sz w:val="30"/>
          <w:szCs w:val="30"/>
        </w:rPr>
        <w:t>256</w:t>
      </w:r>
      <w:r w:rsidR="008908BC">
        <w:rPr>
          <w:rFonts w:ascii="Angsana New" w:hAnsi="Angsana New" w:cs="Angsana New"/>
          <w:i/>
          <w:iCs/>
          <w:sz w:val="30"/>
          <w:szCs w:val="30"/>
        </w:rPr>
        <w:t>5</w:t>
      </w:r>
      <w:r w:rsidRPr="00CC0DD8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 w:rsidR="008908BC" w:rsidRPr="008908BC">
        <w:rPr>
          <w:rFonts w:ascii="Angsana New" w:hAnsi="Angsana New" w:cs="Angsana New"/>
          <w:i/>
          <w:iCs/>
          <w:sz w:val="30"/>
          <w:szCs w:val="30"/>
        </w:rPr>
        <w:t>4,675</w:t>
      </w:r>
      <w:r w:rsidR="008908BC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CC0DD8">
        <w:rPr>
          <w:rFonts w:ascii="Angsana New" w:hAnsi="Angsana New" w:cs="Angsana New"/>
          <w:i/>
          <w:iCs/>
          <w:sz w:val="30"/>
          <w:szCs w:val="30"/>
          <w:cs/>
        </w:rPr>
        <w:t>ล้านบาท)</w:t>
      </w:r>
    </w:p>
    <w:p w14:paraId="34ADBCDA" w14:textId="51A07BB2" w:rsidR="00204D6E" w:rsidRPr="000E4A6D" w:rsidRDefault="00B122ED" w:rsidP="000E4A6D">
      <w:pPr>
        <w:pStyle w:val="FSHeadMain"/>
      </w:pPr>
      <w:r w:rsidRPr="00D9696A">
        <w:rPr>
          <w:cs/>
        </w:rPr>
        <w:lastRenderedPageBreak/>
        <w:t xml:space="preserve"> </w:t>
      </w:r>
      <w:r w:rsidR="00AA158C">
        <w:rPr>
          <w:rFonts w:hint="cs"/>
          <w:cs/>
        </w:rPr>
        <w:t>เงินกู้ยืมระยะสั้นจากสถาบันการเงิน</w:t>
      </w:r>
    </w:p>
    <w:p w14:paraId="0832D8C1" w14:textId="77777777" w:rsidR="001764C9" w:rsidRPr="00056CCA" w:rsidRDefault="001764C9" w:rsidP="001764C9">
      <w:pPr>
        <w:pStyle w:val="FSHeadMain"/>
        <w:numPr>
          <w:ilvl w:val="0"/>
          <w:numId w:val="0"/>
        </w:numPr>
        <w:ind w:left="540"/>
        <w:rPr>
          <w:sz w:val="22"/>
          <w:szCs w:val="22"/>
          <w:cs/>
        </w:rPr>
      </w:pPr>
    </w:p>
    <w:tbl>
      <w:tblPr>
        <w:tblW w:w="9270" w:type="dxa"/>
        <w:tblInd w:w="450" w:type="dxa"/>
        <w:tblLook w:val="0000" w:firstRow="0" w:lastRow="0" w:firstColumn="0" w:lastColumn="0" w:noHBand="0" w:noVBand="0"/>
      </w:tblPr>
      <w:tblGrid>
        <w:gridCol w:w="5130"/>
        <w:gridCol w:w="900"/>
        <w:gridCol w:w="1440"/>
        <w:gridCol w:w="270"/>
        <w:gridCol w:w="1530"/>
      </w:tblGrid>
      <w:tr w:rsidR="00F21787" w:rsidRPr="001764C9" w14:paraId="0DA7121D" w14:textId="77777777" w:rsidTr="00192B50">
        <w:trPr>
          <w:tblHeader/>
        </w:trPr>
        <w:tc>
          <w:tcPr>
            <w:tcW w:w="5130" w:type="dxa"/>
          </w:tcPr>
          <w:p w14:paraId="21B22A9F" w14:textId="77777777" w:rsidR="00F21787" w:rsidRPr="001764C9" w:rsidRDefault="00F21787" w:rsidP="00F21787">
            <w:pPr>
              <w:spacing w:line="240" w:lineRule="auto"/>
              <w:ind w:right="38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4B19ECAE" w14:textId="1A33FFC3" w:rsidR="00F21787" w:rsidRPr="001764C9" w:rsidRDefault="00F21787" w:rsidP="00F21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3C999DA9" w14:textId="62AB786F" w:rsidR="00F21787" w:rsidRPr="001764C9" w:rsidRDefault="00F21787" w:rsidP="00F21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6C423D0D" w14:textId="77777777" w:rsidR="00F21787" w:rsidRPr="001764C9" w:rsidRDefault="00F21787" w:rsidP="00F21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530" w:type="dxa"/>
          </w:tcPr>
          <w:p w14:paraId="442D01B3" w14:textId="6D843FC3" w:rsidR="00F21787" w:rsidRPr="001764C9" w:rsidRDefault="00F21787" w:rsidP="00F21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</w:tr>
      <w:tr w:rsidR="00564625" w:rsidRPr="001764C9" w14:paraId="4E8839AE" w14:textId="77777777" w:rsidTr="00192B50">
        <w:trPr>
          <w:cantSplit/>
          <w:tblHeader/>
        </w:trPr>
        <w:tc>
          <w:tcPr>
            <w:tcW w:w="5130" w:type="dxa"/>
          </w:tcPr>
          <w:p w14:paraId="5D6E8D18" w14:textId="77777777" w:rsidR="00564625" w:rsidRPr="001764C9" w:rsidRDefault="00564625" w:rsidP="00171AA4">
            <w:pPr>
              <w:spacing w:line="240" w:lineRule="auto"/>
              <w:ind w:right="38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7527B226" w14:textId="77777777" w:rsidR="00564625" w:rsidRPr="001764C9" w:rsidRDefault="00564625" w:rsidP="00171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3240" w:type="dxa"/>
            <w:gridSpan w:val="3"/>
          </w:tcPr>
          <w:p w14:paraId="0EEA533E" w14:textId="77777777" w:rsidR="00564625" w:rsidRPr="001764C9" w:rsidRDefault="00564625" w:rsidP="00171AA4">
            <w:pPr>
              <w:spacing w:line="240" w:lineRule="auto"/>
              <w:ind w:left="-86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1764C9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64625" w:rsidRPr="001764C9" w14:paraId="62459C16" w14:textId="77777777" w:rsidTr="00192B50">
        <w:tc>
          <w:tcPr>
            <w:tcW w:w="5130" w:type="dxa"/>
          </w:tcPr>
          <w:p w14:paraId="5B199EFA" w14:textId="77777777" w:rsidR="00564625" w:rsidRPr="001764C9" w:rsidRDefault="00564625" w:rsidP="00171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1764C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900" w:type="dxa"/>
          </w:tcPr>
          <w:p w14:paraId="00F4C3B3" w14:textId="77777777" w:rsidR="00564625" w:rsidRPr="001764C9" w:rsidRDefault="00564625" w:rsidP="00171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49046C90" w14:textId="77777777" w:rsidR="00564625" w:rsidRPr="001764C9" w:rsidRDefault="00564625" w:rsidP="00171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9C5B58B" w14:textId="77777777" w:rsidR="00564625" w:rsidRPr="001764C9" w:rsidRDefault="00564625" w:rsidP="00171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0D263A6" w14:textId="77777777" w:rsidR="00564625" w:rsidRPr="001764C9" w:rsidRDefault="00564625" w:rsidP="00171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64625" w:rsidRPr="001764C9" w14:paraId="4F017975" w14:textId="77777777" w:rsidTr="00192B50">
        <w:tc>
          <w:tcPr>
            <w:tcW w:w="5130" w:type="dxa"/>
          </w:tcPr>
          <w:p w14:paraId="2381EE75" w14:textId="77777777" w:rsidR="00564625" w:rsidRPr="001764C9" w:rsidRDefault="00564625" w:rsidP="00171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1764C9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900" w:type="dxa"/>
          </w:tcPr>
          <w:p w14:paraId="4AA5B8A6" w14:textId="77777777" w:rsidR="00564625" w:rsidRPr="001764C9" w:rsidRDefault="00564625" w:rsidP="00171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52A99058" w14:textId="77777777" w:rsidR="00564625" w:rsidRPr="001764C9" w:rsidRDefault="00564625" w:rsidP="00171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13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E136A37" w14:textId="77777777" w:rsidR="00564625" w:rsidRPr="001764C9" w:rsidRDefault="00564625" w:rsidP="00171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9DEAF8C" w14:textId="77777777" w:rsidR="00564625" w:rsidRPr="001764C9" w:rsidRDefault="00564625" w:rsidP="00171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062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57362" w:rsidRPr="001764C9" w14:paraId="7D6C7D67" w14:textId="77777777" w:rsidTr="00192B50">
        <w:tc>
          <w:tcPr>
            <w:tcW w:w="5130" w:type="dxa"/>
          </w:tcPr>
          <w:p w14:paraId="069D510E" w14:textId="77777777" w:rsidR="00557362" w:rsidRPr="001764C9" w:rsidRDefault="00557362" w:rsidP="00557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1764C9">
              <w:rPr>
                <w:rFonts w:ascii="Angsana New" w:hAnsi="Angsana New" w:cs="Angsana New"/>
                <w:sz w:val="30"/>
                <w:szCs w:val="30"/>
                <w:cs/>
              </w:rPr>
              <w:t>เงินกู้ยืมระยะสั้นจาก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900" w:type="dxa"/>
          </w:tcPr>
          <w:p w14:paraId="5C3B2781" w14:textId="57E7948F" w:rsidR="00557362" w:rsidRPr="001764C9" w:rsidRDefault="00557362" w:rsidP="00557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64675A26" w14:textId="1508A253" w:rsidR="00557362" w:rsidRPr="001764C9" w:rsidRDefault="00BA5004" w:rsidP="00557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  <w:r w:rsidRPr="00BA5004">
              <w:rPr>
                <w:rFonts w:ascii="Angsana New" w:hAnsi="Angsana New" w:cs="Angsana New"/>
                <w:sz w:val="30"/>
                <w:szCs w:val="30"/>
              </w:rPr>
              <w:t>700,000</w:t>
            </w:r>
          </w:p>
        </w:tc>
        <w:tc>
          <w:tcPr>
            <w:tcW w:w="270" w:type="dxa"/>
          </w:tcPr>
          <w:p w14:paraId="6BFA5F49" w14:textId="77777777" w:rsidR="00557362" w:rsidRPr="001764C9" w:rsidRDefault="00557362" w:rsidP="00557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F265A8B" w14:textId="48F726B5" w:rsidR="00557362" w:rsidRPr="007E79D3" w:rsidRDefault="00557362" w:rsidP="00557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615,000</w:t>
            </w:r>
          </w:p>
        </w:tc>
      </w:tr>
      <w:tr w:rsidR="00557362" w:rsidRPr="001764C9" w14:paraId="51598B7C" w14:textId="77777777" w:rsidTr="00192B50">
        <w:tc>
          <w:tcPr>
            <w:tcW w:w="5130" w:type="dxa"/>
          </w:tcPr>
          <w:p w14:paraId="0DCBB7B0" w14:textId="77777777" w:rsidR="00557362" w:rsidRPr="001764C9" w:rsidRDefault="00557362" w:rsidP="00557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764C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</w:tcPr>
          <w:p w14:paraId="5B52A125" w14:textId="77777777" w:rsidR="00557362" w:rsidRPr="001764C9" w:rsidRDefault="00557362" w:rsidP="00557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0BFCE9DA" w14:textId="5871D336" w:rsidR="00557362" w:rsidRPr="006C3A6A" w:rsidRDefault="00BA5004" w:rsidP="00557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08"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A5004">
              <w:rPr>
                <w:rFonts w:ascii="Angsana New" w:hAnsi="Angsana New" w:cs="Angsana New"/>
                <w:b/>
                <w:bCs/>
                <w:sz w:val="30"/>
                <w:szCs w:val="30"/>
              </w:rPr>
              <w:t>700,000</w:t>
            </w:r>
          </w:p>
        </w:tc>
        <w:tc>
          <w:tcPr>
            <w:tcW w:w="270" w:type="dxa"/>
          </w:tcPr>
          <w:p w14:paraId="00A408C5" w14:textId="77777777" w:rsidR="00557362" w:rsidRPr="001764C9" w:rsidRDefault="00557362" w:rsidP="00557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2FF1265D" w14:textId="040FF481" w:rsidR="00557362" w:rsidRPr="001764C9" w:rsidRDefault="00557362" w:rsidP="00557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615,000</w:t>
            </w:r>
          </w:p>
        </w:tc>
      </w:tr>
    </w:tbl>
    <w:p w14:paraId="4FBF0702" w14:textId="77777777" w:rsidR="006C3868" w:rsidRPr="006C3868" w:rsidRDefault="006C3868" w:rsidP="00056CCA">
      <w:pPr>
        <w:pStyle w:val="FSHeadMain"/>
        <w:numPr>
          <w:ilvl w:val="0"/>
          <w:numId w:val="0"/>
        </w:numPr>
        <w:ind w:left="540"/>
        <w:rPr>
          <w:rFonts w:eastAsia="Times New Roman"/>
          <w:b w:val="0"/>
          <w:bCs w:val="0"/>
          <w:i/>
          <w:iCs/>
          <w:sz w:val="18"/>
          <w:szCs w:val="18"/>
        </w:rPr>
      </w:pPr>
    </w:p>
    <w:p w14:paraId="53A7F352" w14:textId="3649FEC1" w:rsidR="00F000D2" w:rsidRPr="00FA3F5B" w:rsidRDefault="00F000D2" w:rsidP="00056CCA">
      <w:pPr>
        <w:pStyle w:val="FSHeadMain"/>
        <w:numPr>
          <w:ilvl w:val="0"/>
          <w:numId w:val="0"/>
        </w:numPr>
        <w:ind w:left="540"/>
        <w:rPr>
          <w:rFonts w:eastAsia="Times New Roman"/>
          <w:i/>
          <w:iCs/>
        </w:rPr>
      </w:pPr>
      <w:r w:rsidRPr="00FA3F5B">
        <w:rPr>
          <w:rFonts w:eastAsia="Times New Roman"/>
          <w:i/>
          <w:iCs/>
          <w:cs/>
        </w:rPr>
        <w:t>เงินกู้ยืมระยะสั้นจาก</w:t>
      </w:r>
      <w:r w:rsidRPr="00FA3F5B">
        <w:rPr>
          <w:rFonts w:eastAsia="Times New Roman" w:hint="cs"/>
          <w:i/>
          <w:iCs/>
          <w:cs/>
        </w:rPr>
        <w:t>สถาบันการเงิน</w:t>
      </w:r>
    </w:p>
    <w:p w14:paraId="3F8CC6AB" w14:textId="77777777" w:rsidR="006C3868" w:rsidRPr="006C3868" w:rsidRDefault="006C3868" w:rsidP="00F000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eastAsia="Times New Roman" w:hAnsi="Angsana New" w:cs="Angsana New"/>
          <w:spacing w:val="2"/>
        </w:rPr>
      </w:pPr>
    </w:p>
    <w:p w14:paraId="2BD6D078" w14:textId="23AAEC7B" w:rsidR="00F000D2" w:rsidRDefault="00FA3F5B" w:rsidP="00F000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 w:cs="Angsana New"/>
          <w:i/>
          <w:iCs/>
          <w:spacing w:val="-2"/>
          <w:sz w:val="30"/>
          <w:szCs w:val="30"/>
        </w:rPr>
      </w:pPr>
      <w:r w:rsidRPr="00FA3F5B">
        <w:rPr>
          <w:rFonts w:ascii="Angsana New" w:hAnsi="Angsana New" w:cs="Angsana New"/>
          <w:spacing w:val="-2"/>
          <w:sz w:val="30"/>
          <w:szCs w:val="30"/>
          <w:cs/>
        </w:rPr>
        <w:t xml:space="preserve">ณ วันที่ </w:t>
      </w:r>
      <w:r w:rsidR="00B53767">
        <w:rPr>
          <w:rFonts w:ascii="Angsana New" w:hAnsi="Angsana New" w:cs="Angsana New"/>
          <w:spacing w:val="-2"/>
          <w:sz w:val="30"/>
          <w:szCs w:val="30"/>
        </w:rPr>
        <w:t>31</w:t>
      </w:r>
      <w:r w:rsidRPr="00FA3F5B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>
        <w:rPr>
          <w:rFonts w:ascii="Angsana New" w:hAnsi="Angsana New" w:cs="Angsana New" w:hint="cs"/>
          <w:spacing w:val="-2"/>
          <w:sz w:val="30"/>
          <w:szCs w:val="30"/>
          <w:cs/>
        </w:rPr>
        <w:t>ธันวาคม</w:t>
      </w:r>
      <w:r w:rsidRPr="00FA3F5B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557362">
        <w:rPr>
          <w:rFonts w:ascii="Angsana New" w:hAnsi="Angsana New" w:cs="Angsana New"/>
          <w:spacing w:val="-2"/>
          <w:sz w:val="30"/>
          <w:szCs w:val="30"/>
        </w:rPr>
        <w:t>2566</w:t>
      </w:r>
      <w:r w:rsidR="00BF43C7" w:rsidRPr="00FA3F5B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FA3F5B">
        <w:rPr>
          <w:rFonts w:ascii="Angsana New" w:hAnsi="Angsana New" w:cs="Angsana New"/>
          <w:spacing w:val="-2"/>
          <w:sz w:val="30"/>
          <w:szCs w:val="30"/>
          <w:cs/>
        </w:rPr>
        <w:t>เงินกู้ยืมระยะสั้นจากสถาบันการเงินจำนวน</w:t>
      </w:r>
      <w:r w:rsidRPr="00FA3F5B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E9055B">
        <w:rPr>
          <w:rFonts w:ascii="Angsana New" w:hAnsi="Angsana New" w:cs="Angsana New"/>
          <w:spacing w:val="-2"/>
          <w:sz w:val="30"/>
          <w:szCs w:val="30"/>
        </w:rPr>
        <w:t>700</w:t>
      </w:r>
      <w:r w:rsidR="00BF43C7" w:rsidRPr="00FA3F5B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FA3F5B">
        <w:rPr>
          <w:rFonts w:ascii="Angsana New" w:hAnsi="Angsana New" w:cs="Angsana New"/>
          <w:spacing w:val="-2"/>
          <w:sz w:val="30"/>
          <w:szCs w:val="30"/>
          <w:cs/>
        </w:rPr>
        <w:t xml:space="preserve">ล้านบาทมีกำหนดชำระคืนเมื่อทวงถาม </w:t>
      </w:r>
      <w:r w:rsidRPr="00FA3F5B">
        <w:rPr>
          <w:rFonts w:ascii="Angsana New" w:hAnsi="Angsana New" w:cs="Angsana New"/>
          <w:spacing w:val="-2"/>
          <w:sz w:val="30"/>
          <w:szCs w:val="30"/>
        </w:rPr>
        <w:br/>
      </w:r>
      <w:r w:rsidRPr="00FA3F5B">
        <w:rPr>
          <w:rFonts w:ascii="Angsana New" w:hAnsi="Angsana New" w:cs="Angsana New"/>
          <w:spacing w:val="-2"/>
          <w:sz w:val="30"/>
          <w:szCs w:val="30"/>
          <w:cs/>
        </w:rPr>
        <w:t xml:space="preserve">ซึ่งเงินกู้ยืมดังกล่าวมีดอกเบี้ยในอัตราร้อยละ </w:t>
      </w:r>
      <w:r w:rsidR="00BA5004" w:rsidRPr="00BA5004">
        <w:rPr>
          <w:rFonts w:ascii="Angsana New" w:hAnsi="Angsana New" w:cs="Angsana New"/>
          <w:spacing w:val="-2"/>
          <w:sz w:val="30"/>
          <w:szCs w:val="30"/>
        </w:rPr>
        <w:t>1.83</w:t>
      </w:r>
      <w:r w:rsidR="00F61A86">
        <w:rPr>
          <w:rFonts w:ascii="Angsana New" w:hAnsi="Angsana New" w:cs="Angsana New"/>
          <w:spacing w:val="-2"/>
          <w:sz w:val="30"/>
          <w:szCs w:val="30"/>
        </w:rPr>
        <w:t xml:space="preserve"> - </w:t>
      </w:r>
      <w:r w:rsidR="00BA5004" w:rsidRPr="00BA5004">
        <w:rPr>
          <w:rFonts w:ascii="Angsana New" w:hAnsi="Angsana New" w:cs="Angsana New"/>
          <w:spacing w:val="-2"/>
          <w:sz w:val="30"/>
          <w:szCs w:val="30"/>
        </w:rPr>
        <w:t>3.30</w:t>
      </w:r>
      <w:r w:rsidR="00F61A86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FA3F5B">
        <w:rPr>
          <w:rFonts w:ascii="Angsana New" w:hAnsi="Angsana New" w:cs="Angsana New"/>
          <w:spacing w:val="-2"/>
          <w:sz w:val="30"/>
          <w:szCs w:val="30"/>
          <w:cs/>
        </w:rPr>
        <w:t xml:space="preserve">ต่อปี </w:t>
      </w:r>
      <w:r w:rsidRPr="00FA3F5B">
        <w:rPr>
          <w:rFonts w:ascii="Angsana New" w:hAnsi="Angsana New" w:cs="Angsana New"/>
          <w:i/>
          <w:iCs/>
          <w:spacing w:val="-2"/>
          <w:sz w:val="30"/>
          <w:szCs w:val="30"/>
          <w:cs/>
        </w:rPr>
        <w:t>(</w:t>
      </w:r>
      <w:r w:rsidR="00B53767">
        <w:rPr>
          <w:rFonts w:ascii="Angsana New" w:hAnsi="Angsana New" w:cs="Angsana New"/>
          <w:i/>
          <w:iCs/>
          <w:spacing w:val="-2"/>
          <w:sz w:val="30"/>
          <w:szCs w:val="30"/>
        </w:rPr>
        <w:t>31</w:t>
      </w:r>
      <w:r w:rsidRPr="00FA3F5B">
        <w:rPr>
          <w:rFonts w:ascii="Angsana New" w:hAnsi="Angsana New" w:cs="Angsana New"/>
          <w:i/>
          <w:iCs/>
          <w:spacing w:val="-2"/>
          <w:sz w:val="30"/>
          <w:szCs w:val="30"/>
        </w:rPr>
        <w:t xml:space="preserve"> </w:t>
      </w:r>
      <w:r w:rsidRPr="00FA3F5B">
        <w:rPr>
          <w:rFonts w:ascii="Angsana New" w:hAnsi="Angsana New" w:cs="Angsana New"/>
          <w:i/>
          <w:iCs/>
          <w:spacing w:val="-2"/>
          <w:sz w:val="30"/>
          <w:szCs w:val="30"/>
          <w:cs/>
        </w:rPr>
        <w:t xml:space="preserve">ธันวาคม </w:t>
      </w:r>
      <w:r w:rsidR="00BF43C7">
        <w:rPr>
          <w:rFonts w:ascii="Angsana New" w:hAnsi="Angsana New" w:cs="Angsana New"/>
          <w:i/>
          <w:iCs/>
          <w:spacing w:val="-2"/>
          <w:sz w:val="30"/>
          <w:szCs w:val="30"/>
        </w:rPr>
        <w:t>256</w:t>
      </w:r>
      <w:r w:rsidR="00557362">
        <w:rPr>
          <w:rFonts w:ascii="Angsana New" w:hAnsi="Angsana New" w:cs="Angsana New"/>
          <w:i/>
          <w:iCs/>
          <w:spacing w:val="-2"/>
          <w:sz w:val="30"/>
          <w:szCs w:val="30"/>
        </w:rPr>
        <w:t>5</w:t>
      </w:r>
      <w:r w:rsidRPr="00FA3F5B">
        <w:rPr>
          <w:rFonts w:ascii="Angsana New" w:hAnsi="Angsana New" w:cs="Angsana New"/>
          <w:i/>
          <w:iCs/>
          <w:spacing w:val="-2"/>
          <w:sz w:val="30"/>
          <w:szCs w:val="30"/>
        </w:rPr>
        <w:t xml:space="preserve">: </w:t>
      </w:r>
      <w:r w:rsidRPr="00FA3F5B">
        <w:rPr>
          <w:rFonts w:ascii="Angsana New" w:hAnsi="Angsana New" w:cs="Angsana New"/>
          <w:i/>
          <w:iCs/>
          <w:spacing w:val="-2"/>
          <w:sz w:val="30"/>
          <w:szCs w:val="30"/>
          <w:cs/>
        </w:rPr>
        <w:t>อัตราร้อยละ</w:t>
      </w:r>
      <w:r w:rsidRPr="00FA3F5B">
        <w:rPr>
          <w:rFonts w:ascii="Angsana New" w:hAnsi="Angsana New" w:cs="Angsana New"/>
          <w:i/>
          <w:iCs/>
          <w:spacing w:val="-2"/>
          <w:sz w:val="30"/>
          <w:szCs w:val="30"/>
        </w:rPr>
        <w:t xml:space="preserve"> </w:t>
      </w:r>
      <w:r w:rsidR="00557362" w:rsidRPr="00557362">
        <w:rPr>
          <w:rFonts w:ascii="Angsana New" w:hAnsi="Angsana New" w:cs="Angsana New"/>
          <w:i/>
          <w:iCs/>
          <w:spacing w:val="-2"/>
          <w:sz w:val="30"/>
          <w:szCs w:val="30"/>
        </w:rPr>
        <w:t xml:space="preserve">1.08 - 2.05 </w:t>
      </w:r>
      <w:r w:rsidRPr="00FA3F5B">
        <w:rPr>
          <w:rFonts w:ascii="Angsana New" w:hAnsi="Angsana New" w:cs="Angsana New"/>
          <w:i/>
          <w:iCs/>
          <w:spacing w:val="-2"/>
          <w:sz w:val="30"/>
          <w:szCs w:val="30"/>
          <w:cs/>
        </w:rPr>
        <w:t>ต่อปี)</w:t>
      </w:r>
    </w:p>
    <w:p w14:paraId="6F40C547" w14:textId="77777777" w:rsidR="00762B45" w:rsidRPr="00DB47CF" w:rsidRDefault="00762B45" w:rsidP="00DB47CF">
      <w:pPr>
        <w:pStyle w:val="FSHeadMain"/>
        <w:numPr>
          <w:ilvl w:val="0"/>
          <w:numId w:val="0"/>
        </w:numPr>
        <w:ind w:left="540"/>
        <w:rPr>
          <w:rFonts w:eastAsia="Times New Roman"/>
          <w:i/>
          <w:iCs/>
          <w:sz w:val="22"/>
          <w:szCs w:val="22"/>
        </w:rPr>
      </w:pPr>
    </w:p>
    <w:p w14:paraId="38625073" w14:textId="77777777" w:rsidR="008958D3" w:rsidRPr="00DB47CF" w:rsidRDefault="008958D3" w:rsidP="00DB47CF">
      <w:pPr>
        <w:pStyle w:val="FSHeadMain"/>
        <w:numPr>
          <w:ilvl w:val="0"/>
          <w:numId w:val="0"/>
        </w:numPr>
        <w:ind w:left="540"/>
        <w:rPr>
          <w:rFonts w:eastAsia="Times New Roman"/>
          <w:b w:val="0"/>
          <w:bCs w:val="0"/>
          <w:i/>
          <w:iCs/>
        </w:rPr>
      </w:pPr>
      <w:r w:rsidRPr="00DB47CF">
        <w:rPr>
          <w:rFonts w:eastAsia="Times New Roman" w:hint="cs"/>
          <w:i/>
          <w:iCs/>
          <w:cs/>
        </w:rPr>
        <w:t>วงเงินสินเชื่อที่ยังไม่ได้เบิกใช้</w:t>
      </w:r>
    </w:p>
    <w:p w14:paraId="2EB528EA" w14:textId="77777777" w:rsidR="008958D3" w:rsidRPr="00DB47CF" w:rsidRDefault="008958D3" w:rsidP="009208CB">
      <w:pPr>
        <w:pStyle w:val="FSHeadMain"/>
        <w:numPr>
          <w:ilvl w:val="0"/>
          <w:numId w:val="0"/>
        </w:numPr>
        <w:ind w:left="540"/>
        <w:rPr>
          <w:rFonts w:eastAsia="Times New Roman"/>
          <w:i/>
          <w:iCs/>
          <w:sz w:val="16"/>
          <w:szCs w:val="16"/>
        </w:rPr>
      </w:pPr>
    </w:p>
    <w:p w14:paraId="76EF6A60" w14:textId="705C1E8B" w:rsidR="008958D3" w:rsidRDefault="008958D3" w:rsidP="00E94A5F">
      <w:pPr>
        <w:pStyle w:val="FSContent"/>
      </w:pPr>
      <w:r w:rsidRPr="00175879">
        <w:rPr>
          <w:cs/>
        </w:rPr>
        <w:t xml:space="preserve">ณ วันที่ </w:t>
      </w:r>
      <w:r w:rsidR="00B53767">
        <w:t>31</w:t>
      </w:r>
      <w:r w:rsidR="00892EE6" w:rsidRPr="00175879">
        <w:t xml:space="preserve"> </w:t>
      </w:r>
      <w:r w:rsidR="00892EE6" w:rsidRPr="00175879">
        <w:rPr>
          <w:cs/>
        </w:rPr>
        <w:t xml:space="preserve">ธันวาคม </w:t>
      </w:r>
      <w:r w:rsidR="008C68FC">
        <w:t>2566</w:t>
      </w:r>
      <w:r w:rsidR="00BF43C7" w:rsidRPr="00175879">
        <w:t xml:space="preserve"> </w:t>
      </w:r>
      <w:r w:rsidRPr="00175879">
        <w:rPr>
          <w:cs/>
        </w:rPr>
        <w:t>บริษัทมีวงเงินสินเชื่อที่ยังไม่ได้เบิกใช้จำนวนเงิน</w:t>
      </w:r>
      <w:r w:rsidR="00D31F62" w:rsidRPr="00175879">
        <w:t xml:space="preserve"> </w:t>
      </w:r>
      <w:r w:rsidR="00BA5004" w:rsidRPr="00BA5004">
        <w:t>6</w:t>
      </w:r>
      <w:r w:rsidR="00CC0DD8" w:rsidRPr="00175879">
        <w:t xml:space="preserve"> </w:t>
      </w:r>
      <w:r w:rsidRPr="00175879">
        <w:rPr>
          <w:cs/>
        </w:rPr>
        <w:t>ล้านเหรียญสหรัฐอเมริกา และ</w:t>
      </w:r>
      <w:r w:rsidR="001B5D63" w:rsidRPr="00175879">
        <w:t xml:space="preserve"> </w:t>
      </w:r>
      <w:r w:rsidR="00BA5004" w:rsidRPr="00BA5004">
        <w:t>1,</w:t>
      </w:r>
      <w:r w:rsidR="00E9055B">
        <w:t xml:space="preserve">660 </w:t>
      </w:r>
      <w:r w:rsidRPr="00175879">
        <w:rPr>
          <w:cs/>
        </w:rPr>
        <w:t xml:space="preserve">ล้านบาท </w:t>
      </w:r>
      <w:r w:rsidRPr="00175879">
        <w:rPr>
          <w:i/>
          <w:iCs/>
          <w:cs/>
        </w:rPr>
        <w:t>(</w:t>
      </w:r>
      <w:r w:rsidR="00BF43C7">
        <w:rPr>
          <w:i/>
          <w:iCs/>
        </w:rPr>
        <w:t>256</w:t>
      </w:r>
      <w:r w:rsidR="008C68FC">
        <w:rPr>
          <w:i/>
          <w:iCs/>
        </w:rPr>
        <w:t>5</w:t>
      </w:r>
      <w:r w:rsidRPr="00175879">
        <w:rPr>
          <w:i/>
          <w:iCs/>
        </w:rPr>
        <w:t xml:space="preserve">: </w:t>
      </w:r>
      <w:r w:rsidR="008C68FC" w:rsidRPr="008C68FC">
        <w:rPr>
          <w:i/>
          <w:iCs/>
        </w:rPr>
        <w:t xml:space="preserve">6 </w:t>
      </w:r>
      <w:r w:rsidR="008C68FC" w:rsidRPr="008C68FC">
        <w:rPr>
          <w:rFonts w:hint="cs"/>
          <w:i/>
          <w:iCs/>
          <w:cs/>
        </w:rPr>
        <w:t>ล้านเหรียญสหรัฐอเมริกา</w:t>
      </w:r>
      <w:r w:rsidR="008C68FC" w:rsidRPr="008C68FC">
        <w:rPr>
          <w:i/>
          <w:iCs/>
          <w:cs/>
        </w:rPr>
        <w:t xml:space="preserve"> </w:t>
      </w:r>
      <w:r w:rsidR="008C68FC" w:rsidRPr="008C68FC">
        <w:rPr>
          <w:rFonts w:hint="cs"/>
          <w:i/>
          <w:iCs/>
          <w:cs/>
        </w:rPr>
        <w:t>และ</w:t>
      </w:r>
      <w:r w:rsidR="008C68FC" w:rsidRPr="008C68FC">
        <w:rPr>
          <w:i/>
          <w:iCs/>
          <w:cs/>
        </w:rPr>
        <w:t xml:space="preserve"> </w:t>
      </w:r>
      <w:r w:rsidR="008C68FC" w:rsidRPr="008C68FC">
        <w:rPr>
          <w:i/>
          <w:iCs/>
        </w:rPr>
        <w:t>1,747</w:t>
      </w:r>
      <w:r w:rsidR="00BA5004">
        <w:rPr>
          <w:i/>
          <w:iCs/>
        </w:rPr>
        <w:t xml:space="preserve"> </w:t>
      </w:r>
      <w:r w:rsidR="008C68FC" w:rsidRPr="008C68FC">
        <w:rPr>
          <w:rFonts w:hint="cs"/>
          <w:i/>
          <w:iCs/>
          <w:cs/>
        </w:rPr>
        <w:t>ล้านบาท</w:t>
      </w:r>
      <w:r w:rsidRPr="00175879">
        <w:rPr>
          <w:i/>
          <w:iCs/>
          <w:cs/>
        </w:rPr>
        <w:t>)</w:t>
      </w:r>
      <w:r w:rsidRPr="001764C9">
        <w:t xml:space="preserve"> </w:t>
      </w:r>
      <w:r w:rsidRPr="001764C9">
        <w:rPr>
          <w:cs/>
        </w:rPr>
        <w:t xml:space="preserve"> </w:t>
      </w:r>
    </w:p>
    <w:p w14:paraId="040CE62F" w14:textId="77777777" w:rsidR="00A81CD3" w:rsidRPr="00DB47CF" w:rsidRDefault="00A81CD3" w:rsidP="00A81CD3">
      <w:pPr>
        <w:pStyle w:val="FSHeadMain"/>
        <w:numPr>
          <w:ilvl w:val="0"/>
          <w:numId w:val="0"/>
        </w:numPr>
        <w:ind w:left="518"/>
        <w:rPr>
          <w:sz w:val="18"/>
          <w:szCs w:val="18"/>
        </w:rPr>
      </w:pPr>
    </w:p>
    <w:p w14:paraId="598FD153" w14:textId="0FA690C7" w:rsidR="00D618EA" w:rsidRPr="002F57AC" w:rsidRDefault="00A95E32" w:rsidP="00A95E32">
      <w:pPr>
        <w:pStyle w:val="FSHeadMain"/>
        <w:rPr>
          <w:cs/>
        </w:rPr>
      </w:pPr>
      <w:r w:rsidRPr="002F57AC">
        <w:rPr>
          <w:rFonts w:hint="cs"/>
          <w:cs/>
        </w:rPr>
        <w:t>ประมาณการหนี้สินสำหรับผลประโยชน์พนักงาน</w:t>
      </w:r>
    </w:p>
    <w:p w14:paraId="7D5E30C5" w14:textId="77777777" w:rsidR="00E17722" w:rsidRPr="006C3868" w:rsidRDefault="00E17722" w:rsidP="00A331AA">
      <w:pPr>
        <w:pStyle w:val="FSBlank"/>
        <w:spacing w:line="240" w:lineRule="auto"/>
        <w:rPr>
          <w:sz w:val="24"/>
          <w:szCs w:val="24"/>
        </w:rPr>
      </w:pPr>
    </w:p>
    <w:tbl>
      <w:tblPr>
        <w:tblW w:w="4785" w:type="pct"/>
        <w:tblInd w:w="450" w:type="dxa"/>
        <w:tblBorders>
          <w:bottom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481"/>
        <w:gridCol w:w="1235"/>
        <w:gridCol w:w="237"/>
        <w:gridCol w:w="1239"/>
      </w:tblGrid>
      <w:tr w:rsidR="00F21787" w:rsidRPr="002F57AC" w14:paraId="06C00520" w14:textId="77777777" w:rsidTr="003332A1">
        <w:tc>
          <w:tcPr>
            <w:tcW w:w="3525" w:type="pct"/>
          </w:tcPr>
          <w:p w14:paraId="2181EAAE" w14:textId="03220FF3" w:rsidR="00F21787" w:rsidRPr="002F57AC" w:rsidRDefault="00F21787" w:rsidP="00F21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72" w:type="pct"/>
          </w:tcPr>
          <w:p w14:paraId="1014EB75" w14:textId="292F342B" w:rsidR="00F21787" w:rsidRPr="002F57AC" w:rsidRDefault="00F21787" w:rsidP="00F21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29" w:type="pct"/>
          </w:tcPr>
          <w:p w14:paraId="0D999D9B" w14:textId="77777777" w:rsidR="00F21787" w:rsidRPr="002F57AC" w:rsidRDefault="00F21787" w:rsidP="00F21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74" w:type="pct"/>
          </w:tcPr>
          <w:p w14:paraId="593FFC54" w14:textId="48385BBE" w:rsidR="00F21787" w:rsidRPr="002F57AC" w:rsidRDefault="00F21787" w:rsidP="00F21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</w:tr>
      <w:tr w:rsidR="003B3061" w:rsidRPr="002F57AC" w14:paraId="39F5E91A" w14:textId="77777777" w:rsidTr="003332A1">
        <w:tc>
          <w:tcPr>
            <w:tcW w:w="3525" w:type="pct"/>
          </w:tcPr>
          <w:p w14:paraId="0F91519A" w14:textId="77777777" w:rsidR="003B3061" w:rsidRPr="002F57AC" w:rsidRDefault="003B3061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475" w:type="pct"/>
            <w:gridSpan w:val="3"/>
            <w:noWrap/>
          </w:tcPr>
          <w:p w14:paraId="54F44488" w14:textId="77777777" w:rsidR="003B3061" w:rsidRPr="002F57AC" w:rsidRDefault="003B3061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</w:pPr>
            <w:r w:rsidRPr="002F57AC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C5703C" w:rsidRPr="002F57AC" w14:paraId="4E07C849" w14:textId="77777777" w:rsidTr="003332A1">
        <w:tc>
          <w:tcPr>
            <w:tcW w:w="3525" w:type="pct"/>
          </w:tcPr>
          <w:p w14:paraId="76A99870" w14:textId="77777777" w:rsidR="00C5703C" w:rsidRPr="002F57AC" w:rsidRDefault="00C5703C" w:rsidP="00C57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F57A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ผลประโยชน์พนักงานหลังออกจากงาน</w:t>
            </w:r>
          </w:p>
        </w:tc>
        <w:tc>
          <w:tcPr>
            <w:tcW w:w="672" w:type="pct"/>
            <w:tcBorders>
              <w:bottom w:val="nil"/>
            </w:tcBorders>
          </w:tcPr>
          <w:p w14:paraId="6349F473" w14:textId="3219D9F8" w:rsidR="00C5703C" w:rsidRPr="002F57AC" w:rsidRDefault="00BB095B" w:rsidP="00C57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BB095B">
              <w:rPr>
                <w:rFonts w:ascii="Angsana New" w:hAnsi="Angsana New" w:cs="Angsana New"/>
                <w:sz w:val="30"/>
                <w:szCs w:val="30"/>
              </w:rPr>
              <w:t>112,96</w:t>
            </w:r>
            <w:r w:rsidR="000864B4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29" w:type="pct"/>
            <w:tcBorders>
              <w:bottom w:val="nil"/>
            </w:tcBorders>
          </w:tcPr>
          <w:p w14:paraId="2733D20B" w14:textId="77777777" w:rsidR="00C5703C" w:rsidRPr="002F57AC" w:rsidRDefault="00C5703C" w:rsidP="00C57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4" w:type="pct"/>
            <w:tcBorders>
              <w:bottom w:val="nil"/>
            </w:tcBorders>
          </w:tcPr>
          <w:p w14:paraId="0A0DC9EA" w14:textId="3A8A8B7E" w:rsidR="00C5703C" w:rsidRPr="002F57AC" w:rsidRDefault="00C5703C" w:rsidP="00C57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117,149</w:t>
            </w:r>
          </w:p>
        </w:tc>
      </w:tr>
      <w:tr w:rsidR="00C5703C" w:rsidRPr="002F57AC" w14:paraId="3A6C5E4D" w14:textId="77777777" w:rsidTr="003332A1">
        <w:tc>
          <w:tcPr>
            <w:tcW w:w="3525" w:type="pct"/>
            <w:tcBorders>
              <w:bottom w:val="nil"/>
            </w:tcBorders>
          </w:tcPr>
          <w:p w14:paraId="1B9B6DCA" w14:textId="77777777" w:rsidR="00C5703C" w:rsidRPr="002F57AC" w:rsidRDefault="00C5703C" w:rsidP="00C57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2F57A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672" w:type="pct"/>
            <w:tcBorders>
              <w:bottom w:val="nil"/>
            </w:tcBorders>
          </w:tcPr>
          <w:p w14:paraId="34CFACFC" w14:textId="336BFC01" w:rsidR="00C5703C" w:rsidRPr="002F57AC" w:rsidRDefault="00BB095B" w:rsidP="00C57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BB095B">
              <w:rPr>
                <w:rFonts w:ascii="Angsana New" w:hAnsi="Angsana New" w:cs="Angsana New"/>
                <w:sz w:val="30"/>
                <w:szCs w:val="30"/>
              </w:rPr>
              <w:t>6,979</w:t>
            </w:r>
          </w:p>
        </w:tc>
        <w:tc>
          <w:tcPr>
            <w:tcW w:w="129" w:type="pct"/>
            <w:tcBorders>
              <w:bottom w:val="nil"/>
            </w:tcBorders>
            <w:vAlign w:val="bottom"/>
          </w:tcPr>
          <w:p w14:paraId="1E2C07C8" w14:textId="77777777" w:rsidR="00C5703C" w:rsidRPr="002F57AC" w:rsidRDefault="00C5703C" w:rsidP="00C57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4" w:type="pct"/>
            <w:tcBorders>
              <w:bottom w:val="nil"/>
            </w:tcBorders>
          </w:tcPr>
          <w:p w14:paraId="1A333B08" w14:textId="1D160A44" w:rsidR="00C5703C" w:rsidRPr="002F57AC" w:rsidRDefault="00C5703C" w:rsidP="00C57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7,362</w:t>
            </w:r>
          </w:p>
        </w:tc>
      </w:tr>
      <w:tr w:rsidR="00C5703C" w:rsidRPr="002F57AC" w14:paraId="1480129A" w14:textId="77777777" w:rsidTr="003332A1">
        <w:tc>
          <w:tcPr>
            <w:tcW w:w="3525" w:type="pct"/>
            <w:tcBorders>
              <w:bottom w:val="nil"/>
            </w:tcBorders>
          </w:tcPr>
          <w:p w14:paraId="6A6A72E2" w14:textId="77777777" w:rsidR="00C5703C" w:rsidRPr="002F57AC" w:rsidRDefault="00C5703C" w:rsidP="00C57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2F57A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อื่นๆ</w:t>
            </w:r>
          </w:p>
        </w:tc>
        <w:tc>
          <w:tcPr>
            <w:tcW w:w="672" w:type="pct"/>
            <w:tcBorders>
              <w:top w:val="nil"/>
              <w:bottom w:val="single" w:sz="4" w:space="0" w:color="auto"/>
            </w:tcBorders>
          </w:tcPr>
          <w:p w14:paraId="10C629D0" w14:textId="7DC2CEE7" w:rsidR="00C5703C" w:rsidRPr="002F57AC" w:rsidRDefault="00BB095B" w:rsidP="00C57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BB095B">
              <w:rPr>
                <w:rFonts w:ascii="Angsana New" w:hAnsi="Angsana New" w:cs="Angsana New"/>
                <w:sz w:val="30"/>
                <w:szCs w:val="30"/>
              </w:rPr>
              <w:t>7,375</w:t>
            </w:r>
          </w:p>
        </w:tc>
        <w:tc>
          <w:tcPr>
            <w:tcW w:w="129" w:type="pct"/>
            <w:tcBorders>
              <w:top w:val="nil"/>
              <w:bottom w:val="nil"/>
            </w:tcBorders>
            <w:vAlign w:val="bottom"/>
          </w:tcPr>
          <w:p w14:paraId="1D3EBEA5" w14:textId="77777777" w:rsidR="00C5703C" w:rsidRPr="002F57AC" w:rsidRDefault="00C5703C" w:rsidP="00C57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4" w:type="pct"/>
            <w:tcBorders>
              <w:top w:val="nil"/>
              <w:bottom w:val="single" w:sz="4" w:space="0" w:color="auto"/>
            </w:tcBorders>
          </w:tcPr>
          <w:p w14:paraId="0B248E9F" w14:textId="6B1756EE" w:rsidR="00C5703C" w:rsidRPr="002F57AC" w:rsidRDefault="00C5703C" w:rsidP="00C57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8,186</w:t>
            </w:r>
          </w:p>
        </w:tc>
      </w:tr>
      <w:tr w:rsidR="00C5703C" w:rsidRPr="002F57AC" w14:paraId="212CB5D7" w14:textId="77777777" w:rsidTr="003332A1">
        <w:tc>
          <w:tcPr>
            <w:tcW w:w="3525" w:type="pct"/>
            <w:tcBorders>
              <w:bottom w:val="nil"/>
            </w:tcBorders>
            <w:vAlign w:val="bottom"/>
          </w:tcPr>
          <w:p w14:paraId="10565133" w14:textId="77777777" w:rsidR="00C5703C" w:rsidRPr="002F57AC" w:rsidRDefault="00C5703C" w:rsidP="00C57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2F57A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672" w:type="pct"/>
            <w:tcBorders>
              <w:top w:val="single" w:sz="4" w:space="0" w:color="auto"/>
              <w:bottom w:val="double" w:sz="4" w:space="0" w:color="auto"/>
            </w:tcBorders>
          </w:tcPr>
          <w:p w14:paraId="5A75CE4B" w14:textId="3ABB8118" w:rsidR="00C5703C" w:rsidRPr="002F57AC" w:rsidRDefault="00BB095B" w:rsidP="00C57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B095B">
              <w:rPr>
                <w:rFonts w:ascii="Angsana New" w:hAnsi="Angsana New" w:cs="Angsana New"/>
                <w:b/>
                <w:bCs/>
                <w:sz w:val="30"/>
                <w:szCs w:val="30"/>
              </w:rPr>
              <w:t>127,31</w:t>
            </w:r>
            <w:r w:rsidR="000864B4"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29" w:type="pct"/>
            <w:tcBorders>
              <w:top w:val="nil"/>
              <w:bottom w:val="nil"/>
            </w:tcBorders>
          </w:tcPr>
          <w:p w14:paraId="7477F8FF" w14:textId="77777777" w:rsidR="00C5703C" w:rsidRPr="002F57AC" w:rsidRDefault="00C5703C" w:rsidP="00C57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74" w:type="pct"/>
            <w:tcBorders>
              <w:top w:val="single" w:sz="4" w:space="0" w:color="auto"/>
              <w:bottom w:val="double" w:sz="4" w:space="0" w:color="auto"/>
            </w:tcBorders>
          </w:tcPr>
          <w:p w14:paraId="3998421A" w14:textId="2DD81F67" w:rsidR="00C5703C" w:rsidRPr="002F57AC" w:rsidRDefault="00C5703C" w:rsidP="00C57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ind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132,697</w:t>
            </w:r>
          </w:p>
        </w:tc>
      </w:tr>
    </w:tbl>
    <w:p w14:paraId="3C27966B" w14:textId="77777777" w:rsidR="006C3868" w:rsidRPr="006C3868" w:rsidRDefault="006C3868" w:rsidP="008A3B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both"/>
        <w:rPr>
          <w:rFonts w:ascii="Angsana New" w:hAnsi="Angsana New" w:cs="Angsana New"/>
          <w:b/>
          <w:bCs/>
          <w:i/>
          <w:iCs/>
          <w:color w:val="000000"/>
          <w:sz w:val="24"/>
          <w:szCs w:val="24"/>
          <w:lang w:val="en-GB"/>
        </w:rPr>
      </w:pPr>
    </w:p>
    <w:p w14:paraId="307724B1" w14:textId="16AE6A10" w:rsidR="008A3B85" w:rsidRPr="002F57AC" w:rsidRDefault="008A3B85" w:rsidP="008A3B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both"/>
        <w:rPr>
          <w:rFonts w:ascii="Angsana New" w:hAnsi="Angsana New" w:cs="Angsana New"/>
          <w:b/>
          <w:bCs/>
          <w:i/>
          <w:iCs/>
          <w:color w:val="000000"/>
          <w:sz w:val="30"/>
          <w:szCs w:val="30"/>
          <w:lang w:val="en-GB"/>
        </w:rPr>
      </w:pPr>
      <w:r w:rsidRPr="002F57AC">
        <w:rPr>
          <w:rFonts w:ascii="Angsana New" w:hAnsi="Angsana New" w:cs="Angsana New"/>
          <w:b/>
          <w:bCs/>
          <w:i/>
          <w:iCs/>
          <w:color w:val="000000"/>
          <w:sz w:val="30"/>
          <w:szCs w:val="30"/>
          <w:cs/>
          <w:lang w:val="en-GB"/>
        </w:rPr>
        <w:t>โครงการผลประโยชน์หลังออกจากงาน</w:t>
      </w:r>
    </w:p>
    <w:p w14:paraId="65C75797" w14:textId="77777777" w:rsidR="008A3B85" w:rsidRPr="006C3868" w:rsidRDefault="008A3B85" w:rsidP="008A3B85">
      <w:pPr>
        <w:pStyle w:val="FSBlank"/>
        <w:spacing w:line="240" w:lineRule="auto"/>
        <w:rPr>
          <w:sz w:val="24"/>
          <w:szCs w:val="24"/>
          <w:cs/>
        </w:rPr>
      </w:pPr>
    </w:p>
    <w:p w14:paraId="2B782C06" w14:textId="2E05E157" w:rsidR="008A3B85" w:rsidRPr="002F57AC" w:rsidRDefault="008A3B85" w:rsidP="008A3B85">
      <w:pPr>
        <w:pStyle w:val="FSContent"/>
      </w:pPr>
      <w:r w:rsidRPr="002F57AC">
        <w:rPr>
          <w:cs/>
        </w:rPr>
        <w:t>บริษัทจัดการโครงการ</w:t>
      </w:r>
      <w:r w:rsidRPr="002F57AC">
        <w:rPr>
          <w:rFonts w:hint="cs"/>
          <w:cs/>
        </w:rPr>
        <w:t>ผลประโยชน์ที่กำหนดไว้</w:t>
      </w:r>
      <w:r w:rsidRPr="002F57AC">
        <w:rPr>
          <w:cs/>
        </w:rPr>
        <w:t xml:space="preserve">ตามข้อกำหนดของพระราชบัญญัติคุ้มครองแรงงาน พ.ศ. </w:t>
      </w:r>
      <w:r w:rsidR="00B53767">
        <w:t>2541</w:t>
      </w:r>
      <w:r w:rsidRPr="002F57AC">
        <w:rPr>
          <w:rFonts w:hint="cs"/>
          <w:cs/>
        </w:rPr>
        <w:t xml:space="preserve"> </w:t>
      </w:r>
      <w:r w:rsidRPr="002F57AC">
        <w:rPr>
          <w:cs/>
        </w:rPr>
        <w:br/>
        <w:t>ในการให้ผลประโยชน์เมื่อเกษียณแก่พนักงานตามสิทธิและอายุงาน</w:t>
      </w:r>
      <w:r>
        <w:t xml:space="preserve"> </w:t>
      </w:r>
      <w:r w:rsidRPr="002F57AC">
        <w:rPr>
          <w:rFonts w:hint="cs"/>
          <w:cs/>
        </w:rPr>
        <w:t>โครงการผลประโยชน์ที่กำหนดไว้มีความเสี่ยงจากการประมาณการตามหลักคณิตศาสตร์ประกันภัย</w:t>
      </w:r>
      <w:r w:rsidRPr="002F57AC">
        <w:rPr>
          <w:cs/>
        </w:rPr>
        <w:t xml:space="preserve"> </w:t>
      </w:r>
      <w:r w:rsidRPr="002F57AC">
        <w:rPr>
          <w:rFonts w:hint="cs"/>
          <w:cs/>
        </w:rPr>
        <w:t>ได้แก่</w:t>
      </w:r>
      <w:r w:rsidRPr="002F57AC">
        <w:rPr>
          <w:cs/>
        </w:rPr>
        <w:t xml:space="preserve"> </w:t>
      </w:r>
      <w:r w:rsidRPr="002F57AC">
        <w:rPr>
          <w:rFonts w:hint="cs"/>
          <w:cs/>
        </w:rPr>
        <w:t>ความเสี่ยงของช่วงชีวิต</w:t>
      </w:r>
      <w:r w:rsidRPr="002F57AC">
        <w:rPr>
          <w:cs/>
        </w:rPr>
        <w:t xml:space="preserve"> </w:t>
      </w:r>
      <w:r w:rsidRPr="002F57AC">
        <w:rPr>
          <w:rFonts w:hint="cs"/>
          <w:cs/>
        </w:rPr>
        <w:t>ความเสี่ยงจากอัตราแลกเปลี่ยน</w:t>
      </w:r>
      <w:r w:rsidRPr="002F57AC">
        <w:rPr>
          <w:cs/>
        </w:rPr>
        <w:t xml:space="preserve"> </w:t>
      </w:r>
      <w:r w:rsidRPr="002F57AC">
        <w:rPr>
          <w:rFonts w:hint="cs"/>
          <w:cs/>
        </w:rPr>
        <w:t>ความเสี่ยงจากอัตราดอกเบี้ย</w:t>
      </w:r>
      <w:r w:rsidRPr="002F57AC">
        <w:rPr>
          <w:cs/>
        </w:rPr>
        <w:t xml:space="preserve"> </w:t>
      </w:r>
      <w:r w:rsidRPr="002F57AC">
        <w:rPr>
          <w:rFonts w:hint="cs"/>
          <w:cs/>
        </w:rPr>
        <w:t>และความเสี่ยงจากตลาด</w:t>
      </w:r>
      <w:r w:rsidRPr="002F57AC">
        <w:rPr>
          <w:cs/>
        </w:rPr>
        <w:t xml:space="preserve"> (</w:t>
      </w:r>
      <w:r w:rsidRPr="002F57AC">
        <w:rPr>
          <w:rFonts w:hint="cs"/>
          <w:cs/>
        </w:rPr>
        <w:t>เงินลงทุน</w:t>
      </w:r>
      <w:r w:rsidRPr="002F57AC">
        <w:rPr>
          <w:cs/>
        </w:rPr>
        <w:t>)</w:t>
      </w:r>
    </w:p>
    <w:tbl>
      <w:tblPr>
        <w:tblW w:w="935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581"/>
        <w:gridCol w:w="1267"/>
        <w:gridCol w:w="236"/>
        <w:gridCol w:w="1267"/>
      </w:tblGrid>
      <w:tr w:rsidR="00F21787" w:rsidRPr="00312C48" w14:paraId="4F67E641" w14:textId="77777777" w:rsidTr="008A3B85">
        <w:tc>
          <w:tcPr>
            <w:tcW w:w="6581" w:type="dxa"/>
          </w:tcPr>
          <w:p w14:paraId="7776713F" w14:textId="77777777" w:rsidR="00F21787" w:rsidRPr="003B3061" w:rsidRDefault="00F21787" w:rsidP="00F21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3B306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มูลค่าปัจจุบันของภาระผูกพันตามโครงการผลประโยชน์</w:t>
            </w:r>
          </w:p>
        </w:tc>
        <w:tc>
          <w:tcPr>
            <w:tcW w:w="1267" w:type="dxa"/>
          </w:tcPr>
          <w:p w14:paraId="15E363A4" w14:textId="111C14BC" w:rsidR="00F21787" w:rsidRPr="00312C48" w:rsidRDefault="00F21787" w:rsidP="00F21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236" w:type="dxa"/>
          </w:tcPr>
          <w:p w14:paraId="4F7257D4" w14:textId="77777777" w:rsidR="00F21787" w:rsidRPr="00312C48" w:rsidRDefault="00F21787" w:rsidP="00F21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7" w:type="dxa"/>
          </w:tcPr>
          <w:p w14:paraId="70A04444" w14:textId="20D8EA00" w:rsidR="00F21787" w:rsidRPr="00312C48" w:rsidRDefault="00F21787" w:rsidP="00F21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</w:tr>
      <w:tr w:rsidR="00BF43C7" w:rsidRPr="00312C48" w14:paraId="42E601AC" w14:textId="77777777" w:rsidTr="008A3B85">
        <w:tc>
          <w:tcPr>
            <w:tcW w:w="6581" w:type="dxa"/>
          </w:tcPr>
          <w:p w14:paraId="5FF927B3" w14:textId="77777777" w:rsidR="00BF43C7" w:rsidRPr="003B3061" w:rsidRDefault="00BF43C7" w:rsidP="00BF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70" w:type="dxa"/>
            <w:gridSpan w:val="3"/>
            <w:vAlign w:val="bottom"/>
          </w:tcPr>
          <w:p w14:paraId="7474E0EE" w14:textId="77777777" w:rsidR="00BF43C7" w:rsidRPr="00312C48" w:rsidRDefault="00BF43C7" w:rsidP="00BF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1" w:right="-11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312C48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312C48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C5703C" w:rsidRPr="00312C48" w14:paraId="3C6626FC" w14:textId="77777777" w:rsidTr="008A3B85">
        <w:tc>
          <w:tcPr>
            <w:tcW w:w="6581" w:type="dxa"/>
          </w:tcPr>
          <w:p w14:paraId="0CDAFD07" w14:textId="5D45F54B" w:rsidR="00C5703C" w:rsidRPr="003B3061" w:rsidRDefault="00C5703C" w:rsidP="00C57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3B306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cs="Angsana New" w:hint="cs"/>
                <w:sz w:val="30"/>
                <w:szCs w:val="30"/>
              </w:rPr>
              <w:t>1</w:t>
            </w:r>
            <w:r w:rsidRPr="003B3061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Pr="003B3061">
              <w:rPr>
                <w:rFonts w:ascii="Angsana New" w:hAnsi="Angsana New" w:cs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267" w:type="dxa"/>
            <w:vAlign w:val="bottom"/>
          </w:tcPr>
          <w:p w14:paraId="4829AB57" w14:textId="1450D041" w:rsidR="00C5703C" w:rsidRPr="00312C48" w:rsidRDefault="00840DFE" w:rsidP="00C57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1"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40DFE">
              <w:rPr>
                <w:rFonts w:ascii="Angsana New" w:hAnsi="Angsana New" w:cs="Angsana New"/>
                <w:sz w:val="30"/>
                <w:szCs w:val="30"/>
              </w:rPr>
              <w:t>117,149</w:t>
            </w:r>
          </w:p>
        </w:tc>
        <w:tc>
          <w:tcPr>
            <w:tcW w:w="236" w:type="dxa"/>
          </w:tcPr>
          <w:p w14:paraId="019F127C" w14:textId="77777777" w:rsidR="00C5703C" w:rsidRPr="00312C48" w:rsidRDefault="00C5703C" w:rsidP="00C57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1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7" w:type="dxa"/>
            <w:vAlign w:val="bottom"/>
          </w:tcPr>
          <w:p w14:paraId="4E94C569" w14:textId="7C66D663" w:rsidR="00C5703C" w:rsidRPr="00312C48" w:rsidRDefault="00C5703C" w:rsidP="00C57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1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120,467</w:t>
            </w:r>
          </w:p>
        </w:tc>
      </w:tr>
      <w:tr w:rsidR="00C5703C" w:rsidRPr="00312C48" w14:paraId="3DF7D3C2" w14:textId="77777777" w:rsidTr="008A3B85">
        <w:tc>
          <w:tcPr>
            <w:tcW w:w="6581" w:type="dxa"/>
          </w:tcPr>
          <w:p w14:paraId="35F26EAF" w14:textId="77777777" w:rsidR="00C5703C" w:rsidRPr="003B3061" w:rsidRDefault="00C5703C" w:rsidP="00C57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540"/>
              <w:jc w:val="both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267" w:type="dxa"/>
          </w:tcPr>
          <w:p w14:paraId="308D00F3" w14:textId="77777777" w:rsidR="00C5703C" w:rsidRPr="00312C48" w:rsidRDefault="00C5703C" w:rsidP="00C57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firstLine="540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</w:tcPr>
          <w:p w14:paraId="2C6A27CC" w14:textId="77777777" w:rsidR="00C5703C" w:rsidRPr="00312C48" w:rsidRDefault="00C5703C" w:rsidP="00C57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firstLine="540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267" w:type="dxa"/>
          </w:tcPr>
          <w:p w14:paraId="7F857574" w14:textId="77777777" w:rsidR="00C5703C" w:rsidRPr="00312C48" w:rsidRDefault="00C5703C" w:rsidP="00C57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firstLine="540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lang w:val="en-GB"/>
              </w:rPr>
            </w:pPr>
          </w:p>
        </w:tc>
      </w:tr>
      <w:tr w:rsidR="00C5703C" w:rsidRPr="00312C48" w14:paraId="5828884D" w14:textId="77777777" w:rsidTr="008A3B85">
        <w:tc>
          <w:tcPr>
            <w:tcW w:w="6581" w:type="dxa"/>
          </w:tcPr>
          <w:p w14:paraId="6783939D" w14:textId="77777777" w:rsidR="00C5703C" w:rsidRPr="000F09C6" w:rsidRDefault="00C5703C" w:rsidP="00C57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0F09C6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267" w:type="dxa"/>
          </w:tcPr>
          <w:p w14:paraId="3DC2DB95" w14:textId="77777777" w:rsidR="00C5703C" w:rsidRPr="00312C48" w:rsidRDefault="00C5703C" w:rsidP="00C57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1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76EAC08" w14:textId="77777777" w:rsidR="00C5703C" w:rsidRPr="00312C48" w:rsidRDefault="00C5703C" w:rsidP="00C57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1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14:paraId="6BCAA4FE" w14:textId="77777777" w:rsidR="00C5703C" w:rsidRPr="00312C48" w:rsidRDefault="00C5703C" w:rsidP="00C57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1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5703C" w:rsidRPr="00312C48" w14:paraId="4920647F" w14:textId="77777777" w:rsidTr="008A3B85">
        <w:tc>
          <w:tcPr>
            <w:tcW w:w="6581" w:type="dxa"/>
          </w:tcPr>
          <w:p w14:paraId="2601DEB2" w14:textId="77777777" w:rsidR="00C5703C" w:rsidRPr="003B3061" w:rsidRDefault="00C5703C" w:rsidP="00C5703C">
            <w:pPr>
              <w:tabs>
                <w:tab w:val="left" w:pos="540"/>
              </w:tabs>
              <w:spacing w:line="240" w:lineRule="auto"/>
              <w:ind w:left="342" w:hanging="342"/>
              <w:rPr>
                <w:rFonts w:ascii="Angsana New" w:hAnsi="Angsana New" w:cs="Angsana New"/>
                <w:sz w:val="30"/>
                <w:szCs w:val="30"/>
              </w:rPr>
            </w:pPr>
            <w:r w:rsidRPr="003B3061">
              <w:rPr>
                <w:rFonts w:ascii="Angsana New" w:hAnsi="Angsana New" w:cs="Angsana New" w:hint="cs"/>
                <w:sz w:val="30"/>
                <w:szCs w:val="30"/>
                <w:cs/>
              </w:rPr>
              <w:t>ต้นทุนบริการปัจจุบัน</w:t>
            </w:r>
            <w:r w:rsidRPr="003B3061">
              <w:rPr>
                <w:rFonts w:ascii="Angsana New" w:hAnsi="Angsana New" w:cs="Angsana New" w:hint="cs"/>
                <w:sz w:val="30"/>
                <w:szCs w:val="30"/>
              </w:rPr>
              <w:t xml:space="preserve">   </w:t>
            </w:r>
          </w:p>
        </w:tc>
        <w:tc>
          <w:tcPr>
            <w:tcW w:w="1267" w:type="dxa"/>
          </w:tcPr>
          <w:p w14:paraId="30C91BA5" w14:textId="6D7F0B00" w:rsidR="00C5703C" w:rsidRPr="00312C48" w:rsidRDefault="00BB095B" w:rsidP="00C57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1" w:right="-115"/>
              <w:rPr>
                <w:rFonts w:ascii="Angsana New" w:hAnsi="Angsana New" w:cs="Angsana New"/>
                <w:sz w:val="30"/>
                <w:szCs w:val="30"/>
              </w:rPr>
            </w:pPr>
            <w:r w:rsidRPr="00BB095B">
              <w:rPr>
                <w:rFonts w:ascii="Angsana New" w:hAnsi="Angsana New" w:cs="Angsana New"/>
                <w:sz w:val="30"/>
                <w:szCs w:val="30"/>
              </w:rPr>
              <w:t>6,377</w:t>
            </w:r>
          </w:p>
        </w:tc>
        <w:tc>
          <w:tcPr>
            <w:tcW w:w="236" w:type="dxa"/>
          </w:tcPr>
          <w:p w14:paraId="2E365FA3" w14:textId="77777777" w:rsidR="00C5703C" w:rsidRPr="00312C48" w:rsidRDefault="00C5703C" w:rsidP="00C57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1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14:paraId="76FFA9C2" w14:textId="56FB1B06" w:rsidR="00C5703C" w:rsidRPr="00312C48" w:rsidRDefault="00C5703C" w:rsidP="00C57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1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7,291</w:t>
            </w:r>
          </w:p>
        </w:tc>
      </w:tr>
      <w:tr w:rsidR="00C5703C" w:rsidRPr="00312C48" w14:paraId="2480B008" w14:textId="77777777" w:rsidTr="008A3B85">
        <w:tc>
          <w:tcPr>
            <w:tcW w:w="6581" w:type="dxa"/>
          </w:tcPr>
          <w:p w14:paraId="40E0D402" w14:textId="77777777" w:rsidR="00C5703C" w:rsidRPr="003B3061" w:rsidRDefault="00C5703C" w:rsidP="00C5703C">
            <w:pPr>
              <w:tabs>
                <w:tab w:val="left" w:pos="540"/>
              </w:tabs>
              <w:spacing w:line="240" w:lineRule="auto"/>
              <w:ind w:left="342" w:hanging="342"/>
              <w:rPr>
                <w:rFonts w:ascii="Angsana New" w:hAnsi="Angsana New" w:cs="Angsana New"/>
                <w:sz w:val="30"/>
                <w:szCs w:val="30"/>
              </w:rPr>
            </w:pPr>
            <w:r w:rsidRPr="003B3061"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267" w:type="dxa"/>
          </w:tcPr>
          <w:p w14:paraId="0C323343" w14:textId="1193CF65" w:rsidR="00C5703C" w:rsidRPr="00312C48" w:rsidRDefault="00BB095B" w:rsidP="00C57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1" w:right="-115"/>
              <w:rPr>
                <w:rFonts w:ascii="Angsana New" w:hAnsi="Angsana New" w:cs="Angsana New"/>
                <w:sz w:val="30"/>
                <w:szCs w:val="30"/>
              </w:rPr>
            </w:pPr>
            <w:r w:rsidRPr="00BB095B">
              <w:rPr>
                <w:rFonts w:ascii="Angsana New" w:hAnsi="Angsana New" w:cs="Angsana New"/>
                <w:sz w:val="30"/>
                <w:szCs w:val="30"/>
              </w:rPr>
              <w:t>1,772</w:t>
            </w:r>
          </w:p>
        </w:tc>
        <w:tc>
          <w:tcPr>
            <w:tcW w:w="236" w:type="dxa"/>
          </w:tcPr>
          <w:p w14:paraId="7CE53F58" w14:textId="77777777" w:rsidR="00C5703C" w:rsidRPr="00312C48" w:rsidRDefault="00C5703C" w:rsidP="00C57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1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14:paraId="01BC010B" w14:textId="4F808382" w:rsidR="00C5703C" w:rsidRPr="00312C48" w:rsidRDefault="00C5703C" w:rsidP="00C57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1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1,702</w:t>
            </w:r>
          </w:p>
        </w:tc>
      </w:tr>
      <w:tr w:rsidR="00C5703C" w:rsidRPr="00312C48" w14:paraId="6C7D26F8" w14:textId="77777777" w:rsidTr="008A3B85">
        <w:tc>
          <w:tcPr>
            <w:tcW w:w="6581" w:type="dxa"/>
          </w:tcPr>
          <w:p w14:paraId="77EDDCC0" w14:textId="77777777" w:rsidR="00C5703C" w:rsidRPr="003B3061" w:rsidRDefault="00C5703C" w:rsidP="00C57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14:paraId="7B3AAB48" w14:textId="5D7333A3" w:rsidR="00C5703C" w:rsidRPr="00312C48" w:rsidRDefault="00BB095B" w:rsidP="00C57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1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B095B">
              <w:rPr>
                <w:rFonts w:ascii="Angsana New" w:hAnsi="Angsana New" w:cs="Angsana New"/>
                <w:b/>
                <w:bCs/>
                <w:sz w:val="30"/>
                <w:szCs w:val="30"/>
              </w:rPr>
              <w:t>8,149</w:t>
            </w:r>
          </w:p>
        </w:tc>
        <w:tc>
          <w:tcPr>
            <w:tcW w:w="236" w:type="dxa"/>
          </w:tcPr>
          <w:p w14:paraId="14C9DAFA" w14:textId="77777777" w:rsidR="00C5703C" w:rsidRPr="00312C48" w:rsidRDefault="00C5703C" w:rsidP="00C57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1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14:paraId="1EE25900" w14:textId="4F79B246" w:rsidR="00C5703C" w:rsidRPr="00312C48" w:rsidRDefault="00C5703C" w:rsidP="00C57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1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8,993</w:t>
            </w:r>
          </w:p>
        </w:tc>
      </w:tr>
      <w:tr w:rsidR="00345499" w:rsidRPr="00312C48" w14:paraId="1FFC313E" w14:textId="77777777" w:rsidTr="000F09C6">
        <w:tc>
          <w:tcPr>
            <w:tcW w:w="6581" w:type="dxa"/>
          </w:tcPr>
          <w:p w14:paraId="2AABBB68" w14:textId="236FAEE7" w:rsidR="00345499" w:rsidRPr="003B3061" w:rsidRDefault="00345499" w:rsidP="00BF43C7">
            <w:pPr>
              <w:tabs>
                <w:tab w:val="left" w:pos="540"/>
              </w:tabs>
              <w:spacing w:line="240" w:lineRule="auto"/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7" w:type="dxa"/>
          </w:tcPr>
          <w:p w14:paraId="19416045" w14:textId="77777777" w:rsidR="00345499" w:rsidRPr="00312C48" w:rsidRDefault="00345499" w:rsidP="00BF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1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C170896" w14:textId="77777777" w:rsidR="00345499" w:rsidRPr="00312C48" w:rsidRDefault="00345499" w:rsidP="00BF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1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14:paraId="1AB15450" w14:textId="77777777" w:rsidR="00345499" w:rsidRDefault="00345499" w:rsidP="00BF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1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45499" w:rsidRPr="00312C48" w14:paraId="155E83D6" w14:textId="77777777" w:rsidTr="00201372">
        <w:tc>
          <w:tcPr>
            <w:tcW w:w="6581" w:type="dxa"/>
          </w:tcPr>
          <w:p w14:paraId="7C515E07" w14:textId="5814C84D" w:rsidR="00345499" w:rsidRPr="00DB47CF" w:rsidRDefault="00345499" w:rsidP="00345499">
            <w:pPr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color w:val="000000"/>
              </w:rPr>
            </w:pPr>
            <w:r w:rsidRPr="003B3061">
              <w:rPr>
                <w:rFonts w:ascii="Angsana New" w:hAnsi="Angsana New" w:cs="Angsana New" w:hint="cs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58912EE3" w14:textId="1C8B9BEE" w:rsidR="00345499" w:rsidRPr="00DB47CF" w:rsidRDefault="00345499" w:rsidP="00C57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1" w:right="-115"/>
              <w:rPr>
                <w:rFonts w:ascii="Angsana New" w:hAnsi="Angsana New" w:cs="Angsana New"/>
              </w:rPr>
            </w:pPr>
            <w:r w:rsidRPr="00BB095B">
              <w:rPr>
                <w:rFonts w:ascii="Angsana New" w:hAnsi="Angsana New" w:cs="Angsana New"/>
                <w:sz w:val="30"/>
                <w:szCs w:val="30"/>
              </w:rPr>
              <w:t>(12,337)</w:t>
            </w:r>
          </w:p>
        </w:tc>
        <w:tc>
          <w:tcPr>
            <w:tcW w:w="236" w:type="dxa"/>
          </w:tcPr>
          <w:p w14:paraId="54C091C1" w14:textId="77777777" w:rsidR="00345499" w:rsidRPr="00DB47CF" w:rsidRDefault="00345499" w:rsidP="00C57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1" w:right="-115"/>
              <w:rPr>
                <w:rFonts w:ascii="Angsana New" w:hAnsi="Angsana New" w:cs="Angsana New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7AA48A67" w14:textId="32E9C238" w:rsidR="00345499" w:rsidRPr="00DB47CF" w:rsidRDefault="00345499" w:rsidP="0034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1" w:right="-115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(12,311)</w:t>
            </w:r>
          </w:p>
        </w:tc>
      </w:tr>
      <w:tr w:rsidR="00345499" w:rsidRPr="00312C48" w14:paraId="7C5E457E" w14:textId="77777777" w:rsidTr="00201372">
        <w:tc>
          <w:tcPr>
            <w:tcW w:w="6581" w:type="dxa"/>
          </w:tcPr>
          <w:p w14:paraId="3479B8C0" w14:textId="4CCCA021" w:rsidR="00345499" w:rsidRPr="003B3061" w:rsidRDefault="00345499" w:rsidP="00C5703C">
            <w:pPr>
              <w:tabs>
                <w:tab w:val="left" w:pos="540"/>
              </w:tabs>
              <w:spacing w:line="240" w:lineRule="auto"/>
              <w:ind w:left="342" w:hanging="34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14:paraId="3CB15E6A" w14:textId="565215DF" w:rsidR="00345499" w:rsidRPr="00312C48" w:rsidRDefault="00345499" w:rsidP="00C57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1" w:right="-115"/>
              <w:rPr>
                <w:rFonts w:ascii="Angsana New" w:hAnsi="Angsana New" w:cs="Angsana New"/>
                <w:sz w:val="30"/>
                <w:szCs w:val="30"/>
              </w:rPr>
            </w:pPr>
            <w:r w:rsidRPr="00BB095B">
              <w:rPr>
                <w:rFonts w:ascii="Angsana New" w:hAnsi="Angsana New" w:cs="Angsana New"/>
                <w:b/>
                <w:bCs/>
                <w:sz w:val="30"/>
                <w:szCs w:val="30"/>
              </w:rPr>
              <w:t>(12,337)</w:t>
            </w:r>
          </w:p>
        </w:tc>
        <w:tc>
          <w:tcPr>
            <w:tcW w:w="236" w:type="dxa"/>
          </w:tcPr>
          <w:p w14:paraId="7B7FD8FA" w14:textId="77777777" w:rsidR="00345499" w:rsidRPr="00312C48" w:rsidRDefault="00345499" w:rsidP="00C57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1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14:paraId="72B3F22B" w14:textId="6743889F" w:rsidR="00345499" w:rsidRPr="00312C48" w:rsidRDefault="00345499" w:rsidP="00C57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1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(12,311)</w:t>
            </w:r>
          </w:p>
        </w:tc>
      </w:tr>
      <w:tr w:rsidR="00345499" w:rsidRPr="00312C48" w14:paraId="0B7330CD" w14:textId="77777777" w:rsidTr="00201372">
        <w:tc>
          <w:tcPr>
            <w:tcW w:w="6581" w:type="dxa"/>
          </w:tcPr>
          <w:p w14:paraId="479CE5F0" w14:textId="77777777" w:rsidR="00345499" w:rsidRPr="003B3061" w:rsidRDefault="00345499" w:rsidP="00C57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vAlign w:val="bottom"/>
          </w:tcPr>
          <w:p w14:paraId="692E0911" w14:textId="24DD178D" w:rsidR="00345499" w:rsidRPr="006B4A3B" w:rsidRDefault="00345499" w:rsidP="00C57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1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61ECC0F" w14:textId="77777777" w:rsidR="00345499" w:rsidRPr="00DB47CF" w:rsidRDefault="00345499" w:rsidP="00C57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1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vAlign w:val="bottom"/>
          </w:tcPr>
          <w:p w14:paraId="06873119" w14:textId="50DD4341" w:rsidR="00345499" w:rsidRPr="006B4A3B" w:rsidRDefault="00345499" w:rsidP="00C57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1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345499" w:rsidRPr="00312C48" w14:paraId="653B53D2" w14:textId="77777777" w:rsidTr="00201372">
        <w:tc>
          <w:tcPr>
            <w:tcW w:w="6581" w:type="dxa"/>
          </w:tcPr>
          <w:p w14:paraId="5D23DC19" w14:textId="5369F5F2" w:rsidR="00345499" w:rsidRPr="00DB47CF" w:rsidRDefault="00345499" w:rsidP="00C57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cs/>
              </w:rPr>
            </w:pPr>
            <w:r w:rsidRPr="003B306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31</w:t>
            </w:r>
            <w:r w:rsidRPr="003B306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67" w:type="dxa"/>
            <w:tcBorders>
              <w:bottom w:val="double" w:sz="4" w:space="0" w:color="auto"/>
            </w:tcBorders>
            <w:vAlign w:val="bottom"/>
          </w:tcPr>
          <w:p w14:paraId="43BF8AB1" w14:textId="5858D335" w:rsidR="00345499" w:rsidRPr="00DB47CF" w:rsidRDefault="00345499" w:rsidP="00C57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1" w:right="-115"/>
              <w:rPr>
                <w:rFonts w:ascii="Angsana New" w:hAnsi="Angsana New" w:cs="Angsana New"/>
                <w:b/>
                <w:bCs/>
              </w:rPr>
            </w:pPr>
            <w:r w:rsidRPr="00BB095B">
              <w:rPr>
                <w:rFonts w:ascii="Angsana New" w:hAnsi="Angsana New" w:cs="Angsana New"/>
                <w:b/>
                <w:bCs/>
                <w:sz w:val="30"/>
                <w:szCs w:val="30"/>
              </w:rPr>
              <w:t>112,96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26387973" w14:textId="77777777" w:rsidR="00345499" w:rsidRPr="00DB47CF" w:rsidRDefault="00345499" w:rsidP="00C57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1" w:right="-115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67" w:type="dxa"/>
            <w:tcBorders>
              <w:bottom w:val="double" w:sz="4" w:space="0" w:color="auto"/>
            </w:tcBorders>
            <w:vAlign w:val="bottom"/>
          </w:tcPr>
          <w:p w14:paraId="5F97FFC0" w14:textId="4919C705" w:rsidR="00345499" w:rsidRPr="00DB47CF" w:rsidRDefault="00345499" w:rsidP="00C57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1" w:right="-115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117,149</w:t>
            </w:r>
          </w:p>
        </w:tc>
      </w:tr>
    </w:tbl>
    <w:p w14:paraId="1A16C40A" w14:textId="77777777" w:rsidR="003332A1" w:rsidRPr="003332A1" w:rsidRDefault="003332A1">
      <w:pPr>
        <w:rPr>
          <w:rFonts w:ascii="Angsana New" w:hAnsi="Angsana New" w:cs="Angsana New"/>
          <w:sz w:val="30"/>
          <w:szCs w:val="30"/>
        </w:rPr>
      </w:pPr>
    </w:p>
    <w:tbl>
      <w:tblPr>
        <w:tblW w:w="93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570"/>
        <w:gridCol w:w="1267"/>
        <w:gridCol w:w="236"/>
        <w:gridCol w:w="1267"/>
      </w:tblGrid>
      <w:tr w:rsidR="00F21787" w:rsidRPr="008922C8" w14:paraId="344EC3A7" w14:textId="77777777" w:rsidTr="003332A1">
        <w:tc>
          <w:tcPr>
            <w:tcW w:w="6570" w:type="dxa"/>
          </w:tcPr>
          <w:p w14:paraId="54F0E72F" w14:textId="6F44BBC1" w:rsidR="00F21787" w:rsidRPr="008A3B85" w:rsidRDefault="00F21787" w:rsidP="00F21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8A3B85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ข้อสมมติหลักในการประมาณการตามหลักคณิตศาสตร์ประกันภัย</w:t>
            </w:r>
          </w:p>
        </w:tc>
        <w:tc>
          <w:tcPr>
            <w:tcW w:w="1267" w:type="dxa"/>
          </w:tcPr>
          <w:p w14:paraId="38E1C739" w14:textId="3CE69A6B" w:rsidR="00F21787" w:rsidRPr="008922C8" w:rsidRDefault="00F21787" w:rsidP="00F21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236" w:type="dxa"/>
          </w:tcPr>
          <w:p w14:paraId="48A4A4AE" w14:textId="77777777" w:rsidR="00F21787" w:rsidRPr="008922C8" w:rsidRDefault="00F21787" w:rsidP="00F21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7" w:type="dxa"/>
          </w:tcPr>
          <w:p w14:paraId="6F4E9248" w14:textId="3421453B" w:rsidR="00F21787" w:rsidRPr="008922C8" w:rsidRDefault="00F21787" w:rsidP="00F21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</w:tr>
      <w:tr w:rsidR="00BF43C7" w:rsidRPr="008922C8" w14:paraId="69F9642E" w14:textId="77777777" w:rsidTr="003332A1">
        <w:tc>
          <w:tcPr>
            <w:tcW w:w="6570" w:type="dxa"/>
          </w:tcPr>
          <w:p w14:paraId="4CB49BEF" w14:textId="77777777" w:rsidR="00BF43C7" w:rsidRPr="008922C8" w:rsidRDefault="00BF43C7" w:rsidP="00BF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770" w:type="dxa"/>
            <w:gridSpan w:val="3"/>
          </w:tcPr>
          <w:p w14:paraId="47CEF77D" w14:textId="77777777" w:rsidR="00BF43C7" w:rsidRPr="008922C8" w:rsidRDefault="00BF43C7" w:rsidP="00BF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 w:firstLine="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8922C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BF43C7" w:rsidRPr="008922C8" w14:paraId="15DBC55F" w14:textId="77777777" w:rsidTr="003332A1">
        <w:tc>
          <w:tcPr>
            <w:tcW w:w="6570" w:type="dxa"/>
          </w:tcPr>
          <w:p w14:paraId="1F851686" w14:textId="77777777" w:rsidR="00BF43C7" w:rsidRPr="008922C8" w:rsidRDefault="00BF43C7" w:rsidP="00BF43C7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8922C8">
              <w:rPr>
                <w:rFonts w:ascii="Angsana New" w:hAnsi="Angsana New" w:cs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267" w:type="dxa"/>
            <w:vAlign w:val="bottom"/>
          </w:tcPr>
          <w:p w14:paraId="4FBDD60A" w14:textId="52E54C26" w:rsidR="00BF43C7" w:rsidRPr="008922C8" w:rsidRDefault="00BB095B" w:rsidP="00BF43C7">
            <w:pPr>
              <w:tabs>
                <w:tab w:val="left" w:pos="540"/>
              </w:tabs>
              <w:spacing w:line="240" w:lineRule="auto"/>
              <w:ind w:left="342" w:hanging="34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B095B">
              <w:rPr>
                <w:rFonts w:ascii="Angsana New" w:hAnsi="Angsana New" w:cs="Angsana New"/>
                <w:sz w:val="30"/>
                <w:szCs w:val="30"/>
              </w:rPr>
              <w:t>1.9</w:t>
            </w:r>
          </w:p>
        </w:tc>
        <w:tc>
          <w:tcPr>
            <w:tcW w:w="236" w:type="dxa"/>
          </w:tcPr>
          <w:p w14:paraId="40C922C9" w14:textId="77777777" w:rsidR="00BF43C7" w:rsidRPr="008922C8" w:rsidRDefault="00BF43C7" w:rsidP="00BF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7" w:type="dxa"/>
            <w:vAlign w:val="bottom"/>
          </w:tcPr>
          <w:p w14:paraId="7F485B19" w14:textId="06AF9D69" w:rsidR="00BF43C7" w:rsidRPr="008922C8" w:rsidRDefault="00BF43C7" w:rsidP="00BF43C7">
            <w:pPr>
              <w:tabs>
                <w:tab w:val="left" w:pos="540"/>
              </w:tabs>
              <w:spacing w:line="240" w:lineRule="auto"/>
              <w:ind w:left="342" w:hanging="34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1.9</w:t>
            </w:r>
          </w:p>
        </w:tc>
      </w:tr>
      <w:tr w:rsidR="00BF43C7" w:rsidRPr="008922C8" w14:paraId="1C6C70B9" w14:textId="77777777" w:rsidTr="003332A1">
        <w:tc>
          <w:tcPr>
            <w:tcW w:w="6570" w:type="dxa"/>
          </w:tcPr>
          <w:p w14:paraId="2B2F8795" w14:textId="77777777" w:rsidR="00BF43C7" w:rsidRPr="008922C8" w:rsidRDefault="00BF43C7" w:rsidP="00BF43C7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8922C8">
              <w:rPr>
                <w:rFonts w:ascii="Angsana New" w:hAnsi="Angsana New" w:cs="Angsana New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267" w:type="dxa"/>
            <w:vAlign w:val="bottom"/>
          </w:tcPr>
          <w:p w14:paraId="59713033" w14:textId="41A72579" w:rsidR="00BF43C7" w:rsidRPr="008922C8" w:rsidRDefault="00BB095B" w:rsidP="00BF43C7">
            <w:pPr>
              <w:tabs>
                <w:tab w:val="left" w:pos="540"/>
              </w:tabs>
              <w:spacing w:line="240" w:lineRule="auto"/>
              <w:ind w:left="342" w:hanging="34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14:paraId="665302E5" w14:textId="77777777" w:rsidR="00BF43C7" w:rsidRPr="008922C8" w:rsidRDefault="00BF43C7" w:rsidP="00BF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7" w:type="dxa"/>
            <w:vAlign w:val="bottom"/>
          </w:tcPr>
          <w:p w14:paraId="19A2FA63" w14:textId="36C3FD2D" w:rsidR="00BF43C7" w:rsidRPr="008922C8" w:rsidRDefault="00BF43C7" w:rsidP="00BF43C7">
            <w:pPr>
              <w:tabs>
                <w:tab w:val="left" w:pos="540"/>
              </w:tabs>
              <w:spacing w:line="240" w:lineRule="auto"/>
              <w:ind w:left="342" w:hanging="34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</w:tr>
      <w:tr w:rsidR="00BF43C7" w:rsidRPr="008922C8" w14:paraId="6A13D20B" w14:textId="77777777" w:rsidTr="003332A1">
        <w:tc>
          <w:tcPr>
            <w:tcW w:w="6570" w:type="dxa"/>
          </w:tcPr>
          <w:p w14:paraId="072D2AFF" w14:textId="77777777" w:rsidR="00BF43C7" w:rsidRPr="008922C8" w:rsidRDefault="00BF43C7" w:rsidP="00BF43C7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922C8">
              <w:rPr>
                <w:rFonts w:ascii="Angsana New" w:hAnsi="Angsana New" w:cs="Angsana New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267" w:type="dxa"/>
            <w:vAlign w:val="bottom"/>
          </w:tcPr>
          <w:p w14:paraId="6AD73E8B" w14:textId="08BB32F5" w:rsidR="00BF43C7" w:rsidRPr="00FA3F5B" w:rsidRDefault="00BB095B" w:rsidP="00BF43C7">
            <w:pPr>
              <w:tabs>
                <w:tab w:val="left" w:pos="540"/>
              </w:tabs>
              <w:spacing w:line="240" w:lineRule="auto"/>
              <w:ind w:left="342" w:hanging="34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0 - 14</w:t>
            </w:r>
          </w:p>
        </w:tc>
        <w:tc>
          <w:tcPr>
            <w:tcW w:w="236" w:type="dxa"/>
          </w:tcPr>
          <w:p w14:paraId="5E874664" w14:textId="77777777" w:rsidR="00BF43C7" w:rsidRPr="008922C8" w:rsidRDefault="00BF43C7" w:rsidP="00BF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7" w:type="dxa"/>
            <w:vAlign w:val="bottom"/>
          </w:tcPr>
          <w:p w14:paraId="06A459C0" w14:textId="0E3CEA05" w:rsidR="00BF43C7" w:rsidRPr="008922C8" w:rsidRDefault="00BF43C7" w:rsidP="00BF43C7">
            <w:pPr>
              <w:tabs>
                <w:tab w:val="left" w:pos="540"/>
              </w:tabs>
              <w:spacing w:line="240" w:lineRule="auto"/>
              <w:ind w:left="342" w:hanging="34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0 - 14</w:t>
            </w:r>
          </w:p>
        </w:tc>
      </w:tr>
    </w:tbl>
    <w:p w14:paraId="156DF226" w14:textId="77777777" w:rsidR="00D618EA" w:rsidRPr="008922C8" w:rsidRDefault="00D618EA" w:rsidP="00F50940">
      <w:pPr>
        <w:pStyle w:val="FSBlank"/>
        <w:rPr>
          <w:sz w:val="30"/>
          <w:szCs w:val="30"/>
          <w:highlight w:val="cyan"/>
        </w:rPr>
      </w:pPr>
    </w:p>
    <w:p w14:paraId="35EF62D6" w14:textId="77777777" w:rsidR="00727833" w:rsidRPr="008922C8" w:rsidRDefault="00D618EA" w:rsidP="00F50940">
      <w:pPr>
        <w:pStyle w:val="FSContent"/>
      </w:pPr>
      <w:r w:rsidRPr="008922C8">
        <w:rPr>
          <w:cs/>
        </w:rPr>
        <w:t>ข้อสมมติเกี่ยวกับอัตรามรณะในอนาคตถือตามข้อมูลทางสถิต</w:t>
      </w:r>
      <w:r w:rsidR="00D16874" w:rsidRPr="008922C8">
        <w:rPr>
          <w:cs/>
        </w:rPr>
        <w:t>ิที่เผยแพร่ทั่วไปและตารางมรณะ</w:t>
      </w:r>
    </w:p>
    <w:p w14:paraId="3BAF8D13" w14:textId="77777777" w:rsidR="00AE4C99" w:rsidRPr="008922C8" w:rsidRDefault="00AE4C99" w:rsidP="00B52FE3">
      <w:pPr>
        <w:pStyle w:val="FSBlank"/>
        <w:rPr>
          <w:sz w:val="30"/>
          <w:szCs w:val="30"/>
          <w:highlight w:val="cyan"/>
        </w:rPr>
      </w:pPr>
    </w:p>
    <w:p w14:paraId="58C3E9DE" w14:textId="2A545880" w:rsidR="006A3882" w:rsidRPr="008922C8" w:rsidRDefault="006A3882" w:rsidP="006A3882">
      <w:pPr>
        <w:pStyle w:val="FSContent"/>
      </w:pPr>
      <w:r w:rsidRPr="008922C8">
        <w:rPr>
          <w:rFonts w:hint="cs"/>
          <w:cs/>
        </w:rPr>
        <w:t>ณ</w:t>
      </w:r>
      <w:r w:rsidRPr="008922C8">
        <w:rPr>
          <w:cs/>
        </w:rPr>
        <w:t xml:space="preserve"> </w:t>
      </w:r>
      <w:r w:rsidRPr="008922C8">
        <w:rPr>
          <w:rFonts w:hint="cs"/>
          <w:cs/>
        </w:rPr>
        <w:t>วันที่</w:t>
      </w:r>
      <w:r w:rsidRPr="008922C8">
        <w:rPr>
          <w:cs/>
        </w:rPr>
        <w:t xml:space="preserve"> </w:t>
      </w:r>
      <w:r w:rsidR="00B53767">
        <w:t>31</w:t>
      </w:r>
      <w:r w:rsidRPr="008922C8">
        <w:t xml:space="preserve"> </w:t>
      </w:r>
      <w:r w:rsidRPr="008922C8">
        <w:rPr>
          <w:rFonts w:hint="cs"/>
          <w:cs/>
        </w:rPr>
        <w:t>ธันวาคม</w:t>
      </w:r>
      <w:r w:rsidRPr="008922C8">
        <w:rPr>
          <w:cs/>
        </w:rPr>
        <w:t xml:space="preserve"> </w:t>
      </w:r>
      <w:r w:rsidR="00C5703C">
        <w:t>2566</w:t>
      </w:r>
      <w:r w:rsidR="00BF43C7" w:rsidRPr="008922C8">
        <w:t xml:space="preserve"> </w:t>
      </w:r>
      <w:r w:rsidRPr="008922C8">
        <w:rPr>
          <w:rFonts w:hint="cs"/>
          <w:cs/>
        </w:rPr>
        <w:t>ระยะเวลาถัวเฉลี่ยถ่วงน้ำหนักของภาระผูกพันผลประโยชน์ที่กำหนดไว้เป็น</w:t>
      </w:r>
      <w:r w:rsidR="0081731C">
        <w:t xml:space="preserve"> </w:t>
      </w:r>
      <w:r w:rsidR="00BB095B" w:rsidRPr="00BB095B">
        <w:t>8.4</w:t>
      </w:r>
      <w:r w:rsidR="0081731C">
        <w:t xml:space="preserve"> </w:t>
      </w:r>
      <w:r w:rsidRPr="008922C8">
        <w:rPr>
          <w:rFonts w:hint="cs"/>
          <w:cs/>
        </w:rPr>
        <w:t>ปี</w:t>
      </w:r>
      <w:r w:rsidRPr="008922C8">
        <w:rPr>
          <w:cs/>
        </w:rPr>
        <w:t xml:space="preserve"> </w:t>
      </w:r>
      <w:r w:rsidR="0086071E" w:rsidRPr="008922C8">
        <w:br/>
      </w:r>
      <w:r w:rsidRPr="008922C8">
        <w:rPr>
          <w:i/>
          <w:iCs/>
          <w:cs/>
        </w:rPr>
        <w:t>(</w:t>
      </w:r>
      <w:r w:rsidR="00BF43C7">
        <w:rPr>
          <w:i/>
          <w:iCs/>
        </w:rPr>
        <w:t>256</w:t>
      </w:r>
      <w:r w:rsidR="00C5703C">
        <w:rPr>
          <w:i/>
          <w:iCs/>
        </w:rPr>
        <w:t>5</w:t>
      </w:r>
      <w:r w:rsidR="00C027FE" w:rsidRPr="008922C8">
        <w:rPr>
          <w:i/>
          <w:iCs/>
        </w:rPr>
        <w:t xml:space="preserve">: </w:t>
      </w:r>
      <w:r w:rsidR="00BF43C7">
        <w:rPr>
          <w:i/>
          <w:iCs/>
        </w:rPr>
        <w:t>8.4</w:t>
      </w:r>
      <w:r w:rsidRPr="008922C8">
        <w:rPr>
          <w:i/>
          <w:iCs/>
        </w:rPr>
        <w:t xml:space="preserve"> </w:t>
      </w:r>
      <w:r w:rsidRPr="008922C8">
        <w:rPr>
          <w:rFonts w:hint="cs"/>
          <w:i/>
          <w:iCs/>
          <w:cs/>
        </w:rPr>
        <w:t>ปี</w:t>
      </w:r>
      <w:r w:rsidRPr="008922C8">
        <w:rPr>
          <w:i/>
          <w:iCs/>
          <w:cs/>
        </w:rPr>
        <w:t>)</w:t>
      </w:r>
    </w:p>
    <w:p w14:paraId="33DA7639" w14:textId="77777777" w:rsidR="0027514F" w:rsidRDefault="0027514F" w:rsidP="00F50940">
      <w:pPr>
        <w:pStyle w:val="FSBlank"/>
        <w:rPr>
          <w:sz w:val="30"/>
          <w:szCs w:val="30"/>
          <w:highlight w:val="cyan"/>
        </w:rPr>
      </w:pPr>
    </w:p>
    <w:p w14:paraId="663EFA57" w14:textId="26C76602" w:rsidR="0027514F" w:rsidRDefault="0027514F" w:rsidP="00F50940">
      <w:pPr>
        <w:pStyle w:val="FSBlank"/>
        <w:rPr>
          <w:sz w:val="30"/>
          <w:szCs w:val="30"/>
          <w:highlight w:val="cyan"/>
        </w:rPr>
      </w:pPr>
    </w:p>
    <w:p w14:paraId="4AA1316B" w14:textId="24F1B5C8" w:rsidR="00581B4E" w:rsidRDefault="00581B4E" w:rsidP="00F50940">
      <w:pPr>
        <w:pStyle w:val="FSBlank"/>
        <w:rPr>
          <w:sz w:val="30"/>
          <w:szCs w:val="30"/>
          <w:highlight w:val="cyan"/>
        </w:rPr>
      </w:pPr>
    </w:p>
    <w:p w14:paraId="67D78050" w14:textId="516261EA" w:rsidR="00581B4E" w:rsidRDefault="00581B4E" w:rsidP="00F50940">
      <w:pPr>
        <w:pStyle w:val="FSBlank"/>
        <w:rPr>
          <w:sz w:val="30"/>
          <w:szCs w:val="30"/>
          <w:highlight w:val="cyan"/>
        </w:rPr>
      </w:pPr>
    </w:p>
    <w:p w14:paraId="46533A94" w14:textId="01FB212D" w:rsidR="00581B4E" w:rsidRDefault="00581B4E" w:rsidP="00F50940">
      <w:pPr>
        <w:pStyle w:val="FSBlank"/>
        <w:rPr>
          <w:sz w:val="30"/>
          <w:szCs w:val="30"/>
          <w:highlight w:val="cyan"/>
        </w:rPr>
      </w:pPr>
    </w:p>
    <w:p w14:paraId="1A3473EC" w14:textId="77777777" w:rsidR="00581B4E" w:rsidRDefault="00581B4E" w:rsidP="00F50940">
      <w:pPr>
        <w:pStyle w:val="FSBlank"/>
        <w:rPr>
          <w:sz w:val="30"/>
          <w:szCs w:val="30"/>
          <w:highlight w:val="cyan"/>
        </w:rPr>
      </w:pPr>
    </w:p>
    <w:p w14:paraId="0C6D7632" w14:textId="74470B7C" w:rsidR="00D05EDF" w:rsidRDefault="00D05EDF" w:rsidP="00F50940">
      <w:pPr>
        <w:pStyle w:val="FSBlank"/>
        <w:rPr>
          <w:sz w:val="30"/>
          <w:szCs w:val="30"/>
          <w:highlight w:val="cyan"/>
        </w:rPr>
      </w:pPr>
    </w:p>
    <w:p w14:paraId="6490832A" w14:textId="77777777" w:rsidR="009D77A0" w:rsidRPr="008922C8" w:rsidRDefault="009D77A0" w:rsidP="00F50940">
      <w:pPr>
        <w:pStyle w:val="FSBlank"/>
        <w:rPr>
          <w:sz w:val="30"/>
          <w:szCs w:val="30"/>
          <w:highlight w:val="cyan"/>
        </w:rPr>
      </w:pPr>
    </w:p>
    <w:p w14:paraId="009593CB" w14:textId="77777777" w:rsidR="00F50940" w:rsidRPr="008922C8" w:rsidRDefault="00F50940" w:rsidP="00F509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 w:cs="Angsana New"/>
          <w:b/>
          <w:bCs/>
          <w:i/>
          <w:iCs/>
          <w:color w:val="000000"/>
          <w:sz w:val="30"/>
          <w:szCs w:val="30"/>
        </w:rPr>
      </w:pPr>
      <w:r w:rsidRPr="008922C8">
        <w:rPr>
          <w:rFonts w:ascii="Angsana New" w:hAnsi="Angsana New" w:cs="Angsana New" w:hint="cs"/>
          <w:b/>
          <w:bCs/>
          <w:i/>
          <w:iCs/>
          <w:color w:val="000000"/>
          <w:sz w:val="30"/>
          <w:szCs w:val="30"/>
          <w:cs/>
        </w:rPr>
        <w:lastRenderedPageBreak/>
        <w:t>การวิเคราะห์ความอ่อนไหว</w:t>
      </w:r>
    </w:p>
    <w:p w14:paraId="0553713F" w14:textId="77777777" w:rsidR="00F50940" w:rsidRPr="00DB47CF" w:rsidRDefault="00F50940" w:rsidP="00F50940">
      <w:pPr>
        <w:pStyle w:val="FSBlank"/>
        <w:rPr>
          <w:sz w:val="18"/>
          <w:szCs w:val="18"/>
          <w:highlight w:val="cyan"/>
        </w:rPr>
      </w:pPr>
    </w:p>
    <w:p w14:paraId="6D2C2E97" w14:textId="1688CD55" w:rsidR="00F50940" w:rsidRPr="008922C8" w:rsidRDefault="00D47488" w:rsidP="00F50940">
      <w:pPr>
        <w:pStyle w:val="FSContent"/>
        <w:rPr>
          <w:spacing w:val="-2"/>
        </w:rPr>
      </w:pPr>
      <w:r w:rsidRPr="008922C8">
        <w:rPr>
          <w:rFonts w:hint="cs"/>
          <w:spacing w:val="-2"/>
          <w:cs/>
        </w:rPr>
        <w:t>การเปลี่ยนแปลงในแต่ละข้อสมมติ</w:t>
      </w:r>
      <w:r w:rsidR="00F50940" w:rsidRPr="008922C8">
        <w:rPr>
          <w:rFonts w:hint="cs"/>
          <w:spacing w:val="-2"/>
          <w:cs/>
        </w:rPr>
        <w:t>ที่เกี่ยวข้องในการประมาณการตามหลักคณิตศาสตร์ประกันภัยที่อาจเป็นไปได้อย่างสมเหตุสมผล</w:t>
      </w:r>
      <w:r w:rsidR="00F50940" w:rsidRPr="008922C8">
        <w:rPr>
          <w:spacing w:val="-2"/>
          <w:cs/>
        </w:rPr>
        <w:t xml:space="preserve"> </w:t>
      </w:r>
      <w:r w:rsidR="00F50940" w:rsidRPr="008922C8">
        <w:rPr>
          <w:rFonts w:hint="cs"/>
          <w:spacing w:val="-2"/>
          <w:cs/>
        </w:rPr>
        <w:t>ณ</w:t>
      </w:r>
      <w:r w:rsidR="00F50940" w:rsidRPr="008922C8">
        <w:rPr>
          <w:spacing w:val="-2"/>
          <w:cs/>
        </w:rPr>
        <w:t xml:space="preserve"> </w:t>
      </w:r>
      <w:r w:rsidR="00F50940" w:rsidRPr="008922C8">
        <w:rPr>
          <w:rFonts w:hint="cs"/>
          <w:spacing w:val="-2"/>
          <w:cs/>
        </w:rPr>
        <w:t>วันที่รายงาน</w:t>
      </w:r>
      <w:r w:rsidR="00F50940" w:rsidRPr="008922C8">
        <w:rPr>
          <w:spacing w:val="-2"/>
          <w:cs/>
        </w:rPr>
        <w:t xml:space="preserve"> </w:t>
      </w:r>
      <w:r w:rsidRPr="008922C8">
        <w:rPr>
          <w:rFonts w:hint="cs"/>
          <w:spacing w:val="-2"/>
          <w:cs/>
        </w:rPr>
        <w:t>โดยถือว่าข้อสมมติ</w:t>
      </w:r>
      <w:r w:rsidR="004F04DF" w:rsidRPr="008922C8">
        <w:rPr>
          <w:rFonts w:hint="cs"/>
          <w:spacing w:val="-2"/>
          <w:cs/>
        </w:rPr>
        <w:t>อื่น</w:t>
      </w:r>
      <w:r w:rsidR="000F09C6">
        <w:rPr>
          <w:rFonts w:hint="cs"/>
          <w:spacing w:val="-2"/>
          <w:cs/>
        </w:rPr>
        <w:t xml:space="preserve"> </w:t>
      </w:r>
      <w:r w:rsidR="00F50940" w:rsidRPr="008922C8">
        <w:rPr>
          <w:rFonts w:hint="cs"/>
          <w:spacing w:val="-2"/>
          <w:cs/>
        </w:rPr>
        <w:t>ๆ</w:t>
      </w:r>
      <w:r w:rsidR="00F50940" w:rsidRPr="008922C8">
        <w:rPr>
          <w:spacing w:val="-2"/>
          <w:cs/>
        </w:rPr>
        <w:t xml:space="preserve"> </w:t>
      </w:r>
      <w:r w:rsidR="00F50940" w:rsidRPr="008922C8">
        <w:rPr>
          <w:rFonts w:hint="cs"/>
          <w:spacing w:val="-2"/>
          <w:cs/>
        </w:rPr>
        <w:t>คงที่</w:t>
      </w:r>
      <w:r w:rsidR="00F50940" w:rsidRPr="008922C8">
        <w:rPr>
          <w:spacing w:val="-2"/>
          <w:cs/>
        </w:rPr>
        <w:t xml:space="preserve"> </w:t>
      </w:r>
    </w:p>
    <w:p w14:paraId="1FF4E5C2" w14:textId="77777777" w:rsidR="00A22235" w:rsidRPr="00DB47CF" w:rsidRDefault="00A22235"/>
    <w:tbl>
      <w:tblPr>
        <w:tblW w:w="936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90"/>
        <w:gridCol w:w="990"/>
        <w:gridCol w:w="270"/>
        <w:gridCol w:w="990"/>
        <w:gridCol w:w="270"/>
        <w:gridCol w:w="990"/>
        <w:gridCol w:w="270"/>
        <w:gridCol w:w="986"/>
        <w:gridCol w:w="6"/>
        <w:gridCol w:w="6"/>
      </w:tblGrid>
      <w:tr w:rsidR="008A3B85" w:rsidRPr="008922C8" w14:paraId="01447C00" w14:textId="77777777" w:rsidTr="003332A1">
        <w:trPr>
          <w:gridAfter w:val="1"/>
          <w:wAfter w:w="6" w:type="dxa"/>
        </w:trPr>
        <w:tc>
          <w:tcPr>
            <w:tcW w:w="4590" w:type="dxa"/>
          </w:tcPr>
          <w:p w14:paraId="5A64F4B8" w14:textId="1522AEF8" w:rsidR="008A3B85" w:rsidRPr="0003039B" w:rsidRDefault="008A3B85" w:rsidP="008A3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63" w:right="-102" w:hanging="263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3039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250" w:type="dxa"/>
            <w:gridSpan w:val="3"/>
          </w:tcPr>
          <w:p w14:paraId="1AB9D56D" w14:textId="55C25FF6" w:rsidR="008A3B85" w:rsidRPr="008922C8" w:rsidRDefault="008A3B85" w:rsidP="00773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ข้อสมมติเพิ่มขึ้น</w:t>
            </w:r>
          </w:p>
        </w:tc>
        <w:tc>
          <w:tcPr>
            <w:tcW w:w="270" w:type="dxa"/>
          </w:tcPr>
          <w:p w14:paraId="70AB71F5" w14:textId="481CFA44" w:rsidR="008A3B85" w:rsidRPr="008922C8" w:rsidRDefault="008A3B85" w:rsidP="00773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252" w:type="dxa"/>
            <w:gridSpan w:val="4"/>
            <w:vAlign w:val="bottom"/>
          </w:tcPr>
          <w:p w14:paraId="154E8B58" w14:textId="1CE83916" w:rsidR="008A3B85" w:rsidRPr="008922C8" w:rsidRDefault="008A3B85" w:rsidP="00773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ข้อสมมติลดลง</w:t>
            </w:r>
          </w:p>
        </w:tc>
      </w:tr>
      <w:tr w:rsidR="00F21787" w:rsidRPr="008922C8" w14:paraId="17F511F5" w14:textId="77777777" w:rsidTr="008E1E15">
        <w:tc>
          <w:tcPr>
            <w:tcW w:w="4590" w:type="dxa"/>
          </w:tcPr>
          <w:p w14:paraId="6C4F8782" w14:textId="435D50A4" w:rsidR="00F21787" w:rsidRPr="0003039B" w:rsidRDefault="00F21787" w:rsidP="00F21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63" w:hanging="263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3039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03039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03039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990" w:type="dxa"/>
          </w:tcPr>
          <w:p w14:paraId="220C13B6" w14:textId="4829BDDB" w:rsidR="00F21787" w:rsidRPr="008922C8" w:rsidRDefault="00F21787" w:rsidP="00F21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0A1F9EDE" w14:textId="4AB522FD" w:rsidR="00F21787" w:rsidRPr="008922C8" w:rsidRDefault="00F21787" w:rsidP="00F21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60290965" w14:textId="3E4C9FC3" w:rsidR="00F21787" w:rsidRPr="008922C8" w:rsidRDefault="00F21787" w:rsidP="00F21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314C258F" w14:textId="663D7E74" w:rsidR="00F21787" w:rsidRPr="008922C8" w:rsidRDefault="00F21787" w:rsidP="00F21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420E793E" w14:textId="2BCE2C64" w:rsidR="00F21787" w:rsidRPr="008922C8" w:rsidRDefault="00F21787" w:rsidP="00F21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404E1278" w14:textId="77777777" w:rsidR="00F21787" w:rsidRPr="008922C8" w:rsidRDefault="00F21787" w:rsidP="00F21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998" w:type="dxa"/>
            <w:gridSpan w:val="3"/>
          </w:tcPr>
          <w:p w14:paraId="0E27625C" w14:textId="01B8B6AE" w:rsidR="00F21787" w:rsidRPr="008922C8" w:rsidRDefault="00F21787" w:rsidP="00F21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</w:tr>
      <w:tr w:rsidR="00BF43C7" w:rsidRPr="008922C8" w14:paraId="08DCBF69" w14:textId="77777777" w:rsidTr="003332A1">
        <w:trPr>
          <w:gridAfter w:val="2"/>
          <w:wAfter w:w="12" w:type="dxa"/>
        </w:trPr>
        <w:tc>
          <w:tcPr>
            <w:tcW w:w="4590" w:type="dxa"/>
          </w:tcPr>
          <w:p w14:paraId="47A1D53C" w14:textId="77777777" w:rsidR="00BF43C7" w:rsidRPr="008922C8" w:rsidRDefault="00BF43C7" w:rsidP="00BF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3" w:hanging="263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766" w:type="dxa"/>
            <w:gridSpan w:val="7"/>
            <w:vAlign w:val="center"/>
          </w:tcPr>
          <w:p w14:paraId="5CECF0BF" w14:textId="5D62FD67" w:rsidR="00BF43C7" w:rsidRPr="008922C8" w:rsidRDefault="00BF43C7" w:rsidP="00BF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1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922C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E1168" w:rsidRPr="008922C8" w14:paraId="5409D01C" w14:textId="77777777" w:rsidTr="00825A23">
        <w:tc>
          <w:tcPr>
            <w:tcW w:w="4590" w:type="dxa"/>
          </w:tcPr>
          <w:p w14:paraId="2FBE8FC3" w14:textId="6B838E3C" w:rsidR="005E1168" w:rsidRPr="008922C8" w:rsidRDefault="005E1168" w:rsidP="005E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3" w:hanging="263"/>
              <w:rPr>
                <w:rFonts w:ascii="Angsana New" w:hAnsi="Angsana New" w:cs="Angsana New"/>
                <w:sz w:val="30"/>
                <w:szCs w:val="30"/>
              </w:rPr>
            </w:pPr>
            <w:r w:rsidRPr="008922C8"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อัตราคิดลด</w:t>
            </w:r>
            <w:r w:rsidRPr="008922C8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03039B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03039B">
              <w:rPr>
                <w:rFonts w:ascii="Angsana New" w:hAnsi="Angsana New" w:cs="Angsana New" w:hint="cs"/>
                <w:sz w:val="30"/>
                <w:szCs w:val="30"/>
                <w:cs/>
              </w:rPr>
              <w:t>เปลี่ยนแปลงร้อยละ</w:t>
            </w:r>
            <w:r w:rsidRPr="0003039B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03039B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990" w:type="dxa"/>
          </w:tcPr>
          <w:p w14:paraId="3CB33B47" w14:textId="7BD65E90" w:rsidR="005E1168" w:rsidRPr="003332A1" w:rsidRDefault="00BB095B" w:rsidP="005E1168">
            <w:pPr>
              <w:pStyle w:val="3"/>
              <w:tabs>
                <w:tab w:val="clear" w:pos="360"/>
                <w:tab w:val="clear" w:pos="720"/>
                <w:tab w:val="decimal" w:pos="657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B095B">
              <w:rPr>
                <w:rFonts w:ascii="Angsana New" w:hAnsi="Angsana New" w:cs="Angsana New"/>
                <w:sz w:val="30"/>
                <w:szCs w:val="30"/>
                <w:lang w:val="en-US"/>
              </w:rPr>
              <w:t>(6,064)</w:t>
            </w:r>
          </w:p>
        </w:tc>
        <w:tc>
          <w:tcPr>
            <w:tcW w:w="270" w:type="dxa"/>
          </w:tcPr>
          <w:p w14:paraId="790DEECE" w14:textId="445CF1C0" w:rsidR="005E1168" w:rsidRPr="008922C8" w:rsidRDefault="005E1168" w:rsidP="005E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1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2FD5D20" w14:textId="116B2061" w:rsidR="005E1168" w:rsidRPr="003332A1" w:rsidRDefault="005E1168" w:rsidP="005E1168">
            <w:pPr>
              <w:pStyle w:val="3"/>
              <w:tabs>
                <w:tab w:val="clear" w:pos="360"/>
                <w:tab w:val="clear" w:pos="720"/>
                <w:tab w:val="decimal" w:pos="73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(6,583)</w:t>
            </w:r>
          </w:p>
        </w:tc>
        <w:tc>
          <w:tcPr>
            <w:tcW w:w="270" w:type="dxa"/>
          </w:tcPr>
          <w:p w14:paraId="135CF967" w14:textId="215A5F0E" w:rsidR="005E1168" w:rsidRPr="008922C8" w:rsidRDefault="005E1168" w:rsidP="005E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1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C9E08AD" w14:textId="0E76BAB1" w:rsidR="005E1168" w:rsidRPr="008922C8" w:rsidRDefault="00BB095B" w:rsidP="005E1168">
            <w:pPr>
              <w:pStyle w:val="3"/>
              <w:tabs>
                <w:tab w:val="clear" w:pos="360"/>
                <w:tab w:val="clear" w:pos="720"/>
                <w:tab w:val="decimal" w:pos="657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B095B">
              <w:rPr>
                <w:rFonts w:ascii="Angsana New" w:hAnsi="Angsana New" w:cs="Angsana New"/>
                <w:sz w:val="30"/>
                <w:szCs w:val="30"/>
                <w:cs/>
              </w:rPr>
              <w:t>6</w:t>
            </w:r>
            <w:r w:rsidRPr="00BB095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B095B">
              <w:rPr>
                <w:rFonts w:ascii="Angsana New" w:hAnsi="Angsana New" w:cs="Angsana New"/>
                <w:sz w:val="30"/>
                <w:szCs w:val="30"/>
                <w:cs/>
              </w:rPr>
              <w:t>741</w:t>
            </w:r>
          </w:p>
        </w:tc>
        <w:tc>
          <w:tcPr>
            <w:tcW w:w="270" w:type="dxa"/>
            <w:vAlign w:val="bottom"/>
          </w:tcPr>
          <w:p w14:paraId="15BFB0B6" w14:textId="77777777" w:rsidR="005E1168" w:rsidRPr="008922C8" w:rsidRDefault="005E1168" w:rsidP="005E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8" w:type="dxa"/>
            <w:gridSpan w:val="3"/>
            <w:vAlign w:val="bottom"/>
          </w:tcPr>
          <w:p w14:paraId="75EB041D" w14:textId="421B0C8E" w:rsidR="005E1168" w:rsidRPr="008922C8" w:rsidRDefault="005E1168" w:rsidP="005E1168">
            <w:pPr>
              <w:pStyle w:val="3"/>
              <w:tabs>
                <w:tab w:val="clear" w:pos="360"/>
                <w:tab w:val="clear" w:pos="720"/>
                <w:tab w:val="decimal" w:pos="73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7,251</w:t>
            </w:r>
          </w:p>
        </w:tc>
      </w:tr>
      <w:tr w:rsidR="005E1168" w:rsidRPr="008922C8" w14:paraId="535764EF" w14:textId="77777777" w:rsidTr="00825A23">
        <w:tc>
          <w:tcPr>
            <w:tcW w:w="4590" w:type="dxa"/>
          </w:tcPr>
          <w:p w14:paraId="31866AFE" w14:textId="26DA9B59" w:rsidR="005E1168" w:rsidRPr="008922C8" w:rsidRDefault="005E1168" w:rsidP="005E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3" w:hanging="26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922C8">
              <w:rPr>
                <w:rFonts w:ascii="Angsana New" w:hAnsi="Angsana New" w:cs="Angsana New" w:hint="cs"/>
                <w:sz w:val="30"/>
                <w:szCs w:val="30"/>
                <w:cs/>
              </w:rPr>
              <w:t>การเพิ่มขึ้นของเงินเดือนในอนาคต</w:t>
            </w:r>
            <w:r w:rsidRPr="008922C8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990" w:type="dxa"/>
          </w:tcPr>
          <w:p w14:paraId="0CC3642C" w14:textId="77777777" w:rsidR="005E1168" w:rsidRPr="003332A1" w:rsidRDefault="005E1168" w:rsidP="005E1168">
            <w:pPr>
              <w:pStyle w:val="3"/>
              <w:tabs>
                <w:tab w:val="clear" w:pos="360"/>
                <w:tab w:val="clear" w:pos="720"/>
                <w:tab w:val="decimal" w:pos="657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EE6B3EA" w14:textId="77777777" w:rsidR="005E1168" w:rsidRPr="008922C8" w:rsidRDefault="005E1168" w:rsidP="005E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1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391003C" w14:textId="77777777" w:rsidR="005E1168" w:rsidRPr="003332A1" w:rsidRDefault="005E1168" w:rsidP="005E1168">
            <w:pPr>
              <w:pStyle w:val="3"/>
              <w:tabs>
                <w:tab w:val="clear" w:pos="360"/>
                <w:tab w:val="clear" w:pos="720"/>
                <w:tab w:val="decimal" w:pos="73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CC2CAAC" w14:textId="77777777" w:rsidR="005E1168" w:rsidRPr="008922C8" w:rsidRDefault="005E1168" w:rsidP="005E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1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7E61043" w14:textId="77777777" w:rsidR="005E1168" w:rsidRDefault="005E1168" w:rsidP="005E1168">
            <w:pPr>
              <w:pStyle w:val="3"/>
              <w:tabs>
                <w:tab w:val="clear" w:pos="360"/>
                <w:tab w:val="clear" w:pos="720"/>
                <w:tab w:val="decimal" w:pos="657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00AA3C6" w14:textId="77777777" w:rsidR="005E1168" w:rsidRPr="008922C8" w:rsidRDefault="005E1168" w:rsidP="005E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8" w:type="dxa"/>
            <w:gridSpan w:val="3"/>
            <w:vAlign w:val="bottom"/>
          </w:tcPr>
          <w:p w14:paraId="033996B6" w14:textId="77777777" w:rsidR="005E1168" w:rsidRPr="008922C8" w:rsidRDefault="005E1168" w:rsidP="005E1168">
            <w:pPr>
              <w:pStyle w:val="3"/>
              <w:tabs>
                <w:tab w:val="clear" w:pos="360"/>
                <w:tab w:val="clear" w:pos="720"/>
                <w:tab w:val="decimal" w:pos="73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E1168" w:rsidRPr="008922C8" w14:paraId="3C390EC5" w14:textId="77777777" w:rsidTr="00825A23">
        <w:tc>
          <w:tcPr>
            <w:tcW w:w="4590" w:type="dxa"/>
          </w:tcPr>
          <w:p w14:paraId="17819A84" w14:textId="2DDC63FE" w:rsidR="005E1168" w:rsidRPr="008922C8" w:rsidRDefault="005E1168" w:rsidP="005E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3" w:hanging="26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03039B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03039B">
              <w:rPr>
                <w:rFonts w:ascii="Angsana New" w:hAnsi="Angsana New" w:cs="Angsana New" w:hint="cs"/>
                <w:sz w:val="30"/>
                <w:szCs w:val="30"/>
                <w:cs/>
              </w:rPr>
              <w:t>เปลี่ยนแปลงร้อยละ</w:t>
            </w:r>
            <w:r w:rsidRPr="0003039B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03039B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990" w:type="dxa"/>
          </w:tcPr>
          <w:p w14:paraId="6C001D00" w14:textId="0A5EB39A" w:rsidR="005E1168" w:rsidRPr="003332A1" w:rsidRDefault="00BB095B" w:rsidP="005E1168">
            <w:pPr>
              <w:pStyle w:val="3"/>
              <w:tabs>
                <w:tab w:val="clear" w:pos="360"/>
                <w:tab w:val="clear" w:pos="720"/>
                <w:tab w:val="decimal" w:pos="657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B095B">
              <w:rPr>
                <w:rFonts w:ascii="Angsana New" w:hAnsi="Angsana New" w:cs="Angsana New"/>
                <w:sz w:val="30"/>
                <w:szCs w:val="30"/>
                <w:lang w:val="en-US"/>
              </w:rPr>
              <w:t>8,904</w:t>
            </w:r>
          </w:p>
        </w:tc>
        <w:tc>
          <w:tcPr>
            <w:tcW w:w="270" w:type="dxa"/>
          </w:tcPr>
          <w:p w14:paraId="6129101F" w14:textId="42F5D52E" w:rsidR="005E1168" w:rsidRPr="008922C8" w:rsidRDefault="005E1168" w:rsidP="005E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1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6AE3325" w14:textId="23F8DB69" w:rsidR="005E1168" w:rsidRPr="003332A1" w:rsidRDefault="005E1168" w:rsidP="005E1168">
            <w:pPr>
              <w:pStyle w:val="3"/>
              <w:tabs>
                <w:tab w:val="clear" w:pos="360"/>
                <w:tab w:val="clear" w:pos="720"/>
                <w:tab w:val="decimal" w:pos="73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8,324</w:t>
            </w:r>
          </w:p>
        </w:tc>
        <w:tc>
          <w:tcPr>
            <w:tcW w:w="270" w:type="dxa"/>
          </w:tcPr>
          <w:p w14:paraId="43A09753" w14:textId="6CEA6193" w:rsidR="005E1168" w:rsidRPr="008922C8" w:rsidRDefault="005E1168" w:rsidP="005E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1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2117359" w14:textId="73AFAAD1" w:rsidR="005E1168" w:rsidRPr="008922C8" w:rsidRDefault="00BB095B" w:rsidP="005E1168">
            <w:pPr>
              <w:pStyle w:val="3"/>
              <w:tabs>
                <w:tab w:val="clear" w:pos="360"/>
                <w:tab w:val="clear" w:pos="720"/>
                <w:tab w:val="decimal" w:pos="657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B095B">
              <w:rPr>
                <w:rFonts w:ascii="Angsana New" w:hAnsi="Angsana New" w:cs="Angsana New"/>
                <w:sz w:val="30"/>
                <w:szCs w:val="30"/>
                <w:cs/>
              </w:rPr>
              <w:t>(8,085)</w:t>
            </w:r>
          </w:p>
        </w:tc>
        <w:tc>
          <w:tcPr>
            <w:tcW w:w="270" w:type="dxa"/>
            <w:vAlign w:val="bottom"/>
          </w:tcPr>
          <w:p w14:paraId="5282FC6A" w14:textId="77777777" w:rsidR="005E1168" w:rsidRPr="008922C8" w:rsidRDefault="005E1168" w:rsidP="005E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8" w:type="dxa"/>
            <w:gridSpan w:val="3"/>
            <w:vAlign w:val="bottom"/>
          </w:tcPr>
          <w:p w14:paraId="061A5B9B" w14:textId="578212CC" w:rsidR="005E1168" w:rsidRPr="008922C8" w:rsidRDefault="005E1168" w:rsidP="005E1168">
            <w:pPr>
              <w:pStyle w:val="3"/>
              <w:tabs>
                <w:tab w:val="clear" w:pos="360"/>
                <w:tab w:val="clear" w:pos="720"/>
                <w:tab w:val="decimal" w:pos="73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(7,606)</w:t>
            </w:r>
          </w:p>
        </w:tc>
      </w:tr>
      <w:tr w:rsidR="005E1168" w:rsidRPr="008922C8" w14:paraId="1F84BA87" w14:textId="77777777" w:rsidTr="003332A1">
        <w:tc>
          <w:tcPr>
            <w:tcW w:w="4590" w:type="dxa"/>
          </w:tcPr>
          <w:p w14:paraId="73F85DA6" w14:textId="73CE7025" w:rsidR="005E1168" w:rsidRPr="008922C8" w:rsidRDefault="005E1168" w:rsidP="005E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3" w:hanging="263"/>
              <w:rPr>
                <w:rFonts w:ascii="Angsana New" w:hAnsi="Angsana New" w:cs="Angsana New"/>
                <w:sz w:val="30"/>
                <w:szCs w:val="30"/>
              </w:rPr>
            </w:pPr>
            <w:r w:rsidRPr="008922C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อัตราการหมุนเวียนของพนักงาน </w:t>
            </w:r>
          </w:p>
        </w:tc>
        <w:tc>
          <w:tcPr>
            <w:tcW w:w="990" w:type="dxa"/>
          </w:tcPr>
          <w:p w14:paraId="5F115B4C" w14:textId="77777777" w:rsidR="005E1168" w:rsidRPr="003332A1" w:rsidRDefault="005E1168" w:rsidP="005E1168">
            <w:pPr>
              <w:pStyle w:val="3"/>
              <w:tabs>
                <w:tab w:val="clear" w:pos="360"/>
                <w:tab w:val="clear" w:pos="720"/>
                <w:tab w:val="decimal" w:pos="657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85E100D" w14:textId="5B657A4A" w:rsidR="005E1168" w:rsidRPr="008922C8" w:rsidRDefault="005E1168" w:rsidP="005E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1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5E338DE" w14:textId="437BDB41" w:rsidR="005E1168" w:rsidRPr="003332A1" w:rsidRDefault="005E1168" w:rsidP="005E1168">
            <w:pPr>
              <w:pStyle w:val="3"/>
              <w:tabs>
                <w:tab w:val="clear" w:pos="360"/>
                <w:tab w:val="clear" w:pos="720"/>
                <w:tab w:val="decimal" w:pos="73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5A77780" w14:textId="13ECFE44" w:rsidR="005E1168" w:rsidRPr="008922C8" w:rsidRDefault="005E1168" w:rsidP="005E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1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A2DB174" w14:textId="02DA2419" w:rsidR="005E1168" w:rsidRPr="008922C8" w:rsidRDefault="005E1168" w:rsidP="005E1168">
            <w:pPr>
              <w:pStyle w:val="3"/>
              <w:tabs>
                <w:tab w:val="clear" w:pos="360"/>
                <w:tab w:val="clear" w:pos="720"/>
                <w:tab w:val="decimal" w:pos="657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5FD6443" w14:textId="77777777" w:rsidR="005E1168" w:rsidRPr="008922C8" w:rsidRDefault="005E1168" w:rsidP="005E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8" w:type="dxa"/>
            <w:gridSpan w:val="3"/>
          </w:tcPr>
          <w:p w14:paraId="44FC563A" w14:textId="4D0EA210" w:rsidR="005E1168" w:rsidRPr="008922C8" w:rsidRDefault="005E1168" w:rsidP="005E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01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E1168" w:rsidRPr="008922C8" w14:paraId="1D84A692" w14:textId="77777777" w:rsidTr="003332A1">
        <w:tc>
          <w:tcPr>
            <w:tcW w:w="4590" w:type="dxa"/>
          </w:tcPr>
          <w:p w14:paraId="4E0C7B82" w14:textId="48FC63A8" w:rsidR="005E1168" w:rsidRPr="0003039B" w:rsidRDefault="005E1168" w:rsidP="005E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3" w:hanging="26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3039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</w:t>
            </w:r>
            <w:r w:rsidRPr="0003039B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03039B">
              <w:rPr>
                <w:rFonts w:ascii="Angsana New" w:hAnsi="Angsana New" w:cs="Angsana New" w:hint="cs"/>
                <w:sz w:val="30"/>
                <w:szCs w:val="30"/>
                <w:cs/>
              </w:rPr>
              <w:t>เปลี่ยนแปลงร้อยละ</w:t>
            </w:r>
            <w:r w:rsidRPr="0003039B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</w:rPr>
              <w:t>20</w:t>
            </w:r>
            <w:r w:rsidRPr="0003039B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990" w:type="dxa"/>
          </w:tcPr>
          <w:p w14:paraId="67E33143" w14:textId="66D1049B" w:rsidR="005E1168" w:rsidRPr="003332A1" w:rsidRDefault="00BB095B" w:rsidP="005E1168">
            <w:pPr>
              <w:pStyle w:val="3"/>
              <w:tabs>
                <w:tab w:val="clear" w:pos="360"/>
                <w:tab w:val="clear" w:pos="720"/>
                <w:tab w:val="decimal" w:pos="657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B095B">
              <w:rPr>
                <w:rFonts w:ascii="Angsana New" w:hAnsi="Angsana New" w:cs="Angsana New"/>
                <w:sz w:val="30"/>
                <w:szCs w:val="30"/>
                <w:lang w:val="en-US"/>
              </w:rPr>
              <w:t>(1,695)</w:t>
            </w:r>
          </w:p>
        </w:tc>
        <w:tc>
          <w:tcPr>
            <w:tcW w:w="270" w:type="dxa"/>
          </w:tcPr>
          <w:p w14:paraId="2410A206" w14:textId="37E85A76" w:rsidR="005E1168" w:rsidRPr="008922C8" w:rsidRDefault="005E1168" w:rsidP="005E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1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78FB38F" w14:textId="0E4A3A4B" w:rsidR="005E1168" w:rsidRPr="003332A1" w:rsidRDefault="005E1168" w:rsidP="005E1168">
            <w:pPr>
              <w:pStyle w:val="3"/>
              <w:tabs>
                <w:tab w:val="clear" w:pos="360"/>
                <w:tab w:val="clear" w:pos="720"/>
                <w:tab w:val="decimal" w:pos="73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(1,475)</w:t>
            </w:r>
          </w:p>
        </w:tc>
        <w:tc>
          <w:tcPr>
            <w:tcW w:w="270" w:type="dxa"/>
          </w:tcPr>
          <w:p w14:paraId="0F1CB920" w14:textId="79095F08" w:rsidR="005E1168" w:rsidRPr="008922C8" w:rsidRDefault="005E1168" w:rsidP="005E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1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FEB154C" w14:textId="194B1255" w:rsidR="005E1168" w:rsidRPr="008922C8" w:rsidRDefault="00BB095B" w:rsidP="005E1168">
            <w:pPr>
              <w:pStyle w:val="3"/>
              <w:tabs>
                <w:tab w:val="clear" w:pos="360"/>
                <w:tab w:val="clear" w:pos="720"/>
                <w:tab w:val="decimal" w:pos="657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B095B">
              <w:rPr>
                <w:rFonts w:ascii="Angsana New" w:hAnsi="Angsana New" w:cs="Angsana New"/>
                <w:sz w:val="30"/>
                <w:szCs w:val="30"/>
                <w:cs/>
              </w:rPr>
              <w:t>1</w:t>
            </w:r>
            <w:r w:rsidRPr="00BB095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B095B">
              <w:rPr>
                <w:rFonts w:ascii="Angsana New" w:hAnsi="Angsana New" w:cs="Angsana New"/>
                <w:sz w:val="30"/>
                <w:szCs w:val="30"/>
                <w:cs/>
              </w:rPr>
              <w:t>820</w:t>
            </w:r>
          </w:p>
        </w:tc>
        <w:tc>
          <w:tcPr>
            <w:tcW w:w="270" w:type="dxa"/>
            <w:vAlign w:val="bottom"/>
          </w:tcPr>
          <w:p w14:paraId="089CF41B" w14:textId="77777777" w:rsidR="005E1168" w:rsidRPr="008922C8" w:rsidRDefault="005E1168" w:rsidP="005E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8" w:type="dxa"/>
            <w:gridSpan w:val="3"/>
          </w:tcPr>
          <w:p w14:paraId="084D6E14" w14:textId="1A1D3098" w:rsidR="005E1168" w:rsidRPr="008922C8" w:rsidRDefault="005E1168" w:rsidP="005E1168">
            <w:pPr>
              <w:pStyle w:val="3"/>
              <w:tabs>
                <w:tab w:val="clear" w:pos="360"/>
                <w:tab w:val="clear" w:pos="720"/>
                <w:tab w:val="decimal" w:pos="73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1,575</w:t>
            </w:r>
          </w:p>
        </w:tc>
      </w:tr>
      <w:tr w:rsidR="005E1168" w:rsidRPr="008922C8" w14:paraId="7980E2AC" w14:textId="77777777" w:rsidTr="003332A1">
        <w:tc>
          <w:tcPr>
            <w:tcW w:w="4590" w:type="dxa"/>
          </w:tcPr>
          <w:p w14:paraId="41F47D26" w14:textId="0F4FCB39" w:rsidR="005E1168" w:rsidRPr="008922C8" w:rsidRDefault="005E1168" w:rsidP="005E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3" w:hanging="263"/>
              <w:rPr>
                <w:rFonts w:ascii="Angsana New" w:hAnsi="Angsana New" w:cs="Angsana New"/>
                <w:sz w:val="30"/>
                <w:szCs w:val="30"/>
              </w:rPr>
            </w:pPr>
            <w:r w:rsidRPr="008922C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อัตรามรณะในอนาคต </w:t>
            </w:r>
            <w:r w:rsidRPr="0003039B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03039B">
              <w:rPr>
                <w:rFonts w:ascii="Angsana New" w:hAnsi="Angsana New" w:cs="Angsana New" w:hint="cs"/>
                <w:sz w:val="30"/>
                <w:szCs w:val="30"/>
                <w:cs/>
              </w:rPr>
              <w:t>เปลี่ยนแปลงร้อยละ</w:t>
            </w:r>
            <w:r w:rsidRPr="0003039B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03039B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990" w:type="dxa"/>
          </w:tcPr>
          <w:p w14:paraId="38F827C4" w14:textId="6C2D8D40" w:rsidR="005E1168" w:rsidRPr="003332A1" w:rsidRDefault="00BB095B" w:rsidP="005E1168">
            <w:pPr>
              <w:pStyle w:val="3"/>
              <w:tabs>
                <w:tab w:val="clear" w:pos="360"/>
                <w:tab w:val="clear" w:pos="720"/>
                <w:tab w:val="decimal" w:pos="657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B095B">
              <w:rPr>
                <w:rFonts w:ascii="Angsana New" w:hAnsi="Angsana New" w:cs="Angsana New"/>
                <w:sz w:val="30"/>
                <w:szCs w:val="30"/>
                <w:lang w:val="en-US"/>
              </w:rPr>
              <w:t>242</w:t>
            </w:r>
          </w:p>
        </w:tc>
        <w:tc>
          <w:tcPr>
            <w:tcW w:w="270" w:type="dxa"/>
          </w:tcPr>
          <w:p w14:paraId="6C41B102" w14:textId="11E5D3B9" w:rsidR="005E1168" w:rsidRPr="008922C8" w:rsidRDefault="005E1168" w:rsidP="005E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1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4AA0486" w14:textId="4C8B79C2" w:rsidR="005E1168" w:rsidRPr="003332A1" w:rsidRDefault="005E1168" w:rsidP="005E1168">
            <w:pPr>
              <w:pStyle w:val="3"/>
              <w:tabs>
                <w:tab w:val="clear" w:pos="360"/>
                <w:tab w:val="clear" w:pos="720"/>
                <w:tab w:val="decimal" w:pos="73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227</w:t>
            </w:r>
          </w:p>
        </w:tc>
        <w:tc>
          <w:tcPr>
            <w:tcW w:w="270" w:type="dxa"/>
          </w:tcPr>
          <w:p w14:paraId="22FBC87C" w14:textId="5EE86650" w:rsidR="005E1168" w:rsidRPr="008922C8" w:rsidRDefault="005E1168" w:rsidP="005E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1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B71E5CE" w14:textId="79E32ED1" w:rsidR="005E1168" w:rsidRPr="008922C8" w:rsidRDefault="00BB095B" w:rsidP="005E1168">
            <w:pPr>
              <w:pStyle w:val="3"/>
              <w:tabs>
                <w:tab w:val="clear" w:pos="360"/>
                <w:tab w:val="clear" w:pos="720"/>
                <w:tab w:val="decimal" w:pos="657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B095B">
              <w:rPr>
                <w:rFonts w:ascii="Angsana New" w:hAnsi="Angsana New" w:cs="Angsana New"/>
                <w:sz w:val="30"/>
                <w:szCs w:val="30"/>
                <w:cs/>
              </w:rPr>
              <w:t>(267)</w:t>
            </w:r>
          </w:p>
        </w:tc>
        <w:tc>
          <w:tcPr>
            <w:tcW w:w="270" w:type="dxa"/>
            <w:vAlign w:val="bottom"/>
          </w:tcPr>
          <w:p w14:paraId="3B8A0938" w14:textId="77777777" w:rsidR="005E1168" w:rsidRPr="008922C8" w:rsidRDefault="005E1168" w:rsidP="005E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8" w:type="dxa"/>
            <w:gridSpan w:val="3"/>
          </w:tcPr>
          <w:p w14:paraId="39908D13" w14:textId="195356E6" w:rsidR="005E1168" w:rsidRPr="008922C8" w:rsidRDefault="005E1168" w:rsidP="005E1168">
            <w:pPr>
              <w:pStyle w:val="3"/>
              <w:tabs>
                <w:tab w:val="clear" w:pos="360"/>
                <w:tab w:val="clear" w:pos="720"/>
                <w:tab w:val="decimal" w:pos="73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(249)</w:t>
            </w:r>
          </w:p>
        </w:tc>
      </w:tr>
    </w:tbl>
    <w:p w14:paraId="3C0EFF9F" w14:textId="259DEB65" w:rsidR="006C3868" w:rsidRPr="006257ED" w:rsidRDefault="006C3868" w:rsidP="002B694D">
      <w:pPr>
        <w:pStyle w:val="FSContent"/>
        <w:rPr>
          <w:sz w:val="28"/>
          <w:szCs w:val="28"/>
        </w:rPr>
      </w:pPr>
    </w:p>
    <w:p w14:paraId="39900CBA" w14:textId="77777777" w:rsidR="00FC2204" w:rsidRDefault="004256D3" w:rsidP="009A7EA9">
      <w:pPr>
        <w:pStyle w:val="FSHeadMain"/>
      </w:pPr>
      <w:r w:rsidRPr="00A908FE">
        <w:rPr>
          <w:cs/>
        </w:rPr>
        <w:t>สำรอง</w:t>
      </w:r>
    </w:p>
    <w:p w14:paraId="020B7D90" w14:textId="0DDCB9C8" w:rsidR="00FC2204" w:rsidRPr="00DB47CF" w:rsidRDefault="00FC2204" w:rsidP="00FC2204">
      <w:pPr>
        <w:pStyle w:val="FSHeadMain"/>
        <w:numPr>
          <w:ilvl w:val="0"/>
          <w:numId w:val="0"/>
        </w:numPr>
        <w:ind w:left="518"/>
        <w:rPr>
          <w:sz w:val="18"/>
          <w:szCs w:val="18"/>
        </w:rPr>
      </w:pPr>
    </w:p>
    <w:p w14:paraId="53883D16" w14:textId="77777777" w:rsidR="00FC2204" w:rsidRPr="00FC2204" w:rsidRDefault="00FC2204" w:rsidP="00FC2204">
      <w:pPr>
        <w:pStyle w:val="FSHeadMain"/>
        <w:numPr>
          <w:ilvl w:val="0"/>
          <w:numId w:val="0"/>
        </w:numPr>
        <w:ind w:left="518"/>
        <w:rPr>
          <w:b w:val="0"/>
          <w:bCs w:val="0"/>
          <w:lang w:val="en-US"/>
        </w:rPr>
      </w:pPr>
      <w:r w:rsidRPr="00FC2204">
        <w:rPr>
          <w:rFonts w:hint="cs"/>
          <w:b w:val="0"/>
          <w:bCs w:val="0"/>
          <w:cs/>
          <w:lang w:val="en-US"/>
        </w:rPr>
        <w:t>สำรองประกอบด้วย</w:t>
      </w:r>
    </w:p>
    <w:p w14:paraId="2C9C5341" w14:textId="77777777" w:rsidR="00FC2204" w:rsidRPr="00DB47CF" w:rsidRDefault="00FC2204" w:rsidP="00FC2204">
      <w:pPr>
        <w:pStyle w:val="FSHeadMain"/>
        <w:numPr>
          <w:ilvl w:val="0"/>
          <w:numId w:val="0"/>
        </w:numPr>
        <w:ind w:left="518"/>
        <w:rPr>
          <w:sz w:val="18"/>
          <w:szCs w:val="18"/>
          <w:lang w:val="en-US"/>
        </w:rPr>
      </w:pPr>
    </w:p>
    <w:p w14:paraId="67CFF789" w14:textId="0432AB6D" w:rsidR="00FC2204" w:rsidRPr="00FC2204" w:rsidRDefault="00FC2204" w:rsidP="00FC2204">
      <w:pPr>
        <w:pStyle w:val="FSHeadMain"/>
        <w:numPr>
          <w:ilvl w:val="0"/>
          <w:numId w:val="0"/>
        </w:numPr>
        <w:ind w:left="518"/>
        <w:rPr>
          <w:i/>
          <w:iCs/>
          <w:lang w:val="en-US"/>
        </w:rPr>
      </w:pPr>
      <w:r w:rsidRPr="00FC2204">
        <w:rPr>
          <w:rFonts w:hint="cs"/>
          <w:i/>
          <w:iCs/>
          <w:cs/>
          <w:lang w:val="en-US"/>
        </w:rPr>
        <w:t>การจัดสรรกำไร</w:t>
      </w:r>
      <w:r w:rsidRPr="00FC2204">
        <w:rPr>
          <w:i/>
          <w:iCs/>
          <w:cs/>
          <w:lang w:val="en-US"/>
        </w:rPr>
        <w:t xml:space="preserve"> </w:t>
      </w:r>
      <w:r w:rsidRPr="00FC2204">
        <w:rPr>
          <w:rFonts w:hint="cs"/>
          <w:i/>
          <w:iCs/>
          <w:cs/>
          <w:lang w:val="en-US"/>
        </w:rPr>
        <w:t>และ</w:t>
      </w:r>
      <w:r w:rsidRPr="00FC2204">
        <w:rPr>
          <w:i/>
          <w:iCs/>
          <w:cs/>
          <w:lang w:val="en-US"/>
        </w:rPr>
        <w:t>/</w:t>
      </w:r>
      <w:r w:rsidRPr="00FC2204">
        <w:rPr>
          <w:rFonts w:hint="cs"/>
          <w:i/>
          <w:iCs/>
          <w:cs/>
          <w:lang w:val="en-US"/>
        </w:rPr>
        <w:t>หรือ</w:t>
      </w:r>
      <w:r w:rsidRPr="00FC2204">
        <w:rPr>
          <w:i/>
          <w:iCs/>
          <w:cs/>
          <w:lang w:val="en-US"/>
        </w:rPr>
        <w:t xml:space="preserve"> </w:t>
      </w:r>
      <w:r w:rsidRPr="00FC2204">
        <w:rPr>
          <w:rFonts w:hint="cs"/>
          <w:i/>
          <w:iCs/>
          <w:cs/>
          <w:lang w:val="en-US"/>
        </w:rPr>
        <w:t>กำไรสะสม</w:t>
      </w:r>
    </w:p>
    <w:p w14:paraId="4B92C4CA" w14:textId="77777777" w:rsidR="00FC2204" w:rsidRPr="00DB47CF" w:rsidRDefault="00FC2204" w:rsidP="00FC2204">
      <w:pPr>
        <w:pStyle w:val="FSHeadMain"/>
        <w:numPr>
          <w:ilvl w:val="0"/>
          <w:numId w:val="0"/>
        </w:numPr>
        <w:ind w:left="518"/>
        <w:rPr>
          <w:sz w:val="18"/>
          <w:szCs w:val="18"/>
          <w:cs/>
        </w:rPr>
      </w:pPr>
    </w:p>
    <w:p w14:paraId="26713A6D" w14:textId="6F71E6F7" w:rsidR="00D3289C" w:rsidRDefault="00FC2204" w:rsidP="00FC2204">
      <w:pPr>
        <w:pStyle w:val="FSHeadMain"/>
        <w:numPr>
          <w:ilvl w:val="0"/>
          <w:numId w:val="0"/>
        </w:numPr>
        <w:ind w:left="518"/>
      </w:pPr>
      <w:r>
        <w:rPr>
          <w:rFonts w:hint="cs"/>
          <w:cs/>
          <w:lang w:val="en-US"/>
        </w:rPr>
        <w:t>สำรอง</w:t>
      </w:r>
      <w:r w:rsidR="00BE5AF0" w:rsidRPr="00A908FE">
        <w:rPr>
          <w:rFonts w:hint="cs"/>
          <w:cs/>
        </w:rPr>
        <w:t>ตามกฎหมาย</w:t>
      </w:r>
    </w:p>
    <w:p w14:paraId="7FB6735C" w14:textId="77777777" w:rsidR="00175879" w:rsidRPr="00DB47CF" w:rsidRDefault="00175879" w:rsidP="00FC2204">
      <w:pPr>
        <w:pStyle w:val="FSHeadMain"/>
        <w:numPr>
          <w:ilvl w:val="0"/>
          <w:numId w:val="0"/>
        </w:numPr>
        <w:ind w:left="518"/>
        <w:rPr>
          <w:sz w:val="18"/>
          <w:szCs w:val="18"/>
          <w:cs/>
        </w:rPr>
      </w:pPr>
    </w:p>
    <w:p w14:paraId="4A9DD4B4" w14:textId="09A20CB2" w:rsidR="00D05EDF" w:rsidRDefault="0039149F" w:rsidP="00D05EDF">
      <w:pPr>
        <w:pStyle w:val="FSContent"/>
      </w:pPr>
      <w:r w:rsidRPr="00A908FE">
        <w:rPr>
          <w:cs/>
        </w:rPr>
        <w:t xml:space="preserve">ตามบทบัญญัติแห่งพระราชบัญญัติบริษัทมหาชนจำกัด พ.ศ. </w:t>
      </w:r>
      <w:r w:rsidR="00B53767">
        <w:t>2535</w:t>
      </w:r>
      <w:r w:rsidRPr="00A908FE">
        <w:rPr>
          <w:cs/>
        </w:rPr>
        <w:t xml:space="preserve"> มาตรา </w:t>
      </w:r>
      <w:r w:rsidR="00B53767">
        <w:t>116</w:t>
      </w:r>
      <w:r w:rsidRPr="00A908FE">
        <w:rPr>
          <w:cs/>
        </w:rPr>
        <w:t xml:space="preserve"> บริษัทจะต้องจัดสรรทุนสำรอง (</w:t>
      </w:r>
      <w:r w:rsidRPr="00A908FE">
        <w:t>“</w:t>
      </w:r>
      <w:r w:rsidRPr="00A908FE">
        <w:rPr>
          <w:cs/>
        </w:rPr>
        <w:t>สำรองตามกฎหมาย</w:t>
      </w:r>
      <w:r w:rsidRPr="00A908FE">
        <w:t>”</w:t>
      </w:r>
      <w:r w:rsidRPr="00A908FE">
        <w:rPr>
          <w:cs/>
        </w:rPr>
        <w:t xml:space="preserve">) อย่างน้อยร้อยละ </w:t>
      </w:r>
      <w:r w:rsidR="00B53767">
        <w:t>5</w:t>
      </w:r>
      <w:r w:rsidRPr="00A908FE">
        <w:t xml:space="preserve"> </w:t>
      </w:r>
      <w:r w:rsidRPr="00A908FE">
        <w:rPr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="00B53767">
        <w:t>10</w:t>
      </w:r>
      <w:r w:rsidRPr="00A908FE">
        <w:t xml:space="preserve"> </w:t>
      </w:r>
      <w:r w:rsidRPr="00A908FE">
        <w:rPr>
          <w:cs/>
        </w:rPr>
        <w:t>ของทุนจดทะเบียน เงินสำรองนี้จะนำไปจ่ายเป็นเงินปันผลไม่ได้</w:t>
      </w:r>
    </w:p>
    <w:p w14:paraId="3010F67A" w14:textId="77777777" w:rsidR="003332A1" w:rsidRPr="00DB47CF" w:rsidRDefault="003332A1" w:rsidP="00DB47CF">
      <w:pPr>
        <w:pStyle w:val="FSHeadMain"/>
        <w:numPr>
          <w:ilvl w:val="0"/>
          <w:numId w:val="0"/>
        </w:numPr>
        <w:ind w:left="518"/>
        <w:rPr>
          <w:b w:val="0"/>
          <w:bCs w:val="0"/>
          <w:sz w:val="18"/>
          <w:szCs w:val="18"/>
        </w:rPr>
      </w:pPr>
    </w:p>
    <w:p w14:paraId="21E15290" w14:textId="580AC413" w:rsidR="00FC2204" w:rsidRDefault="00FC2204" w:rsidP="009A7EA9">
      <w:pPr>
        <w:pStyle w:val="FSContent"/>
        <w:rPr>
          <w:b/>
          <w:bCs/>
          <w:i/>
          <w:iCs/>
        </w:rPr>
      </w:pPr>
      <w:r w:rsidRPr="00FC2204">
        <w:rPr>
          <w:rFonts w:hint="cs"/>
          <w:b/>
          <w:bCs/>
          <w:i/>
          <w:iCs/>
          <w:cs/>
        </w:rPr>
        <w:t>องค์ประกอบอื่นของส่วนของผู้ถือหุ้น</w:t>
      </w:r>
    </w:p>
    <w:p w14:paraId="452D0B90" w14:textId="6C216C06" w:rsidR="00FC2204" w:rsidRPr="00DB47CF" w:rsidRDefault="00FC2204" w:rsidP="009A7EA9">
      <w:pPr>
        <w:pStyle w:val="FSContent"/>
        <w:rPr>
          <w:sz w:val="18"/>
          <w:szCs w:val="18"/>
        </w:rPr>
      </w:pPr>
    </w:p>
    <w:p w14:paraId="2C63A7DE" w14:textId="4EE3BD61" w:rsidR="00FC2204" w:rsidRDefault="00FC2204" w:rsidP="00FC2204">
      <w:pPr>
        <w:pStyle w:val="FSContent"/>
        <w:rPr>
          <w:b/>
          <w:bCs/>
          <w:cs/>
        </w:rPr>
      </w:pPr>
      <w:r w:rsidRPr="0003039B">
        <w:rPr>
          <w:rFonts w:hint="cs"/>
          <w:b/>
          <w:bCs/>
          <w:cs/>
        </w:rPr>
        <w:t>สำรองการป้องกันความเสี่ยง</w:t>
      </w:r>
      <w:r w:rsidR="00872732">
        <w:rPr>
          <w:rFonts w:hint="cs"/>
          <w:b/>
          <w:bCs/>
          <w:cs/>
        </w:rPr>
        <w:t>กระแสเงินสด</w:t>
      </w:r>
    </w:p>
    <w:p w14:paraId="1F67444E" w14:textId="77777777" w:rsidR="00175879" w:rsidRPr="00DB47CF" w:rsidRDefault="00175879" w:rsidP="00FC2204">
      <w:pPr>
        <w:pStyle w:val="FSContent"/>
        <w:rPr>
          <w:b/>
          <w:bCs/>
          <w:sz w:val="20"/>
          <w:szCs w:val="20"/>
        </w:rPr>
      </w:pPr>
    </w:p>
    <w:p w14:paraId="740D6296" w14:textId="68F8E7F6" w:rsidR="003332A1" w:rsidRPr="00204130" w:rsidRDefault="00FC2204" w:rsidP="00204130">
      <w:pPr>
        <w:pStyle w:val="FSContent"/>
      </w:pPr>
      <w:r>
        <w:rPr>
          <w:rFonts w:hint="cs"/>
          <w:cs/>
        </w:rPr>
        <w:t>สำรองการป้องกันความเสี่ยง</w:t>
      </w:r>
      <w:r w:rsidR="00872732">
        <w:rPr>
          <w:rFonts w:hint="cs"/>
          <w:cs/>
        </w:rPr>
        <w:t>กระแสเงินสด</w:t>
      </w:r>
      <w:r>
        <w:rPr>
          <w:rFonts w:hint="cs"/>
          <w:cs/>
        </w:rPr>
        <w:t>ประกอบด้วยผลสะสมของส่วนที่มีประสิทธิผลของการเปลี่ยนแปลงในมูลค่ายุติธรรมของเครื่องมือที่ใช้ในการป้องกันความเสี่ยงซึ่งใช้ในการป้องกันความเสี่ยงในกระแสเงินสด</w:t>
      </w:r>
      <w:r>
        <w:rPr>
          <w:cs/>
        </w:rPr>
        <w:t xml:space="preserve"> </w:t>
      </w:r>
      <w:r>
        <w:rPr>
          <w:rFonts w:hint="cs"/>
          <w:cs/>
        </w:rPr>
        <w:t>ซึ่งรอการรับรู้ในภายหลังในกำไรหรือขาดทุน</w:t>
      </w:r>
      <w:r>
        <w:rPr>
          <w:cs/>
        </w:rPr>
        <w:t xml:space="preserve"> </w:t>
      </w:r>
      <w:r>
        <w:rPr>
          <w:rFonts w:hint="cs"/>
          <w:cs/>
        </w:rPr>
        <w:t>หรือรวมเป็นต้นทุนเมื่อเริ่มแรก</w:t>
      </w:r>
      <w:r>
        <w:rPr>
          <w:cs/>
        </w:rPr>
        <w:t xml:space="preserve"> </w:t>
      </w:r>
      <w:r>
        <w:rPr>
          <w:rFonts w:hint="cs"/>
          <w:cs/>
        </w:rPr>
        <w:t>หรือมูลค่าตามบัญชีอื่นของสินทรัพย์ที่ไม่ใช่สินทรัพย์ทางการเงินหรือหนี้สินที่ไม่ใช่หนี้สินทางการเงิน</w:t>
      </w:r>
    </w:p>
    <w:p w14:paraId="1B7F7EFF" w14:textId="77777777" w:rsidR="00A22235" w:rsidRDefault="00A22235" w:rsidP="009A7EA9">
      <w:pPr>
        <w:pStyle w:val="FSContent"/>
        <w:rPr>
          <w:sz w:val="24"/>
          <w:szCs w:val="24"/>
        </w:rPr>
      </w:pPr>
    </w:p>
    <w:p w14:paraId="408C0D34" w14:textId="77777777" w:rsidR="00D3289C" w:rsidRPr="00A908FE" w:rsidRDefault="00FE57D3" w:rsidP="009A7EA9">
      <w:pPr>
        <w:pStyle w:val="FSHeadMain"/>
        <w:rPr>
          <w:cs/>
        </w:rPr>
      </w:pPr>
      <w:r w:rsidRPr="00A908FE">
        <w:rPr>
          <w:cs/>
        </w:rPr>
        <w:lastRenderedPageBreak/>
        <w:t>ส่วนงาน</w:t>
      </w:r>
      <w:r w:rsidR="000A6CA2" w:rsidRPr="00A908FE">
        <w:rPr>
          <w:rFonts w:hint="cs"/>
          <w:cs/>
        </w:rPr>
        <w:t>ดำเนินงาน</w:t>
      </w:r>
      <w:r w:rsidR="00F72880">
        <w:rPr>
          <w:rFonts w:hint="cs"/>
          <w:cs/>
        </w:rPr>
        <w:t>และการจำแนกรายได้</w:t>
      </w:r>
    </w:p>
    <w:p w14:paraId="57E34F58" w14:textId="77777777" w:rsidR="00F477B1" w:rsidRPr="00FC2204" w:rsidRDefault="00F477B1" w:rsidP="009A7EA9">
      <w:pPr>
        <w:pStyle w:val="FSBlank"/>
        <w:rPr>
          <w:sz w:val="24"/>
          <w:szCs w:val="24"/>
        </w:rPr>
      </w:pPr>
    </w:p>
    <w:p w14:paraId="4667B970" w14:textId="77777777" w:rsidR="00821E6B" w:rsidRPr="00A908FE" w:rsidRDefault="00CE2BFD" w:rsidP="009A7EA9">
      <w:pPr>
        <w:pStyle w:val="FSContent"/>
      </w:pPr>
      <w:r>
        <w:rPr>
          <w:rFonts w:hint="cs"/>
          <w:cs/>
        </w:rPr>
        <w:t>ผู้บริหารพิจารณาว่า</w:t>
      </w:r>
      <w:r w:rsidR="00821E6B" w:rsidRPr="00A908FE">
        <w:rPr>
          <w:cs/>
        </w:rPr>
        <w:t>บริษัท</w:t>
      </w:r>
      <w:r w:rsidR="00362F89" w:rsidRPr="00A908FE">
        <w:rPr>
          <w:cs/>
        </w:rPr>
        <w:t xml:space="preserve">ดำเนินกิจการในส่วนงานธุรกิจเดียวคือ </w:t>
      </w:r>
      <w:r w:rsidR="00821E6B" w:rsidRPr="00A908FE">
        <w:rPr>
          <w:cs/>
        </w:rPr>
        <w:t>ธุรกิจผลิตท่อทองแดง</w:t>
      </w:r>
      <w:r w:rsidR="00362F89" w:rsidRPr="00A908FE">
        <w:rPr>
          <w:cs/>
        </w:rPr>
        <w:t>ไร้ตะเข็บ ดังนั้นฝ่ายบริหารจึงพิจารณา</w:t>
      </w:r>
      <w:r w:rsidR="006B5FFA" w:rsidRPr="00A908FE">
        <w:rPr>
          <w:cs/>
        </w:rPr>
        <w:t>ว่าบริษัทมีส่วนงาน</w:t>
      </w:r>
      <w:r w:rsidR="006B5FFA" w:rsidRPr="00A908FE">
        <w:rPr>
          <w:rFonts w:hint="cs"/>
          <w:cs/>
        </w:rPr>
        <w:t>ที่รายงาน</w:t>
      </w:r>
      <w:r w:rsidR="00362F89" w:rsidRPr="00A908FE">
        <w:rPr>
          <w:cs/>
        </w:rPr>
        <w:t>เพียงส่วนงานเดียว</w:t>
      </w:r>
    </w:p>
    <w:p w14:paraId="1441C8B2" w14:textId="55B2F68D" w:rsidR="00432048" w:rsidRPr="00FC2204" w:rsidRDefault="004320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24"/>
          <w:szCs w:val="24"/>
          <w:cs/>
        </w:rPr>
      </w:pPr>
    </w:p>
    <w:p w14:paraId="3ABD0152" w14:textId="77777777" w:rsidR="00821E6B" w:rsidRPr="00A908FE" w:rsidRDefault="00821E6B" w:rsidP="00E037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A908FE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ส่วนงานภูมิศาสตร์</w:t>
      </w:r>
    </w:p>
    <w:p w14:paraId="7FE88A84" w14:textId="77777777" w:rsidR="00F477B1" w:rsidRPr="00FC2204" w:rsidRDefault="00F477B1" w:rsidP="009A7EA9">
      <w:pPr>
        <w:pStyle w:val="FSBlank"/>
        <w:rPr>
          <w:sz w:val="24"/>
          <w:szCs w:val="24"/>
        </w:rPr>
      </w:pPr>
    </w:p>
    <w:p w14:paraId="1716E118" w14:textId="1F223D4D" w:rsidR="00821E6B" w:rsidRDefault="00555839" w:rsidP="009A7EA9">
      <w:pPr>
        <w:pStyle w:val="FSContent"/>
        <w:rPr>
          <w:snapToGrid w:val="0"/>
          <w:lang w:eastAsia="th-TH"/>
        </w:rPr>
      </w:pPr>
      <w:r w:rsidRPr="00A908FE">
        <w:rPr>
          <w:rFonts w:hint="cs"/>
          <w:snapToGrid w:val="0"/>
          <w:cs/>
          <w:lang w:eastAsia="th-TH"/>
        </w:rPr>
        <w:t xml:space="preserve">บริษัทดำเนินธุรกิจเฉพาะในประเทศไทยเท่านั้น </w:t>
      </w:r>
      <w:r w:rsidR="00C20F31" w:rsidRPr="00A908FE">
        <w:rPr>
          <w:snapToGrid w:val="0"/>
          <w:cs/>
          <w:lang w:eastAsia="th-TH"/>
        </w:rPr>
        <w:t>ในการนำเสนอการจำแนกส่วนงานภูมิศาสตร์ รายได้ตามส่วนงานแยกตามเขตภูมิศาสตร์โดยกำหนดจากสถานที่ตั้งของลูกค้า</w:t>
      </w:r>
    </w:p>
    <w:p w14:paraId="63C60200" w14:textId="7FE79822" w:rsidR="00811335" w:rsidRDefault="00811335" w:rsidP="009A7EA9">
      <w:pPr>
        <w:pStyle w:val="FSBlank"/>
        <w:rPr>
          <w:sz w:val="24"/>
          <w:szCs w:val="24"/>
        </w:rPr>
      </w:pPr>
    </w:p>
    <w:tbl>
      <w:tblPr>
        <w:tblW w:w="916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20"/>
        <w:gridCol w:w="1350"/>
        <w:gridCol w:w="270"/>
        <w:gridCol w:w="1414"/>
        <w:gridCol w:w="10"/>
      </w:tblGrid>
      <w:tr w:rsidR="00F21787" w:rsidRPr="00A908FE" w14:paraId="76161946" w14:textId="77777777" w:rsidTr="008E1E15">
        <w:tc>
          <w:tcPr>
            <w:tcW w:w="6120" w:type="dxa"/>
          </w:tcPr>
          <w:p w14:paraId="3E47A140" w14:textId="77777777" w:rsidR="00F21787" w:rsidRPr="00A908FE" w:rsidRDefault="00F21787" w:rsidP="00F21787">
            <w:pPr>
              <w:spacing w:line="240" w:lineRule="auto"/>
              <w:ind w:right="38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D01F9A0" w14:textId="118896AA" w:rsidR="00F21787" w:rsidRPr="00A750E0" w:rsidRDefault="00F21787" w:rsidP="00F21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2FD2661D" w14:textId="77777777" w:rsidR="00F21787" w:rsidRPr="00A750E0" w:rsidRDefault="00F21787" w:rsidP="00F21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24" w:type="dxa"/>
            <w:gridSpan w:val="2"/>
          </w:tcPr>
          <w:p w14:paraId="35A42B18" w14:textId="277B7006" w:rsidR="00F21787" w:rsidRPr="00A750E0" w:rsidRDefault="00F21787" w:rsidP="00F21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76"/>
              </w:tabs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</w:tr>
      <w:tr w:rsidR="007F6EF4" w:rsidRPr="00A908FE" w14:paraId="62E77026" w14:textId="77777777" w:rsidTr="008E1E15">
        <w:trPr>
          <w:gridAfter w:val="1"/>
          <w:wAfter w:w="10" w:type="dxa"/>
          <w:cantSplit/>
        </w:trPr>
        <w:tc>
          <w:tcPr>
            <w:tcW w:w="6120" w:type="dxa"/>
          </w:tcPr>
          <w:p w14:paraId="48D47F4D" w14:textId="77777777" w:rsidR="007F6EF4" w:rsidRPr="00A908FE" w:rsidRDefault="007F6EF4" w:rsidP="007F6EF4">
            <w:pPr>
              <w:spacing w:line="240" w:lineRule="auto"/>
              <w:ind w:right="38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034" w:type="dxa"/>
            <w:gridSpan w:val="3"/>
          </w:tcPr>
          <w:p w14:paraId="1B2483F8" w14:textId="77777777" w:rsidR="007F6EF4" w:rsidRPr="00A908FE" w:rsidRDefault="007F6EF4" w:rsidP="007F6EF4">
            <w:pPr>
              <w:spacing w:line="240" w:lineRule="auto"/>
              <w:ind w:left="-86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A908FE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26000" w:rsidRPr="00A908FE" w14:paraId="4184167D" w14:textId="77777777" w:rsidTr="008E1E15">
        <w:trPr>
          <w:gridAfter w:val="1"/>
          <w:wAfter w:w="10" w:type="dxa"/>
          <w:cantSplit/>
        </w:trPr>
        <w:tc>
          <w:tcPr>
            <w:tcW w:w="6120" w:type="dxa"/>
          </w:tcPr>
          <w:p w14:paraId="63C63E57" w14:textId="77777777" w:rsidR="00226000" w:rsidRPr="00226000" w:rsidRDefault="00226000" w:rsidP="007F6EF4">
            <w:pPr>
              <w:spacing w:line="240" w:lineRule="auto"/>
              <w:ind w:right="389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22600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3034" w:type="dxa"/>
            <w:gridSpan w:val="3"/>
          </w:tcPr>
          <w:p w14:paraId="475275F5" w14:textId="77777777" w:rsidR="00226000" w:rsidRPr="00A908FE" w:rsidRDefault="00226000" w:rsidP="007F6EF4">
            <w:pPr>
              <w:spacing w:line="240" w:lineRule="auto"/>
              <w:ind w:left="-86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226000" w:rsidRPr="00A908FE" w14:paraId="6D35C163" w14:textId="77777777" w:rsidTr="008E1E15">
        <w:trPr>
          <w:gridAfter w:val="1"/>
          <w:wAfter w:w="10" w:type="dxa"/>
          <w:cantSplit/>
        </w:trPr>
        <w:tc>
          <w:tcPr>
            <w:tcW w:w="6120" w:type="dxa"/>
          </w:tcPr>
          <w:p w14:paraId="035F9520" w14:textId="77777777" w:rsidR="00226000" w:rsidRPr="00226000" w:rsidRDefault="00226000" w:rsidP="007F6EF4">
            <w:pPr>
              <w:spacing w:line="240" w:lineRule="auto"/>
              <w:ind w:right="389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2600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ส่วนงานภูมิศาสตร์หลัก</w:t>
            </w:r>
          </w:p>
        </w:tc>
        <w:tc>
          <w:tcPr>
            <w:tcW w:w="3034" w:type="dxa"/>
            <w:gridSpan w:val="3"/>
          </w:tcPr>
          <w:p w14:paraId="04E8ACB1" w14:textId="77777777" w:rsidR="00226000" w:rsidRPr="00A908FE" w:rsidRDefault="00226000" w:rsidP="007F6EF4">
            <w:pPr>
              <w:spacing w:line="240" w:lineRule="auto"/>
              <w:ind w:left="-86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5E1168" w:rsidRPr="00A908FE" w14:paraId="570C4BF0" w14:textId="77777777" w:rsidTr="008E1E15">
        <w:tc>
          <w:tcPr>
            <w:tcW w:w="6120" w:type="dxa"/>
          </w:tcPr>
          <w:p w14:paraId="4248F0EB" w14:textId="77777777" w:rsidR="005E1168" w:rsidRPr="00A908FE" w:rsidRDefault="005E1168" w:rsidP="005E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A908FE">
              <w:rPr>
                <w:rFonts w:ascii="Angsana New" w:hAnsi="Angsana New" w:cs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350" w:type="dxa"/>
          </w:tcPr>
          <w:p w14:paraId="034F4E40" w14:textId="0C5AA825" w:rsidR="005E1168" w:rsidRPr="00A908FE" w:rsidRDefault="008E2CF2" w:rsidP="005E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8E2CF2">
              <w:rPr>
                <w:rFonts w:ascii="Angsana New" w:hAnsi="Angsana New" w:cs="Angsana New"/>
                <w:sz w:val="30"/>
                <w:szCs w:val="30"/>
              </w:rPr>
              <w:t>4,224,138</w:t>
            </w:r>
          </w:p>
        </w:tc>
        <w:tc>
          <w:tcPr>
            <w:tcW w:w="270" w:type="dxa"/>
          </w:tcPr>
          <w:p w14:paraId="1479AFCA" w14:textId="77777777" w:rsidR="005E1168" w:rsidRPr="00A908FE" w:rsidRDefault="005E1168" w:rsidP="005E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4" w:type="dxa"/>
            <w:gridSpan w:val="2"/>
          </w:tcPr>
          <w:p w14:paraId="1B599741" w14:textId="02636F4C" w:rsidR="00C23FD5" w:rsidRPr="00A908FE" w:rsidRDefault="005E1168" w:rsidP="005E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4,500,544</w:t>
            </w:r>
          </w:p>
        </w:tc>
      </w:tr>
      <w:tr w:rsidR="00C23FD5" w:rsidRPr="00A908FE" w14:paraId="0C6F32BB" w14:textId="77777777" w:rsidTr="008E1E15">
        <w:tc>
          <w:tcPr>
            <w:tcW w:w="6120" w:type="dxa"/>
          </w:tcPr>
          <w:p w14:paraId="0907DC0E" w14:textId="06804854" w:rsidR="00C23FD5" w:rsidRPr="00A908FE" w:rsidRDefault="00C23FD5" w:rsidP="005E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3FD5">
              <w:rPr>
                <w:rFonts w:ascii="Angsana New" w:hAnsi="Angsana New" w:cs="Angsana New" w:hint="cs"/>
                <w:sz w:val="30"/>
                <w:szCs w:val="30"/>
                <w:cs/>
              </w:rPr>
              <w:t>ประเทศญี่ปุ่น</w:t>
            </w:r>
          </w:p>
        </w:tc>
        <w:tc>
          <w:tcPr>
            <w:tcW w:w="1350" w:type="dxa"/>
          </w:tcPr>
          <w:p w14:paraId="0D91AB61" w14:textId="7D17F0E3" w:rsidR="00C23FD5" w:rsidRPr="008E2CF2" w:rsidRDefault="00C23FD5" w:rsidP="005E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C23FD5">
              <w:rPr>
                <w:rFonts w:ascii="Angsana New" w:hAnsi="Angsana New" w:cs="Angsana New"/>
                <w:sz w:val="30"/>
                <w:szCs w:val="30"/>
              </w:rPr>
              <w:t>374,567</w:t>
            </w:r>
          </w:p>
        </w:tc>
        <w:tc>
          <w:tcPr>
            <w:tcW w:w="270" w:type="dxa"/>
          </w:tcPr>
          <w:p w14:paraId="286854BF" w14:textId="77777777" w:rsidR="00C23FD5" w:rsidRPr="00A908FE" w:rsidRDefault="00C23FD5" w:rsidP="005E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4" w:type="dxa"/>
            <w:gridSpan w:val="2"/>
          </w:tcPr>
          <w:p w14:paraId="4587F92E" w14:textId="4AB7888F" w:rsidR="00C23FD5" w:rsidRDefault="00C23FD5" w:rsidP="005E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C23FD5">
              <w:rPr>
                <w:rFonts w:ascii="Angsana New" w:hAnsi="Angsana New" w:cs="Angsana New"/>
                <w:sz w:val="30"/>
                <w:szCs w:val="30"/>
              </w:rPr>
              <w:t>341,309</w:t>
            </w:r>
          </w:p>
        </w:tc>
      </w:tr>
      <w:tr w:rsidR="005E1168" w:rsidRPr="00A908FE" w14:paraId="7974C47B" w14:textId="77777777" w:rsidTr="008E1E15">
        <w:tc>
          <w:tcPr>
            <w:tcW w:w="6120" w:type="dxa"/>
          </w:tcPr>
          <w:p w14:paraId="0DCA204A" w14:textId="77777777" w:rsidR="005E1168" w:rsidRPr="00A908FE" w:rsidRDefault="005E1168" w:rsidP="005E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908FE">
              <w:rPr>
                <w:rFonts w:ascii="Angsana New" w:hAnsi="Angsana New" w:cs="Angsana New" w:hint="cs"/>
                <w:sz w:val="30"/>
                <w:szCs w:val="30"/>
                <w:cs/>
              </w:rPr>
              <w:t>ประเทศมาเลเซีย</w:t>
            </w:r>
          </w:p>
        </w:tc>
        <w:tc>
          <w:tcPr>
            <w:tcW w:w="1350" w:type="dxa"/>
          </w:tcPr>
          <w:p w14:paraId="1E457227" w14:textId="5E968238" w:rsidR="005E1168" w:rsidRPr="00A908FE" w:rsidRDefault="008E2CF2" w:rsidP="005E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8E2CF2">
              <w:rPr>
                <w:rFonts w:ascii="Angsana New" w:hAnsi="Angsana New" w:cs="Angsana New"/>
                <w:sz w:val="30"/>
                <w:szCs w:val="30"/>
              </w:rPr>
              <w:t>362,495</w:t>
            </w:r>
          </w:p>
        </w:tc>
        <w:tc>
          <w:tcPr>
            <w:tcW w:w="270" w:type="dxa"/>
          </w:tcPr>
          <w:p w14:paraId="69390FA4" w14:textId="77777777" w:rsidR="005E1168" w:rsidRPr="00A908FE" w:rsidRDefault="005E1168" w:rsidP="005E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4" w:type="dxa"/>
            <w:gridSpan w:val="2"/>
          </w:tcPr>
          <w:p w14:paraId="4D19FFBD" w14:textId="1E2644FD" w:rsidR="005E1168" w:rsidRPr="00A908FE" w:rsidRDefault="005E1168" w:rsidP="005E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841,058</w:t>
            </w:r>
          </w:p>
        </w:tc>
      </w:tr>
      <w:tr w:rsidR="005E1168" w:rsidRPr="00A908FE" w14:paraId="4FB735C5" w14:textId="77777777" w:rsidTr="008E1E15">
        <w:tc>
          <w:tcPr>
            <w:tcW w:w="6120" w:type="dxa"/>
          </w:tcPr>
          <w:p w14:paraId="198C0589" w14:textId="77777777" w:rsidR="005E1168" w:rsidRPr="00A908FE" w:rsidRDefault="005E1168" w:rsidP="005E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908FE">
              <w:rPr>
                <w:rFonts w:ascii="Angsana New" w:hAnsi="Angsana New" w:cs="Angsana New" w:hint="cs"/>
                <w:sz w:val="30"/>
                <w:szCs w:val="30"/>
                <w:cs/>
              </w:rPr>
              <w:t>ประเทศอื่นๆ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BBD25B9" w14:textId="55900B74" w:rsidR="005E1168" w:rsidRPr="00A908FE" w:rsidRDefault="00C23FD5" w:rsidP="005E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C23FD5">
              <w:rPr>
                <w:rFonts w:ascii="Angsana New" w:hAnsi="Angsana New" w:cs="Angsana New"/>
                <w:sz w:val="30"/>
                <w:szCs w:val="30"/>
              </w:rPr>
              <w:t>1,784,666</w:t>
            </w:r>
          </w:p>
        </w:tc>
        <w:tc>
          <w:tcPr>
            <w:tcW w:w="270" w:type="dxa"/>
          </w:tcPr>
          <w:p w14:paraId="125CF297" w14:textId="77777777" w:rsidR="005E1168" w:rsidRPr="00A908FE" w:rsidRDefault="005E1168" w:rsidP="005E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4" w:type="dxa"/>
            <w:gridSpan w:val="2"/>
            <w:tcBorders>
              <w:bottom w:val="single" w:sz="4" w:space="0" w:color="auto"/>
            </w:tcBorders>
          </w:tcPr>
          <w:p w14:paraId="12D3502B" w14:textId="300B2B3F" w:rsidR="005E1168" w:rsidRPr="00A908FE" w:rsidRDefault="00C23FD5" w:rsidP="005E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C23FD5">
              <w:rPr>
                <w:rFonts w:ascii="Angsana New" w:hAnsi="Angsana New" w:cs="Angsana New"/>
                <w:sz w:val="30"/>
                <w:szCs w:val="30"/>
              </w:rPr>
              <w:t>2,278,6</w:t>
            </w:r>
            <w:r w:rsidR="00500BD9">
              <w:rPr>
                <w:rFonts w:ascii="Angsana New" w:hAnsi="Angsana New" w:cs="Angsana New"/>
                <w:sz w:val="30"/>
                <w:szCs w:val="30"/>
              </w:rPr>
              <w:t>19</w:t>
            </w:r>
          </w:p>
        </w:tc>
      </w:tr>
      <w:tr w:rsidR="005E1168" w:rsidRPr="00A908FE" w14:paraId="308CD34F" w14:textId="77777777" w:rsidTr="008E1E15">
        <w:tc>
          <w:tcPr>
            <w:tcW w:w="6120" w:type="dxa"/>
          </w:tcPr>
          <w:p w14:paraId="4296B097" w14:textId="77777777" w:rsidR="005E1168" w:rsidRPr="00A908FE" w:rsidRDefault="005E1168" w:rsidP="005E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  <w:r w:rsidRPr="00E23E9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A016B85" w14:textId="4E096999" w:rsidR="005E1168" w:rsidRPr="00A908FE" w:rsidRDefault="00C23FD5" w:rsidP="005E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23FD5">
              <w:rPr>
                <w:rFonts w:ascii="Angsana New" w:hAnsi="Angsana New" w:cs="Angsana New"/>
                <w:b/>
                <w:bCs/>
                <w:sz w:val="30"/>
                <w:szCs w:val="30"/>
              </w:rPr>
              <w:t>6,745,866</w:t>
            </w:r>
          </w:p>
        </w:tc>
        <w:tc>
          <w:tcPr>
            <w:tcW w:w="270" w:type="dxa"/>
          </w:tcPr>
          <w:p w14:paraId="13869EEB" w14:textId="77777777" w:rsidR="005E1168" w:rsidRPr="00A908FE" w:rsidRDefault="005E1168" w:rsidP="005E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2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E8B496E" w14:textId="518231D0" w:rsidR="005E1168" w:rsidRPr="00A908FE" w:rsidRDefault="005E1168" w:rsidP="005E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7,961,530</w:t>
            </w:r>
          </w:p>
        </w:tc>
      </w:tr>
    </w:tbl>
    <w:p w14:paraId="1CF954A7" w14:textId="725BDBC8" w:rsidR="006664D1" w:rsidRDefault="006664D1" w:rsidP="004C088B">
      <w:pPr>
        <w:pStyle w:val="FSContent"/>
        <w:rPr>
          <w:b/>
          <w:bCs/>
          <w:i/>
          <w:iCs/>
        </w:rPr>
      </w:pPr>
    </w:p>
    <w:p w14:paraId="490B6B76" w14:textId="1E1A458C" w:rsidR="0027514F" w:rsidRPr="00DB47CF" w:rsidRDefault="00CB139C" w:rsidP="004C088B">
      <w:pPr>
        <w:pStyle w:val="FSContent"/>
        <w:rPr>
          <w:cs/>
        </w:rPr>
      </w:pPr>
      <w:r w:rsidRPr="00CB139C">
        <w:rPr>
          <w:rFonts w:hint="cs"/>
          <w:cs/>
        </w:rPr>
        <w:t>บริษัทมีจังหวะเวลาของการรับรู้รายได้โดยรวมมาจากการขาย</w:t>
      </w:r>
      <w:r w:rsidRPr="00CB139C">
        <w:rPr>
          <w:cs/>
        </w:rPr>
        <w:t xml:space="preserve"> </w:t>
      </w:r>
      <w:r w:rsidRPr="00CB139C">
        <w:rPr>
          <w:rFonts w:hint="cs"/>
          <w:cs/>
        </w:rPr>
        <w:t>โดยเป็นรายได้ที่รับรู้</w:t>
      </w:r>
      <w:r w:rsidRPr="00CB139C">
        <w:rPr>
          <w:cs/>
        </w:rPr>
        <w:t xml:space="preserve"> </w:t>
      </w:r>
      <w:r w:rsidRPr="00CB139C">
        <w:rPr>
          <w:rFonts w:hint="cs"/>
          <w:cs/>
        </w:rPr>
        <w:t>ณ</w:t>
      </w:r>
      <w:r w:rsidRPr="00CB139C">
        <w:rPr>
          <w:cs/>
        </w:rPr>
        <w:t xml:space="preserve"> </w:t>
      </w:r>
      <w:r w:rsidRPr="00CB139C">
        <w:rPr>
          <w:rFonts w:hint="cs"/>
          <w:cs/>
        </w:rPr>
        <w:t>เวลาใดเวลาหนึ่ง</w:t>
      </w:r>
    </w:p>
    <w:p w14:paraId="1A14E00D" w14:textId="77777777" w:rsidR="0027514F" w:rsidRDefault="0027514F" w:rsidP="004C088B">
      <w:pPr>
        <w:pStyle w:val="FSContent"/>
        <w:rPr>
          <w:b/>
          <w:bCs/>
          <w:i/>
          <w:iCs/>
        </w:rPr>
      </w:pPr>
    </w:p>
    <w:p w14:paraId="2652C3F8" w14:textId="71F3470B" w:rsidR="004C088B" w:rsidRPr="00A908FE" w:rsidRDefault="004C088B" w:rsidP="004C088B">
      <w:pPr>
        <w:pStyle w:val="FSContent"/>
        <w:rPr>
          <w:b/>
          <w:bCs/>
          <w:i/>
          <w:iCs/>
        </w:rPr>
      </w:pPr>
      <w:r w:rsidRPr="00A908FE">
        <w:rPr>
          <w:rFonts w:hint="cs"/>
          <w:b/>
          <w:bCs/>
          <w:i/>
          <w:iCs/>
          <w:cs/>
        </w:rPr>
        <w:t>ลูกค้ารายใหญ่</w:t>
      </w:r>
      <w:r w:rsidRPr="00A908FE">
        <w:rPr>
          <w:b/>
          <w:bCs/>
          <w:i/>
          <w:iCs/>
          <w:cs/>
        </w:rPr>
        <w:t xml:space="preserve"> </w:t>
      </w:r>
    </w:p>
    <w:p w14:paraId="5034BF82" w14:textId="77777777" w:rsidR="004C088B" w:rsidRPr="005C1D95" w:rsidRDefault="004C088B" w:rsidP="004C088B">
      <w:pPr>
        <w:pStyle w:val="FSBlank"/>
        <w:rPr>
          <w:sz w:val="22"/>
          <w:szCs w:val="22"/>
        </w:rPr>
      </w:pPr>
    </w:p>
    <w:p w14:paraId="12A3C3D5" w14:textId="40D570AD" w:rsidR="004C088B" w:rsidRDefault="004C088B" w:rsidP="00326133">
      <w:pPr>
        <w:pStyle w:val="FSContent"/>
        <w:jc w:val="left"/>
      </w:pPr>
      <w:r w:rsidRPr="00A908FE">
        <w:rPr>
          <w:rFonts w:hint="cs"/>
          <w:cs/>
        </w:rPr>
        <w:t>รายได้จากลูกค้าราย</w:t>
      </w:r>
      <w:r w:rsidR="00326133" w:rsidRPr="00A908FE">
        <w:rPr>
          <w:rFonts w:hint="cs"/>
          <w:cs/>
        </w:rPr>
        <w:t>ใหญ่</w:t>
      </w:r>
      <w:r w:rsidRPr="00A908FE">
        <w:rPr>
          <w:rFonts w:hint="cs"/>
          <w:cs/>
        </w:rPr>
        <w:t>เป็นเงินประมาณ</w:t>
      </w:r>
      <w:r w:rsidR="0068068F">
        <w:t xml:space="preserve"> </w:t>
      </w:r>
      <w:r w:rsidR="00C23FD5" w:rsidRPr="00C23FD5">
        <w:t>3,397</w:t>
      </w:r>
      <w:r w:rsidR="001B5D63">
        <w:t xml:space="preserve"> </w:t>
      </w:r>
      <w:r w:rsidRPr="00A908FE">
        <w:rPr>
          <w:rFonts w:hint="cs"/>
          <w:cs/>
        </w:rPr>
        <w:t>ล้านบาท</w:t>
      </w:r>
      <w:r w:rsidRPr="00A908FE">
        <w:rPr>
          <w:cs/>
        </w:rPr>
        <w:t xml:space="preserve"> </w:t>
      </w:r>
      <w:r w:rsidR="0016657B" w:rsidRPr="00A908FE">
        <w:rPr>
          <w:i/>
          <w:iCs/>
          <w:cs/>
        </w:rPr>
        <w:t>(</w:t>
      </w:r>
      <w:r w:rsidR="00BF43C7">
        <w:rPr>
          <w:i/>
          <w:iCs/>
        </w:rPr>
        <w:t>256</w:t>
      </w:r>
      <w:r w:rsidR="001414C0">
        <w:rPr>
          <w:i/>
          <w:iCs/>
        </w:rPr>
        <w:t>5</w:t>
      </w:r>
      <w:r w:rsidR="00326133" w:rsidRPr="00A908FE">
        <w:rPr>
          <w:i/>
          <w:iCs/>
          <w:cs/>
        </w:rPr>
        <w:t xml:space="preserve">: </w:t>
      </w:r>
      <w:r w:rsidR="001414C0" w:rsidRPr="001414C0">
        <w:rPr>
          <w:i/>
          <w:iCs/>
        </w:rPr>
        <w:t xml:space="preserve">4,006 </w:t>
      </w:r>
      <w:r w:rsidRPr="00A908FE">
        <w:rPr>
          <w:rFonts w:hint="cs"/>
          <w:i/>
          <w:iCs/>
          <w:cs/>
        </w:rPr>
        <w:t>ล้านบาท</w:t>
      </w:r>
      <w:r w:rsidRPr="00A908FE">
        <w:rPr>
          <w:i/>
          <w:iCs/>
          <w:cs/>
        </w:rPr>
        <w:t>)</w:t>
      </w:r>
      <w:r w:rsidRPr="00A908FE">
        <w:rPr>
          <w:cs/>
        </w:rPr>
        <w:t xml:space="preserve"> </w:t>
      </w:r>
      <w:r w:rsidRPr="00A908FE">
        <w:rPr>
          <w:rFonts w:hint="cs"/>
          <w:cs/>
        </w:rPr>
        <w:t>จากรายได้รวมของบริษัท</w:t>
      </w:r>
    </w:p>
    <w:p w14:paraId="4B85B9E3" w14:textId="3966641F" w:rsidR="00D64B44" w:rsidRDefault="00D64B44" w:rsidP="00D05EDF">
      <w:pPr>
        <w:pStyle w:val="FSContent"/>
        <w:ind w:left="0"/>
        <w:jc w:val="left"/>
      </w:pPr>
    </w:p>
    <w:p w14:paraId="281BD7F9" w14:textId="4F3935B6" w:rsidR="0027514F" w:rsidRDefault="0027514F" w:rsidP="00D05EDF">
      <w:pPr>
        <w:pStyle w:val="FSContent"/>
        <w:ind w:left="0"/>
        <w:jc w:val="left"/>
      </w:pPr>
    </w:p>
    <w:p w14:paraId="60CE612E" w14:textId="77777777" w:rsidR="0027514F" w:rsidRDefault="0027514F" w:rsidP="00D05EDF">
      <w:pPr>
        <w:pStyle w:val="FSContent"/>
        <w:ind w:left="0"/>
        <w:jc w:val="left"/>
      </w:pPr>
    </w:p>
    <w:p w14:paraId="13883C52" w14:textId="6C7EC01F" w:rsidR="006664D1" w:rsidRDefault="006664D1" w:rsidP="00D05EDF">
      <w:pPr>
        <w:pStyle w:val="FSContent"/>
        <w:ind w:left="0"/>
        <w:jc w:val="left"/>
      </w:pPr>
    </w:p>
    <w:p w14:paraId="559D5727" w14:textId="57507BEE" w:rsidR="006664D1" w:rsidRDefault="006664D1" w:rsidP="00D05EDF">
      <w:pPr>
        <w:pStyle w:val="FSContent"/>
        <w:ind w:left="0"/>
        <w:jc w:val="left"/>
      </w:pPr>
    </w:p>
    <w:p w14:paraId="45AF468E" w14:textId="77777777" w:rsidR="00C23FD5" w:rsidRDefault="00C23FD5" w:rsidP="00D05EDF">
      <w:pPr>
        <w:pStyle w:val="FSContent"/>
        <w:ind w:left="0"/>
        <w:jc w:val="left"/>
      </w:pPr>
    </w:p>
    <w:p w14:paraId="02921132" w14:textId="38AA5832" w:rsidR="006664D1" w:rsidRDefault="006664D1" w:rsidP="00D05EDF">
      <w:pPr>
        <w:pStyle w:val="FSContent"/>
        <w:ind w:left="0"/>
        <w:jc w:val="left"/>
      </w:pPr>
    </w:p>
    <w:p w14:paraId="7A06565F" w14:textId="77777777" w:rsidR="006664D1" w:rsidRDefault="006664D1" w:rsidP="00D05EDF">
      <w:pPr>
        <w:pStyle w:val="FSContent"/>
        <w:ind w:left="0"/>
        <w:jc w:val="left"/>
      </w:pPr>
    </w:p>
    <w:p w14:paraId="739B5DBB" w14:textId="77777777" w:rsidR="00D16E43" w:rsidRPr="00FD4DE5" w:rsidRDefault="00D16E43" w:rsidP="00E33BAD">
      <w:pPr>
        <w:pStyle w:val="FSHeadMain"/>
        <w:rPr>
          <w:cs/>
        </w:rPr>
      </w:pPr>
      <w:r w:rsidRPr="00FD4DE5">
        <w:rPr>
          <w:cs/>
        </w:rPr>
        <w:lastRenderedPageBreak/>
        <w:t>ค่าใช้จ่ายตามลักษณะ</w:t>
      </w:r>
    </w:p>
    <w:p w14:paraId="2A67C985" w14:textId="3304BCA7" w:rsidR="00CA1B7C" w:rsidRDefault="00CA1B7C" w:rsidP="00E33BAD">
      <w:pPr>
        <w:pStyle w:val="FSBlank"/>
        <w:rPr>
          <w:sz w:val="28"/>
          <w:szCs w:val="28"/>
        </w:rPr>
      </w:pPr>
    </w:p>
    <w:tbl>
      <w:tblPr>
        <w:tblW w:w="916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20"/>
        <w:gridCol w:w="1350"/>
        <w:gridCol w:w="270"/>
        <w:gridCol w:w="1414"/>
        <w:gridCol w:w="10"/>
      </w:tblGrid>
      <w:tr w:rsidR="00F21787" w:rsidRPr="00A908FE" w14:paraId="28ADB64A" w14:textId="77777777" w:rsidTr="00DE3D6B">
        <w:tc>
          <w:tcPr>
            <w:tcW w:w="6120" w:type="dxa"/>
          </w:tcPr>
          <w:p w14:paraId="2D6CD731" w14:textId="77777777" w:rsidR="00F21787" w:rsidRPr="00A908FE" w:rsidRDefault="00F21787" w:rsidP="00F21787">
            <w:pPr>
              <w:spacing w:line="240" w:lineRule="auto"/>
              <w:ind w:right="38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388393C" w14:textId="7CC1A23F" w:rsidR="00F21787" w:rsidRPr="00A750E0" w:rsidRDefault="00F21787" w:rsidP="00F21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5C0882BE" w14:textId="77777777" w:rsidR="00F21787" w:rsidRPr="00A750E0" w:rsidRDefault="00F21787" w:rsidP="00F21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24" w:type="dxa"/>
            <w:gridSpan w:val="2"/>
          </w:tcPr>
          <w:p w14:paraId="4D8CABF5" w14:textId="0E4BFB59" w:rsidR="00F21787" w:rsidRPr="00A750E0" w:rsidRDefault="00F21787" w:rsidP="00F21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76"/>
              </w:tabs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</w:tr>
      <w:tr w:rsidR="00BF43C7" w:rsidRPr="00A908FE" w14:paraId="7D9D5C41" w14:textId="77777777" w:rsidTr="00DE3D6B">
        <w:trPr>
          <w:gridAfter w:val="1"/>
          <w:wAfter w:w="10" w:type="dxa"/>
          <w:cantSplit/>
        </w:trPr>
        <w:tc>
          <w:tcPr>
            <w:tcW w:w="6120" w:type="dxa"/>
          </w:tcPr>
          <w:p w14:paraId="2B36F805" w14:textId="77777777" w:rsidR="00BF43C7" w:rsidRPr="00A908FE" w:rsidRDefault="00BF43C7" w:rsidP="00DE3D6B">
            <w:pPr>
              <w:spacing w:line="240" w:lineRule="auto"/>
              <w:ind w:right="38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034" w:type="dxa"/>
            <w:gridSpan w:val="3"/>
          </w:tcPr>
          <w:p w14:paraId="76D5A810" w14:textId="77777777" w:rsidR="00BF43C7" w:rsidRPr="00A908FE" w:rsidRDefault="00BF43C7" w:rsidP="00DE3D6B">
            <w:pPr>
              <w:spacing w:line="240" w:lineRule="auto"/>
              <w:ind w:left="-86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A908FE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F43C7" w:rsidRPr="00A908FE" w14:paraId="52F17F1A" w14:textId="77777777" w:rsidTr="00DE3D6B">
        <w:tc>
          <w:tcPr>
            <w:tcW w:w="6120" w:type="dxa"/>
          </w:tcPr>
          <w:p w14:paraId="122365F0" w14:textId="696355C8" w:rsidR="00BF43C7" w:rsidRPr="00A908FE" w:rsidRDefault="00BF43C7" w:rsidP="00BF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FD4DE5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  <w:t>รวมอยู่ในต้นทุนขาย</w:t>
            </w:r>
            <w:r w:rsidRPr="00FD4DE5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</w:rPr>
              <w:t>สินค้า</w:t>
            </w:r>
          </w:p>
        </w:tc>
        <w:tc>
          <w:tcPr>
            <w:tcW w:w="1350" w:type="dxa"/>
          </w:tcPr>
          <w:p w14:paraId="730A6AF2" w14:textId="77777777" w:rsidR="00BF43C7" w:rsidRPr="00A908FE" w:rsidRDefault="00BF43C7" w:rsidP="00BF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1B5C00B" w14:textId="77777777" w:rsidR="00BF43C7" w:rsidRPr="00A908FE" w:rsidRDefault="00BF43C7" w:rsidP="00BF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4" w:type="dxa"/>
            <w:gridSpan w:val="2"/>
          </w:tcPr>
          <w:p w14:paraId="64956932" w14:textId="05AF38C4" w:rsidR="00BF43C7" w:rsidRPr="00A908FE" w:rsidRDefault="00BF43C7" w:rsidP="00BF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F04F0" w:rsidRPr="00A908FE" w14:paraId="2196BC50" w14:textId="77777777" w:rsidTr="00DE3D6B">
        <w:tc>
          <w:tcPr>
            <w:tcW w:w="6120" w:type="dxa"/>
          </w:tcPr>
          <w:p w14:paraId="15A5DD6B" w14:textId="22DECC60" w:rsidR="00DF04F0" w:rsidRPr="00A908FE" w:rsidRDefault="00DF04F0" w:rsidP="00DF0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D4DE5">
              <w:rPr>
                <w:rFonts w:ascii="Angsana New" w:hAnsi="Angsana New" w:cs="Angsana New"/>
                <w:sz w:val="30"/>
                <w:szCs w:val="30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1350" w:type="dxa"/>
          </w:tcPr>
          <w:p w14:paraId="172C049A" w14:textId="2836AC81" w:rsidR="00DF04F0" w:rsidRPr="00A908FE" w:rsidRDefault="00C23FD5" w:rsidP="00DF0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C23FD5">
              <w:rPr>
                <w:rFonts w:ascii="Angsana New" w:hAnsi="Angsana New" w:cs="Angsana New"/>
                <w:sz w:val="30"/>
                <w:szCs w:val="30"/>
              </w:rPr>
              <w:t>(158,78</w:t>
            </w:r>
            <w:r w:rsidR="009F49E0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C23FD5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EB93A4D" w14:textId="77777777" w:rsidR="00DF04F0" w:rsidRPr="00A908FE" w:rsidRDefault="00DF04F0" w:rsidP="00DF0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4" w:type="dxa"/>
            <w:gridSpan w:val="2"/>
          </w:tcPr>
          <w:p w14:paraId="72FE51D8" w14:textId="371DDDAC" w:rsidR="00DF04F0" w:rsidRPr="00A908FE" w:rsidRDefault="00DF04F0" w:rsidP="00DF0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151,514</w:t>
            </w:r>
          </w:p>
        </w:tc>
      </w:tr>
      <w:tr w:rsidR="00DF04F0" w:rsidRPr="00A908FE" w14:paraId="61CEEE28" w14:textId="77777777" w:rsidTr="00DE3D6B">
        <w:tc>
          <w:tcPr>
            <w:tcW w:w="6120" w:type="dxa"/>
          </w:tcPr>
          <w:p w14:paraId="2EC311D2" w14:textId="585335DF" w:rsidR="00DF04F0" w:rsidRPr="00A908FE" w:rsidRDefault="00DF04F0" w:rsidP="00DF0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D4DE5">
              <w:rPr>
                <w:rFonts w:ascii="Angsana New" w:hAnsi="Angsana New" w:cs="Angsana New"/>
                <w:sz w:val="30"/>
                <w:szCs w:val="30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350" w:type="dxa"/>
          </w:tcPr>
          <w:p w14:paraId="0C8F6714" w14:textId="3BC995D9" w:rsidR="00DF04F0" w:rsidRPr="00A908FE" w:rsidRDefault="00C23FD5" w:rsidP="00DF0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C23FD5">
              <w:rPr>
                <w:rFonts w:ascii="Angsana New" w:hAnsi="Angsana New" w:cs="Angsana New"/>
                <w:sz w:val="30"/>
                <w:szCs w:val="30"/>
              </w:rPr>
              <w:t>5,927,510</w:t>
            </w:r>
          </w:p>
        </w:tc>
        <w:tc>
          <w:tcPr>
            <w:tcW w:w="270" w:type="dxa"/>
          </w:tcPr>
          <w:p w14:paraId="7472302C" w14:textId="77777777" w:rsidR="00DF04F0" w:rsidRPr="00A908FE" w:rsidRDefault="00DF04F0" w:rsidP="00DF0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4" w:type="dxa"/>
            <w:gridSpan w:val="2"/>
          </w:tcPr>
          <w:p w14:paraId="5BAEF3E1" w14:textId="691B2B38" w:rsidR="00DF04F0" w:rsidRPr="00A908FE" w:rsidRDefault="00DF04F0" w:rsidP="00DF0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6,732,559</w:t>
            </w:r>
          </w:p>
        </w:tc>
      </w:tr>
      <w:tr w:rsidR="00DF04F0" w:rsidRPr="00A908FE" w14:paraId="0C8A6B15" w14:textId="77777777" w:rsidTr="008E1E15">
        <w:tc>
          <w:tcPr>
            <w:tcW w:w="6120" w:type="dxa"/>
          </w:tcPr>
          <w:p w14:paraId="5A935231" w14:textId="0B46924B" w:rsidR="00DF04F0" w:rsidRPr="00A908FE" w:rsidRDefault="00DF04F0" w:rsidP="00DF0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D4DE5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  <w:tc>
          <w:tcPr>
            <w:tcW w:w="1350" w:type="dxa"/>
          </w:tcPr>
          <w:p w14:paraId="60C4FD96" w14:textId="12692D1D" w:rsidR="00DF04F0" w:rsidRPr="00A908FE" w:rsidRDefault="00C23FD5" w:rsidP="00DF0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C23FD5">
              <w:rPr>
                <w:rFonts w:ascii="Angsana New" w:hAnsi="Angsana New" w:cs="Angsana New"/>
                <w:sz w:val="30"/>
                <w:szCs w:val="30"/>
              </w:rPr>
              <w:t>249,091</w:t>
            </w:r>
          </w:p>
        </w:tc>
        <w:tc>
          <w:tcPr>
            <w:tcW w:w="270" w:type="dxa"/>
          </w:tcPr>
          <w:p w14:paraId="004150E4" w14:textId="77777777" w:rsidR="00DF04F0" w:rsidRPr="00A908FE" w:rsidRDefault="00DF04F0" w:rsidP="00DF0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4" w:type="dxa"/>
            <w:gridSpan w:val="2"/>
          </w:tcPr>
          <w:p w14:paraId="64C8F5CB" w14:textId="46C1FB54" w:rsidR="00DF04F0" w:rsidRPr="00A908FE" w:rsidRDefault="00DF04F0" w:rsidP="00DF0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256,398</w:t>
            </w:r>
          </w:p>
        </w:tc>
      </w:tr>
      <w:tr w:rsidR="00DF04F0" w:rsidRPr="00A908FE" w14:paraId="48544428" w14:textId="77777777" w:rsidTr="008E1E15">
        <w:tc>
          <w:tcPr>
            <w:tcW w:w="6120" w:type="dxa"/>
          </w:tcPr>
          <w:p w14:paraId="353AA992" w14:textId="2D66F867" w:rsidR="00DF04F0" w:rsidRPr="00A908FE" w:rsidRDefault="00DF04F0" w:rsidP="00DF0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D4DE5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ค่าเสื่อมราคาอาคารและอุปกรณ์</w:t>
            </w:r>
          </w:p>
        </w:tc>
        <w:tc>
          <w:tcPr>
            <w:tcW w:w="1350" w:type="dxa"/>
          </w:tcPr>
          <w:p w14:paraId="26880E92" w14:textId="4CDE344E" w:rsidR="00DF04F0" w:rsidRPr="00A908FE" w:rsidRDefault="00C23FD5" w:rsidP="00DF0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C23FD5">
              <w:rPr>
                <w:rFonts w:ascii="Angsana New" w:hAnsi="Angsana New" w:cs="Angsana New"/>
                <w:sz w:val="30"/>
                <w:szCs w:val="30"/>
              </w:rPr>
              <w:t>44,304</w:t>
            </w:r>
          </w:p>
        </w:tc>
        <w:tc>
          <w:tcPr>
            <w:tcW w:w="270" w:type="dxa"/>
          </w:tcPr>
          <w:p w14:paraId="4CA3CA49" w14:textId="77777777" w:rsidR="00DF04F0" w:rsidRPr="00A908FE" w:rsidRDefault="00DF04F0" w:rsidP="00DF0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4" w:type="dxa"/>
            <w:gridSpan w:val="2"/>
          </w:tcPr>
          <w:p w14:paraId="429424CA" w14:textId="422B0807" w:rsidR="00DF04F0" w:rsidRPr="00A908FE" w:rsidRDefault="00DF04F0" w:rsidP="00DF0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55,806</w:t>
            </w:r>
          </w:p>
        </w:tc>
      </w:tr>
      <w:tr w:rsidR="00DF04F0" w:rsidRPr="00A908FE" w14:paraId="2859D646" w14:textId="77777777" w:rsidTr="00BF43C7">
        <w:tc>
          <w:tcPr>
            <w:tcW w:w="6120" w:type="dxa"/>
          </w:tcPr>
          <w:p w14:paraId="242DD42D" w14:textId="197DF49A" w:rsidR="00DF04F0" w:rsidRPr="00FD4DE5" w:rsidRDefault="00DF04F0" w:rsidP="00DF0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D4DE5">
              <w:rPr>
                <w:rFonts w:ascii="Angsana New" w:hAnsi="Angsana New" w:cs="Angsana New"/>
                <w:sz w:val="30"/>
                <w:szCs w:val="30"/>
                <w:cs/>
              </w:rPr>
              <w:t>ค่าตัดจำหน่ายสินทรัพย์ไม่มีตัวตน</w:t>
            </w:r>
          </w:p>
        </w:tc>
        <w:tc>
          <w:tcPr>
            <w:tcW w:w="1350" w:type="dxa"/>
          </w:tcPr>
          <w:p w14:paraId="0D318F87" w14:textId="367C3AD4" w:rsidR="00DF04F0" w:rsidRPr="00A908FE" w:rsidRDefault="00C23FD5" w:rsidP="00DF0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C23FD5">
              <w:rPr>
                <w:rFonts w:ascii="Angsana New" w:hAnsi="Angsana New" w:cs="Angsana New"/>
                <w:sz w:val="30"/>
                <w:szCs w:val="30"/>
              </w:rPr>
              <w:t>1,258</w:t>
            </w:r>
          </w:p>
        </w:tc>
        <w:tc>
          <w:tcPr>
            <w:tcW w:w="270" w:type="dxa"/>
          </w:tcPr>
          <w:p w14:paraId="415BE4F7" w14:textId="77777777" w:rsidR="00DF04F0" w:rsidRPr="00A908FE" w:rsidRDefault="00DF04F0" w:rsidP="00DF0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4" w:type="dxa"/>
            <w:gridSpan w:val="2"/>
          </w:tcPr>
          <w:p w14:paraId="7D6BB709" w14:textId="2D3FF6D5" w:rsidR="00DF04F0" w:rsidRPr="00A908FE" w:rsidRDefault="00DF04F0" w:rsidP="00DF0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1,832</w:t>
            </w:r>
          </w:p>
        </w:tc>
      </w:tr>
      <w:tr w:rsidR="00DF04F0" w:rsidRPr="00A908FE" w14:paraId="2C4F4775" w14:textId="77777777" w:rsidTr="00BF43C7">
        <w:tc>
          <w:tcPr>
            <w:tcW w:w="6120" w:type="dxa"/>
          </w:tcPr>
          <w:p w14:paraId="3A705EC0" w14:textId="77777777" w:rsidR="00DF04F0" w:rsidRPr="00FD4DE5" w:rsidRDefault="00DF04F0" w:rsidP="00DF0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03EFC884" w14:textId="77777777" w:rsidR="00DF04F0" w:rsidRPr="00A908FE" w:rsidRDefault="00DF04F0" w:rsidP="00DF0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0EC1E7C" w14:textId="77777777" w:rsidR="00DF04F0" w:rsidRPr="00A908FE" w:rsidRDefault="00DF04F0" w:rsidP="00DF0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4" w:type="dxa"/>
            <w:gridSpan w:val="2"/>
          </w:tcPr>
          <w:p w14:paraId="1D5A4D2C" w14:textId="77777777" w:rsidR="00DF04F0" w:rsidRPr="00A908FE" w:rsidRDefault="00DF04F0" w:rsidP="00DF0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F04F0" w:rsidRPr="00A908FE" w14:paraId="06778578" w14:textId="77777777" w:rsidTr="00BF43C7">
        <w:tc>
          <w:tcPr>
            <w:tcW w:w="6120" w:type="dxa"/>
          </w:tcPr>
          <w:p w14:paraId="5579DC65" w14:textId="3247F668" w:rsidR="00DF04F0" w:rsidRPr="00FD4DE5" w:rsidRDefault="00DF04F0" w:rsidP="00DF0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D4DE5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  <w:t>รวมอยู่ใน</w:t>
            </w:r>
            <w:r w:rsidRPr="00FD4DE5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350" w:type="dxa"/>
          </w:tcPr>
          <w:p w14:paraId="3F08EE27" w14:textId="77777777" w:rsidR="00DF04F0" w:rsidRPr="00A908FE" w:rsidRDefault="00DF04F0" w:rsidP="00DF0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A51161" w14:textId="77777777" w:rsidR="00DF04F0" w:rsidRPr="00A908FE" w:rsidRDefault="00DF04F0" w:rsidP="00DF0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4" w:type="dxa"/>
            <w:gridSpan w:val="2"/>
          </w:tcPr>
          <w:p w14:paraId="5B988D74" w14:textId="77777777" w:rsidR="00DF04F0" w:rsidRPr="00A908FE" w:rsidRDefault="00DF04F0" w:rsidP="00DF0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F04F0" w:rsidRPr="00A908FE" w14:paraId="79D7E401" w14:textId="77777777" w:rsidTr="00BF43C7">
        <w:tc>
          <w:tcPr>
            <w:tcW w:w="6120" w:type="dxa"/>
          </w:tcPr>
          <w:p w14:paraId="6CC586BC" w14:textId="6A52F851" w:rsidR="00DF04F0" w:rsidRPr="00FD4DE5" w:rsidRDefault="00DF04F0" w:rsidP="00DF0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บรรจุภัณฑ์และวัสดุสิ้นเปลือง</w:t>
            </w:r>
          </w:p>
        </w:tc>
        <w:tc>
          <w:tcPr>
            <w:tcW w:w="1350" w:type="dxa"/>
          </w:tcPr>
          <w:p w14:paraId="70CED613" w14:textId="12E3852D" w:rsidR="00DF04F0" w:rsidRPr="00A908FE" w:rsidRDefault="00C23FD5" w:rsidP="00DF0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C23FD5">
              <w:rPr>
                <w:rFonts w:ascii="Angsana New" w:hAnsi="Angsana New" w:cs="Angsana New"/>
                <w:sz w:val="30"/>
                <w:szCs w:val="30"/>
              </w:rPr>
              <w:t>44,904</w:t>
            </w:r>
          </w:p>
        </w:tc>
        <w:tc>
          <w:tcPr>
            <w:tcW w:w="270" w:type="dxa"/>
          </w:tcPr>
          <w:p w14:paraId="49F799CD" w14:textId="77777777" w:rsidR="00DF04F0" w:rsidRPr="00A908FE" w:rsidRDefault="00DF04F0" w:rsidP="00DF0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4" w:type="dxa"/>
            <w:gridSpan w:val="2"/>
          </w:tcPr>
          <w:p w14:paraId="3AD433E6" w14:textId="64D2620A" w:rsidR="00DF04F0" w:rsidRPr="00A908FE" w:rsidRDefault="00DF04F0" w:rsidP="00DF0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52,716</w:t>
            </w:r>
          </w:p>
        </w:tc>
      </w:tr>
      <w:tr w:rsidR="00DF04F0" w:rsidRPr="00A908FE" w14:paraId="0464F7EC" w14:textId="77777777" w:rsidTr="00BF43C7">
        <w:tc>
          <w:tcPr>
            <w:tcW w:w="6120" w:type="dxa"/>
          </w:tcPr>
          <w:p w14:paraId="6666494A" w14:textId="3087D1E8" w:rsidR="00DF04F0" w:rsidRDefault="00DF04F0" w:rsidP="00DF0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ค่าขนส่ง</w:t>
            </w:r>
          </w:p>
        </w:tc>
        <w:tc>
          <w:tcPr>
            <w:tcW w:w="1350" w:type="dxa"/>
          </w:tcPr>
          <w:p w14:paraId="7D167891" w14:textId="2EB949D5" w:rsidR="00DF04F0" w:rsidRPr="00A908FE" w:rsidRDefault="00C23FD5" w:rsidP="00DF0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C23FD5">
              <w:rPr>
                <w:rFonts w:ascii="Angsana New" w:hAnsi="Angsana New" w:cs="Angsana New"/>
                <w:sz w:val="30"/>
                <w:szCs w:val="30"/>
              </w:rPr>
              <w:t>34,016</w:t>
            </w:r>
          </w:p>
        </w:tc>
        <w:tc>
          <w:tcPr>
            <w:tcW w:w="270" w:type="dxa"/>
          </w:tcPr>
          <w:p w14:paraId="621C46F6" w14:textId="77777777" w:rsidR="00DF04F0" w:rsidRPr="00A908FE" w:rsidRDefault="00DF04F0" w:rsidP="00DF0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4" w:type="dxa"/>
            <w:gridSpan w:val="2"/>
          </w:tcPr>
          <w:p w14:paraId="71DB47F8" w14:textId="2A423890" w:rsidR="00DF04F0" w:rsidRPr="00A908FE" w:rsidRDefault="00DF04F0" w:rsidP="00DF0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39,137</w:t>
            </w:r>
          </w:p>
        </w:tc>
      </w:tr>
      <w:tr w:rsidR="00DF04F0" w:rsidRPr="00A908FE" w14:paraId="1BBFCF2D" w14:textId="77777777" w:rsidTr="00BF43C7">
        <w:tc>
          <w:tcPr>
            <w:tcW w:w="6120" w:type="dxa"/>
          </w:tcPr>
          <w:p w14:paraId="061B87E4" w14:textId="287BBB74" w:rsidR="00DF04F0" w:rsidRDefault="00DF04F0" w:rsidP="00DF0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D4DE5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  <w:tc>
          <w:tcPr>
            <w:tcW w:w="1350" w:type="dxa"/>
          </w:tcPr>
          <w:p w14:paraId="6938E541" w14:textId="157D1EB6" w:rsidR="00DF04F0" w:rsidRPr="00A908FE" w:rsidRDefault="00C23FD5" w:rsidP="00DF0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C23FD5">
              <w:rPr>
                <w:rFonts w:ascii="Angsana New" w:hAnsi="Angsana New" w:cs="Angsana New"/>
                <w:sz w:val="30"/>
                <w:szCs w:val="30"/>
              </w:rPr>
              <w:t>16,707</w:t>
            </w:r>
          </w:p>
        </w:tc>
        <w:tc>
          <w:tcPr>
            <w:tcW w:w="270" w:type="dxa"/>
          </w:tcPr>
          <w:p w14:paraId="46BFEDFE" w14:textId="77777777" w:rsidR="00DF04F0" w:rsidRPr="00A908FE" w:rsidRDefault="00DF04F0" w:rsidP="00DF0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4" w:type="dxa"/>
            <w:gridSpan w:val="2"/>
          </w:tcPr>
          <w:p w14:paraId="4C19FB05" w14:textId="681147F2" w:rsidR="00DF04F0" w:rsidRPr="00A908FE" w:rsidRDefault="00DF04F0" w:rsidP="00DF0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18,917</w:t>
            </w:r>
          </w:p>
        </w:tc>
      </w:tr>
      <w:tr w:rsidR="00DF04F0" w:rsidRPr="00A908FE" w14:paraId="57F74F47" w14:textId="77777777" w:rsidTr="00BF43C7">
        <w:tc>
          <w:tcPr>
            <w:tcW w:w="6120" w:type="dxa"/>
          </w:tcPr>
          <w:p w14:paraId="27EB6E17" w14:textId="45A92E3C" w:rsidR="00DF04F0" w:rsidRPr="00FD4DE5" w:rsidRDefault="00DF04F0" w:rsidP="00DF0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003B3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</w:t>
            </w:r>
            <w:r w:rsidRPr="001003B3">
              <w:rPr>
                <w:rFonts w:ascii="Angsana New" w:hAnsi="Angsana New" w:cs="Angsana New" w:hint="cs"/>
                <w:sz w:val="30"/>
                <w:szCs w:val="30"/>
                <w:cs/>
              </w:rPr>
              <w:t>อาคารและอุปกรณ์</w:t>
            </w:r>
          </w:p>
        </w:tc>
        <w:tc>
          <w:tcPr>
            <w:tcW w:w="1350" w:type="dxa"/>
          </w:tcPr>
          <w:p w14:paraId="0DEB3F80" w14:textId="7B932D2E" w:rsidR="00DF04F0" w:rsidRPr="00A908FE" w:rsidRDefault="00C23FD5" w:rsidP="00DF0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C23FD5">
              <w:rPr>
                <w:rFonts w:ascii="Angsana New" w:hAnsi="Angsana New" w:cs="Angsana New"/>
                <w:sz w:val="30"/>
                <w:szCs w:val="30"/>
              </w:rPr>
              <w:t>2,820</w:t>
            </w:r>
          </w:p>
        </w:tc>
        <w:tc>
          <w:tcPr>
            <w:tcW w:w="270" w:type="dxa"/>
          </w:tcPr>
          <w:p w14:paraId="14EFCE7F" w14:textId="77777777" w:rsidR="00DF04F0" w:rsidRPr="00A908FE" w:rsidRDefault="00DF04F0" w:rsidP="00DF0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4" w:type="dxa"/>
            <w:gridSpan w:val="2"/>
          </w:tcPr>
          <w:p w14:paraId="4ED18C11" w14:textId="3BC006EF" w:rsidR="00DF04F0" w:rsidRPr="00A908FE" w:rsidRDefault="00DF04F0" w:rsidP="00DF0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2,492</w:t>
            </w:r>
          </w:p>
        </w:tc>
      </w:tr>
      <w:tr w:rsidR="00DF04F0" w:rsidRPr="00A908FE" w14:paraId="4D97B490" w14:textId="77777777" w:rsidTr="00BF43C7">
        <w:tc>
          <w:tcPr>
            <w:tcW w:w="6120" w:type="dxa"/>
          </w:tcPr>
          <w:p w14:paraId="3E0895FA" w14:textId="77777777" w:rsidR="00DF04F0" w:rsidRPr="001003B3" w:rsidRDefault="00DF04F0" w:rsidP="00DF0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6A6E631F" w14:textId="77777777" w:rsidR="00DF04F0" w:rsidRPr="00A908FE" w:rsidRDefault="00DF04F0" w:rsidP="00DF0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7DD8B28" w14:textId="77777777" w:rsidR="00DF04F0" w:rsidRPr="00A908FE" w:rsidRDefault="00DF04F0" w:rsidP="00DF0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4" w:type="dxa"/>
            <w:gridSpan w:val="2"/>
          </w:tcPr>
          <w:p w14:paraId="793050C6" w14:textId="77777777" w:rsidR="00DF04F0" w:rsidRPr="00A908FE" w:rsidRDefault="00DF04F0" w:rsidP="00DF0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F04F0" w:rsidRPr="00A908FE" w14:paraId="74E180DB" w14:textId="77777777" w:rsidTr="00BF43C7">
        <w:tc>
          <w:tcPr>
            <w:tcW w:w="6120" w:type="dxa"/>
          </w:tcPr>
          <w:p w14:paraId="1F0361AC" w14:textId="0A19361E" w:rsidR="00DF04F0" w:rsidRPr="001003B3" w:rsidRDefault="00DF04F0" w:rsidP="00DF0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D4DE5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  <w:t>รวมอยู่ในค่าใช้จ่ายในการบริหาร</w:t>
            </w:r>
          </w:p>
        </w:tc>
        <w:tc>
          <w:tcPr>
            <w:tcW w:w="1350" w:type="dxa"/>
          </w:tcPr>
          <w:p w14:paraId="5FC6BDC7" w14:textId="77777777" w:rsidR="00DF04F0" w:rsidRPr="00A908FE" w:rsidRDefault="00DF04F0" w:rsidP="00DF0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66B6145" w14:textId="77777777" w:rsidR="00DF04F0" w:rsidRPr="00A908FE" w:rsidRDefault="00DF04F0" w:rsidP="00DF0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4" w:type="dxa"/>
            <w:gridSpan w:val="2"/>
          </w:tcPr>
          <w:p w14:paraId="407F7613" w14:textId="77777777" w:rsidR="00DF04F0" w:rsidRPr="00A908FE" w:rsidRDefault="00DF04F0" w:rsidP="00DF0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F04F0" w:rsidRPr="00A908FE" w14:paraId="6690190F" w14:textId="77777777" w:rsidTr="00BF43C7">
        <w:tc>
          <w:tcPr>
            <w:tcW w:w="6120" w:type="dxa"/>
          </w:tcPr>
          <w:p w14:paraId="163D18CC" w14:textId="411E3A80" w:rsidR="00DF04F0" w:rsidRPr="00FD4DE5" w:rsidRDefault="00DF04F0" w:rsidP="00DF0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</w:pPr>
            <w:r w:rsidRPr="00FD4DE5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  <w:tc>
          <w:tcPr>
            <w:tcW w:w="1350" w:type="dxa"/>
          </w:tcPr>
          <w:p w14:paraId="40ED011B" w14:textId="06640F1A" w:rsidR="00DF04F0" w:rsidRPr="00A908FE" w:rsidRDefault="00114D98" w:rsidP="00DF0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114D98">
              <w:rPr>
                <w:rFonts w:ascii="Angsana New" w:hAnsi="Angsana New" w:cs="Angsana New"/>
                <w:sz w:val="30"/>
                <w:szCs w:val="30"/>
              </w:rPr>
              <w:t>68,131</w:t>
            </w:r>
          </w:p>
        </w:tc>
        <w:tc>
          <w:tcPr>
            <w:tcW w:w="270" w:type="dxa"/>
          </w:tcPr>
          <w:p w14:paraId="5F504F16" w14:textId="77777777" w:rsidR="00DF04F0" w:rsidRPr="00A908FE" w:rsidRDefault="00DF04F0" w:rsidP="00DF0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4" w:type="dxa"/>
            <w:gridSpan w:val="2"/>
          </w:tcPr>
          <w:p w14:paraId="26F6D683" w14:textId="5C00D1EA" w:rsidR="00DF04F0" w:rsidRPr="00A908FE" w:rsidRDefault="00DF04F0" w:rsidP="00DF0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65,085</w:t>
            </w:r>
          </w:p>
        </w:tc>
      </w:tr>
      <w:tr w:rsidR="00DF04F0" w:rsidRPr="00A908FE" w14:paraId="315E5335" w14:textId="77777777" w:rsidTr="00BF43C7">
        <w:tc>
          <w:tcPr>
            <w:tcW w:w="6120" w:type="dxa"/>
          </w:tcPr>
          <w:p w14:paraId="29B6A122" w14:textId="0AAAF17F" w:rsidR="00DF04F0" w:rsidRPr="00FD4DE5" w:rsidRDefault="00DF04F0" w:rsidP="00DF0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ค่าธรรมเนียมการรับความช่วยเหลือทางเทคนิค</w:t>
            </w:r>
          </w:p>
        </w:tc>
        <w:tc>
          <w:tcPr>
            <w:tcW w:w="1350" w:type="dxa"/>
          </w:tcPr>
          <w:p w14:paraId="5E50708A" w14:textId="2E7C7D51" w:rsidR="00DF04F0" w:rsidRPr="00A908FE" w:rsidRDefault="00500BD9" w:rsidP="00DF0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500BD9">
              <w:rPr>
                <w:rFonts w:ascii="Angsana New" w:hAnsi="Angsana New" w:cs="Angsana New"/>
                <w:sz w:val="30"/>
                <w:szCs w:val="30"/>
              </w:rPr>
              <w:t>10,141</w:t>
            </w:r>
          </w:p>
        </w:tc>
        <w:tc>
          <w:tcPr>
            <w:tcW w:w="270" w:type="dxa"/>
          </w:tcPr>
          <w:p w14:paraId="4EFA3A25" w14:textId="77777777" w:rsidR="00DF04F0" w:rsidRPr="00A908FE" w:rsidRDefault="00DF04F0" w:rsidP="00DF0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4" w:type="dxa"/>
            <w:gridSpan w:val="2"/>
          </w:tcPr>
          <w:p w14:paraId="70957960" w14:textId="5E5F3036" w:rsidR="00DF04F0" w:rsidRPr="00A908FE" w:rsidRDefault="00DF04F0" w:rsidP="00DF0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13,789</w:t>
            </w:r>
          </w:p>
        </w:tc>
      </w:tr>
      <w:tr w:rsidR="00DF04F0" w:rsidRPr="00A908FE" w14:paraId="1C170700" w14:textId="77777777" w:rsidTr="00BF43C7">
        <w:tc>
          <w:tcPr>
            <w:tcW w:w="6120" w:type="dxa"/>
          </w:tcPr>
          <w:p w14:paraId="28859DF9" w14:textId="3A74455F" w:rsidR="00DF04F0" w:rsidRDefault="00DF04F0" w:rsidP="00DF0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D4DE5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ค่าเสื่อมราคาอาคารและอุปกรณ์</w:t>
            </w:r>
          </w:p>
        </w:tc>
        <w:tc>
          <w:tcPr>
            <w:tcW w:w="1350" w:type="dxa"/>
          </w:tcPr>
          <w:p w14:paraId="290A2B81" w14:textId="4C0A4832" w:rsidR="00DF04F0" w:rsidRPr="00A908FE" w:rsidRDefault="00114D98" w:rsidP="00DF0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114D98">
              <w:rPr>
                <w:rFonts w:ascii="Angsana New" w:hAnsi="Angsana New" w:cs="Angsana New"/>
                <w:sz w:val="30"/>
                <w:szCs w:val="30"/>
              </w:rPr>
              <w:t>2,038</w:t>
            </w:r>
          </w:p>
        </w:tc>
        <w:tc>
          <w:tcPr>
            <w:tcW w:w="270" w:type="dxa"/>
          </w:tcPr>
          <w:p w14:paraId="0633C9BC" w14:textId="77777777" w:rsidR="00DF04F0" w:rsidRPr="00A908FE" w:rsidRDefault="00DF04F0" w:rsidP="00DF0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4" w:type="dxa"/>
            <w:gridSpan w:val="2"/>
          </w:tcPr>
          <w:p w14:paraId="0BCEEAEC" w14:textId="3C2E1CDE" w:rsidR="00DF04F0" w:rsidRPr="00A908FE" w:rsidRDefault="00DF04F0" w:rsidP="00DF0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2,701</w:t>
            </w:r>
          </w:p>
        </w:tc>
      </w:tr>
      <w:tr w:rsidR="00DF04F0" w:rsidRPr="00A908FE" w14:paraId="5C4D6263" w14:textId="77777777" w:rsidTr="00BF43C7">
        <w:tc>
          <w:tcPr>
            <w:tcW w:w="6120" w:type="dxa"/>
          </w:tcPr>
          <w:p w14:paraId="4E876F58" w14:textId="1FC4642E" w:rsidR="00DF04F0" w:rsidRPr="00FD4DE5" w:rsidRDefault="00DF04F0" w:rsidP="00DF0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003B3">
              <w:rPr>
                <w:rFonts w:ascii="Angsana New" w:hAnsi="Angsana New" w:cs="Angsana New"/>
                <w:sz w:val="30"/>
                <w:szCs w:val="30"/>
                <w:cs/>
              </w:rPr>
              <w:t>ค่าตัดจำหน่ายสินทรัพย์ไม่มีตัวตน</w:t>
            </w:r>
          </w:p>
        </w:tc>
        <w:tc>
          <w:tcPr>
            <w:tcW w:w="1350" w:type="dxa"/>
          </w:tcPr>
          <w:p w14:paraId="3CC75085" w14:textId="688C1DC0" w:rsidR="00DF04F0" w:rsidRPr="00A908FE" w:rsidRDefault="00114D98" w:rsidP="00DF0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114D98">
              <w:rPr>
                <w:rFonts w:ascii="Angsana New" w:hAnsi="Angsana New" w:cs="Angsana New"/>
                <w:sz w:val="30"/>
                <w:szCs w:val="30"/>
              </w:rPr>
              <w:t>1,998</w:t>
            </w:r>
          </w:p>
        </w:tc>
        <w:tc>
          <w:tcPr>
            <w:tcW w:w="270" w:type="dxa"/>
          </w:tcPr>
          <w:p w14:paraId="4568D815" w14:textId="77777777" w:rsidR="00DF04F0" w:rsidRPr="00A908FE" w:rsidRDefault="00DF04F0" w:rsidP="00DF0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4" w:type="dxa"/>
            <w:gridSpan w:val="2"/>
          </w:tcPr>
          <w:p w14:paraId="62366855" w14:textId="0090C1F8" w:rsidR="00DF04F0" w:rsidRPr="00A908FE" w:rsidRDefault="00DF04F0" w:rsidP="00DF0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1,140</w:t>
            </w:r>
          </w:p>
        </w:tc>
      </w:tr>
    </w:tbl>
    <w:p w14:paraId="0711CC68" w14:textId="560F2CD8" w:rsidR="00573348" w:rsidRPr="00DB47CF" w:rsidRDefault="00573348" w:rsidP="00EF1332">
      <w:pPr>
        <w:pStyle w:val="FSBlank"/>
        <w:ind w:left="0"/>
        <w:rPr>
          <w:sz w:val="30"/>
          <w:szCs w:val="30"/>
        </w:rPr>
      </w:pPr>
    </w:p>
    <w:p w14:paraId="1F384EFC" w14:textId="648F045E" w:rsidR="0027514F" w:rsidRPr="00DB47CF" w:rsidRDefault="0027514F" w:rsidP="00DB47CF">
      <w:pPr>
        <w:pStyle w:val="FSContent"/>
      </w:pPr>
      <w:r w:rsidRPr="00DB47CF">
        <w:rPr>
          <w:cs/>
        </w:rPr>
        <w:t xml:space="preserve">ในระหว่างปี </w:t>
      </w:r>
      <w:r w:rsidR="00DF04F0">
        <w:t>2566</w:t>
      </w:r>
      <w:r w:rsidR="00BF43C7" w:rsidRPr="00DB47CF">
        <w:rPr>
          <w:cs/>
        </w:rPr>
        <w:t xml:space="preserve"> </w:t>
      </w:r>
      <w:r w:rsidRPr="00DB47CF">
        <w:rPr>
          <w:cs/>
        </w:rPr>
        <w:t xml:space="preserve">บริษัทจ่ายเงินสมทบกองทุนสำรองเลี้ยงชีพสำหรับพนักงานของบริษัทเป็นจำนวน </w:t>
      </w:r>
      <w:r w:rsidR="00AC7C0E">
        <w:t>7.1</w:t>
      </w:r>
      <w:r w:rsidRPr="00DB47CF">
        <w:t xml:space="preserve"> </w:t>
      </w:r>
      <w:r w:rsidRPr="00DB47CF">
        <w:rPr>
          <w:cs/>
        </w:rPr>
        <w:t>ล้านบาท</w:t>
      </w:r>
      <w:r w:rsidR="00C942D5">
        <w:rPr>
          <w:rFonts w:hint="cs"/>
          <w:cs/>
        </w:rPr>
        <w:t xml:space="preserve"> </w:t>
      </w:r>
      <w:r w:rsidRPr="00DB47CF">
        <w:rPr>
          <w:i/>
          <w:iCs/>
          <w:cs/>
        </w:rPr>
        <w:t>(</w:t>
      </w:r>
      <w:r w:rsidR="00BF43C7" w:rsidRPr="00DB47CF">
        <w:rPr>
          <w:i/>
          <w:iCs/>
        </w:rPr>
        <w:t>256</w:t>
      </w:r>
      <w:r w:rsidR="00DF04F0">
        <w:rPr>
          <w:i/>
          <w:iCs/>
        </w:rPr>
        <w:t>5</w:t>
      </w:r>
      <w:r w:rsidRPr="00DB47CF">
        <w:rPr>
          <w:i/>
          <w:iCs/>
          <w:cs/>
        </w:rPr>
        <w:t xml:space="preserve">: จำนวน </w:t>
      </w:r>
      <w:r w:rsidR="00767849">
        <w:rPr>
          <w:i/>
          <w:iCs/>
        </w:rPr>
        <w:t>6.</w:t>
      </w:r>
      <w:r w:rsidR="00DF04F0">
        <w:rPr>
          <w:i/>
          <w:iCs/>
        </w:rPr>
        <w:t>1</w:t>
      </w:r>
      <w:r w:rsidR="00BF43C7" w:rsidRPr="00DB47CF">
        <w:rPr>
          <w:i/>
          <w:iCs/>
        </w:rPr>
        <w:t xml:space="preserve"> </w:t>
      </w:r>
      <w:r w:rsidRPr="00DB47CF">
        <w:rPr>
          <w:i/>
          <w:iCs/>
          <w:cs/>
        </w:rPr>
        <w:t>ล้านบาท)</w:t>
      </w:r>
      <w:r w:rsidRPr="00DB47CF">
        <w:rPr>
          <w:cs/>
        </w:rPr>
        <w:t xml:space="preserve"> ซึ่งแสดงเป็นส่วนหนึ่งของค่าใช้จ่ายผลประโยชน์ของพนักงาน</w:t>
      </w:r>
    </w:p>
    <w:p w14:paraId="7DC6FE1A" w14:textId="7DFC5BB2" w:rsidR="0027514F" w:rsidRDefault="0027514F" w:rsidP="00EF1332">
      <w:pPr>
        <w:pStyle w:val="FSBlank"/>
        <w:ind w:left="0"/>
        <w:rPr>
          <w:sz w:val="30"/>
          <w:szCs w:val="30"/>
        </w:rPr>
      </w:pPr>
    </w:p>
    <w:p w14:paraId="5556A96F" w14:textId="78AEE535" w:rsidR="0027514F" w:rsidRDefault="0027514F" w:rsidP="00EF1332">
      <w:pPr>
        <w:pStyle w:val="FSBlank"/>
        <w:ind w:left="0"/>
        <w:rPr>
          <w:sz w:val="30"/>
          <w:szCs w:val="30"/>
        </w:rPr>
      </w:pPr>
    </w:p>
    <w:p w14:paraId="689C12F2" w14:textId="468FAEF2" w:rsidR="0027514F" w:rsidRDefault="0027514F" w:rsidP="00EF1332">
      <w:pPr>
        <w:pStyle w:val="FSBlank"/>
        <w:ind w:left="0"/>
        <w:rPr>
          <w:sz w:val="30"/>
          <w:szCs w:val="30"/>
        </w:rPr>
      </w:pPr>
    </w:p>
    <w:p w14:paraId="11375C5F" w14:textId="13DF75EA" w:rsidR="0027514F" w:rsidRDefault="0027514F" w:rsidP="00EF1332">
      <w:pPr>
        <w:pStyle w:val="FSBlank"/>
        <w:ind w:left="0"/>
        <w:rPr>
          <w:sz w:val="30"/>
          <w:szCs w:val="30"/>
        </w:rPr>
      </w:pPr>
    </w:p>
    <w:p w14:paraId="7EBB5DD5" w14:textId="750BADAF" w:rsidR="0027514F" w:rsidRDefault="0027514F" w:rsidP="00EF1332">
      <w:pPr>
        <w:pStyle w:val="FSBlank"/>
        <w:ind w:left="0"/>
        <w:rPr>
          <w:sz w:val="30"/>
          <w:szCs w:val="30"/>
        </w:rPr>
      </w:pPr>
    </w:p>
    <w:p w14:paraId="5C1315C6" w14:textId="633728DD" w:rsidR="0027514F" w:rsidRDefault="0027514F" w:rsidP="00EF1332">
      <w:pPr>
        <w:pStyle w:val="FSBlank"/>
        <w:ind w:left="0"/>
        <w:rPr>
          <w:sz w:val="30"/>
          <w:szCs w:val="30"/>
        </w:rPr>
      </w:pPr>
    </w:p>
    <w:p w14:paraId="5627A19E" w14:textId="77777777" w:rsidR="0027514F" w:rsidRPr="00DB47CF" w:rsidRDefault="0027514F" w:rsidP="00EF1332">
      <w:pPr>
        <w:pStyle w:val="FSBlank"/>
        <w:ind w:left="0"/>
        <w:rPr>
          <w:sz w:val="30"/>
          <w:szCs w:val="30"/>
        </w:rPr>
      </w:pPr>
    </w:p>
    <w:p w14:paraId="50DB760A" w14:textId="77777777" w:rsidR="00A123FE" w:rsidRPr="00FD4DE5" w:rsidRDefault="00CA1B7C" w:rsidP="008D2ED7">
      <w:pPr>
        <w:pStyle w:val="FSHeadMain"/>
        <w:rPr>
          <w:cs/>
        </w:rPr>
      </w:pPr>
      <w:r w:rsidRPr="00FD4DE5">
        <w:rPr>
          <w:cs/>
        </w:rPr>
        <w:lastRenderedPageBreak/>
        <w:t>ภาษีเงินได้</w:t>
      </w:r>
    </w:p>
    <w:p w14:paraId="0E4C49AF" w14:textId="77777777" w:rsidR="00417872" w:rsidRPr="00FD4DE5" w:rsidRDefault="00417872" w:rsidP="00FD4DE5">
      <w:pPr>
        <w:pStyle w:val="FSBlank"/>
        <w:rPr>
          <w:sz w:val="28"/>
          <w:szCs w:val="28"/>
        </w:rPr>
      </w:pPr>
    </w:p>
    <w:p w14:paraId="1FB36F34" w14:textId="77777777" w:rsidR="00956BEC" w:rsidRPr="00FD4DE5" w:rsidRDefault="000F787C" w:rsidP="00B3734F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="Angsana New" w:hAnsi="Angsana New" w:cs="Angsana New"/>
          <w:bCs/>
          <w:i/>
          <w:iCs/>
          <w:cs/>
        </w:rPr>
      </w:pPr>
      <w:r w:rsidRPr="00FD4DE5">
        <w:rPr>
          <w:rFonts w:ascii="Angsana New" w:hAnsi="Angsana New" w:cs="Angsana New"/>
          <w:bCs/>
          <w:i/>
          <w:iCs/>
          <w:cs/>
        </w:rPr>
        <w:t>ภาษีเงินได้ที่รับรู้ในกำไรหรือขาดทุน</w:t>
      </w:r>
    </w:p>
    <w:p w14:paraId="41BDF34F" w14:textId="77777777" w:rsidR="008674E7" w:rsidRPr="00FD4DE5" w:rsidRDefault="008674E7" w:rsidP="00FD4DE5">
      <w:pPr>
        <w:pStyle w:val="FSBlank"/>
        <w:rPr>
          <w:sz w:val="28"/>
          <w:szCs w:val="28"/>
          <w:cs/>
        </w:rPr>
      </w:pPr>
    </w:p>
    <w:tbl>
      <w:tblPr>
        <w:tblW w:w="91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363"/>
        <w:gridCol w:w="667"/>
        <w:gridCol w:w="1350"/>
        <w:gridCol w:w="236"/>
        <w:gridCol w:w="1484"/>
      </w:tblGrid>
      <w:tr w:rsidR="00F21787" w:rsidRPr="00FD4DE5" w14:paraId="4B06E065" w14:textId="77777777" w:rsidTr="008E1E15">
        <w:trPr>
          <w:tblHeader/>
        </w:trPr>
        <w:tc>
          <w:tcPr>
            <w:tcW w:w="5363" w:type="dxa"/>
          </w:tcPr>
          <w:p w14:paraId="2F2BFA3D" w14:textId="77777777" w:rsidR="00F21787" w:rsidRPr="00FD4DE5" w:rsidRDefault="00F21787" w:rsidP="00F217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667" w:type="dxa"/>
          </w:tcPr>
          <w:p w14:paraId="452BB626" w14:textId="77777777" w:rsidR="00F21787" w:rsidRPr="00FD4DE5" w:rsidRDefault="00F21787" w:rsidP="00F217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38F7AE4A" w14:textId="756896B3" w:rsidR="00F21787" w:rsidRPr="00FD4DE5" w:rsidRDefault="00F21787" w:rsidP="00F21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236" w:type="dxa"/>
          </w:tcPr>
          <w:p w14:paraId="10E62899" w14:textId="77777777" w:rsidR="00F21787" w:rsidRPr="00FD4DE5" w:rsidRDefault="00F21787" w:rsidP="00F21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84" w:type="dxa"/>
          </w:tcPr>
          <w:p w14:paraId="68B035A5" w14:textId="32D4C982" w:rsidR="00F21787" w:rsidRPr="00FD4DE5" w:rsidRDefault="00F21787" w:rsidP="00F21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</w:tr>
      <w:tr w:rsidR="003B2379" w:rsidRPr="00FD4DE5" w14:paraId="60E6E42C" w14:textId="77777777" w:rsidTr="008E1E15">
        <w:trPr>
          <w:tblHeader/>
        </w:trPr>
        <w:tc>
          <w:tcPr>
            <w:tcW w:w="5363" w:type="dxa"/>
          </w:tcPr>
          <w:p w14:paraId="61DB5A48" w14:textId="77777777" w:rsidR="003B2379" w:rsidRPr="00FD4DE5" w:rsidRDefault="003B2379" w:rsidP="003B2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667" w:type="dxa"/>
          </w:tcPr>
          <w:p w14:paraId="372362F5" w14:textId="77777777" w:rsidR="003B2379" w:rsidRPr="00FD4DE5" w:rsidRDefault="003B2379" w:rsidP="003B2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3070" w:type="dxa"/>
            <w:gridSpan w:val="3"/>
          </w:tcPr>
          <w:p w14:paraId="639832EF" w14:textId="77777777" w:rsidR="003B2379" w:rsidRPr="00FD4DE5" w:rsidRDefault="003B2379" w:rsidP="003B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FD4DE5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B2379" w:rsidRPr="00FD4DE5" w14:paraId="178A9695" w14:textId="77777777" w:rsidTr="008E1E15">
        <w:tc>
          <w:tcPr>
            <w:tcW w:w="5363" w:type="dxa"/>
          </w:tcPr>
          <w:p w14:paraId="14CC54AA" w14:textId="77777777" w:rsidR="003B2379" w:rsidRPr="00FD4DE5" w:rsidRDefault="003B2379" w:rsidP="003B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D4DE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667" w:type="dxa"/>
          </w:tcPr>
          <w:p w14:paraId="7DD8A7B7" w14:textId="77777777" w:rsidR="003B2379" w:rsidRPr="00FD4DE5" w:rsidRDefault="003B2379" w:rsidP="003B2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7BA70CE4" w14:textId="77777777" w:rsidR="003B2379" w:rsidRPr="00FD4DE5" w:rsidRDefault="003B2379" w:rsidP="008E1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2A678F1" w14:textId="77777777" w:rsidR="003B2379" w:rsidRPr="00FD4DE5" w:rsidRDefault="003B2379" w:rsidP="008E1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484" w:type="dxa"/>
          </w:tcPr>
          <w:p w14:paraId="577AA7F7" w14:textId="77777777" w:rsidR="003B2379" w:rsidRPr="00FD4DE5" w:rsidRDefault="003B2379" w:rsidP="008E1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24879" w:rsidRPr="00FD4DE5" w14:paraId="3B535B76" w14:textId="77777777" w:rsidTr="008E1E15">
        <w:tc>
          <w:tcPr>
            <w:tcW w:w="5363" w:type="dxa"/>
          </w:tcPr>
          <w:p w14:paraId="3ABFA287" w14:textId="77777777" w:rsidR="00124879" w:rsidRPr="00FD4DE5" w:rsidRDefault="00124879" w:rsidP="00124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D4DE5">
              <w:rPr>
                <w:rFonts w:ascii="Angsana New" w:hAnsi="Angsana New" w:cs="Angsana New"/>
                <w:sz w:val="30"/>
                <w:szCs w:val="30"/>
                <w:cs/>
              </w:rPr>
              <w:t>สำหรับงวดปัจจุบัน</w:t>
            </w:r>
            <w:r w:rsidRPr="00FD4DE5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667" w:type="dxa"/>
          </w:tcPr>
          <w:p w14:paraId="64CAEB0F" w14:textId="77777777" w:rsidR="00124879" w:rsidRPr="00FD4DE5" w:rsidRDefault="00124879" w:rsidP="001248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57A88C5E" w14:textId="569B4339" w:rsidR="00124879" w:rsidRPr="00FD4DE5" w:rsidRDefault="00114D98" w:rsidP="00124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ind w:left="-126" w:right="-270"/>
              <w:rPr>
                <w:rFonts w:ascii="Angsana New" w:hAnsi="Angsana New" w:cs="Angsana New"/>
                <w:sz w:val="30"/>
                <w:szCs w:val="30"/>
              </w:rPr>
            </w:pPr>
            <w:r w:rsidRPr="00114D98">
              <w:rPr>
                <w:rFonts w:ascii="Angsana New" w:hAnsi="Angsana New" w:cs="Angsana New"/>
                <w:sz w:val="30"/>
                <w:szCs w:val="30"/>
              </w:rPr>
              <w:t>21,473</w:t>
            </w:r>
          </w:p>
        </w:tc>
        <w:tc>
          <w:tcPr>
            <w:tcW w:w="236" w:type="dxa"/>
          </w:tcPr>
          <w:p w14:paraId="781DDDE4" w14:textId="77777777" w:rsidR="00124879" w:rsidRPr="00FD4DE5" w:rsidRDefault="00124879" w:rsidP="00124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484" w:type="dxa"/>
          </w:tcPr>
          <w:p w14:paraId="2CD67BAD" w14:textId="038170FB" w:rsidR="00124879" w:rsidRPr="00FD4DE5" w:rsidRDefault="00124879" w:rsidP="00124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left="-126" w:right="-27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24,517</w:t>
            </w:r>
          </w:p>
        </w:tc>
      </w:tr>
      <w:tr w:rsidR="00500BD9" w:rsidRPr="00FD4DE5" w14:paraId="59C79C49" w14:textId="77777777" w:rsidTr="008E1E15">
        <w:tc>
          <w:tcPr>
            <w:tcW w:w="5363" w:type="dxa"/>
          </w:tcPr>
          <w:p w14:paraId="06AC4F59" w14:textId="55BEEA46" w:rsidR="00500BD9" w:rsidRPr="00FD4DE5" w:rsidRDefault="00500BD9" w:rsidP="00124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0BD9">
              <w:rPr>
                <w:rFonts w:ascii="Angsana New" w:hAnsi="Angsana New" w:cs="Angsana New" w:hint="cs"/>
                <w:sz w:val="30"/>
                <w:szCs w:val="30"/>
                <w:cs/>
              </w:rPr>
              <w:t>ภาษีงวดก่อนๆ</w:t>
            </w:r>
            <w:r w:rsidRPr="00500BD9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500BD9">
              <w:rPr>
                <w:rFonts w:ascii="Angsana New" w:hAnsi="Angsana New" w:cs="Angsana New" w:hint="cs"/>
                <w:sz w:val="30"/>
                <w:szCs w:val="30"/>
                <w:cs/>
              </w:rPr>
              <w:t>ที่บันทึ</w:t>
            </w:r>
            <w:r w:rsidR="00D5709A">
              <w:rPr>
                <w:rFonts w:ascii="Angsana New" w:hAnsi="Angsana New" w:cs="Angsana New" w:hint="cs"/>
                <w:sz w:val="30"/>
                <w:szCs w:val="30"/>
                <w:cs/>
              </w:rPr>
              <w:t>ก</w:t>
            </w:r>
            <w:r w:rsidRPr="00500BD9">
              <w:rPr>
                <w:rFonts w:ascii="Angsana New" w:hAnsi="Angsana New" w:cs="Angsana New" w:hint="cs"/>
                <w:sz w:val="30"/>
                <w:szCs w:val="30"/>
                <w:cs/>
              </w:rPr>
              <w:t>สูงไป</w:t>
            </w:r>
          </w:p>
        </w:tc>
        <w:tc>
          <w:tcPr>
            <w:tcW w:w="667" w:type="dxa"/>
          </w:tcPr>
          <w:p w14:paraId="1B6CBEC2" w14:textId="77777777" w:rsidR="00500BD9" w:rsidRPr="00FD4DE5" w:rsidRDefault="00500BD9" w:rsidP="001248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35DEDF82" w14:textId="6161374A" w:rsidR="00500BD9" w:rsidRPr="00114D98" w:rsidRDefault="00500BD9" w:rsidP="00124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ind w:left="-126" w:right="-270"/>
              <w:rPr>
                <w:rFonts w:ascii="Angsana New" w:hAnsi="Angsana New" w:cs="Angsana New"/>
                <w:sz w:val="30"/>
                <w:szCs w:val="30"/>
              </w:rPr>
            </w:pPr>
            <w:r w:rsidRPr="00500BD9">
              <w:rPr>
                <w:rFonts w:ascii="Angsana New" w:hAnsi="Angsana New" w:cs="Angsana New"/>
                <w:sz w:val="30"/>
                <w:szCs w:val="30"/>
              </w:rPr>
              <w:t>(90)</w:t>
            </w:r>
          </w:p>
        </w:tc>
        <w:tc>
          <w:tcPr>
            <w:tcW w:w="236" w:type="dxa"/>
          </w:tcPr>
          <w:p w14:paraId="42315F8F" w14:textId="77777777" w:rsidR="00500BD9" w:rsidRPr="00FD4DE5" w:rsidRDefault="00500BD9" w:rsidP="00124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484" w:type="dxa"/>
          </w:tcPr>
          <w:p w14:paraId="7B2BC8E9" w14:textId="7E5AC356" w:rsidR="00500BD9" w:rsidRDefault="00500BD9" w:rsidP="00241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124879" w:rsidRPr="00FD4DE5" w14:paraId="05DD1E7D" w14:textId="77777777" w:rsidTr="008E1E15">
        <w:tc>
          <w:tcPr>
            <w:tcW w:w="5363" w:type="dxa"/>
            <w:shd w:val="clear" w:color="auto" w:fill="auto"/>
          </w:tcPr>
          <w:p w14:paraId="201CB631" w14:textId="77777777" w:rsidR="00124879" w:rsidRPr="00FD4DE5" w:rsidRDefault="00124879" w:rsidP="00124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67" w:type="dxa"/>
            <w:shd w:val="clear" w:color="auto" w:fill="auto"/>
          </w:tcPr>
          <w:p w14:paraId="08864920" w14:textId="77777777" w:rsidR="00124879" w:rsidRPr="00FD4DE5" w:rsidRDefault="00124879" w:rsidP="001248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B00381" w14:textId="31AF293E" w:rsidR="00124879" w:rsidRPr="00FD4DE5" w:rsidRDefault="00114D98" w:rsidP="00124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ind w:left="-126" w:right="-27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14D98">
              <w:rPr>
                <w:rFonts w:ascii="Angsana New" w:hAnsi="Angsana New" w:cs="Angsana New"/>
                <w:b/>
                <w:bCs/>
                <w:sz w:val="30"/>
                <w:szCs w:val="30"/>
              </w:rPr>
              <w:t>21,</w:t>
            </w:r>
            <w:r w:rsidR="00241059">
              <w:rPr>
                <w:rFonts w:ascii="Angsana New" w:hAnsi="Angsana New" w:cs="Angsana New"/>
                <w:b/>
                <w:bCs/>
                <w:sz w:val="30"/>
                <w:szCs w:val="30"/>
              </w:rPr>
              <w:t>383</w:t>
            </w:r>
          </w:p>
        </w:tc>
        <w:tc>
          <w:tcPr>
            <w:tcW w:w="236" w:type="dxa"/>
            <w:shd w:val="clear" w:color="auto" w:fill="auto"/>
          </w:tcPr>
          <w:p w14:paraId="55832C27" w14:textId="77777777" w:rsidR="00124879" w:rsidRPr="00FD4DE5" w:rsidRDefault="00124879" w:rsidP="00124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41A82A" w14:textId="5492A595" w:rsidR="00124879" w:rsidRPr="00FD4DE5" w:rsidRDefault="00124879" w:rsidP="00124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left="-126" w:right="-27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24,517</w:t>
            </w:r>
          </w:p>
        </w:tc>
      </w:tr>
      <w:tr w:rsidR="00124879" w:rsidRPr="00FD4DE5" w14:paraId="2C5B2719" w14:textId="77777777" w:rsidTr="008E1E15">
        <w:tblPrEx>
          <w:tblLook w:val="0000" w:firstRow="0" w:lastRow="0" w:firstColumn="0" w:lastColumn="0" w:noHBand="0" w:noVBand="0"/>
        </w:tblPrEx>
        <w:tc>
          <w:tcPr>
            <w:tcW w:w="5363" w:type="dxa"/>
            <w:vAlign w:val="bottom"/>
          </w:tcPr>
          <w:p w14:paraId="3AC9845C" w14:textId="77777777" w:rsidR="00124879" w:rsidRPr="00FD4DE5" w:rsidRDefault="00124879" w:rsidP="00124879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67" w:type="dxa"/>
            <w:vAlign w:val="bottom"/>
          </w:tcPr>
          <w:p w14:paraId="5FE7996F" w14:textId="77777777" w:rsidR="00124879" w:rsidRPr="00FD4DE5" w:rsidRDefault="00124879" w:rsidP="00124879">
            <w:pPr>
              <w:pStyle w:val="BodyText3"/>
              <w:jc w:val="center"/>
              <w:rPr>
                <w:rFonts w:cs="Angsana New"/>
                <w:i/>
                <w:iCs/>
                <w:cs/>
              </w:rPr>
            </w:pPr>
          </w:p>
        </w:tc>
        <w:tc>
          <w:tcPr>
            <w:tcW w:w="1350" w:type="dxa"/>
          </w:tcPr>
          <w:p w14:paraId="52F61343" w14:textId="77777777" w:rsidR="00124879" w:rsidRPr="00FD4DE5" w:rsidRDefault="00124879" w:rsidP="00124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54DC64F" w14:textId="77777777" w:rsidR="00124879" w:rsidRPr="00FD4DE5" w:rsidRDefault="00124879" w:rsidP="00124879">
            <w:pPr>
              <w:pStyle w:val="BodyText3"/>
              <w:tabs>
                <w:tab w:val="clear" w:pos="540"/>
                <w:tab w:val="decimal" w:pos="960"/>
              </w:tabs>
              <w:ind w:left="-108" w:right="-108"/>
              <w:jc w:val="left"/>
              <w:rPr>
                <w:rFonts w:cs="Angsana New"/>
                <w:cs/>
              </w:rPr>
            </w:pPr>
          </w:p>
        </w:tc>
        <w:tc>
          <w:tcPr>
            <w:tcW w:w="1484" w:type="dxa"/>
          </w:tcPr>
          <w:p w14:paraId="53BD9DCA" w14:textId="77777777" w:rsidR="00124879" w:rsidRPr="00FD4DE5" w:rsidRDefault="00124879" w:rsidP="00124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24879" w:rsidRPr="00FD4DE5" w14:paraId="077578E2" w14:textId="77777777" w:rsidTr="008E1E15">
        <w:tblPrEx>
          <w:tblLook w:val="0000" w:firstRow="0" w:lastRow="0" w:firstColumn="0" w:lastColumn="0" w:noHBand="0" w:noVBand="0"/>
        </w:tblPrEx>
        <w:tc>
          <w:tcPr>
            <w:tcW w:w="5363" w:type="dxa"/>
            <w:vAlign w:val="bottom"/>
          </w:tcPr>
          <w:p w14:paraId="768EDF73" w14:textId="77777777" w:rsidR="00124879" w:rsidRPr="00FD4DE5" w:rsidRDefault="00124879" w:rsidP="00124879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FD4DE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667" w:type="dxa"/>
            <w:vAlign w:val="bottom"/>
          </w:tcPr>
          <w:p w14:paraId="621F2E92" w14:textId="77777777" w:rsidR="00124879" w:rsidRPr="00FD4DE5" w:rsidRDefault="00124879" w:rsidP="00124879">
            <w:pPr>
              <w:pStyle w:val="BodyText3"/>
              <w:jc w:val="center"/>
              <w:rPr>
                <w:rFonts w:cs="Angsana New"/>
                <w:i/>
                <w:iCs/>
                <w:cs/>
              </w:rPr>
            </w:pPr>
          </w:p>
        </w:tc>
        <w:tc>
          <w:tcPr>
            <w:tcW w:w="1350" w:type="dxa"/>
          </w:tcPr>
          <w:p w14:paraId="614A712D" w14:textId="77777777" w:rsidR="00124879" w:rsidRPr="00FD4DE5" w:rsidRDefault="00124879" w:rsidP="00124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FE4B8E4" w14:textId="77777777" w:rsidR="00124879" w:rsidRPr="00FD4DE5" w:rsidRDefault="00124879" w:rsidP="00124879">
            <w:pPr>
              <w:pStyle w:val="BodyText3"/>
              <w:tabs>
                <w:tab w:val="clear" w:pos="540"/>
                <w:tab w:val="decimal" w:pos="960"/>
              </w:tabs>
              <w:ind w:left="-108" w:right="-108"/>
              <w:jc w:val="left"/>
              <w:rPr>
                <w:rFonts w:cs="Angsana New"/>
                <w:cs/>
              </w:rPr>
            </w:pPr>
          </w:p>
        </w:tc>
        <w:tc>
          <w:tcPr>
            <w:tcW w:w="1484" w:type="dxa"/>
          </w:tcPr>
          <w:p w14:paraId="0495F21A" w14:textId="77777777" w:rsidR="00124879" w:rsidRPr="00FD4DE5" w:rsidRDefault="00124879" w:rsidP="00124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24879" w:rsidRPr="00FD4DE5" w14:paraId="086BFC99" w14:textId="77777777" w:rsidTr="008E1E15">
        <w:tblPrEx>
          <w:tblLook w:val="0000" w:firstRow="0" w:lastRow="0" w:firstColumn="0" w:lastColumn="0" w:noHBand="0" w:noVBand="0"/>
        </w:tblPrEx>
        <w:tc>
          <w:tcPr>
            <w:tcW w:w="5363" w:type="dxa"/>
            <w:vAlign w:val="bottom"/>
          </w:tcPr>
          <w:p w14:paraId="40AB3ABC" w14:textId="77777777" w:rsidR="00124879" w:rsidRPr="00FD4DE5" w:rsidRDefault="00124879" w:rsidP="00124879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FD4DE5">
              <w:rPr>
                <w:rFonts w:ascii="Angsana New" w:hAnsi="Angsana New" w:cs="Angsana New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667" w:type="dxa"/>
            <w:vAlign w:val="bottom"/>
          </w:tcPr>
          <w:p w14:paraId="03F926D3" w14:textId="77777777" w:rsidR="00124879" w:rsidRPr="00FD4DE5" w:rsidRDefault="00124879" w:rsidP="00124879">
            <w:pPr>
              <w:pStyle w:val="BodyText3"/>
              <w:ind w:left="-86" w:right="-86"/>
              <w:jc w:val="center"/>
              <w:rPr>
                <w:rFonts w:cs="Angsana New"/>
                <w:i/>
                <w:iCs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8532F0B" w14:textId="4773A319" w:rsidR="00124879" w:rsidRPr="00FD4DE5" w:rsidRDefault="00114D98" w:rsidP="00124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114D98">
              <w:rPr>
                <w:rFonts w:ascii="Angsana New" w:hAnsi="Angsana New" w:cs="Angsana New"/>
                <w:sz w:val="30"/>
                <w:szCs w:val="30"/>
              </w:rPr>
              <w:t>2,54</w:t>
            </w:r>
            <w:r w:rsidR="00D5709A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36" w:type="dxa"/>
            <w:vAlign w:val="bottom"/>
          </w:tcPr>
          <w:p w14:paraId="7A4069EC" w14:textId="77777777" w:rsidR="00124879" w:rsidRPr="00FD4DE5" w:rsidRDefault="00124879" w:rsidP="00124879">
            <w:pPr>
              <w:pStyle w:val="3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84" w:type="dxa"/>
            <w:tcBorders>
              <w:bottom w:val="single" w:sz="4" w:space="0" w:color="auto"/>
            </w:tcBorders>
          </w:tcPr>
          <w:p w14:paraId="142C7407" w14:textId="44DEC020" w:rsidR="00124879" w:rsidRPr="00FD4DE5" w:rsidRDefault="00124879" w:rsidP="00FF6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left="-126" w:right="-27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288</w:t>
            </w:r>
          </w:p>
        </w:tc>
      </w:tr>
      <w:tr w:rsidR="00124879" w:rsidRPr="00FD4DE5" w14:paraId="4CCF8F65" w14:textId="77777777" w:rsidTr="008E1E15">
        <w:tblPrEx>
          <w:tblLook w:val="0000" w:firstRow="0" w:lastRow="0" w:firstColumn="0" w:lastColumn="0" w:noHBand="0" w:noVBand="0"/>
        </w:tblPrEx>
        <w:tc>
          <w:tcPr>
            <w:tcW w:w="5363" w:type="dxa"/>
            <w:vAlign w:val="bottom"/>
          </w:tcPr>
          <w:p w14:paraId="31C63B12" w14:textId="77777777" w:rsidR="00124879" w:rsidRPr="00FD4DE5" w:rsidRDefault="00124879" w:rsidP="00124879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D4DE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67" w:type="dxa"/>
            <w:vAlign w:val="bottom"/>
          </w:tcPr>
          <w:p w14:paraId="1CD4F1F1" w14:textId="77777777" w:rsidR="00124879" w:rsidRPr="00FD4DE5" w:rsidRDefault="00124879" w:rsidP="00124879">
            <w:pPr>
              <w:pStyle w:val="3"/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0525A35" w14:textId="4E9338D6" w:rsidR="00124879" w:rsidRPr="00FD4DE5" w:rsidRDefault="00114D98" w:rsidP="00124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14D98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="00D5709A">
              <w:rPr>
                <w:rFonts w:ascii="Angsana New" w:hAnsi="Angsana New" w:cs="Angsana New"/>
                <w:b/>
                <w:bCs/>
                <w:sz w:val="30"/>
                <w:szCs w:val="30"/>
              </w:rPr>
              <w:t>3,929</w:t>
            </w:r>
          </w:p>
        </w:tc>
        <w:tc>
          <w:tcPr>
            <w:tcW w:w="236" w:type="dxa"/>
            <w:vAlign w:val="bottom"/>
          </w:tcPr>
          <w:p w14:paraId="625B6ACF" w14:textId="77777777" w:rsidR="00124879" w:rsidRPr="00FD4DE5" w:rsidRDefault="00124879" w:rsidP="00124879">
            <w:pPr>
              <w:pStyle w:val="3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84" w:type="dxa"/>
            <w:tcBorders>
              <w:top w:val="single" w:sz="4" w:space="0" w:color="auto"/>
              <w:bottom w:val="double" w:sz="4" w:space="0" w:color="auto"/>
            </w:tcBorders>
          </w:tcPr>
          <w:p w14:paraId="681D72F2" w14:textId="4B15A1E9" w:rsidR="00124879" w:rsidRPr="00FD4DE5" w:rsidRDefault="00124879" w:rsidP="00124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24,805</w:t>
            </w:r>
          </w:p>
        </w:tc>
      </w:tr>
    </w:tbl>
    <w:p w14:paraId="13D1B30D" w14:textId="77777777" w:rsidR="002C4C5C" w:rsidRDefault="002C4C5C" w:rsidP="00417872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="Angsana New" w:hAnsi="Angsana New" w:cs="Angsana New"/>
          <w:bCs/>
          <w:i/>
          <w:iCs/>
        </w:rPr>
      </w:pPr>
    </w:p>
    <w:p w14:paraId="51BCFB98" w14:textId="2E01BD8E" w:rsidR="00417872" w:rsidRDefault="00417872" w:rsidP="00417872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="Angsana New" w:hAnsi="Angsana New" w:cs="Angsana New"/>
          <w:bCs/>
          <w:i/>
          <w:iCs/>
          <w:cs/>
        </w:rPr>
      </w:pPr>
      <w:r w:rsidRPr="008674E7">
        <w:rPr>
          <w:rFonts w:ascii="Angsana New" w:hAnsi="Angsana New" w:cs="Angsana New" w:hint="cs"/>
          <w:bCs/>
          <w:i/>
          <w:iCs/>
          <w:cs/>
        </w:rPr>
        <w:t>ภาษีเงินได้ที่รับรู้ในกำไรขาดทุนเบ็ดเสร็จอื่น</w:t>
      </w:r>
    </w:p>
    <w:p w14:paraId="5A0CD141" w14:textId="77777777" w:rsidR="00417872" w:rsidRPr="00DB47CF" w:rsidRDefault="00417872" w:rsidP="00417872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="Angsana New" w:hAnsi="Angsana New" w:cs="Angsana New"/>
          <w:bCs/>
          <w:i/>
          <w:iCs/>
          <w:lang w:val="en-US"/>
        </w:rPr>
      </w:pPr>
    </w:p>
    <w:tbl>
      <w:tblPr>
        <w:tblW w:w="962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250"/>
        <w:gridCol w:w="990"/>
        <w:gridCol w:w="236"/>
        <w:gridCol w:w="988"/>
        <w:gridCol w:w="236"/>
        <w:gridCol w:w="988"/>
        <w:gridCol w:w="236"/>
        <w:gridCol w:w="973"/>
        <w:gridCol w:w="236"/>
        <w:gridCol w:w="1136"/>
        <w:gridCol w:w="236"/>
        <w:gridCol w:w="1117"/>
      </w:tblGrid>
      <w:tr w:rsidR="00F21787" w:rsidRPr="00214006" w14:paraId="6399C565" w14:textId="77777777" w:rsidTr="008E1E15">
        <w:trPr>
          <w:trHeight w:val="388"/>
        </w:trPr>
        <w:tc>
          <w:tcPr>
            <w:tcW w:w="2250" w:type="dxa"/>
            <w:shd w:val="clear" w:color="auto" w:fill="auto"/>
            <w:vAlign w:val="bottom"/>
          </w:tcPr>
          <w:p w14:paraId="38C49F0D" w14:textId="77777777" w:rsidR="00F21787" w:rsidRPr="00214006" w:rsidRDefault="00F21787" w:rsidP="00F21787">
            <w:pPr>
              <w:pStyle w:val="FSContent"/>
              <w:ind w:left="0" w:right="-115"/>
              <w:jc w:val="left"/>
            </w:pPr>
          </w:p>
        </w:tc>
        <w:tc>
          <w:tcPr>
            <w:tcW w:w="3438" w:type="dxa"/>
            <w:gridSpan w:val="5"/>
          </w:tcPr>
          <w:p w14:paraId="6A1699E6" w14:textId="614EFEDD" w:rsidR="00F21787" w:rsidRPr="00A908FE" w:rsidRDefault="00F21787" w:rsidP="00F21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236" w:type="dxa"/>
          </w:tcPr>
          <w:p w14:paraId="001B0724" w14:textId="77777777" w:rsidR="00F21787" w:rsidRPr="00A908FE" w:rsidRDefault="00F21787" w:rsidP="00F21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698" w:type="dxa"/>
            <w:gridSpan w:val="5"/>
          </w:tcPr>
          <w:p w14:paraId="27EDA9DA" w14:textId="098D32E0" w:rsidR="00F21787" w:rsidRPr="00A908FE" w:rsidRDefault="00F21787" w:rsidP="00F21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</w:tr>
      <w:tr w:rsidR="00BF43C7" w:rsidRPr="00214006" w14:paraId="7F84E932" w14:textId="77777777" w:rsidTr="008E1E15">
        <w:trPr>
          <w:trHeight w:val="379"/>
        </w:trPr>
        <w:tc>
          <w:tcPr>
            <w:tcW w:w="2250" w:type="dxa"/>
            <w:shd w:val="clear" w:color="auto" w:fill="auto"/>
            <w:vAlign w:val="bottom"/>
          </w:tcPr>
          <w:p w14:paraId="1D369A92" w14:textId="77777777" w:rsidR="006C7BCA" w:rsidRPr="00214006" w:rsidRDefault="006C7BCA" w:rsidP="006C7BCA">
            <w:pPr>
              <w:pStyle w:val="FSContent"/>
              <w:ind w:left="0" w:right="-115"/>
              <w:jc w:val="left"/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2D49593" w14:textId="77777777" w:rsidR="006C7BCA" w:rsidRPr="00214006" w:rsidRDefault="006C7BCA" w:rsidP="006C7BCA">
            <w:pPr>
              <w:pStyle w:val="FSContent"/>
              <w:ind w:left="-115" w:right="-115"/>
              <w:jc w:val="center"/>
            </w:pPr>
            <w:r w:rsidRPr="00214006">
              <w:rPr>
                <w:rFonts w:hint="cs"/>
                <w:cs/>
              </w:rPr>
              <w:t>ก่อน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07B0DA1" w14:textId="77777777" w:rsidR="006C7BCA" w:rsidRPr="00214006" w:rsidRDefault="006C7BCA" w:rsidP="006C7BCA">
            <w:pPr>
              <w:pStyle w:val="FSContent"/>
              <w:ind w:left="-115" w:right="-115"/>
              <w:jc w:val="center"/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32CA053C" w14:textId="3C3EDA58" w:rsidR="006C7BCA" w:rsidRDefault="006C7BCA" w:rsidP="006C7BCA">
            <w:pPr>
              <w:pStyle w:val="FSContent"/>
              <w:ind w:left="-115" w:right="-115"/>
              <w:jc w:val="center"/>
              <w:rPr>
                <w:cs/>
              </w:rPr>
            </w:pPr>
            <w:r>
              <w:rPr>
                <w:rFonts w:hint="cs"/>
                <w:cs/>
              </w:rPr>
              <w:t>รายได้</w:t>
            </w:r>
          </w:p>
          <w:p w14:paraId="4BC6C28A" w14:textId="3A7CFE46" w:rsidR="006C7BCA" w:rsidRPr="00214006" w:rsidRDefault="006C7BCA" w:rsidP="006C7BCA">
            <w:pPr>
              <w:pStyle w:val="FSContent"/>
              <w:ind w:left="-115" w:right="-115"/>
              <w:jc w:val="center"/>
              <w:rPr>
                <w:cs/>
              </w:rPr>
            </w:pPr>
            <w:r>
              <w:rPr>
                <w:rFonts w:hint="cs"/>
                <w:cs/>
              </w:rPr>
              <w:t>(</w:t>
            </w:r>
            <w:r w:rsidRPr="00214006">
              <w:rPr>
                <w:rFonts w:hint="cs"/>
                <w:cs/>
              </w:rPr>
              <w:t>ค่าใช้จ่าย</w:t>
            </w:r>
            <w:r>
              <w:rPr>
                <w:rFonts w:hint="cs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321F4F0" w14:textId="77777777" w:rsidR="006C7BCA" w:rsidRPr="00214006" w:rsidRDefault="006C7BCA" w:rsidP="006C7BCA">
            <w:pPr>
              <w:pStyle w:val="FSContent"/>
              <w:ind w:left="-115" w:right="-115"/>
              <w:jc w:val="center"/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68BE55A1" w14:textId="77777777" w:rsidR="006C7BCA" w:rsidRPr="00214006" w:rsidRDefault="006C7BCA" w:rsidP="006C7BCA">
            <w:pPr>
              <w:pStyle w:val="FSContent"/>
              <w:ind w:left="-115" w:right="-115"/>
              <w:jc w:val="center"/>
            </w:pPr>
            <w:r w:rsidRPr="00214006">
              <w:rPr>
                <w:rFonts w:hint="cs"/>
                <w:cs/>
              </w:rPr>
              <w:t>สุทธิจาก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8E7F566" w14:textId="77777777" w:rsidR="006C7BCA" w:rsidRPr="00214006" w:rsidRDefault="006C7BCA" w:rsidP="006C7BCA">
            <w:pPr>
              <w:pStyle w:val="FSContent"/>
              <w:ind w:left="-115" w:right="-115"/>
              <w:jc w:val="center"/>
            </w:pPr>
          </w:p>
        </w:tc>
        <w:tc>
          <w:tcPr>
            <w:tcW w:w="973" w:type="dxa"/>
            <w:shd w:val="clear" w:color="auto" w:fill="auto"/>
            <w:vAlign w:val="bottom"/>
          </w:tcPr>
          <w:p w14:paraId="25BE4A2F" w14:textId="77777777" w:rsidR="006C7BCA" w:rsidRPr="00214006" w:rsidRDefault="006C7BCA" w:rsidP="006C7BCA">
            <w:pPr>
              <w:pStyle w:val="FSContent"/>
              <w:ind w:left="-115" w:right="-115"/>
              <w:jc w:val="center"/>
            </w:pPr>
            <w:r w:rsidRPr="00214006">
              <w:rPr>
                <w:rFonts w:hint="cs"/>
                <w:cs/>
              </w:rPr>
              <w:t>ก่อน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030B7C8" w14:textId="77777777" w:rsidR="006C7BCA" w:rsidRPr="00214006" w:rsidRDefault="006C7BCA" w:rsidP="006C7BCA">
            <w:pPr>
              <w:pStyle w:val="FSContent"/>
              <w:ind w:left="-115" w:right="-115"/>
              <w:jc w:val="center"/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008E2DF0" w14:textId="77777777" w:rsidR="006C7BCA" w:rsidRDefault="006C7BCA" w:rsidP="006C7BCA">
            <w:pPr>
              <w:pStyle w:val="FSContent"/>
              <w:ind w:left="-115" w:right="-115"/>
              <w:jc w:val="center"/>
              <w:rPr>
                <w:cs/>
              </w:rPr>
            </w:pPr>
            <w:r>
              <w:rPr>
                <w:rFonts w:hint="cs"/>
                <w:cs/>
              </w:rPr>
              <w:t>รายได้</w:t>
            </w:r>
          </w:p>
          <w:p w14:paraId="38072ACE" w14:textId="2BD623E1" w:rsidR="006C7BCA" w:rsidRPr="00214006" w:rsidRDefault="006C7BCA" w:rsidP="006C7BCA">
            <w:pPr>
              <w:pStyle w:val="FSContent"/>
              <w:ind w:left="-115" w:right="-115"/>
              <w:jc w:val="center"/>
              <w:rPr>
                <w:cs/>
              </w:rPr>
            </w:pPr>
            <w:r>
              <w:rPr>
                <w:rFonts w:hint="cs"/>
                <w:cs/>
              </w:rPr>
              <w:t>(</w:t>
            </w:r>
            <w:r w:rsidRPr="00214006">
              <w:rPr>
                <w:rFonts w:hint="cs"/>
                <w:cs/>
              </w:rPr>
              <w:t>ค่าใช้จ่าย</w:t>
            </w:r>
            <w:r>
              <w:rPr>
                <w:rFonts w:hint="cs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601EEB1" w14:textId="77777777" w:rsidR="006C7BCA" w:rsidRPr="00214006" w:rsidRDefault="006C7BCA" w:rsidP="006C7BCA">
            <w:pPr>
              <w:pStyle w:val="FSContent"/>
              <w:ind w:left="-115" w:right="-115"/>
              <w:jc w:val="center"/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132EA537" w14:textId="77777777" w:rsidR="006C7BCA" w:rsidRPr="00214006" w:rsidRDefault="006C7BCA" w:rsidP="006C7BCA">
            <w:pPr>
              <w:pStyle w:val="FSContent"/>
              <w:ind w:left="-115" w:right="-115"/>
              <w:jc w:val="center"/>
            </w:pPr>
            <w:r w:rsidRPr="00214006">
              <w:rPr>
                <w:rFonts w:hint="cs"/>
                <w:cs/>
              </w:rPr>
              <w:t>สุทธิจาก</w:t>
            </w:r>
          </w:p>
        </w:tc>
      </w:tr>
      <w:tr w:rsidR="00BF43C7" w:rsidRPr="00214006" w14:paraId="2EE04899" w14:textId="77777777" w:rsidTr="008E1E15">
        <w:trPr>
          <w:trHeight w:val="388"/>
        </w:trPr>
        <w:tc>
          <w:tcPr>
            <w:tcW w:w="2250" w:type="dxa"/>
            <w:shd w:val="clear" w:color="auto" w:fill="auto"/>
            <w:vAlign w:val="bottom"/>
          </w:tcPr>
          <w:p w14:paraId="28F3288A" w14:textId="77777777" w:rsidR="00417872" w:rsidRPr="00214006" w:rsidRDefault="00417872" w:rsidP="00CE772F">
            <w:pPr>
              <w:pStyle w:val="FSContent"/>
              <w:ind w:left="0" w:right="-115"/>
              <w:jc w:val="left"/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366F5E6" w14:textId="77777777" w:rsidR="00417872" w:rsidRPr="00214006" w:rsidRDefault="00417872" w:rsidP="00CE772F">
            <w:pPr>
              <w:pStyle w:val="FSContent"/>
              <w:ind w:left="-115" w:right="-115"/>
              <w:jc w:val="center"/>
            </w:pPr>
            <w:r w:rsidRPr="00214006">
              <w:rPr>
                <w:rFonts w:hint="cs"/>
                <w:cs/>
              </w:rPr>
              <w:t>ภาษีเงินได้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FF44222" w14:textId="77777777" w:rsidR="00417872" w:rsidRPr="00214006" w:rsidRDefault="00417872" w:rsidP="00CE772F">
            <w:pPr>
              <w:pStyle w:val="FSContent"/>
              <w:ind w:left="-115" w:right="-115"/>
              <w:jc w:val="center"/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0899FA6E" w14:textId="77777777" w:rsidR="00417872" w:rsidRPr="00214006" w:rsidRDefault="00417872" w:rsidP="00CE772F">
            <w:pPr>
              <w:pStyle w:val="FSContent"/>
              <w:ind w:left="-115" w:right="-115"/>
              <w:jc w:val="center"/>
            </w:pPr>
            <w:r w:rsidRPr="00214006">
              <w:rPr>
                <w:rFonts w:hint="cs"/>
                <w:cs/>
              </w:rPr>
              <w:t>ภาษีเงินได้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6290CFA" w14:textId="77777777" w:rsidR="00417872" w:rsidRPr="00214006" w:rsidRDefault="00417872" w:rsidP="00CE772F">
            <w:pPr>
              <w:pStyle w:val="FSContent"/>
              <w:ind w:left="-115" w:right="-115"/>
              <w:jc w:val="center"/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3FE3A372" w14:textId="77777777" w:rsidR="00417872" w:rsidRPr="00214006" w:rsidRDefault="00417872" w:rsidP="00CE772F">
            <w:pPr>
              <w:pStyle w:val="FSContent"/>
              <w:ind w:left="-115" w:right="-115"/>
              <w:jc w:val="center"/>
            </w:pPr>
            <w:r w:rsidRPr="00214006">
              <w:rPr>
                <w:rFonts w:hint="cs"/>
                <w:cs/>
              </w:rPr>
              <w:t>ภาษีเงินได้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B0210FA" w14:textId="77777777" w:rsidR="00417872" w:rsidRPr="00214006" w:rsidRDefault="00417872" w:rsidP="00CE772F">
            <w:pPr>
              <w:pStyle w:val="FSContent"/>
              <w:ind w:left="-115" w:right="-115"/>
              <w:jc w:val="center"/>
            </w:pPr>
          </w:p>
        </w:tc>
        <w:tc>
          <w:tcPr>
            <w:tcW w:w="973" w:type="dxa"/>
            <w:shd w:val="clear" w:color="auto" w:fill="auto"/>
            <w:vAlign w:val="bottom"/>
          </w:tcPr>
          <w:p w14:paraId="39520204" w14:textId="77777777" w:rsidR="00417872" w:rsidRPr="00214006" w:rsidRDefault="00417872" w:rsidP="00CE772F">
            <w:pPr>
              <w:pStyle w:val="FSContent"/>
              <w:ind w:left="-115" w:right="-115"/>
              <w:jc w:val="center"/>
            </w:pPr>
            <w:r w:rsidRPr="00214006">
              <w:rPr>
                <w:rFonts w:hint="cs"/>
                <w:cs/>
              </w:rPr>
              <w:t>ภาษีเงินได้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A2419F7" w14:textId="77777777" w:rsidR="00417872" w:rsidRPr="00214006" w:rsidRDefault="00417872" w:rsidP="00CE772F">
            <w:pPr>
              <w:pStyle w:val="FSContent"/>
              <w:ind w:left="-115" w:right="-115"/>
              <w:jc w:val="center"/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7604C948" w14:textId="77777777" w:rsidR="00417872" w:rsidRPr="00214006" w:rsidRDefault="00417872" w:rsidP="00CE772F">
            <w:pPr>
              <w:pStyle w:val="FSContent"/>
              <w:ind w:left="-115" w:right="-115"/>
              <w:jc w:val="center"/>
            </w:pPr>
            <w:r w:rsidRPr="00214006">
              <w:rPr>
                <w:rFonts w:hint="cs"/>
                <w:cs/>
              </w:rPr>
              <w:t>ภาษีเงินได้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0AAC3F9" w14:textId="77777777" w:rsidR="00417872" w:rsidRPr="00214006" w:rsidRDefault="00417872" w:rsidP="00CE772F">
            <w:pPr>
              <w:pStyle w:val="FSContent"/>
              <w:ind w:left="-115" w:right="-115"/>
              <w:jc w:val="center"/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222CE1D4" w14:textId="77777777" w:rsidR="00417872" w:rsidRPr="00214006" w:rsidRDefault="00417872" w:rsidP="00CE772F">
            <w:pPr>
              <w:pStyle w:val="FSContent"/>
              <w:ind w:left="-115" w:right="-115"/>
              <w:jc w:val="center"/>
            </w:pPr>
            <w:r w:rsidRPr="00214006">
              <w:rPr>
                <w:rFonts w:hint="cs"/>
                <w:cs/>
              </w:rPr>
              <w:t>ภาษีเงินได้</w:t>
            </w:r>
          </w:p>
        </w:tc>
      </w:tr>
      <w:tr w:rsidR="00417872" w:rsidRPr="00214006" w14:paraId="32369AC5" w14:textId="77777777" w:rsidTr="008E1E15">
        <w:trPr>
          <w:trHeight w:val="379"/>
        </w:trPr>
        <w:tc>
          <w:tcPr>
            <w:tcW w:w="2250" w:type="dxa"/>
            <w:shd w:val="clear" w:color="auto" w:fill="auto"/>
            <w:vAlign w:val="bottom"/>
          </w:tcPr>
          <w:p w14:paraId="6D4DF377" w14:textId="77777777" w:rsidR="00417872" w:rsidRPr="00214006" w:rsidRDefault="00417872" w:rsidP="00CE772F">
            <w:pPr>
              <w:pStyle w:val="FSContent"/>
              <w:ind w:left="0" w:right="-115"/>
              <w:jc w:val="left"/>
            </w:pPr>
          </w:p>
        </w:tc>
        <w:tc>
          <w:tcPr>
            <w:tcW w:w="7372" w:type="dxa"/>
            <w:gridSpan w:val="11"/>
            <w:shd w:val="clear" w:color="auto" w:fill="auto"/>
            <w:vAlign w:val="bottom"/>
          </w:tcPr>
          <w:p w14:paraId="62820CEC" w14:textId="77777777" w:rsidR="00417872" w:rsidRPr="003D3C7B" w:rsidRDefault="00417872" w:rsidP="00CE772F">
            <w:pPr>
              <w:pStyle w:val="FSContent"/>
              <w:ind w:left="-115" w:right="-115"/>
              <w:jc w:val="center"/>
              <w:rPr>
                <w:i/>
                <w:iCs/>
                <w:cs/>
              </w:rPr>
            </w:pPr>
            <w:r w:rsidRPr="003D3C7B">
              <w:rPr>
                <w:rFonts w:hint="cs"/>
                <w:i/>
                <w:iCs/>
                <w:cs/>
              </w:rPr>
              <w:t>(พันบาท)</w:t>
            </w:r>
          </w:p>
        </w:tc>
      </w:tr>
      <w:tr w:rsidR="00124879" w:rsidRPr="00214006" w14:paraId="6C41924E" w14:textId="77777777" w:rsidTr="008E1E15">
        <w:trPr>
          <w:trHeight w:val="587"/>
        </w:trPr>
        <w:tc>
          <w:tcPr>
            <w:tcW w:w="2250" w:type="dxa"/>
            <w:shd w:val="clear" w:color="auto" w:fill="auto"/>
            <w:vAlign w:val="bottom"/>
          </w:tcPr>
          <w:p w14:paraId="73DC33A8" w14:textId="2DAE8F6B" w:rsidR="00124879" w:rsidRPr="00214006" w:rsidRDefault="00124879" w:rsidP="00124879">
            <w:pPr>
              <w:pStyle w:val="FSContent"/>
              <w:ind w:left="173" w:right="-115" w:hanging="173"/>
              <w:jc w:val="left"/>
            </w:pPr>
            <w:r>
              <w:rPr>
                <w:rFonts w:hint="cs"/>
                <w:cs/>
              </w:rPr>
              <w:t>สำรองการป้องกันความ</w:t>
            </w:r>
            <w:r>
              <w:t>-</w:t>
            </w:r>
            <w:r>
              <w:rPr>
                <w:rFonts w:hint="cs"/>
                <w:cs/>
              </w:rPr>
              <w:t>เสี่ยงกระแสเงินสด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1B6A7CB" w14:textId="70879C76" w:rsidR="00124879" w:rsidRPr="00CE772F" w:rsidRDefault="00114D98" w:rsidP="00124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114D98">
              <w:rPr>
                <w:rFonts w:ascii="Angsana New" w:hAnsi="Angsana New" w:cs="Angsana New"/>
                <w:sz w:val="30"/>
                <w:szCs w:val="30"/>
              </w:rPr>
              <w:t>6,899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7500903" w14:textId="77777777" w:rsidR="00124879" w:rsidRPr="00CE772F" w:rsidRDefault="00124879" w:rsidP="00124879">
            <w:pPr>
              <w:pStyle w:val="FSContent"/>
              <w:tabs>
                <w:tab w:val="decimal" w:pos="720"/>
              </w:tabs>
              <w:ind w:left="-115" w:right="-115"/>
              <w:jc w:val="left"/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14769202" w14:textId="39D69F5E" w:rsidR="00124879" w:rsidRPr="00CE772F" w:rsidRDefault="00114D98" w:rsidP="00124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114D98">
              <w:rPr>
                <w:rFonts w:ascii="Angsana New" w:hAnsi="Angsana New" w:cs="Angsana New"/>
                <w:sz w:val="30"/>
                <w:szCs w:val="30"/>
              </w:rPr>
              <w:t>(1,380)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3CC0901" w14:textId="77777777" w:rsidR="00124879" w:rsidRPr="00CE772F" w:rsidRDefault="00124879" w:rsidP="00124879">
            <w:pPr>
              <w:pStyle w:val="FSContent"/>
              <w:tabs>
                <w:tab w:val="decimal" w:pos="720"/>
              </w:tabs>
              <w:ind w:left="-115" w:right="-115"/>
              <w:jc w:val="left"/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658240A1" w14:textId="1C0ACE25" w:rsidR="00124879" w:rsidRPr="00CE772F" w:rsidRDefault="00114D98" w:rsidP="00124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114D98">
              <w:rPr>
                <w:rFonts w:ascii="Angsana New" w:hAnsi="Angsana New" w:cs="Angsana New"/>
                <w:sz w:val="30"/>
                <w:szCs w:val="30"/>
              </w:rPr>
              <w:t>5,519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0F65573" w14:textId="77777777" w:rsidR="00124879" w:rsidRPr="00CE772F" w:rsidRDefault="00124879" w:rsidP="00124879">
            <w:pPr>
              <w:pStyle w:val="FSContent"/>
              <w:tabs>
                <w:tab w:val="decimal" w:pos="720"/>
              </w:tabs>
              <w:ind w:left="-115" w:right="-115"/>
              <w:jc w:val="left"/>
            </w:pPr>
          </w:p>
        </w:tc>
        <w:tc>
          <w:tcPr>
            <w:tcW w:w="973" w:type="dxa"/>
            <w:shd w:val="clear" w:color="auto" w:fill="auto"/>
            <w:vAlign w:val="bottom"/>
          </w:tcPr>
          <w:p w14:paraId="15390B60" w14:textId="0C11F26F" w:rsidR="00124879" w:rsidRPr="00CE772F" w:rsidRDefault="00124879" w:rsidP="00124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(13,496)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876193F" w14:textId="77777777" w:rsidR="00124879" w:rsidRPr="00CE772F" w:rsidRDefault="00124879" w:rsidP="00124879">
            <w:pPr>
              <w:pStyle w:val="FSContent"/>
              <w:tabs>
                <w:tab w:val="decimal" w:pos="630"/>
              </w:tabs>
              <w:ind w:left="-115" w:right="-115"/>
              <w:jc w:val="left"/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75B368A4" w14:textId="1826C228" w:rsidR="00124879" w:rsidRPr="00CE772F" w:rsidRDefault="00124879" w:rsidP="00124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2,699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EC244D9" w14:textId="77777777" w:rsidR="00124879" w:rsidRPr="00CE772F" w:rsidRDefault="00124879" w:rsidP="00124879">
            <w:pPr>
              <w:pStyle w:val="FSContent"/>
              <w:tabs>
                <w:tab w:val="decimal" w:pos="630"/>
              </w:tabs>
              <w:ind w:left="-115" w:right="-115"/>
              <w:jc w:val="left"/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7DD840F9" w14:textId="081A43D8" w:rsidR="00124879" w:rsidRPr="00CE772F" w:rsidRDefault="00124879" w:rsidP="00124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(10,797)</w:t>
            </w:r>
          </w:p>
        </w:tc>
      </w:tr>
      <w:tr w:rsidR="00124879" w:rsidRPr="00214006" w14:paraId="5E6CB665" w14:textId="77777777" w:rsidTr="008E1E15">
        <w:trPr>
          <w:trHeight w:val="74"/>
        </w:trPr>
        <w:tc>
          <w:tcPr>
            <w:tcW w:w="2250" w:type="dxa"/>
            <w:shd w:val="clear" w:color="auto" w:fill="auto"/>
            <w:vAlign w:val="bottom"/>
          </w:tcPr>
          <w:p w14:paraId="2C0EB3B3" w14:textId="77777777" w:rsidR="00124879" w:rsidRDefault="00124879" w:rsidP="00124879">
            <w:pPr>
              <w:pStyle w:val="FSContent"/>
              <w:ind w:left="173" w:right="-115" w:hanging="173"/>
              <w:jc w:val="left"/>
              <w:rPr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B1091D9" w14:textId="440F8E0F" w:rsidR="00124879" w:rsidRPr="00DB47CF" w:rsidDel="00413914" w:rsidRDefault="00114D98" w:rsidP="00124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14D98">
              <w:rPr>
                <w:rFonts w:ascii="Angsana New" w:hAnsi="Angsana New" w:cs="Angsana New"/>
                <w:b/>
                <w:bCs/>
                <w:sz w:val="30"/>
                <w:szCs w:val="30"/>
              </w:rPr>
              <w:t>6,899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5B81809" w14:textId="77777777" w:rsidR="00124879" w:rsidRPr="00DB47CF" w:rsidRDefault="00124879" w:rsidP="00124879">
            <w:pPr>
              <w:pStyle w:val="FSContent"/>
              <w:tabs>
                <w:tab w:val="decimal" w:pos="720"/>
              </w:tabs>
              <w:ind w:left="-115" w:right="-115"/>
              <w:jc w:val="left"/>
              <w:rPr>
                <w:b/>
                <w:bCs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27EE1D2" w14:textId="3C911F90" w:rsidR="00124879" w:rsidRPr="00DB47CF" w:rsidRDefault="00114D98" w:rsidP="00124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14D98">
              <w:rPr>
                <w:rFonts w:ascii="Angsana New" w:hAnsi="Angsana New" w:cs="Angsana New"/>
                <w:b/>
                <w:bCs/>
                <w:sz w:val="30"/>
                <w:szCs w:val="30"/>
              </w:rPr>
              <w:t>(1,380)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A9F2E2" w14:textId="77777777" w:rsidR="00124879" w:rsidRPr="00DB47CF" w:rsidRDefault="00124879" w:rsidP="00124879">
            <w:pPr>
              <w:pStyle w:val="FSContent"/>
              <w:tabs>
                <w:tab w:val="decimal" w:pos="720"/>
              </w:tabs>
              <w:ind w:left="-115" w:right="-115"/>
              <w:jc w:val="left"/>
              <w:rPr>
                <w:b/>
                <w:bCs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AD7876B" w14:textId="118715C0" w:rsidR="00124879" w:rsidRPr="00DB47CF" w:rsidDel="00413914" w:rsidRDefault="00114D98" w:rsidP="00124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14D98">
              <w:rPr>
                <w:rFonts w:ascii="Angsana New" w:hAnsi="Angsana New" w:cs="Angsana New"/>
                <w:b/>
                <w:bCs/>
                <w:sz w:val="30"/>
                <w:szCs w:val="30"/>
              </w:rPr>
              <w:t>5,519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972DA01" w14:textId="77777777" w:rsidR="00124879" w:rsidRPr="00CE772F" w:rsidRDefault="00124879" w:rsidP="00124879">
            <w:pPr>
              <w:pStyle w:val="FSContent"/>
              <w:tabs>
                <w:tab w:val="decimal" w:pos="720"/>
              </w:tabs>
              <w:ind w:left="-115" w:right="-115"/>
              <w:jc w:val="left"/>
            </w:pPr>
          </w:p>
        </w:tc>
        <w:tc>
          <w:tcPr>
            <w:tcW w:w="9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2232CE" w14:textId="10E39643" w:rsidR="00124879" w:rsidRPr="00DB47CF" w:rsidDel="00413914" w:rsidRDefault="00124879" w:rsidP="00124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(13,496)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903C588" w14:textId="77777777" w:rsidR="00124879" w:rsidRPr="00DB47CF" w:rsidRDefault="00124879" w:rsidP="00124879">
            <w:pPr>
              <w:pStyle w:val="FSContent"/>
              <w:tabs>
                <w:tab w:val="decimal" w:pos="630"/>
              </w:tabs>
              <w:ind w:left="-115" w:right="-115"/>
              <w:jc w:val="left"/>
              <w:rPr>
                <w:b/>
                <w:bCs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0BDAAD3" w14:textId="0735F838" w:rsidR="00124879" w:rsidRPr="00DB47CF" w:rsidRDefault="00124879" w:rsidP="00124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2,699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74F583D" w14:textId="77777777" w:rsidR="00124879" w:rsidRPr="00DB47CF" w:rsidRDefault="00124879" w:rsidP="00124879">
            <w:pPr>
              <w:pStyle w:val="FSContent"/>
              <w:tabs>
                <w:tab w:val="decimal" w:pos="630"/>
              </w:tabs>
              <w:ind w:left="-115" w:right="-115"/>
              <w:jc w:val="left"/>
              <w:rPr>
                <w:b/>
                <w:bCs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9F8F21A" w14:textId="1D24980D" w:rsidR="00124879" w:rsidRPr="00DB47CF" w:rsidDel="00413914" w:rsidRDefault="00124879" w:rsidP="00124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(10,797)</w:t>
            </w:r>
          </w:p>
        </w:tc>
      </w:tr>
    </w:tbl>
    <w:p w14:paraId="2A96B24C" w14:textId="7883ED2A" w:rsidR="00E753AC" w:rsidRDefault="00E753AC" w:rsidP="007F28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782E67D4" w14:textId="5F2A8DEB" w:rsidR="00767849" w:rsidRDefault="00767849" w:rsidP="007F28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7E9347CF" w14:textId="7336CF6D" w:rsidR="004B003F" w:rsidRDefault="004B003F" w:rsidP="007F28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18C072EC" w14:textId="77777777" w:rsidR="004B003F" w:rsidRDefault="004B003F" w:rsidP="007F28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16D728AE" w14:textId="77E0D029" w:rsidR="00767849" w:rsidRDefault="00767849" w:rsidP="007F28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069EACA2" w14:textId="77777777" w:rsidR="00E02372" w:rsidRDefault="00E02372" w:rsidP="007F28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5AEC1287" w14:textId="2D8FB13E" w:rsidR="00767849" w:rsidRPr="004B059C" w:rsidRDefault="00767849" w:rsidP="007F28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 w:cs="Angsana New"/>
          <w:b/>
          <w:bCs/>
          <w:i/>
          <w:iCs/>
          <w:sz w:val="2"/>
          <w:szCs w:val="2"/>
        </w:rPr>
      </w:pPr>
    </w:p>
    <w:tbl>
      <w:tblPr>
        <w:tblW w:w="9133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918"/>
        <w:gridCol w:w="1018"/>
        <w:gridCol w:w="236"/>
        <w:gridCol w:w="1268"/>
        <w:gridCol w:w="236"/>
        <w:gridCol w:w="958"/>
        <w:gridCol w:w="236"/>
        <w:gridCol w:w="1263"/>
      </w:tblGrid>
      <w:tr w:rsidR="00F21787" w:rsidRPr="00D631BE" w14:paraId="3A60166C" w14:textId="77777777" w:rsidTr="00FC2204">
        <w:trPr>
          <w:trHeight w:val="344"/>
        </w:trPr>
        <w:tc>
          <w:tcPr>
            <w:tcW w:w="3918" w:type="dxa"/>
            <w:shd w:val="clear" w:color="auto" w:fill="auto"/>
            <w:vAlign w:val="bottom"/>
          </w:tcPr>
          <w:p w14:paraId="7242E01A" w14:textId="77777777" w:rsidR="00F21787" w:rsidRPr="007F2878" w:rsidRDefault="00F21787" w:rsidP="00F21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7F287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การกระทบยอดเพื่อหาอัตราภาษีที่แท้จริง</w:t>
            </w:r>
          </w:p>
        </w:tc>
        <w:tc>
          <w:tcPr>
            <w:tcW w:w="2522" w:type="dxa"/>
            <w:gridSpan w:val="3"/>
          </w:tcPr>
          <w:p w14:paraId="0A9C4520" w14:textId="580BEF44" w:rsidR="00F21787" w:rsidRPr="007F2878" w:rsidRDefault="00F21787" w:rsidP="00F21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236" w:type="dxa"/>
          </w:tcPr>
          <w:p w14:paraId="2814A3E2" w14:textId="77777777" w:rsidR="00F21787" w:rsidRPr="007F2878" w:rsidRDefault="00F21787" w:rsidP="00F21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457" w:type="dxa"/>
            <w:gridSpan w:val="3"/>
          </w:tcPr>
          <w:p w14:paraId="3ADFE4FA" w14:textId="1ECE2625" w:rsidR="00F21787" w:rsidRPr="007F2878" w:rsidRDefault="00F21787" w:rsidP="00F21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</w:tr>
      <w:tr w:rsidR="00D631BE" w:rsidRPr="00D631BE" w14:paraId="16984A57" w14:textId="77777777" w:rsidTr="00FC2204">
        <w:trPr>
          <w:trHeight w:val="641"/>
        </w:trPr>
        <w:tc>
          <w:tcPr>
            <w:tcW w:w="3918" w:type="dxa"/>
            <w:shd w:val="clear" w:color="auto" w:fill="auto"/>
            <w:vAlign w:val="bottom"/>
          </w:tcPr>
          <w:p w14:paraId="134911A4" w14:textId="77777777" w:rsidR="00D631BE" w:rsidRPr="007F2878" w:rsidRDefault="00D631BE" w:rsidP="008F7A0A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8" w:type="dxa"/>
            <w:shd w:val="clear" w:color="auto" w:fill="auto"/>
            <w:vAlign w:val="bottom"/>
          </w:tcPr>
          <w:p w14:paraId="75368356" w14:textId="77777777" w:rsidR="00D631BE" w:rsidRPr="007F2878" w:rsidRDefault="00D631BE" w:rsidP="008F7A0A">
            <w:pPr>
              <w:pStyle w:val="acctfourfigures"/>
              <w:tabs>
                <w:tab w:val="clear" w:pos="765"/>
              </w:tabs>
              <w:spacing w:line="240" w:lineRule="auto"/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F287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47597460" w14:textId="77777777" w:rsidR="00D631BE" w:rsidRPr="007F2878" w:rsidRDefault="00D631BE" w:rsidP="008F7A0A">
            <w:pPr>
              <w:pStyle w:val="acctfourfigures"/>
              <w:tabs>
                <w:tab w:val="clear" w:pos="765"/>
              </w:tabs>
              <w:spacing w:line="240" w:lineRule="auto"/>
              <w:ind w:left="-86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7F2878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4DD263B6" w14:textId="77777777" w:rsidR="00D631BE" w:rsidRPr="007F2878" w:rsidRDefault="00D631BE" w:rsidP="00D63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14:paraId="1B4818FB" w14:textId="77777777" w:rsidR="00D631BE" w:rsidRPr="007F2878" w:rsidRDefault="00D631BE" w:rsidP="00D631BE">
            <w:pPr>
              <w:pStyle w:val="acctfourfigures"/>
              <w:tabs>
                <w:tab w:val="clear" w:pos="765"/>
              </w:tabs>
              <w:spacing w:line="240" w:lineRule="auto"/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37F3232F" w14:textId="77777777" w:rsidR="00D631BE" w:rsidRPr="007F2878" w:rsidRDefault="00D631BE" w:rsidP="00D631BE">
            <w:pPr>
              <w:pStyle w:val="acctfourfigures"/>
              <w:tabs>
                <w:tab w:val="clear" w:pos="765"/>
              </w:tabs>
              <w:spacing w:line="240" w:lineRule="auto"/>
              <w:ind w:left="-86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7F2878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36" w:type="dxa"/>
            <w:shd w:val="clear" w:color="auto" w:fill="auto"/>
          </w:tcPr>
          <w:p w14:paraId="05999F4A" w14:textId="77777777" w:rsidR="00D631BE" w:rsidRPr="007F2878" w:rsidRDefault="00D631BE" w:rsidP="00D63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58" w:type="dxa"/>
            <w:shd w:val="clear" w:color="auto" w:fill="auto"/>
          </w:tcPr>
          <w:p w14:paraId="71808BDB" w14:textId="77777777" w:rsidR="00D631BE" w:rsidRPr="007F2878" w:rsidRDefault="00D631BE" w:rsidP="00D631BE">
            <w:pPr>
              <w:pStyle w:val="acctfourfigures"/>
              <w:tabs>
                <w:tab w:val="clear" w:pos="765"/>
              </w:tabs>
              <w:spacing w:line="240" w:lineRule="auto"/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F287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6B8256AE" w14:textId="77777777" w:rsidR="00D631BE" w:rsidRPr="007F2878" w:rsidRDefault="00D631BE" w:rsidP="00D631BE">
            <w:pPr>
              <w:pStyle w:val="acctfourfigures"/>
              <w:tabs>
                <w:tab w:val="clear" w:pos="765"/>
              </w:tabs>
              <w:spacing w:line="240" w:lineRule="auto"/>
              <w:ind w:left="-86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7F2878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02443073" w14:textId="77777777" w:rsidR="00D631BE" w:rsidRPr="007F2878" w:rsidRDefault="00D631BE" w:rsidP="00D63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3" w:type="dxa"/>
            <w:shd w:val="clear" w:color="auto" w:fill="auto"/>
          </w:tcPr>
          <w:p w14:paraId="0D035A29" w14:textId="77777777" w:rsidR="00D631BE" w:rsidRPr="007F2878" w:rsidRDefault="00D631BE" w:rsidP="00D631BE">
            <w:pPr>
              <w:pStyle w:val="acctfourfigures"/>
              <w:tabs>
                <w:tab w:val="clear" w:pos="765"/>
              </w:tabs>
              <w:spacing w:line="240" w:lineRule="auto"/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54A69B15" w14:textId="77777777" w:rsidR="00D631BE" w:rsidRPr="007F2878" w:rsidRDefault="00D631BE" w:rsidP="00D631BE">
            <w:pPr>
              <w:pStyle w:val="acctfourfigures"/>
              <w:tabs>
                <w:tab w:val="clear" w:pos="765"/>
              </w:tabs>
              <w:spacing w:line="240" w:lineRule="auto"/>
              <w:ind w:left="-86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7F2878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124879" w:rsidRPr="00D631BE" w14:paraId="7A8E27B2" w14:textId="77777777" w:rsidTr="00FC2204">
        <w:trPr>
          <w:trHeight w:val="420"/>
        </w:trPr>
        <w:tc>
          <w:tcPr>
            <w:tcW w:w="3918" w:type="dxa"/>
            <w:shd w:val="clear" w:color="auto" w:fill="auto"/>
            <w:vAlign w:val="bottom"/>
          </w:tcPr>
          <w:p w14:paraId="6B68AE5D" w14:textId="77777777" w:rsidR="00124879" w:rsidRPr="007F2878" w:rsidRDefault="00124879" w:rsidP="00124879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F2878">
              <w:rPr>
                <w:rFonts w:ascii="Angsana New" w:hAnsi="Angsana New" w:cs="Angsana New"/>
                <w:sz w:val="30"/>
                <w:szCs w:val="30"/>
                <w:cs/>
              </w:rPr>
              <w:t>กำไรก่อนค่าใช้จ่ายภาษีเงินได้</w:t>
            </w:r>
          </w:p>
        </w:tc>
        <w:tc>
          <w:tcPr>
            <w:tcW w:w="1018" w:type="dxa"/>
            <w:shd w:val="clear" w:color="auto" w:fill="auto"/>
            <w:vAlign w:val="bottom"/>
          </w:tcPr>
          <w:p w14:paraId="29F61FEC" w14:textId="77777777" w:rsidR="00124879" w:rsidRPr="007F2878" w:rsidRDefault="00124879" w:rsidP="00124879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62335735" w14:textId="77777777" w:rsidR="00124879" w:rsidRPr="007F2878" w:rsidRDefault="00124879" w:rsidP="00124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6A5681D" w14:textId="5465530B" w:rsidR="00124879" w:rsidRPr="007F2878" w:rsidRDefault="00114D98" w:rsidP="00124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114D98">
              <w:rPr>
                <w:rFonts w:ascii="Angsana New" w:hAnsi="Angsana New" w:cs="Angsana New"/>
                <w:sz w:val="30"/>
                <w:szCs w:val="30"/>
              </w:rPr>
              <w:t>120,384</w:t>
            </w:r>
          </w:p>
        </w:tc>
        <w:tc>
          <w:tcPr>
            <w:tcW w:w="236" w:type="dxa"/>
            <w:shd w:val="clear" w:color="auto" w:fill="auto"/>
          </w:tcPr>
          <w:p w14:paraId="729814E5" w14:textId="77777777" w:rsidR="00124879" w:rsidRPr="007F2878" w:rsidRDefault="00124879" w:rsidP="00124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58" w:type="dxa"/>
            <w:shd w:val="clear" w:color="auto" w:fill="auto"/>
            <w:vAlign w:val="bottom"/>
          </w:tcPr>
          <w:p w14:paraId="4F6698C4" w14:textId="77777777" w:rsidR="00124879" w:rsidRPr="007F2878" w:rsidRDefault="00124879" w:rsidP="00124879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2DFF6F8C" w14:textId="77777777" w:rsidR="00124879" w:rsidRPr="007F2878" w:rsidRDefault="00124879" w:rsidP="00124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B670741" w14:textId="6D756C72" w:rsidR="00124879" w:rsidRPr="007F2878" w:rsidRDefault="00124879" w:rsidP="00124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123,759</w:t>
            </w:r>
          </w:p>
        </w:tc>
      </w:tr>
      <w:tr w:rsidR="00124879" w:rsidRPr="00D631BE" w14:paraId="52941ED8" w14:textId="77777777" w:rsidTr="00FC2204">
        <w:trPr>
          <w:trHeight w:val="410"/>
        </w:trPr>
        <w:tc>
          <w:tcPr>
            <w:tcW w:w="3918" w:type="dxa"/>
            <w:shd w:val="clear" w:color="auto" w:fill="auto"/>
            <w:vAlign w:val="bottom"/>
          </w:tcPr>
          <w:p w14:paraId="3A95C4C3" w14:textId="77777777" w:rsidR="00124879" w:rsidRPr="007F2878" w:rsidRDefault="00124879" w:rsidP="00124879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7F2878">
              <w:rPr>
                <w:rFonts w:ascii="Angsana New" w:hAnsi="Angsana New" w:cs="Angsana New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018" w:type="dxa"/>
            <w:shd w:val="clear" w:color="auto" w:fill="auto"/>
            <w:vAlign w:val="bottom"/>
          </w:tcPr>
          <w:p w14:paraId="1EAA324D" w14:textId="245B3108" w:rsidR="00124879" w:rsidRPr="007F2878" w:rsidRDefault="00114D98" w:rsidP="00124879">
            <w:pPr>
              <w:pStyle w:val="acctfourfigures"/>
              <w:tabs>
                <w:tab w:val="clear" w:pos="765"/>
              </w:tabs>
              <w:spacing w:line="240" w:lineRule="auto"/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14D98">
              <w:rPr>
                <w:rFonts w:ascii="Angsana New" w:hAnsi="Angsana New" w:cs="Angsana New"/>
                <w:sz w:val="30"/>
                <w:szCs w:val="30"/>
              </w:rPr>
              <w:t>20</w:t>
            </w:r>
          </w:p>
        </w:tc>
        <w:tc>
          <w:tcPr>
            <w:tcW w:w="236" w:type="dxa"/>
            <w:shd w:val="clear" w:color="auto" w:fill="auto"/>
          </w:tcPr>
          <w:p w14:paraId="02587610" w14:textId="77777777" w:rsidR="00124879" w:rsidRPr="007F2878" w:rsidRDefault="00124879" w:rsidP="00124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6B5FF3C" w14:textId="5F08B659" w:rsidR="00124879" w:rsidRPr="007F2878" w:rsidRDefault="00114D98" w:rsidP="00124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114D98">
              <w:rPr>
                <w:rFonts w:ascii="Angsana New" w:hAnsi="Angsana New" w:cs="Angsana New"/>
                <w:sz w:val="30"/>
                <w:szCs w:val="30"/>
              </w:rPr>
              <w:t>24,077</w:t>
            </w:r>
          </w:p>
        </w:tc>
        <w:tc>
          <w:tcPr>
            <w:tcW w:w="236" w:type="dxa"/>
            <w:shd w:val="clear" w:color="auto" w:fill="auto"/>
          </w:tcPr>
          <w:p w14:paraId="5F0D55D9" w14:textId="77777777" w:rsidR="00124879" w:rsidRPr="007F2878" w:rsidRDefault="00124879" w:rsidP="00124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58" w:type="dxa"/>
            <w:shd w:val="clear" w:color="auto" w:fill="auto"/>
            <w:vAlign w:val="bottom"/>
          </w:tcPr>
          <w:p w14:paraId="1DA34764" w14:textId="20F2F999" w:rsidR="00124879" w:rsidRPr="007F2878" w:rsidRDefault="00124879" w:rsidP="00124879">
            <w:pPr>
              <w:pStyle w:val="acctfourfigures"/>
              <w:tabs>
                <w:tab w:val="clear" w:pos="765"/>
              </w:tabs>
              <w:spacing w:line="240" w:lineRule="auto"/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</w:t>
            </w:r>
          </w:p>
        </w:tc>
        <w:tc>
          <w:tcPr>
            <w:tcW w:w="236" w:type="dxa"/>
            <w:shd w:val="clear" w:color="auto" w:fill="auto"/>
          </w:tcPr>
          <w:p w14:paraId="1BF68DD7" w14:textId="77777777" w:rsidR="00124879" w:rsidRPr="007F2878" w:rsidRDefault="00124879" w:rsidP="00124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CAC21A8" w14:textId="4A78187D" w:rsidR="00124879" w:rsidRPr="007F2878" w:rsidRDefault="00124879" w:rsidP="00124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24,752</w:t>
            </w:r>
          </w:p>
        </w:tc>
      </w:tr>
      <w:tr w:rsidR="00124879" w:rsidRPr="00D631BE" w14:paraId="089D2BB7" w14:textId="77777777" w:rsidTr="00FC2204">
        <w:trPr>
          <w:trHeight w:val="420"/>
        </w:trPr>
        <w:tc>
          <w:tcPr>
            <w:tcW w:w="3918" w:type="dxa"/>
            <w:shd w:val="clear" w:color="auto" w:fill="auto"/>
            <w:vAlign w:val="bottom"/>
          </w:tcPr>
          <w:p w14:paraId="17702521" w14:textId="77777777" w:rsidR="00124879" w:rsidRPr="007F2878" w:rsidRDefault="00124879" w:rsidP="00124879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F2878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ค่าใช้จ่ายที่หักได้เพิ่มเติมทางภาษี</w:t>
            </w:r>
          </w:p>
        </w:tc>
        <w:tc>
          <w:tcPr>
            <w:tcW w:w="1018" w:type="dxa"/>
            <w:shd w:val="clear" w:color="auto" w:fill="auto"/>
            <w:vAlign w:val="bottom"/>
          </w:tcPr>
          <w:p w14:paraId="444D229A" w14:textId="77777777" w:rsidR="00124879" w:rsidRPr="007F2878" w:rsidRDefault="00124879" w:rsidP="00124879">
            <w:pPr>
              <w:pStyle w:val="acctfourfigures"/>
              <w:tabs>
                <w:tab w:val="clear" w:pos="765"/>
              </w:tabs>
              <w:spacing w:line="240" w:lineRule="auto"/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E354FF3" w14:textId="77777777" w:rsidR="00124879" w:rsidRPr="007F2878" w:rsidRDefault="00124879" w:rsidP="00124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3E490D98" w14:textId="74E680F5" w:rsidR="00124879" w:rsidRPr="007F2878" w:rsidRDefault="004B003F" w:rsidP="004B0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4B003F">
              <w:rPr>
                <w:rFonts w:ascii="Angsana New" w:hAnsi="Angsana New" w:cs="Angsana New"/>
                <w:sz w:val="30"/>
                <w:szCs w:val="30"/>
              </w:rPr>
              <w:t>(112)</w:t>
            </w:r>
          </w:p>
        </w:tc>
        <w:tc>
          <w:tcPr>
            <w:tcW w:w="236" w:type="dxa"/>
            <w:shd w:val="clear" w:color="auto" w:fill="auto"/>
          </w:tcPr>
          <w:p w14:paraId="139B64C7" w14:textId="77777777" w:rsidR="00124879" w:rsidRPr="007F2878" w:rsidRDefault="00124879" w:rsidP="00124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58" w:type="dxa"/>
            <w:shd w:val="clear" w:color="auto" w:fill="auto"/>
            <w:vAlign w:val="bottom"/>
          </w:tcPr>
          <w:p w14:paraId="4B75D0A1" w14:textId="77777777" w:rsidR="00124879" w:rsidRPr="007F2878" w:rsidRDefault="00124879" w:rsidP="00124879">
            <w:pPr>
              <w:pStyle w:val="acctfourfigures"/>
              <w:tabs>
                <w:tab w:val="clear" w:pos="765"/>
              </w:tabs>
              <w:spacing w:line="240" w:lineRule="auto"/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1D17C05" w14:textId="77777777" w:rsidR="00124879" w:rsidRPr="007F2878" w:rsidRDefault="00124879" w:rsidP="00124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3" w:type="dxa"/>
            <w:shd w:val="clear" w:color="auto" w:fill="auto"/>
            <w:vAlign w:val="bottom"/>
          </w:tcPr>
          <w:p w14:paraId="5C8F82E3" w14:textId="30C73561" w:rsidR="00124879" w:rsidRPr="007F2878" w:rsidRDefault="00124879" w:rsidP="00124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4B003F" w:rsidRPr="00D631BE" w14:paraId="5504B2D2" w14:textId="77777777" w:rsidTr="00FC2204">
        <w:trPr>
          <w:trHeight w:val="420"/>
        </w:trPr>
        <w:tc>
          <w:tcPr>
            <w:tcW w:w="3918" w:type="dxa"/>
            <w:shd w:val="clear" w:color="auto" w:fill="auto"/>
            <w:vAlign w:val="bottom"/>
          </w:tcPr>
          <w:p w14:paraId="10D3ADF0" w14:textId="19CDCE1E" w:rsidR="004B003F" w:rsidRPr="007F2878" w:rsidRDefault="004B003F" w:rsidP="00124879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B003F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1018" w:type="dxa"/>
            <w:shd w:val="clear" w:color="auto" w:fill="auto"/>
            <w:vAlign w:val="bottom"/>
          </w:tcPr>
          <w:p w14:paraId="23C49C8B" w14:textId="77777777" w:rsidR="004B003F" w:rsidRPr="007F2878" w:rsidRDefault="004B003F" w:rsidP="00124879">
            <w:pPr>
              <w:pStyle w:val="acctfourfigures"/>
              <w:tabs>
                <w:tab w:val="clear" w:pos="765"/>
              </w:tabs>
              <w:spacing w:line="240" w:lineRule="auto"/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8B6377E" w14:textId="77777777" w:rsidR="004B003F" w:rsidRPr="007F2878" w:rsidRDefault="004B003F" w:rsidP="00124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117BC30E" w14:textId="437E4880" w:rsidR="004B003F" w:rsidRPr="004B003F" w:rsidRDefault="004B003F" w:rsidP="004B0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4B003F">
              <w:rPr>
                <w:rFonts w:ascii="Angsana New" w:hAnsi="Angsana New" w:cs="Angsana New"/>
                <w:sz w:val="30"/>
                <w:szCs w:val="30"/>
              </w:rPr>
              <w:t>54</w:t>
            </w:r>
          </w:p>
        </w:tc>
        <w:tc>
          <w:tcPr>
            <w:tcW w:w="236" w:type="dxa"/>
            <w:shd w:val="clear" w:color="auto" w:fill="auto"/>
          </w:tcPr>
          <w:p w14:paraId="53F6A13D" w14:textId="77777777" w:rsidR="004B003F" w:rsidRPr="007F2878" w:rsidRDefault="004B003F" w:rsidP="00124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58" w:type="dxa"/>
            <w:shd w:val="clear" w:color="auto" w:fill="auto"/>
            <w:vAlign w:val="bottom"/>
          </w:tcPr>
          <w:p w14:paraId="379480FF" w14:textId="77777777" w:rsidR="004B003F" w:rsidRPr="007F2878" w:rsidRDefault="004B003F" w:rsidP="00124879">
            <w:pPr>
              <w:pStyle w:val="acctfourfigures"/>
              <w:tabs>
                <w:tab w:val="clear" w:pos="765"/>
              </w:tabs>
              <w:spacing w:line="240" w:lineRule="auto"/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7257653" w14:textId="77777777" w:rsidR="004B003F" w:rsidRPr="007F2878" w:rsidRDefault="004B003F" w:rsidP="00124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3" w:type="dxa"/>
            <w:shd w:val="clear" w:color="auto" w:fill="auto"/>
            <w:vAlign w:val="bottom"/>
          </w:tcPr>
          <w:p w14:paraId="53393720" w14:textId="47243FED" w:rsidR="004B003F" w:rsidRDefault="004B003F" w:rsidP="004B0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4B003F">
              <w:rPr>
                <w:rFonts w:ascii="Angsana New" w:hAnsi="Angsana New" w:cs="Angsana New"/>
                <w:sz w:val="30"/>
                <w:szCs w:val="30"/>
              </w:rPr>
              <w:t>53</w:t>
            </w:r>
          </w:p>
        </w:tc>
      </w:tr>
      <w:tr w:rsidR="004B003F" w:rsidRPr="00D631BE" w14:paraId="1C3645B0" w14:textId="77777777" w:rsidTr="00FC2204">
        <w:trPr>
          <w:trHeight w:val="420"/>
        </w:trPr>
        <w:tc>
          <w:tcPr>
            <w:tcW w:w="3918" w:type="dxa"/>
            <w:shd w:val="clear" w:color="auto" w:fill="auto"/>
            <w:vAlign w:val="bottom"/>
          </w:tcPr>
          <w:p w14:paraId="7F5F0741" w14:textId="02314E82" w:rsidR="004B003F" w:rsidRPr="007F2878" w:rsidRDefault="004B003F" w:rsidP="00124879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B003F">
              <w:rPr>
                <w:rFonts w:ascii="Angsana New" w:hAnsi="Angsana New" w:cs="Angsana New" w:hint="cs"/>
                <w:sz w:val="30"/>
                <w:szCs w:val="30"/>
                <w:cs/>
              </w:rPr>
              <w:t>ภาษีงวดก่อนๆ</w:t>
            </w:r>
            <w:r w:rsidRPr="004B003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4B003F">
              <w:rPr>
                <w:rFonts w:ascii="Angsana New" w:hAnsi="Angsana New" w:cs="Angsana New" w:hint="cs"/>
                <w:sz w:val="30"/>
                <w:szCs w:val="30"/>
                <w:cs/>
              </w:rPr>
              <w:t>ที่บันทึกสูงไป</w:t>
            </w:r>
          </w:p>
        </w:tc>
        <w:tc>
          <w:tcPr>
            <w:tcW w:w="1018" w:type="dxa"/>
            <w:shd w:val="clear" w:color="auto" w:fill="auto"/>
            <w:vAlign w:val="bottom"/>
          </w:tcPr>
          <w:p w14:paraId="7BA63F26" w14:textId="77777777" w:rsidR="004B003F" w:rsidRPr="007F2878" w:rsidRDefault="004B003F" w:rsidP="00124879">
            <w:pPr>
              <w:pStyle w:val="acctfourfigures"/>
              <w:tabs>
                <w:tab w:val="clear" w:pos="765"/>
              </w:tabs>
              <w:spacing w:line="240" w:lineRule="auto"/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3D17C6E" w14:textId="77777777" w:rsidR="004B003F" w:rsidRPr="007F2878" w:rsidRDefault="004B003F" w:rsidP="00124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069F69E5" w14:textId="1712DB58" w:rsidR="004B003F" w:rsidRPr="004B003F" w:rsidRDefault="004B003F" w:rsidP="004B0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4B003F">
              <w:rPr>
                <w:rFonts w:ascii="Angsana New" w:hAnsi="Angsana New" w:cs="Angsana New"/>
                <w:sz w:val="30"/>
                <w:szCs w:val="30"/>
              </w:rPr>
              <w:t>(90)</w:t>
            </w:r>
          </w:p>
        </w:tc>
        <w:tc>
          <w:tcPr>
            <w:tcW w:w="236" w:type="dxa"/>
            <w:shd w:val="clear" w:color="auto" w:fill="auto"/>
          </w:tcPr>
          <w:p w14:paraId="2CAE392E" w14:textId="77777777" w:rsidR="004B003F" w:rsidRPr="007F2878" w:rsidRDefault="004B003F" w:rsidP="00124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58" w:type="dxa"/>
            <w:shd w:val="clear" w:color="auto" w:fill="auto"/>
            <w:vAlign w:val="bottom"/>
          </w:tcPr>
          <w:p w14:paraId="32D45C06" w14:textId="77777777" w:rsidR="004B003F" w:rsidRPr="007F2878" w:rsidRDefault="004B003F" w:rsidP="00124879">
            <w:pPr>
              <w:pStyle w:val="acctfourfigures"/>
              <w:tabs>
                <w:tab w:val="clear" w:pos="765"/>
              </w:tabs>
              <w:spacing w:line="240" w:lineRule="auto"/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7DB2281" w14:textId="77777777" w:rsidR="004B003F" w:rsidRPr="007F2878" w:rsidRDefault="004B003F" w:rsidP="00124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3" w:type="dxa"/>
            <w:shd w:val="clear" w:color="auto" w:fill="auto"/>
            <w:vAlign w:val="bottom"/>
          </w:tcPr>
          <w:p w14:paraId="4CC77DEA" w14:textId="71C96C9E" w:rsidR="004B003F" w:rsidRDefault="004B003F" w:rsidP="00124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4B003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124879" w:rsidRPr="00D631BE" w14:paraId="7D73D2C1" w14:textId="77777777" w:rsidTr="00FC2204">
        <w:trPr>
          <w:trHeight w:val="352"/>
        </w:trPr>
        <w:tc>
          <w:tcPr>
            <w:tcW w:w="3918" w:type="dxa"/>
            <w:shd w:val="clear" w:color="auto" w:fill="auto"/>
            <w:vAlign w:val="bottom"/>
          </w:tcPr>
          <w:p w14:paraId="41F34A4A" w14:textId="77777777" w:rsidR="00124879" w:rsidRPr="007F2878" w:rsidRDefault="00124879" w:rsidP="00124879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F287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D75DEDD" w14:textId="15699E46" w:rsidR="00124879" w:rsidRPr="007F2878" w:rsidRDefault="00114D98" w:rsidP="00124879">
            <w:pPr>
              <w:pStyle w:val="acctfourfigures"/>
              <w:tabs>
                <w:tab w:val="clear" w:pos="765"/>
              </w:tabs>
              <w:spacing w:line="240" w:lineRule="auto"/>
              <w:ind w:left="-86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14D98">
              <w:rPr>
                <w:rFonts w:ascii="Angsana New" w:hAnsi="Angsana New" w:cs="Angsana New"/>
                <w:b/>
                <w:bCs/>
                <w:sz w:val="30"/>
                <w:szCs w:val="30"/>
              </w:rPr>
              <w:t>20</w:t>
            </w:r>
          </w:p>
        </w:tc>
        <w:tc>
          <w:tcPr>
            <w:tcW w:w="236" w:type="dxa"/>
            <w:shd w:val="clear" w:color="auto" w:fill="auto"/>
          </w:tcPr>
          <w:p w14:paraId="1DF38B65" w14:textId="77777777" w:rsidR="00124879" w:rsidRPr="007F2878" w:rsidRDefault="00124879" w:rsidP="00124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3763A1" w14:textId="2F17725E" w:rsidR="00124879" w:rsidRPr="007F2878" w:rsidRDefault="00114D98" w:rsidP="00124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14D98">
              <w:rPr>
                <w:rFonts w:ascii="Angsana New" w:hAnsi="Angsana New" w:cs="Angsana New"/>
                <w:b/>
                <w:bCs/>
                <w:sz w:val="30"/>
                <w:szCs w:val="30"/>
              </w:rPr>
              <w:t>23,929</w:t>
            </w:r>
          </w:p>
        </w:tc>
        <w:tc>
          <w:tcPr>
            <w:tcW w:w="236" w:type="dxa"/>
            <w:shd w:val="clear" w:color="auto" w:fill="auto"/>
          </w:tcPr>
          <w:p w14:paraId="1EF5EB56" w14:textId="77777777" w:rsidR="00124879" w:rsidRPr="007F2878" w:rsidRDefault="00124879" w:rsidP="00124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B51FF88" w14:textId="1FFA2376" w:rsidR="00124879" w:rsidRPr="007F2878" w:rsidRDefault="00124879" w:rsidP="00124879">
            <w:pPr>
              <w:pStyle w:val="acctfourfigures"/>
              <w:tabs>
                <w:tab w:val="clear" w:pos="765"/>
              </w:tabs>
              <w:spacing w:line="240" w:lineRule="auto"/>
              <w:ind w:left="-86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20</w:t>
            </w:r>
          </w:p>
        </w:tc>
        <w:tc>
          <w:tcPr>
            <w:tcW w:w="236" w:type="dxa"/>
            <w:shd w:val="clear" w:color="auto" w:fill="auto"/>
          </w:tcPr>
          <w:p w14:paraId="73C4F492" w14:textId="77777777" w:rsidR="00124879" w:rsidRPr="007F2878" w:rsidRDefault="00124879" w:rsidP="00124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5E78204" w14:textId="5BFA75FE" w:rsidR="00124879" w:rsidRPr="007F2878" w:rsidRDefault="00124879" w:rsidP="00124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24,805</w:t>
            </w:r>
          </w:p>
        </w:tc>
      </w:tr>
    </w:tbl>
    <w:p w14:paraId="1C4FCE56" w14:textId="77777777" w:rsidR="00FC2204" w:rsidRPr="00D64B44" w:rsidRDefault="00FC2204">
      <w:pPr>
        <w:rPr>
          <w:rFonts w:ascii="Angsana New" w:hAnsi="Angsana New" w:cs="Angsana New"/>
          <w:sz w:val="30"/>
          <w:szCs w:val="30"/>
        </w:rPr>
      </w:pPr>
    </w:p>
    <w:tbl>
      <w:tblPr>
        <w:tblW w:w="9174" w:type="dxa"/>
        <w:tblInd w:w="538" w:type="dxa"/>
        <w:tblLayout w:type="fixed"/>
        <w:tblLook w:val="0000" w:firstRow="0" w:lastRow="0" w:firstColumn="0" w:lastColumn="0" w:noHBand="0" w:noVBand="0"/>
      </w:tblPr>
      <w:tblGrid>
        <w:gridCol w:w="3912"/>
        <w:gridCol w:w="1040"/>
        <w:gridCol w:w="270"/>
        <w:gridCol w:w="1208"/>
        <w:gridCol w:w="284"/>
        <w:gridCol w:w="938"/>
        <w:gridCol w:w="267"/>
        <w:gridCol w:w="1255"/>
      </w:tblGrid>
      <w:tr w:rsidR="003B2379" w:rsidRPr="00625F57" w14:paraId="4C04BECF" w14:textId="77777777" w:rsidTr="00B3734F">
        <w:trPr>
          <w:trHeight w:val="420"/>
        </w:trPr>
        <w:tc>
          <w:tcPr>
            <w:tcW w:w="3912" w:type="dxa"/>
            <w:vAlign w:val="center"/>
          </w:tcPr>
          <w:p w14:paraId="2985752C" w14:textId="77777777" w:rsidR="003B2379" w:rsidRPr="00776F79" w:rsidRDefault="003B2379" w:rsidP="003B2379">
            <w:pPr>
              <w:pStyle w:val="acctfourfigures"/>
              <w:tabs>
                <w:tab w:val="clear" w:pos="765"/>
              </w:tabs>
              <w:spacing w:line="240" w:lineRule="atLeast"/>
              <w:ind w:left="-86" w:right="-86" w:firstLine="86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776F7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ภาษีเงินได้รอการตัดบัญชี</w:t>
            </w:r>
          </w:p>
        </w:tc>
        <w:tc>
          <w:tcPr>
            <w:tcW w:w="2518" w:type="dxa"/>
            <w:gridSpan w:val="3"/>
          </w:tcPr>
          <w:p w14:paraId="7FECEBED" w14:textId="77777777" w:rsidR="003B2379" w:rsidRPr="00776F79" w:rsidRDefault="003B2379" w:rsidP="003B2379">
            <w:pPr>
              <w:pStyle w:val="a2"/>
              <w:tabs>
                <w:tab w:val="clear" w:pos="360"/>
                <w:tab w:val="clear" w:pos="720"/>
                <w:tab w:val="clear" w:pos="1080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ar-SA"/>
              </w:rPr>
            </w:pPr>
            <w:r w:rsidRPr="00776F7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/>
              </w:rPr>
              <w:t>สินทรัพย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/>
              </w:rPr>
              <w:t>์</w:t>
            </w:r>
          </w:p>
        </w:tc>
        <w:tc>
          <w:tcPr>
            <w:tcW w:w="284" w:type="dxa"/>
          </w:tcPr>
          <w:p w14:paraId="3F23E639" w14:textId="77777777" w:rsidR="003B2379" w:rsidRPr="00776F79" w:rsidRDefault="003B2379" w:rsidP="003B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522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2460" w:type="dxa"/>
            <w:gridSpan w:val="3"/>
          </w:tcPr>
          <w:p w14:paraId="5F43EDC0" w14:textId="77777777" w:rsidR="003B2379" w:rsidRPr="00776F79" w:rsidRDefault="003B2379" w:rsidP="003B2379">
            <w:pPr>
              <w:pStyle w:val="a2"/>
              <w:tabs>
                <w:tab w:val="clear" w:pos="360"/>
                <w:tab w:val="clear" w:pos="720"/>
                <w:tab w:val="clear" w:pos="1080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ar-SA"/>
              </w:rPr>
            </w:pPr>
            <w:r w:rsidRPr="00776F7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/>
              </w:rPr>
              <w:t>หนี้สิน</w:t>
            </w:r>
          </w:p>
        </w:tc>
      </w:tr>
      <w:tr w:rsidR="00F21787" w:rsidRPr="00625F57" w14:paraId="6FB5F688" w14:textId="77777777" w:rsidTr="00CA0757">
        <w:trPr>
          <w:trHeight w:val="430"/>
        </w:trPr>
        <w:tc>
          <w:tcPr>
            <w:tcW w:w="3912" w:type="dxa"/>
            <w:vAlign w:val="center"/>
          </w:tcPr>
          <w:p w14:paraId="6D18DFCA" w14:textId="1222BD21" w:rsidR="00F21787" w:rsidRPr="00776F79" w:rsidRDefault="00F21787" w:rsidP="00F21787">
            <w:pPr>
              <w:pStyle w:val="acctfourfigures"/>
              <w:tabs>
                <w:tab w:val="clear" w:pos="765"/>
              </w:tabs>
              <w:spacing w:line="240" w:lineRule="atLeast"/>
              <w:ind w:left="-86" w:right="-86" w:firstLine="86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776F7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ณ วันที่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776F7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776F7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040" w:type="dxa"/>
          </w:tcPr>
          <w:p w14:paraId="6E4E4B5B" w14:textId="36B1F849" w:rsidR="00F21787" w:rsidRPr="00776F79" w:rsidRDefault="00F21787" w:rsidP="00F21787">
            <w:pPr>
              <w:pStyle w:val="a2"/>
              <w:tabs>
                <w:tab w:val="clear" w:pos="360"/>
                <w:tab w:val="clear" w:pos="720"/>
                <w:tab w:val="clear" w:pos="1080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val="en-US" w:bidi="ar-SA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4CADCF61" w14:textId="77777777" w:rsidR="00F21787" w:rsidRPr="00776F79" w:rsidRDefault="00F21787" w:rsidP="00F21787">
            <w:pPr>
              <w:pStyle w:val="a2"/>
              <w:tabs>
                <w:tab w:val="clear" w:pos="360"/>
                <w:tab w:val="clear" w:pos="720"/>
                <w:tab w:val="clear" w:pos="1080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val="en-US" w:bidi="ar-SA"/>
              </w:rPr>
            </w:pPr>
          </w:p>
        </w:tc>
        <w:tc>
          <w:tcPr>
            <w:tcW w:w="1208" w:type="dxa"/>
          </w:tcPr>
          <w:p w14:paraId="42F996AD" w14:textId="56B74A4D" w:rsidR="00F21787" w:rsidRPr="00776F79" w:rsidRDefault="00F21787" w:rsidP="00F21787">
            <w:pPr>
              <w:pStyle w:val="a2"/>
              <w:tabs>
                <w:tab w:val="clear" w:pos="360"/>
                <w:tab w:val="clear" w:pos="720"/>
                <w:tab w:val="clear" w:pos="1080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val="en-US" w:bidi="ar-SA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284" w:type="dxa"/>
          </w:tcPr>
          <w:p w14:paraId="7C164DE6" w14:textId="77777777" w:rsidR="00F21787" w:rsidRPr="00776F79" w:rsidRDefault="00F21787" w:rsidP="00F21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522"/>
              </w:tabs>
              <w:jc w:val="center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938" w:type="dxa"/>
          </w:tcPr>
          <w:p w14:paraId="7EB775B3" w14:textId="20962D55" w:rsidR="00F21787" w:rsidRPr="00776F79" w:rsidRDefault="00F21787" w:rsidP="00F21787">
            <w:pPr>
              <w:pStyle w:val="a2"/>
              <w:tabs>
                <w:tab w:val="clear" w:pos="360"/>
                <w:tab w:val="clear" w:pos="720"/>
                <w:tab w:val="clear" w:pos="1080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val="en-US" w:bidi="ar-SA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267" w:type="dxa"/>
          </w:tcPr>
          <w:p w14:paraId="5F2B4BB0" w14:textId="77777777" w:rsidR="00F21787" w:rsidRPr="00776F79" w:rsidRDefault="00F21787" w:rsidP="00F21787">
            <w:pPr>
              <w:pStyle w:val="a2"/>
              <w:tabs>
                <w:tab w:val="clear" w:pos="360"/>
                <w:tab w:val="clear" w:pos="720"/>
                <w:tab w:val="clear" w:pos="1080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val="en-US" w:bidi="ar-SA"/>
              </w:rPr>
            </w:pPr>
          </w:p>
        </w:tc>
        <w:tc>
          <w:tcPr>
            <w:tcW w:w="1255" w:type="dxa"/>
          </w:tcPr>
          <w:p w14:paraId="1B037BED" w14:textId="429BD3E9" w:rsidR="00F21787" w:rsidRPr="00776F79" w:rsidRDefault="00F21787" w:rsidP="00F21787">
            <w:pPr>
              <w:pStyle w:val="a2"/>
              <w:tabs>
                <w:tab w:val="clear" w:pos="360"/>
                <w:tab w:val="clear" w:pos="720"/>
                <w:tab w:val="clear" w:pos="1080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val="en-US" w:bidi="ar-SA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</w:tr>
      <w:tr w:rsidR="00BF43C7" w:rsidRPr="00625F57" w14:paraId="4E882F88" w14:textId="77777777" w:rsidTr="00B3734F">
        <w:trPr>
          <w:trHeight w:val="400"/>
        </w:trPr>
        <w:tc>
          <w:tcPr>
            <w:tcW w:w="3912" w:type="dxa"/>
            <w:vAlign w:val="center"/>
          </w:tcPr>
          <w:p w14:paraId="32BFAB87" w14:textId="77777777" w:rsidR="00BF43C7" w:rsidRPr="00776F79" w:rsidRDefault="00BF43C7" w:rsidP="00BF43C7">
            <w:pPr>
              <w:pStyle w:val="acctfourfigures"/>
              <w:tabs>
                <w:tab w:val="clear" w:pos="765"/>
              </w:tabs>
              <w:spacing w:line="240" w:lineRule="atLeast"/>
              <w:ind w:left="-86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highlight w:val="green"/>
              </w:rPr>
            </w:pPr>
          </w:p>
        </w:tc>
        <w:tc>
          <w:tcPr>
            <w:tcW w:w="5262" w:type="dxa"/>
            <w:gridSpan w:val="7"/>
            <w:vAlign w:val="center"/>
          </w:tcPr>
          <w:p w14:paraId="7E243813" w14:textId="77777777" w:rsidR="00BF43C7" w:rsidRPr="00776F79" w:rsidRDefault="00BF43C7" w:rsidP="00BF43C7">
            <w:pPr>
              <w:pStyle w:val="acctfourfigures"/>
              <w:tabs>
                <w:tab w:val="clear" w:pos="765"/>
              </w:tabs>
              <w:spacing w:line="240" w:lineRule="atLeast"/>
              <w:ind w:left="-86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highlight w:val="green"/>
              </w:rPr>
            </w:pPr>
            <w:r w:rsidRPr="00776F79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2D4D77" w:rsidRPr="002679AC" w14:paraId="7371101F" w14:textId="77777777" w:rsidTr="00CA0757">
        <w:trPr>
          <w:trHeight w:val="410"/>
        </w:trPr>
        <w:tc>
          <w:tcPr>
            <w:tcW w:w="3912" w:type="dxa"/>
            <w:vAlign w:val="center"/>
          </w:tcPr>
          <w:p w14:paraId="59944D58" w14:textId="77777777" w:rsidR="002D4D77" w:rsidRPr="00776F79" w:rsidRDefault="002D4D77" w:rsidP="002D4D77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776F79"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040" w:type="dxa"/>
            <w:vAlign w:val="center"/>
          </w:tcPr>
          <w:p w14:paraId="29681A1D" w14:textId="1E1F53E7" w:rsidR="002D4D77" w:rsidRPr="00776F79" w:rsidRDefault="002D4D77" w:rsidP="002D4D77">
            <w:pPr>
              <w:pStyle w:val="acctfourfigures"/>
              <w:tabs>
                <w:tab w:val="clear" w:pos="765"/>
                <w:tab w:val="decimal" w:pos="714"/>
              </w:tabs>
              <w:spacing w:line="240" w:lineRule="atLeast"/>
              <w:ind w:left="-86" w:right="-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14D98">
              <w:rPr>
                <w:rFonts w:ascii="Angsana New" w:hAnsi="Angsana New" w:cs="Angsana New"/>
                <w:sz w:val="30"/>
                <w:szCs w:val="30"/>
                <w:lang w:bidi="th-TH"/>
              </w:rPr>
              <w:t>26,119</w:t>
            </w:r>
          </w:p>
        </w:tc>
        <w:tc>
          <w:tcPr>
            <w:tcW w:w="270" w:type="dxa"/>
            <w:vAlign w:val="center"/>
          </w:tcPr>
          <w:p w14:paraId="19BE88A7" w14:textId="77777777" w:rsidR="002D4D77" w:rsidRPr="00776F79" w:rsidRDefault="002D4D77" w:rsidP="002D4D77">
            <w:pPr>
              <w:pStyle w:val="acctfourfigures"/>
              <w:tabs>
                <w:tab w:val="clear" w:pos="765"/>
                <w:tab w:val="decimal" w:pos="979"/>
              </w:tabs>
              <w:spacing w:line="240" w:lineRule="atLeast"/>
              <w:ind w:left="-86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8" w:type="dxa"/>
            <w:vAlign w:val="center"/>
          </w:tcPr>
          <w:p w14:paraId="3D8D3866" w14:textId="4C55E59C" w:rsidR="002D4D77" w:rsidRPr="00776F79" w:rsidRDefault="002D4D77" w:rsidP="002D4D77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86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30,045</w:t>
            </w:r>
          </w:p>
        </w:tc>
        <w:tc>
          <w:tcPr>
            <w:tcW w:w="284" w:type="dxa"/>
            <w:vAlign w:val="center"/>
          </w:tcPr>
          <w:p w14:paraId="6DB970B3" w14:textId="77777777" w:rsidR="002D4D77" w:rsidRPr="00776F79" w:rsidRDefault="002D4D77" w:rsidP="002D4D77">
            <w:pPr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38" w:type="dxa"/>
            <w:vAlign w:val="center"/>
          </w:tcPr>
          <w:p w14:paraId="7E258673" w14:textId="3B74702D" w:rsidR="002D4D77" w:rsidRPr="00776F79" w:rsidRDefault="002D4D77" w:rsidP="002D4D77">
            <w:pPr>
              <w:pStyle w:val="acctfourfigures"/>
              <w:tabs>
                <w:tab w:val="clear" w:pos="765"/>
                <w:tab w:val="decimal" w:pos="104"/>
              </w:tabs>
              <w:spacing w:line="240" w:lineRule="atLeast"/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7" w:type="dxa"/>
            <w:vAlign w:val="center"/>
          </w:tcPr>
          <w:p w14:paraId="00A3DAB3" w14:textId="77777777" w:rsidR="002D4D77" w:rsidRPr="00776F79" w:rsidRDefault="002D4D77" w:rsidP="002D4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5" w:type="dxa"/>
            <w:vAlign w:val="center"/>
          </w:tcPr>
          <w:p w14:paraId="2909AE51" w14:textId="2C1A3AB4" w:rsidR="002D4D77" w:rsidRPr="00776F79" w:rsidRDefault="002D4D77" w:rsidP="002D4D77">
            <w:pPr>
              <w:pStyle w:val="acctfourfigures"/>
              <w:tabs>
                <w:tab w:val="clear" w:pos="765"/>
                <w:tab w:val="decimal" w:pos="616"/>
              </w:tabs>
              <w:spacing w:line="240" w:lineRule="atLeast"/>
              <w:ind w:left="-86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D4D77" w:rsidRPr="002679AC" w14:paraId="3A6E8AE7" w14:textId="77777777" w:rsidTr="00CA0757">
        <w:trPr>
          <w:trHeight w:val="235"/>
        </w:trPr>
        <w:tc>
          <w:tcPr>
            <w:tcW w:w="3912" w:type="dxa"/>
          </w:tcPr>
          <w:p w14:paraId="49E22177" w14:textId="77777777" w:rsidR="002D4D77" w:rsidRPr="00776F79" w:rsidRDefault="002D4D77" w:rsidP="002D4D77">
            <w:pPr>
              <w:spacing w:line="240" w:lineRule="auto"/>
              <w:ind w:left="157" w:hanging="15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76F7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สินทรัพย์ภาษีเงินได้รอการตัดบัญชีสุทธิ</w:t>
            </w:r>
            <w:r w:rsidRPr="00776F7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4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32AA94D" w14:textId="55CFBF29" w:rsidR="002D4D77" w:rsidRPr="00776F79" w:rsidRDefault="002D4D77" w:rsidP="002D4D77">
            <w:pPr>
              <w:pStyle w:val="acctfourfigures"/>
              <w:tabs>
                <w:tab w:val="clear" w:pos="765"/>
                <w:tab w:val="decimal" w:pos="714"/>
              </w:tabs>
              <w:spacing w:line="240" w:lineRule="atLeast"/>
              <w:ind w:left="-86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14D98">
              <w:rPr>
                <w:rFonts w:ascii="Angsana New" w:hAnsi="Angsana New" w:cs="Angsana New"/>
                <w:b/>
                <w:bCs/>
                <w:sz w:val="30"/>
                <w:szCs w:val="30"/>
              </w:rPr>
              <w:t>26,119</w:t>
            </w:r>
          </w:p>
        </w:tc>
        <w:tc>
          <w:tcPr>
            <w:tcW w:w="270" w:type="dxa"/>
            <w:vAlign w:val="center"/>
          </w:tcPr>
          <w:p w14:paraId="16ADA500" w14:textId="77777777" w:rsidR="002D4D77" w:rsidRPr="00776F79" w:rsidRDefault="002D4D77" w:rsidP="002D4D77">
            <w:pPr>
              <w:pStyle w:val="acctfourfigures"/>
              <w:tabs>
                <w:tab w:val="clear" w:pos="765"/>
                <w:tab w:val="decimal" w:pos="979"/>
              </w:tabs>
              <w:spacing w:line="240" w:lineRule="atLeast"/>
              <w:ind w:left="-86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E9FA30F" w14:textId="0E83B9F4" w:rsidR="002D4D77" w:rsidRPr="00776F79" w:rsidRDefault="002D4D77" w:rsidP="002D4D77">
            <w:pPr>
              <w:pStyle w:val="acctfourfigures"/>
              <w:tabs>
                <w:tab w:val="clear" w:pos="765"/>
                <w:tab w:val="decimal" w:pos="979"/>
              </w:tabs>
              <w:spacing w:line="240" w:lineRule="atLeast"/>
              <w:ind w:left="-86" w:right="-8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30,045</w:t>
            </w:r>
          </w:p>
        </w:tc>
        <w:tc>
          <w:tcPr>
            <w:tcW w:w="284" w:type="dxa"/>
            <w:vAlign w:val="center"/>
          </w:tcPr>
          <w:p w14:paraId="6D3F2773" w14:textId="77777777" w:rsidR="002D4D77" w:rsidRPr="00776F79" w:rsidRDefault="002D4D77" w:rsidP="002D4D77">
            <w:pPr>
              <w:ind w:left="18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3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AD95F0A" w14:textId="7D0051C6" w:rsidR="002D4D77" w:rsidRPr="00776F79" w:rsidRDefault="002D4D77" w:rsidP="002D4D77">
            <w:pPr>
              <w:pStyle w:val="acctfourfigures"/>
              <w:tabs>
                <w:tab w:val="clear" w:pos="765"/>
                <w:tab w:val="decimal" w:pos="104"/>
              </w:tabs>
              <w:spacing w:line="240" w:lineRule="atLeast"/>
              <w:ind w:left="-86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76F79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7" w:type="dxa"/>
            <w:vAlign w:val="center"/>
          </w:tcPr>
          <w:p w14:paraId="701FCAA3" w14:textId="77777777" w:rsidR="002D4D77" w:rsidRPr="00776F79" w:rsidRDefault="002D4D77" w:rsidP="002D4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EADBE69" w14:textId="77777777" w:rsidR="002D4D77" w:rsidRPr="00776F79" w:rsidRDefault="002D4D77" w:rsidP="002D4D77">
            <w:pPr>
              <w:pStyle w:val="acctfourfigures"/>
              <w:tabs>
                <w:tab w:val="clear" w:pos="765"/>
                <w:tab w:val="decimal" w:pos="616"/>
              </w:tabs>
              <w:spacing w:line="240" w:lineRule="atLeast"/>
              <w:ind w:left="-86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76F79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-</w:t>
            </w:r>
          </w:p>
        </w:tc>
      </w:tr>
    </w:tbl>
    <w:p w14:paraId="68C72ECC" w14:textId="1FB44171" w:rsidR="00D64B44" w:rsidRDefault="00D64B44">
      <w:pPr>
        <w:rPr>
          <w:sz w:val="30"/>
          <w:szCs w:val="30"/>
        </w:rPr>
      </w:pPr>
    </w:p>
    <w:tbl>
      <w:tblPr>
        <w:tblW w:w="930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245"/>
        <w:gridCol w:w="1186"/>
        <w:gridCol w:w="236"/>
        <w:gridCol w:w="1251"/>
        <w:gridCol w:w="236"/>
        <w:gridCol w:w="1099"/>
        <w:gridCol w:w="253"/>
        <w:gridCol w:w="1195"/>
      </w:tblGrid>
      <w:tr w:rsidR="00124879" w:rsidRPr="009209DB" w14:paraId="2B6888D9" w14:textId="77777777" w:rsidTr="006D6235">
        <w:trPr>
          <w:trHeight w:val="432"/>
        </w:trPr>
        <w:tc>
          <w:tcPr>
            <w:tcW w:w="3600" w:type="dxa"/>
          </w:tcPr>
          <w:p w14:paraId="15092459" w14:textId="77777777" w:rsidR="00124879" w:rsidRPr="00B3734F" w:rsidRDefault="00124879" w:rsidP="006D6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5" w:type="dxa"/>
          </w:tcPr>
          <w:p w14:paraId="1AC430EB" w14:textId="77777777" w:rsidR="00124879" w:rsidRPr="00B3734F" w:rsidRDefault="00124879" w:rsidP="006D6235">
            <w:pPr>
              <w:pStyle w:val="acctfourfigures"/>
              <w:tabs>
                <w:tab w:val="clear" w:pos="765"/>
              </w:tabs>
              <w:spacing w:line="240" w:lineRule="auto"/>
              <w:ind w:left="-114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86" w:type="dxa"/>
            <w:vAlign w:val="bottom"/>
          </w:tcPr>
          <w:p w14:paraId="73955EE4" w14:textId="77777777" w:rsidR="00124879" w:rsidRPr="00B3734F" w:rsidRDefault="00124879" w:rsidP="006D6235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B3734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36" w:type="dxa"/>
            <w:vAlign w:val="bottom"/>
          </w:tcPr>
          <w:p w14:paraId="44664185" w14:textId="77777777" w:rsidR="00124879" w:rsidRPr="00B3734F" w:rsidRDefault="00124879" w:rsidP="006D6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86" w:type="dxa"/>
            <w:gridSpan w:val="3"/>
            <w:tcBorders>
              <w:bottom w:val="single" w:sz="4" w:space="0" w:color="auto"/>
            </w:tcBorders>
            <w:vAlign w:val="bottom"/>
          </w:tcPr>
          <w:p w14:paraId="21EC6C5A" w14:textId="77777777" w:rsidR="00124879" w:rsidRPr="00B3734F" w:rsidRDefault="00124879" w:rsidP="006D6235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B3734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บันทึกเป็น (รายจ่าย) </w:t>
            </w:r>
            <w:r w:rsidRPr="00B3734F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/</w:t>
            </w:r>
            <w:r w:rsidRPr="00B3734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รายได้ใน</w:t>
            </w:r>
          </w:p>
        </w:tc>
        <w:tc>
          <w:tcPr>
            <w:tcW w:w="253" w:type="dxa"/>
            <w:vAlign w:val="bottom"/>
          </w:tcPr>
          <w:p w14:paraId="060574CB" w14:textId="77777777" w:rsidR="00124879" w:rsidRPr="00B3734F" w:rsidRDefault="00124879" w:rsidP="006D6235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5" w:type="dxa"/>
            <w:vAlign w:val="bottom"/>
          </w:tcPr>
          <w:p w14:paraId="1A5E36C9" w14:textId="77777777" w:rsidR="00124879" w:rsidRPr="00B3734F" w:rsidRDefault="00124879" w:rsidP="006D6235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B3734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31</w:t>
            </w:r>
          </w:p>
        </w:tc>
      </w:tr>
      <w:tr w:rsidR="00124879" w:rsidRPr="009209DB" w14:paraId="20EEBB14" w14:textId="77777777" w:rsidTr="006D6235">
        <w:trPr>
          <w:trHeight w:val="432"/>
        </w:trPr>
        <w:tc>
          <w:tcPr>
            <w:tcW w:w="3600" w:type="dxa"/>
          </w:tcPr>
          <w:p w14:paraId="6456BFC7" w14:textId="77777777" w:rsidR="00124879" w:rsidRPr="00B3734F" w:rsidRDefault="00124879" w:rsidP="006D6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5" w:type="dxa"/>
          </w:tcPr>
          <w:p w14:paraId="6F08120D" w14:textId="77777777" w:rsidR="00124879" w:rsidRPr="00B3734F" w:rsidRDefault="00124879" w:rsidP="006D6235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86" w:type="dxa"/>
            <w:vAlign w:val="bottom"/>
          </w:tcPr>
          <w:p w14:paraId="23A977FB" w14:textId="77777777" w:rsidR="00124879" w:rsidRPr="00B3734F" w:rsidRDefault="00124879" w:rsidP="006D6235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B3734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มกราคม</w:t>
            </w:r>
          </w:p>
        </w:tc>
        <w:tc>
          <w:tcPr>
            <w:tcW w:w="236" w:type="dxa"/>
            <w:vAlign w:val="bottom"/>
          </w:tcPr>
          <w:p w14:paraId="376CAA61" w14:textId="77777777" w:rsidR="00124879" w:rsidRPr="00B3734F" w:rsidRDefault="00124879" w:rsidP="006D6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  <w:vAlign w:val="bottom"/>
          </w:tcPr>
          <w:p w14:paraId="5ED12F0B" w14:textId="77777777" w:rsidR="00124879" w:rsidRPr="00B3734F" w:rsidRDefault="00124879" w:rsidP="006D6235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3734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กำไร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1A0690BD" w14:textId="77777777" w:rsidR="00124879" w:rsidRPr="00B3734F" w:rsidRDefault="00124879" w:rsidP="006D6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99" w:type="dxa"/>
            <w:tcBorders>
              <w:top w:val="single" w:sz="4" w:space="0" w:color="auto"/>
            </w:tcBorders>
            <w:vAlign w:val="bottom"/>
          </w:tcPr>
          <w:p w14:paraId="08EB710A" w14:textId="77777777" w:rsidR="00124879" w:rsidRPr="00B3734F" w:rsidRDefault="00124879" w:rsidP="006D6235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3734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กำไรขาดทุน</w:t>
            </w:r>
          </w:p>
        </w:tc>
        <w:tc>
          <w:tcPr>
            <w:tcW w:w="253" w:type="dxa"/>
            <w:vAlign w:val="bottom"/>
          </w:tcPr>
          <w:p w14:paraId="4B5C3FF5" w14:textId="77777777" w:rsidR="00124879" w:rsidRPr="00B3734F" w:rsidRDefault="00124879" w:rsidP="006D6235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5" w:type="dxa"/>
            <w:vAlign w:val="bottom"/>
          </w:tcPr>
          <w:p w14:paraId="2D0E841B" w14:textId="77777777" w:rsidR="00124879" w:rsidRPr="00B3734F" w:rsidRDefault="00124879" w:rsidP="006D6235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3734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</w:tr>
      <w:tr w:rsidR="00124879" w:rsidRPr="009209DB" w14:paraId="17ECD676" w14:textId="77777777" w:rsidTr="006D6235">
        <w:trPr>
          <w:trHeight w:val="443"/>
        </w:trPr>
        <w:tc>
          <w:tcPr>
            <w:tcW w:w="3600" w:type="dxa"/>
          </w:tcPr>
          <w:p w14:paraId="018BBBBF" w14:textId="77777777" w:rsidR="00124879" w:rsidRPr="00B3734F" w:rsidRDefault="00124879" w:rsidP="006D6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5" w:type="dxa"/>
          </w:tcPr>
          <w:p w14:paraId="68AE3AD1" w14:textId="77777777" w:rsidR="00124879" w:rsidRPr="00B3734F" w:rsidRDefault="00124879" w:rsidP="006D6235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86" w:type="dxa"/>
            <w:vAlign w:val="bottom"/>
          </w:tcPr>
          <w:p w14:paraId="7F13591C" w14:textId="76738B7D" w:rsidR="00124879" w:rsidRPr="00B3734F" w:rsidRDefault="00124879" w:rsidP="006D6235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236" w:type="dxa"/>
            <w:vAlign w:val="bottom"/>
          </w:tcPr>
          <w:p w14:paraId="244E9623" w14:textId="77777777" w:rsidR="00124879" w:rsidRPr="00B3734F" w:rsidRDefault="00124879" w:rsidP="006D6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1" w:type="dxa"/>
            <w:vAlign w:val="bottom"/>
          </w:tcPr>
          <w:p w14:paraId="75E28611" w14:textId="77777777" w:rsidR="00124879" w:rsidRPr="00B3734F" w:rsidRDefault="00124879" w:rsidP="006D6235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3734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หรือขาดทุน</w:t>
            </w:r>
          </w:p>
        </w:tc>
        <w:tc>
          <w:tcPr>
            <w:tcW w:w="236" w:type="dxa"/>
            <w:vAlign w:val="bottom"/>
          </w:tcPr>
          <w:p w14:paraId="0E3E33B6" w14:textId="77777777" w:rsidR="00124879" w:rsidRPr="00B3734F" w:rsidRDefault="00124879" w:rsidP="006D6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99" w:type="dxa"/>
            <w:vAlign w:val="bottom"/>
          </w:tcPr>
          <w:p w14:paraId="03529893" w14:textId="77777777" w:rsidR="00124879" w:rsidRPr="00B3734F" w:rsidRDefault="00124879" w:rsidP="006D6235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3734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เบ็ดเสร็จอื่น</w:t>
            </w:r>
          </w:p>
        </w:tc>
        <w:tc>
          <w:tcPr>
            <w:tcW w:w="253" w:type="dxa"/>
            <w:vAlign w:val="bottom"/>
          </w:tcPr>
          <w:p w14:paraId="12B3EF82" w14:textId="77777777" w:rsidR="00124879" w:rsidRPr="00B3734F" w:rsidRDefault="00124879" w:rsidP="006D6235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5" w:type="dxa"/>
            <w:vAlign w:val="bottom"/>
          </w:tcPr>
          <w:p w14:paraId="1BF8193C" w14:textId="789C0CF3" w:rsidR="00124879" w:rsidRPr="00B3734F" w:rsidRDefault="00124879" w:rsidP="006D6235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2566</w:t>
            </w:r>
          </w:p>
        </w:tc>
      </w:tr>
      <w:tr w:rsidR="00124879" w:rsidRPr="009209DB" w14:paraId="6EA5F772" w14:textId="77777777" w:rsidTr="006D6235">
        <w:trPr>
          <w:trHeight w:val="420"/>
        </w:trPr>
        <w:tc>
          <w:tcPr>
            <w:tcW w:w="3600" w:type="dxa"/>
          </w:tcPr>
          <w:p w14:paraId="73EC212A" w14:textId="77777777" w:rsidR="00124879" w:rsidRPr="00B3734F" w:rsidRDefault="00124879" w:rsidP="006D6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5" w:type="dxa"/>
          </w:tcPr>
          <w:p w14:paraId="44C14038" w14:textId="77777777" w:rsidR="00124879" w:rsidRPr="00B3734F" w:rsidRDefault="00124879" w:rsidP="006D6235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  <w:vAlign w:val="bottom"/>
          </w:tcPr>
          <w:p w14:paraId="44C976D7" w14:textId="77777777" w:rsidR="00124879" w:rsidRPr="00B3734F" w:rsidRDefault="00124879" w:rsidP="006D6235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7FE0EF6B" w14:textId="77777777" w:rsidR="00124879" w:rsidRPr="00B3734F" w:rsidRDefault="00124879" w:rsidP="006D6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86" w:type="dxa"/>
            <w:gridSpan w:val="3"/>
            <w:vAlign w:val="bottom"/>
          </w:tcPr>
          <w:p w14:paraId="734DC97D" w14:textId="77777777" w:rsidR="00124879" w:rsidRPr="00B3734F" w:rsidRDefault="00124879" w:rsidP="006D6235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B3734F">
              <w:rPr>
                <w:rFonts w:ascii="Angsana New" w:hAnsi="Angsana New" w:cs="Angsana New" w:hint="cs"/>
                <w:i/>
                <w:iCs/>
                <w:sz w:val="30"/>
                <w:szCs w:val="30"/>
                <w:lang w:val="en-US" w:bidi="th-TH"/>
              </w:rPr>
              <w:t>(</w:t>
            </w:r>
            <w:r w:rsidRPr="00B3734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B3734F">
              <w:rPr>
                <w:rFonts w:ascii="Angsana New" w:hAnsi="Angsana New" w:cs="Angsana New" w:hint="cs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53" w:type="dxa"/>
            <w:vAlign w:val="bottom"/>
          </w:tcPr>
          <w:p w14:paraId="0A37B6BA" w14:textId="77777777" w:rsidR="00124879" w:rsidRPr="00B3734F" w:rsidRDefault="00124879" w:rsidP="006D6235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5" w:type="dxa"/>
            <w:vAlign w:val="bottom"/>
          </w:tcPr>
          <w:p w14:paraId="1669A9DB" w14:textId="77777777" w:rsidR="00124879" w:rsidRPr="00B3734F" w:rsidRDefault="00124879" w:rsidP="006D6235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</w:tr>
      <w:tr w:rsidR="00124879" w:rsidRPr="009209DB" w14:paraId="6C82A259" w14:textId="77777777" w:rsidTr="006D6235">
        <w:trPr>
          <w:trHeight w:val="443"/>
        </w:trPr>
        <w:tc>
          <w:tcPr>
            <w:tcW w:w="3600" w:type="dxa"/>
          </w:tcPr>
          <w:p w14:paraId="7012B5CA" w14:textId="77777777" w:rsidR="00124879" w:rsidRPr="00B3734F" w:rsidRDefault="00124879" w:rsidP="006D6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 w:rsidRPr="00B3734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45" w:type="dxa"/>
          </w:tcPr>
          <w:p w14:paraId="18D4FD72" w14:textId="77777777" w:rsidR="00124879" w:rsidRPr="00B3734F" w:rsidRDefault="00124879" w:rsidP="006D6235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73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</w:tcPr>
          <w:p w14:paraId="3E0BCA04" w14:textId="77777777" w:rsidR="00124879" w:rsidRPr="00B3734F" w:rsidRDefault="00124879" w:rsidP="006D6235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6551DFDB" w14:textId="77777777" w:rsidR="00124879" w:rsidRPr="00B3734F" w:rsidRDefault="00124879" w:rsidP="006D6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1" w:type="dxa"/>
          </w:tcPr>
          <w:p w14:paraId="1105BDB0" w14:textId="77777777" w:rsidR="00124879" w:rsidRPr="00B3734F" w:rsidRDefault="00124879" w:rsidP="006D6235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244AB659" w14:textId="77777777" w:rsidR="00124879" w:rsidRPr="00B3734F" w:rsidRDefault="00124879" w:rsidP="006D6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99" w:type="dxa"/>
          </w:tcPr>
          <w:p w14:paraId="61422AA7" w14:textId="77777777" w:rsidR="00124879" w:rsidRPr="00B3734F" w:rsidRDefault="00124879" w:rsidP="006D6235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53" w:type="dxa"/>
          </w:tcPr>
          <w:p w14:paraId="426B3CF5" w14:textId="77777777" w:rsidR="00124879" w:rsidRPr="00B3734F" w:rsidRDefault="00124879" w:rsidP="006D6235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5" w:type="dxa"/>
          </w:tcPr>
          <w:p w14:paraId="270E5940" w14:textId="77777777" w:rsidR="00124879" w:rsidRPr="00B3734F" w:rsidRDefault="00124879" w:rsidP="006D6235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124879" w:rsidRPr="009209DB" w14:paraId="0E39273C" w14:textId="77777777" w:rsidTr="00171935">
        <w:trPr>
          <w:trHeight w:val="409"/>
        </w:trPr>
        <w:tc>
          <w:tcPr>
            <w:tcW w:w="3600" w:type="dxa"/>
          </w:tcPr>
          <w:p w14:paraId="6A9B0FB7" w14:textId="77777777" w:rsidR="00124879" w:rsidRPr="00B3734F" w:rsidRDefault="00124879" w:rsidP="00124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79" w:hanging="2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3734F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245" w:type="dxa"/>
          </w:tcPr>
          <w:p w14:paraId="59B6C229" w14:textId="77777777" w:rsidR="00124879" w:rsidRPr="00D75A7D" w:rsidRDefault="00124879" w:rsidP="00124879">
            <w:pPr>
              <w:pStyle w:val="acctfourfigures"/>
              <w:tabs>
                <w:tab w:val="clear" w:pos="765"/>
                <w:tab w:val="decimal" w:pos="191"/>
              </w:tabs>
              <w:spacing w:line="240" w:lineRule="auto"/>
              <w:ind w:right="6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186" w:type="dxa"/>
            <w:vAlign w:val="bottom"/>
          </w:tcPr>
          <w:p w14:paraId="53438133" w14:textId="089E2D35" w:rsidR="00124879" w:rsidRPr="00B3734F" w:rsidRDefault="00124879" w:rsidP="00124879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48</w:t>
            </w:r>
          </w:p>
        </w:tc>
        <w:tc>
          <w:tcPr>
            <w:tcW w:w="236" w:type="dxa"/>
            <w:vAlign w:val="bottom"/>
          </w:tcPr>
          <w:p w14:paraId="5FC0675A" w14:textId="77777777" w:rsidR="00124879" w:rsidRPr="00B3734F" w:rsidRDefault="00124879" w:rsidP="00124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1" w:type="dxa"/>
            <w:vAlign w:val="bottom"/>
          </w:tcPr>
          <w:p w14:paraId="7349E220" w14:textId="1E3FC921" w:rsidR="00124879" w:rsidRPr="00B3734F" w:rsidRDefault="00F66A59" w:rsidP="00124879">
            <w:pPr>
              <w:pStyle w:val="acctfourfigures"/>
              <w:tabs>
                <w:tab w:val="clear" w:pos="765"/>
                <w:tab w:val="decimal" w:pos="979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66A59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5</w:t>
            </w:r>
            <w:r w:rsidR="00B0329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36" w:type="dxa"/>
            <w:vAlign w:val="bottom"/>
          </w:tcPr>
          <w:p w14:paraId="7474DE2F" w14:textId="77777777" w:rsidR="00124879" w:rsidRPr="00B3734F" w:rsidRDefault="00124879" w:rsidP="00124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2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9" w:type="dxa"/>
            <w:vAlign w:val="bottom"/>
          </w:tcPr>
          <w:p w14:paraId="427C94F4" w14:textId="07C8D8A4" w:rsidR="00124879" w:rsidRPr="00B3734F" w:rsidRDefault="00F66A59" w:rsidP="00124879">
            <w:pPr>
              <w:pStyle w:val="acctfourfigures"/>
              <w:tabs>
                <w:tab w:val="clear" w:pos="765"/>
                <w:tab w:val="decimal" w:pos="68"/>
              </w:tabs>
              <w:spacing w:line="240" w:lineRule="auto"/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3" w:type="dxa"/>
            <w:vAlign w:val="bottom"/>
          </w:tcPr>
          <w:p w14:paraId="406B336D" w14:textId="77777777" w:rsidR="00124879" w:rsidRPr="00B3734F" w:rsidRDefault="00124879" w:rsidP="00124879">
            <w:pPr>
              <w:pStyle w:val="acctfourfigures"/>
              <w:tabs>
                <w:tab w:val="clear" w:pos="765"/>
                <w:tab w:val="decimal" w:pos="979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5" w:type="dxa"/>
            <w:vAlign w:val="bottom"/>
          </w:tcPr>
          <w:p w14:paraId="6BA0ADD1" w14:textId="39C8F695" w:rsidR="00124879" w:rsidRPr="00B3734F" w:rsidRDefault="00792CCF" w:rsidP="00124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792CCF">
              <w:rPr>
                <w:rFonts w:ascii="Angsana New" w:hAnsi="Angsana New" w:cs="Angsana New"/>
                <w:sz w:val="30"/>
                <w:szCs w:val="30"/>
              </w:rPr>
              <w:t>98</w:t>
            </w:r>
          </w:p>
        </w:tc>
      </w:tr>
      <w:tr w:rsidR="00124879" w:rsidRPr="009209DB" w14:paraId="3939B1AE" w14:textId="77777777" w:rsidTr="00171935">
        <w:trPr>
          <w:trHeight w:val="420"/>
        </w:trPr>
        <w:tc>
          <w:tcPr>
            <w:tcW w:w="3600" w:type="dxa"/>
          </w:tcPr>
          <w:p w14:paraId="41A2E976" w14:textId="77777777" w:rsidR="00124879" w:rsidRPr="00B3734F" w:rsidRDefault="00124879" w:rsidP="00124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79" w:hanging="2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3734F">
              <w:rPr>
                <w:rFonts w:ascii="Angsana New" w:hAnsi="Angsana New" w:cs="Angsana New" w:hint="cs"/>
                <w:sz w:val="30"/>
                <w:szCs w:val="30"/>
                <w:cs/>
              </w:rPr>
              <w:t>อนุพันธ์และการบัญชีป้องกัน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ความเสี่ยง</w:t>
            </w:r>
          </w:p>
        </w:tc>
        <w:tc>
          <w:tcPr>
            <w:tcW w:w="245" w:type="dxa"/>
          </w:tcPr>
          <w:p w14:paraId="21E32458" w14:textId="77777777" w:rsidR="00124879" w:rsidRPr="00D75A7D" w:rsidRDefault="00124879" w:rsidP="00124879">
            <w:pPr>
              <w:pStyle w:val="acctfourfigures"/>
              <w:tabs>
                <w:tab w:val="clear" w:pos="765"/>
                <w:tab w:val="decimal" w:pos="191"/>
              </w:tabs>
              <w:spacing w:line="240" w:lineRule="auto"/>
              <w:ind w:right="6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186" w:type="dxa"/>
            <w:vAlign w:val="bottom"/>
          </w:tcPr>
          <w:p w14:paraId="21F5FA98" w14:textId="1FE9666D" w:rsidR="00124879" w:rsidRPr="00B3734F" w:rsidRDefault="00124879" w:rsidP="00124879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3,430</w:t>
            </w:r>
          </w:p>
        </w:tc>
        <w:tc>
          <w:tcPr>
            <w:tcW w:w="236" w:type="dxa"/>
            <w:vAlign w:val="bottom"/>
          </w:tcPr>
          <w:p w14:paraId="749B5CA7" w14:textId="77777777" w:rsidR="00124879" w:rsidRPr="00B3734F" w:rsidRDefault="00124879" w:rsidP="00124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1" w:type="dxa"/>
            <w:vAlign w:val="bottom"/>
          </w:tcPr>
          <w:p w14:paraId="073E5ECB" w14:textId="5D150DB0" w:rsidR="00124879" w:rsidRPr="00B3734F" w:rsidRDefault="00F66A59" w:rsidP="00124879">
            <w:pPr>
              <w:pStyle w:val="acctfourfigures"/>
              <w:tabs>
                <w:tab w:val="clear" w:pos="765"/>
                <w:tab w:val="decimal" w:pos="979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66A59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(2</w:t>
            </w:r>
            <w:r w:rsidRPr="00F66A5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F66A59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38</w:t>
            </w:r>
            <w:r w:rsidR="00B0329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  <w:r w:rsidRPr="00F66A59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7EC7496A" w14:textId="77777777" w:rsidR="00124879" w:rsidRPr="00B3734F" w:rsidRDefault="00124879" w:rsidP="00124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2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9" w:type="dxa"/>
            <w:vAlign w:val="bottom"/>
          </w:tcPr>
          <w:p w14:paraId="3E586623" w14:textId="5BC23BDF" w:rsidR="00124879" w:rsidRPr="00B0329D" w:rsidRDefault="00B0329D" w:rsidP="00B0329D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0329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(1,380)</w:t>
            </w:r>
          </w:p>
        </w:tc>
        <w:tc>
          <w:tcPr>
            <w:tcW w:w="253" w:type="dxa"/>
            <w:vAlign w:val="bottom"/>
          </w:tcPr>
          <w:p w14:paraId="605325A7" w14:textId="77777777" w:rsidR="00124879" w:rsidRPr="00B3734F" w:rsidRDefault="00124879" w:rsidP="00124879">
            <w:pPr>
              <w:pStyle w:val="acctfourfigures"/>
              <w:tabs>
                <w:tab w:val="clear" w:pos="765"/>
                <w:tab w:val="decimal" w:pos="979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5" w:type="dxa"/>
            <w:vAlign w:val="bottom"/>
          </w:tcPr>
          <w:p w14:paraId="70D868CF" w14:textId="282700BA" w:rsidR="00124879" w:rsidRPr="00B3734F" w:rsidRDefault="00B0329D" w:rsidP="00124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B0329D">
              <w:rPr>
                <w:rFonts w:ascii="Angsana New" w:hAnsi="Angsana New" w:cs="Angsana New"/>
                <w:sz w:val="30"/>
                <w:szCs w:val="30"/>
              </w:rPr>
              <w:t>(330)</w:t>
            </w:r>
          </w:p>
        </w:tc>
      </w:tr>
      <w:tr w:rsidR="00B0329D" w:rsidRPr="009209DB" w14:paraId="7311D54B" w14:textId="77777777" w:rsidTr="00B0329D">
        <w:trPr>
          <w:trHeight w:val="74"/>
        </w:trPr>
        <w:tc>
          <w:tcPr>
            <w:tcW w:w="3600" w:type="dxa"/>
          </w:tcPr>
          <w:p w14:paraId="01FBEB7F" w14:textId="182F0959" w:rsidR="00B0329D" w:rsidRPr="00B3734F" w:rsidRDefault="00B0329D" w:rsidP="00B03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0329D">
              <w:rPr>
                <w:rFonts w:ascii="Angsana New" w:hAnsi="Angsana New" w:cs="Angsana New" w:hint="cs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245" w:type="dxa"/>
          </w:tcPr>
          <w:p w14:paraId="388616A4" w14:textId="77777777" w:rsidR="00B0329D" w:rsidRPr="00B3734F" w:rsidRDefault="00B0329D" w:rsidP="00B0329D">
            <w:pPr>
              <w:pStyle w:val="acctfourfigures"/>
              <w:tabs>
                <w:tab w:val="clear" w:pos="765"/>
                <w:tab w:val="decimal" w:pos="979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  <w:vAlign w:val="bottom"/>
          </w:tcPr>
          <w:p w14:paraId="0B1F7191" w14:textId="516D933E" w:rsidR="00B0329D" w:rsidRDefault="00B0329D" w:rsidP="006F77FA">
            <w:pPr>
              <w:pStyle w:val="acctfourfigures"/>
              <w:tabs>
                <w:tab w:val="clear" w:pos="765"/>
                <w:tab w:val="decimal" w:pos="616"/>
              </w:tabs>
              <w:spacing w:line="240" w:lineRule="atLeast"/>
              <w:ind w:left="-86" w:right="-86"/>
              <w:rPr>
                <w:rFonts w:ascii="Angsana New" w:hAnsi="Angsana New" w:cs="Angsana New"/>
                <w:sz w:val="30"/>
                <w:szCs w:val="30"/>
              </w:rPr>
            </w:pPr>
            <w:r w:rsidRPr="00F66A5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505485F1" w14:textId="77777777" w:rsidR="00B0329D" w:rsidRPr="00B3734F" w:rsidRDefault="00B0329D" w:rsidP="00B03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1" w:type="dxa"/>
            <w:vAlign w:val="bottom"/>
          </w:tcPr>
          <w:p w14:paraId="55A34637" w14:textId="73B69433" w:rsidR="00B0329D" w:rsidRPr="00F66A59" w:rsidRDefault="00B0329D" w:rsidP="00B0329D">
            <w:pPr>
              <w:pStyle w:val="acctfourfigures"/>
              <w:tabs>
                <w:tab w:val="clear" w:pos="765"/>
                <w:tab w:val="decimal" w:pos="979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F66A59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860</w:t>
            </w:r>
          </w:p>
        </w:tc>
        <w:tc>
          <w:tcPr>
            <w:tcW w:w="236" w:type="dxa"/>
            <w:vAlign w:val="bottom"/>
          </w:tcPr>
          <w:p w14:paraId="73C999BF" w14:textId="77777777" w:rsidR="00B0329D" w:rsidRPr="00B3734F" w:rsidRDefault="00B0329D" w:rsidP="00B03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2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9" w:type="dxa"/>
            <w:vAlign w:val="bottom"/>
          </w:tcPr>
          <w:p w14:paraId="181C3890" w14:textId="3E607132" w:rsidR="00B0329D" w:rsidRDefault="00B0329D" w:rsidP="006F77FA">
            <w:pPr>
              <w:pStyle w:val="acctfourfigures"/>
              <w:tabs>
                <w:tab w:val="clear" w:pos="765"/>
                <w:tab w:val="decimal" w:pos="68"/>
              </w:tabs>
              <w:spacing w:line="240" w:lineRule="auto"/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3" w:type="dxa"/>
            <w:vAlign w:val="bottom"/>
          </w:tcPr>
          <w:p w14:paraId="0DB2AFAD" w14:textId="77777777" w:rsidR="00B0329D" w:rsidRPr="00B3734F" w:rsidRDefault="00B0329D" w:rsidP="00B0329D">
            <w:pPr>
              <w:pStyle w:val="acctfourfigures"/>
              <w:tabs>
                <w:tab w:val="clear" w:pos="765"/>
                <w:tab w:val="decimal" w:pos="979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5" w:type="dxa"/>
            <w:vAlign w:val="bottom"/>
          </w:tcPr>
          <w:p w14:paraId="1B0A3EA4" w14:textId="14E370FF" w:rsidR="00B0329D" w:rsidRPr="00B0329D" w:rsidRDefault="00B0329D" w:rsidP="00B03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792CCF">
              <w:rPr>
                <w:rFonts w:ascii="Angsana New" w:hAnsi="Angsana New" w:cs="Angsana New"/>
                <w:sz w:val="30"/>
                <w:szCs w:val="30"/>
              </w:rPr>
              <w:t>860</w:t>
            </w:r>
          </w:p>
        </w:tc>
      </w:tr>
      <w:tr w:rsidR="00B0329D" w:rsidRPr="009209DB" w14:paraId="63330290" w14:textId="77777777" w:rsidTr="00171935">
        <w:trPr>
          <w:trHeight w:val="830"/>
        </w:trPr>
        <w:tc>
          <w:tcPr>
            <w:tcW w:w="3600" w:type="dxa"/>
          </w:tcPr>
          <w:p w14:paraId="75622A03" w14:textId="77777777" w:rsidR="00B0329D" w:rsidRPr="00B3734F" w:rsidRDefault="00B0329D" w:rsidP="00B03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79" w:hanging="2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3734F">
              <w:rPr>
                <w:rFonts w:ascii="Angsana New" w:hAnsi="Angsana New" w:cs="Angsana New" w:hint="cs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245" w:type="dxa"/>
          </w:tcPr>
          <w:p w14:paraId="51F2B212" w14:textId="77777777" w:rsidR="00B0329D" w:rsidRPr="00B3734F" w:rsidRDefault="00B0329D" w:rsidP="00B0329D">
            <w:pPr>
              <w:pStyle w:val="acctfourfigures"/>
              <w:tabs>
                <w:tab w:val="clear" w:pos="765"/>
                <w:tab w:val="decimal" w:pos="979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  <w:vAlign w:val="bottom"/>
          </w:tcPr>
          <w:p w14:paraId="115E7A77" w14:textId="168BD5C4" w:rsidR="00B0329D" w:rsidRPr="00B3734F" w:rsidRDefault="00B0329D" w:rsidP="00B0329D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26,539</w:t>
            </w:r>
          </w:p>
        </w:tc>
        <w:tc>
          <w:tcPr>
            <w:tcW w:w="236" w:type="dxa"/>
            <w:vAlign w:val="bottom"/>
          </w:tcPr>
          <w:p w14:paraId="708CE558" w14:textId="77777777" w:rsidR="00B0329D" w:rsidRPr="00B3734F" w:rsidRDefault="00B0329D" w:rsidP="00B03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1" w:type="dxa"/>
            <w:vAlign w:val="bottom"/>
          </w:tcPr>
          <w:p w14:paraId="12FDA277" w14:textId="1BB00ED0" w:rsidR="00B0329D" w:rsidRPr="00B3734F" w:rsidRDefault="00B0329D" w:rsidP="00B0329D">
            <w:pPr>
              <w:pStyle w:val="acctfourfigures"/>
              <w:tabs>
                <w:tab w:val="clear" w:pos="765"/>
                <w:tab w:val="decimal" w:pos="979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66A59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(1</w:t>
            </w:r>
            <w:r w:rsidRPr="00F66A5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F66A59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076)</w:t>
            </w:r>
          </w:p>
        </w:tc>
        <w:tc>
          <w:tcPr>
            <w:tcW w:w="236" w:type="dxa"/>
            <w:vAlign w:val="bottom"/>
          </w:tcPr>
          <w:p w14:paraId="274E65EE" w14:textId="77777777" w:rsidR="00B0329D" w:rsidRPr="00B3734F" w:rsidRDefault="00B0329D" w:rsidP="00B03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2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9" w:type="dxa"/>
            <w:vAlign w:val="bottom"/>
          </w:tcPr>
          <w:p w14:paraId="451E7749" w14:textId="6DD3FF55" w:rsidR="00B0329D" w:rsidRPr="00B0329D" w:rsidRDefault="00B0329D" w:rsidP="00B0329D">
            <w:pPr>
              <w:pStyle w:val="acctfourfigures"/>
              <w:tabs>
                <w:tab w:val="clear" w:pos="765"/>
                <w:tab w:val="decimal" w:pos="68"/>
              </w:tabs>
              <w:spacing w:line="240" w:lineRule="auto"/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3" w:type="dxa"/>
            <w:vAlign w:val="bottom"/>
          </w:tcPr>
          <w:p w14:paraId="3CD309DB" w14:textId="77777777" w:rsidR="00B0329D" w:rsidRPr="00B3734F" w:rsidRDefault="00B0329D" w:rsidP="00B0329D">
            <w:pPr>
              <w:pStyle w:val="acctfourfigures"/>
              <w:tabs>
                <w:tab w:val="clear" w:pos="765"/>
                <w:tab w:val="decimal" w:pos="979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5" w:type="dxa"/>
            <w:vAlign w:val="bottom"/>
          </w:tcPr>
          <w:p w14:paraId="069D7F8D" w14:textId="1C071DE5" w:rsidR="00B0329D" w:rsidRPr="00B3734F" w:rsidRDefault="00B0329D" w:rsidP="00B03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B0329D">
              <w:rPr>
                <w:rFonts w:ascii="Angsana New" w:hAnsi="Angsana New" w:cs="Angsana New"/>
                <w:sz w:val="30"/>
                <w:szCs w:val="30"/>
              </w:rPr>
              <w:t>25,463</w:t>
            </w:r>
          </w:p>
        </w:tc>
      </w:tr>
      <w:tr w:rsidR="00B0329D" w:rsidRPr="009209DB" w14:paraId="1F35CCA2" w14:textId="77777777" w:rsidTr="00171935">
        <w:trPr>
          <w:trHeight w:val="420"/>
        </w:trPr>
        <w:tc>
          <w:tcPr>
            <w:tcW w:w="3600" w:type="dxa"/>
          </w:tcPr>
          <w:p w14:paraId="36F62CF3" w14:textId="77777777" w:rsidR="00B0329D" w:rsidRPr="00B3734F" w:rsidRDefault="00B0329D" w:rsidP="00B03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="Angsana New" w:hAnsi="Angsana New" w:cs="Angsana New"/>
                <w:sz w:val="30"/>
                <w:szCs w:val="30"/>
              </w:rPr>
            </w:pPr>
            <w:r w:rsidRPr="00B3734F">
              <w:rPr>
                <w:rFonts w:ascii="Angsana New" w:hAnsi="Angsana New" w:cs="Angsana New" w:hint="cs"/>
                <w:sz w:val="30"/>
                <w:szCs w:val="30"/>
                <w:cs/>
              </w:rPr>
              <w:t>อื่น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B3734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ๆ  </w:t>
            </w:r>
          </w:p>
        </w:tc>
        <w:tc>
          <w:tcPr>
            <w:tcW w:w="245" w:type="dxa"/>
          </w:tcPr>
          <w:p w14:paraId="1D272991" w14:textId="77777777" w:rsidR="00B0329D" w:rsidRPr="00B3734F" w:rsidRDefault="00B0329D" w:rsidP="00B0329D">
            <w:pPr>
              <w:pStyle w:val="acctfourfigures"/>
              <w:tabs>
                <w:tab w:val="clear" w:pos="765"/>
                <w:tab w:val="decimal" w:pos="979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  <w:vAlign w:val="bottom"/>
          </w:tcPr>
          <w:p w14:paraId="02725780" w14:textId="120CF88F" w:rsidR="00B0329D" w:rsidRPr="00B3734F" w:rsidRDefault="00B0329D" w:rsidP="00B0329D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28</w:t>
            </w:r>
          </w:p>
        </w:tc>
        <w:tc>
          <w:tcPr>
            <w:tcW w:w="236" w:type="dxa"/>
            <w:vAlign w:val="bottom"/>
          </w:tcPr>
          <w:p w14:paraId="77938956" w14:textId="77777777" w:rsidR="00B0329D" w:rsidRPr="00B3734F" w:rsidRDefault="00B0329D" w:rsidP="00B03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1" w:type="dxa"/>
            <w:vAlign w:val="bottom"/>
          </w:tcPr>
          <w:p w14:paraId="72089F27" w14:textId="165EC0B3" w:rsidR="00B0329D" w:rsidRPr="00F66A59" w:rsidRDefault="00B0329D" w:rsidP="00241059">
            <w:pPr>
              <w:pStyle w:val="acctfourfigures"/>
              <w:tabs>
                <w:tab w:val="clear" w:pos="765"/>
                <w:tab w:val="decimal" w:pos="748"/>
              </w:tabs>
              <w:spacing w:line="240" w:lineRule="atLeast"/>
              <w:ind w:left="-86" w:right="-86"/>
              <w:rPr>
                <w:rFonts w:ascii="Angsana New" w:hAnsi="Angsana New" w:cs="Angsana New"/>
                <w:sz w:val="30"/>
                <w:szCs w:val="30"/>
              </w:rPr>
            </w:pPr>
            <w:r w:rsidRPr="00F66A5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4FCE9620" w14:textId="77777777" w:rsidR="00B0329D" w:rsidRPr="00B3734F" w:rsidRDefault="00B0329D" w:rsidP="00B03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2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9" w:type="dxa"/>
            <w:vAlign w:val="bottom"/>
          </w:tcPr>
          <w:p w14:paraId="43622650" w14:textId="2CD08953" w:rsidR="00B0329D" w:rsidRPr="00B3734F" w:rsidRDefault="00B0329D" w:rsidP="00B0329D">
            <w:pPr>
              <w:pStyle w:val="acctfourfigures"/>
              <w:tabs>
                <w:tab w:val="clear" w:pos="765"/>
                <w:tab w:val="decimal" w:pos="68"/>
              </w:tabs>
              <w:spacing w:line="240" w:lineRule="auto"/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3" w:type="dxa"/>
            <w:vAlign w:val="bottom"/>
          </w:tcPr>
          <w:p w14:paraId="276498FD" w14:textId="77777777" w:rsidR="00B0329D" w:rsidRPr="00B3734F" w:rsidRDefault="00B0329D" w:rsidP="00B0329D">
            <w:pPr>
              <w:pStyle w:val="acctfourfigures"/>
              <w:tabs>
                <w:tab w:val="clear" w:pos="765"/>
                <w:tab w:val="decimal" w:pos="979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5" w:type="dxa"/>
            <w:vAlign w:val="bottom"/>
          </w:tcPr>
          <w:p w14:paraId="594DF827" w14:textId="19DB1350" w:rsidR="00B0329D" w:rsidRPr="00B3734F" w:rsidRDefault="00B0329D" w:rsidP="00B03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792CCF">
              <w:rPr>
                <w:rFonts w:ascii="Angsana New" w:hAnsi="Angsana New" w:cs="Angsana New"/>
                <w:sz w:val="30"/>
                <w:szCs w:val="30"/>
              </w:rPr>
              <w:t>28</w:t>
            </w:r>
          </w:p>
        </w:tc>
      </w:tr>
      <w:tr w:rsidR="00B0329D" w:rsidRPr="009209DB" w14:paraId="69D6CD6E" w14:textId="77777777" w:rsidTr="00171935">
        <w:trPr>
          <w:trHeight w:val="420"/>
        </w:trPr>
        <w:tc>
          <w:tcPr>
            <w:tcW w:w="3600" w:type="dxa"/>
          </w:tcPr>
          <w:p w14:paraId="6DF81BDF" w14:textId="77777777" w:rsidR="00B0329D" w:rsidRPr="00B3734F" w:rsidRDefault="00B0329D" w:rsidP="00B0329D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3734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รวม </w:t>
            </w:r>
          </w:p>
        </w:tc>
        <w:tc>
          <w:tcPr>
            <w:tcW w:w="245" w:type="dxa"/>
          </w:tcPr>
          <w:p w14:paraId="62521C9E" w14:textId="77777777" w:rsidR="00B0329D" w:rsidRPr="00B3734F" w:rsidRDefault="00B0329D" w:rsidP="00B0329D">
            <w:pPr>
              <w:pStyle w:val="acctfourfigures"/>
              <w:tabs>
                <w:tab w:val="clear" w:pos="765"/>
                <w:tab w:val="decimal" w:pos="979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20B4BD" w14:textId="51A6BA20" w:rsidR="00B0329D" w:rsidRPr="00B3734F" w:rsidRDefault="00B0329D" w:rsidP="00B0329D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30,045</w:t>
            </w:r>
          </w:p>
        </w:tc>
        <w:tc>
          <w:tcPr>
            <w:tcW w:w="236" w:type="dxa"/>
            <w:vAlign w:val="bottom"/>
          </w:tcPr>
          <w:p w14:paraId="18C27A40" w14:textId="77777777" w:rsidR="00B0329D" w:rsidRPr="00B3734F" w:rsidRDefault="00B0329D" w:rsidP="00B03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D89695" w14:textId="6AB1C62A" w:rsidR="00B0329D" w:rsidRPr="00B3734F" w:rsidRDefault="00B0329D" w:rsidP="00B0329D">
            <w:pPr>
              <w:pStyle w:val="acctfourfigures"/>
              <w:tabs>
                <w:tab w:val="clear" w:pos="765"/>
                <w:tab w:val="decimal" w:pos="979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2D4D7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(2,54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</w:t>
            </w:r>
            <w:r w:rsidRPr="002D4D7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4B15BED9" w14:textId="77777777" w:rsidR="00B0329D" w:rsidRPr="00B3734F" w:rsidRDefault="00B0329D" w:rsidP="00B03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29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477A41" w14:textId="7576468C" w:rsidR="00B0329D" w:rsidRPr="00B3734F" w:rsidRDefault="00B0329D" w:rsidP="00B0329D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92CC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(1,380)</w:t>
            </w:r>
          </w:p>
        </w:tc>
        <w:tc>
          <w:tcPr>
            <w:tcW w:w="253" w:type="dxa"/>
            <w:vAlign w:val="bottom"/>
          </w:tcPr>
          <w:p w14:paraId="7D29C6E8" w14:textId="77777777" w:rsidR="00B0329D" w:rsidRPr="00B3734F" w:rsidRDefault="00B0329D" w:rsidP="00B0329D">
            <w:pPr>
              <w:pStyle w:val="acctfourfigures"/>
              <w:tabs>
                <w:tab w:val="clear" w:pos="765"/>
                <w:tab w:val="decimal" w:pos="979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C0B46E" w14:textId="2386DA51" w:rsidR="00B0329D" w:rsidRPr="00B3734F" w:rsidRDefault="00B0329D" w:rsidP="00B03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73BFB">
              <w:rPr>
                <w:rFonts w:ascii="Angsana New" w:hAnsi="Angsana New" w:cs="Angsana New"/>
                <w:b/>
                <w:bCs/>
                <w:sz w:val="30"/>
                <w:szCs w:val="30"/>
              </w:rPr>
              <w:t>26,119</w:t>
            </w:r>
          </w:p>
        </w:tc>
      </w:tr>
    </w:tbl>
    <w:p w14:paraId="613F490A" w14:textId="66E04709" w:rsidR="00124879" w:rsidRDefault="00124879">
      <w:pPr>
        <w:rPr>
          <w:sz w:val="30"/>
          <w:szCs w:val="30"/>
        </w:rPr>
      </w:pPr>
    </w:p>
    <w:p w14:paraId="45121FD4" w14:textId="635BCFA5" w:rsidR="00124879" w:rsidRDefault="00124879">
      <w:pPr>
        <w:rPr>
          <w:sz w:val="30"/>
          <w:szCs w:val="30"/>
        </w:rPr>
      </w:pPr>
    </w:p>
    <w:p w14:paraId="5439DFA8" w14:textId="4B460D64" w:rsidR="00124879" w:rsidRDefault="00124879">
      <w:pPr>
        <w:rPr>
          <w:sz w:val="30"/>
          <w:szCs w:val="30"/>
        </w:rPr>
      </w:pPr>
    </w:p>
    <w:p w14:paraId="200BA0FD" w14:textId="77777777" w:rsidR="00124879" w:rsidRPr="00D64B44" w:rsidRDefault="00124879">
      <w:pPr>
        <w:rPr>
          <w:sz w:val="30"/>
          <w:szCs w:val="30"/>
        </w:rPr>
      </w:pPr>
    </w:p>
    <w:tbl>
      <w:tblPr>
        <w:tblW w:w="930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245"/>
        <w:gridCol w:w="1186"/>
        <w:gridCol w:w="236"/>
        <w:gridCol w:w="1251"/>
        <w:gridCol w:w="236"/>
        <w:gridCol w:w="1099"/>
        <w:gridCol w:w="253"/>
        <w:gridCol w:w="1195"/>
      </w:tblGrid>
      <w:tr w:rsidR="00410A19" w:rsidRPr="009209DB" w14:paraId="29F633CC" w14:textId="77777777" w:rsidTr="005A78B3">
        <w:trPr>
          <w:trHeight w:val="432"/>
        </w:trPr>
        <w:tc>
          <w:tcPr>
            <w:tcW w:w="3600" w:type="dxa"/>
          </w:tcPr>
          <w:p w14:paraId="0BA43B4E" w14:textId="4439EEB8" w:rsidR="00410A19" w:rsidRPr="00B3734F" w:rsidRDefault="00410A19" w:rsidP="00B37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5" w:type="dxa"/>
          </w:tcPr>
          <w:p w14:paraId="31A0C169" w14:textId="77777777" w:rsidR="00410A19" w:rsidRPr="00B3734F" w:rsidRDefault="00410A19" w:rsidP="00B3734F">
            <w:pPr>
              <w:pStyle w:val="acctfourfigures"/>
              <w:tabs>
                <w:tab w:val="clear" w:pos="765"/>
              </w:tabs>
              <w:spacing w:line="240" w:lineRule="auto"/>
              <w:ind w:left="-114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86" w:type="dxa"/>
            <w:vAlign w:val="bottom"/>
          </w:tcPr>
          <w:p w14:paraId="3683D6A2" w14:textId="4D82E9C9" w:rsidR="00410A19" w:rsidRPr="00B3734F" w:rsidRDefault="00410A19" w:rsidP="00B3734F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B3734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="00B53767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36" w:type="dxa"/>
            <w:vAlign w:val="bottom"/>
          </w:tcPr>
          <w:p w14:paraId="7ACDE0A3" w14:textId="77777777" w:rsidR="00410A19" w:rsidRPr="00B3734F" w:rsidRDefault="00410A19" w:rsidP="00B37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86" w:type="dxa"/>
            <w:gridSpan w:val="3"/>
            <w:tcBorders>
              <w:bottom w:val="single" w:sz="4" w:space="0" w:color="auto"/>
            </w:tcBorders>
            <w:vAlign w:val="bottom"/>
          </w:tcPr>
          <w:p w14:paraId="472FBA9C" w14:textId="77777777" w:rsidR="00410A19" w:rsidRPr="00B3734F" w:rsidRDefault="00410A19" w:rsidP="00B3734F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B3734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บันทึกเป็น (รายจ่าย) </w:t>
            </w:r>
            <w:r w:rsidRPr="00B3734F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/</w:t>
            </w:r>
            <w:r w:rsidRPr="00B3734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รายได้ใน</w:t>
            </w:r>
          </w:p>
        </w:tc>
        <w:tc>
          <w:tcPr>
            <w:tcW w:w="253" w:type="dxa"/>
            <w:vAlign w:val="bottom"/>
          </w:tcPr>
          <w:p w14:paraId="0D16D402" w14:textId="77777777" w:rsidR="00410A19" w:rsidRPr="00B3734F" w:rsidRDefault="00410A19" w:rsidP="00B3734F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5" w:type="dxa"/>
            <w:vAlign w:val="bottom"/>
          </w:tcPr>
          <w:p w14:paraId="3FD00254" w14:textId="61E400E1" w:rsidR="00410A19" w:rsidRPr="00B3734F" w:rsidRDefault="00410A19" w:rsidP="00B3734F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B3734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="00B53767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31</w:t>
            </w:r>
          </w:p>
        </w:tc>
      </w:tr>
      <w:tr w:rsidR="00410A19" w:rsidRPr="009209DB" w14:paraId="53CEAF16" w14:textId="77777777" w:rsidTr="005A78B3">
        <w:trPr>
          <w:trHeight w:val="432"/>
        </w:trPr>
        <w:tc>
          <w:tcPr>
            <w:tcW w:w="3600" w:type="dxa"/>
          </w:tcPr>
          <w:p w14:paraId="652DE66F" w14:textId="77777777" w:rsidR="00410A19" w:rsidRPr="00B3734F" w:rsidRDefault="00410A19" w:rsidP="00B37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5" w:type="dxa"/>
          </w:tcPr>
          <w:p w14:paraId="58449542" w14:textId="77777777" w:rsidR="00410A19" w:rsidRPr="00B3734F" w:rsidRDefault="00410A19" w:rsidP="00B3734F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86" w:type="dxa"/>
            <w:vAlign w:val="bottom"/>
          </w:tcPr>
          <w:p w14:paraId="2CEE1B8C" w14:textId="7F28B8C0" w:rsidR="00410A19" w:rsidRPr="00B3734F" w:rsidRDefault="00410A19" w:rsidP="00B3734F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B3734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มกราคม</w:t>
            </w:r>
          </w:p>
        </w:tc>
        <w:tc>
          <w:tcPr>
            <w:tcW w:w="236" w:type="dxa"/>
            <w:vAlign w:val="bottom"/>
          </w:tcPr>
          <w:p w14:paraId="45A3A0ED" w14:textId="77777777" w:rsidR="00410A19" w:rsidRPr="00B3734F" w:rsidRDefault="00410A19" w:rsidP="00B37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  <w:vAlign w:val="bottom"/>
          </w:tcPr>
          <w:p w14:paraId="3161807C" w14:textId="77777777" w:rsidR="00410A19" w:rsidRPr="00B3734F" w:rsidRDefault="00410A19" w:rsidP="00B3734F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3734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กำไร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048AED77" w14:textId="77777777" w:rsidR="00410A19" w:rsidRPr="00B3734F" w:rsidRDefault="00410A19" w:rsidP="00B37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99" w:type="dxa"/>
            <w:tcBorders>
              <w:top w:val="single" w:sz="4" w:space="0" w:color="auto"/>
            </w:tcBorders>
            <w:vAlign w:val="bottom"/>
          </w:tcPr>
          <w:p w14:paraId="60C4AE98" w14:textId="77777777" w:rsidR="00410A19" w:rsidRPr="00B3734F" w:rsidRDefault="00410A19" w:rsidP="00B3734F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3734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กำไรขาดทุน</w:t>
            </w:r>
          </w:p>
        </w:tc>
        <w:tc>
          <w:tcPr>
            <w:tcW w:w="253" w:type="dxa"/>
            <w:vAlign w:val="bottom"/>
          </w:tcPr>
          <w:p w14:paraId="746AD82E" w14:textId="77777777" w:rsidR="00410A19" w:rsidRPr="00B3734F" w:rsidRDefault="00410A19" w:rsidP="00B3734F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5" w:type="dxa"/>
            <w:vAlign w:val="bottom"/>
          </w:tcPr>
          <w:p w14:paraId="41F44A2E" w14:textId="77777777" w:rsidR="00410A19" w:rsidRPr="00B3734F" w:rsidRDefault="00410A19" w:rsidP="00B3734F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3734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</w:tr>
      <w:tr w:rsidR="00410A19" w:rsidRPr="009209DB" w14:paraId="18FCCFA5" w14:textId="77777777" w:rsidTr="005A78B3">
        <w:trPr>
          <w:trHeight w:val="443"/>
        </w:trPr>
        <w:tc>
          <w:tcPr>
            <w:tcW w:w="3600" w:type="dxa"/>
          </w:tcPr>
          <w:p w14:paraId="3B1FB9CE" w14:textId="77777777" w:rsidR="00410A19" w:rsidRPr="00B3734F" w:rsidRDefault="00410A19" w:rsidP="00B37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5" w:type="dxa"/>
          </w:tcPr>
          <w:p w14:paraId="71789A01" w14:textId="2BC471DC" w:rsidR="00410A19" w:rsidRPr="00B3734F" w:rsidRDefault="00410A19" w:rsidP="00B3734F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86" w:type="dxa"/>
            <w:vAlign w:val="bottom"/>
          </w:tcPr>
          <w:p w14:paraId="4B27F35F" w14:textId="007BDFC7" w:rsidR="00410A19" w:rsidRPr="00B3734F" w:rsidRDefault="00BF43C7" w:rsidP="00B3734F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36" w:type="dxa"/>
            <w:vAlign w:val="bottom"/>
          </w:tcPr>
          <w:p w14:paraId="56B04DB1" w14:textId="77777777" w:rsidR="00410A19" w:rsidRPr="00B3734F" w:rsidRDefault="00410A19" w:rsidP="00B37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1" w:type="dxa"/>
            <w:vAlign w:val="bottom"/>
          </w:tcPr>
          <w:p w14:paraId="44A15265" w14:textId="77777777" w:rsidR="00410A19" w:rsidRPr="00B3734F" w:rsidRDefault="00410A19" w:rsidP="00B3734F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3734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หรือขาดทุน</w:t>
            </w:r>
          </w:p>
        </w:tc>
        <w:tc>
          <w:tcPr>
            <w:tcW w:w="236" w:type="dxa"/>
            <w:vAlign w:val="bottom"/>
          </w:tcPr>
          <w:p w14:paraId="7BE2D763" w14:textId="77777777" w:rsidR="00410A19" w:rsidRPr="00B3734F" w:rsidRDefault="00410A19" w:rsidP="00B37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99" w:type="dxa"/>
            <w:vAlign w:val="bottom"/>
          </w:tcPr>
          <w:p w14:paraId="486DE3FB" w14:textId="77777777" w:rsidR="00410A19" w:rsidRPr="00B3734F" w:rsidRDefault="00410A19" w:rsidP="00B3734F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3734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เบ็ดเสร็จอื่น</w:t>
            </w:r>
          </w:p>
        </w:tc>
        <w:tc>
          <w:tcPr>
            <w:tcW w:w="253" w:type="dxa"/>
            <w:vAlign w:val="bottom"/>
          </w:tcPr>
          <w:p w14:paraId="3ACFE721" w14:textId="77777777" w:rsidR="00410A19" w:rsidRPr="00B3734F" w:rsidRDefault="00410A19" w:rsidP="00B3734F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5" w:type="dxa"/>
            <w:vAlign w:val="bottom"/>
          </w:tcPr>
          <w:p w14:paraId="54E2B9C0" w14:textId="015F06CD" w:rsidR="00410A19" w:rsidRPr="00B3734F" w:rsidRDefault="00BF43C7" w:rsidP="00B3734F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</w:tr>
      <w:tr w:rsidR="00410A19" w:rsidRPr="009209DB" w14:paraId="66CF1FEE" w14:textId="77777777" w:rsidTr="005A78B3">
        <w:trPr>
          <w:trHeight w:val="420"/>
        </w:trPr>
        <w:tc>
          <w:tcPr>
            <w:tcW w:w="3600" w:type="dxa"/>
          </w:tcPr>
          <w:p w14:paraId="04AAEF3D" w14:textId="77777777" w:rsidR="00410A19" w:rsidRPr="00B3734F" w:rsidRDefault="00410A19" w:rsidP="00B37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5" w:type="dxa"/>
          </w:tcPr>
          <w:p w14:paraId="66D12860" w14:textId="3BDFC44B" w:rsidR="00410A19" w:rsidRPr="00B3734F" w:rsidRDefault="00410A19" w:rsidP="00B3734F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  <w:vAlign w:val="bottom"/>
          </w:tcPr>
          <w:p w14:paraId="2CA8AA7D" w14:textId="7860BBA9" w:rsidR="00410A19" w:rsidRPr="00B3734F" w:rsidRDefault="00410A19" w:rsidP="00B3734F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5DA14125" w14:textId="77777777" w:rsidR="00410A19" w:rsidRPr="00B3734F" w:rsidRDefault="00410A19" w:rsidP="00B37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86" w:type="dxa"/>
            <w:gridSpan w:val="3"/>
            <w:vAlign w:val="bottom"/>
          </w:tcPr>
          <w:p w14:paraId="534D8408" w14:textId="20A8BE18" w:rsidR="00410A19" w:rsidRPr="00B3734F" w:rsidRDefault="00410A19" w:rsidP="00B3734F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B3734F">
              <w:rPr>
                <w:rFonts w:ascii="Angsana New" w:hAnsi="Angsana New" w:cs="Angsana New" w:hint="cs"/>
                <w:i/>
                <w:iCs/>
                <w:sz w:val="30"/>
                <w:szCs w:val="30"/>
                <w:lang w:val="en-US" w:bidi="th-TH"/>
              </w:rPr>
              <w:t>(</w:t>
            </w:r>
            <w:r w:rsidRPr="00B3734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B3734F">
              <w:rPr>
                <w:rFonts w:ascii="Angsana New" w:hAnsi="Angsana New" w:cs="Angsana New" w:hint="cs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53" w:type="dxa"/>
            <w:vAlign w:val="bottom"/>
          </w:tcPr>
          <w:p w14:paraId="5FCF1C18" w14:textId="77777777" w:rsidR="00410A19" w:rsidRPr="00B3734F" w:rsidRDefault="00410A19" w:rsidP="00B3734F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5" w:type="dxa"/>
            <w:vAlign w:val="bottom"/>
          </w:tcPr>
          <w:p w14:paraId="2775A1DB" w14:textId="77777777" w:rsidR="00410A19" w:rsidRPr="00B3734F" w:rsidRDefault="00410A19" w:rsidP="00B3734F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</w:tr>
      <w:tr w:rsidR="00410A19" w:rsidRPr="009209DB" w14:paraId="71274E72" w14:textId="77777777" w:rsidTr="004D6F30">
        <w:trPr>
          <w:trHeight w:val="443"/>
        </w:trPr>
        <w:tc>
          <w:tcPr>
            <w:tcW w:w="3600" w:type="dxa"/>
            <w:vAlign w:val="bottom"/>
          </w:tcPr>
          <w:p w14:paraId="112F18A0" w14:textId="77777777" w:rsidR="00410A19" w:rsidRPr="00B3734F" w:rsidRDefault="00410A19" w:rsidP="00B37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 w:rsidRPr="00B3734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45" w:type="dxa"/>
            <w:vAlign w:val="bottom"/>
          </w:tcPr>
          <w:p w14:paraId="7BE64FF3" w14:textId="77777777" w:rsidR="00410A19" w:rsidRPr="00B3734F" w:rsidRDefault="00410A19" w:rsidP="00B3734F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73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  <w:vAlign w:val="bottom"/>
          </w:tcPr>
          <w:p w14:paraId="56D068F9" w14:textId="0106C5FE" w:rsidR="00410A19" w:rsidRPr="00B3734F" w:rsidRDefault="00410A19" w:rsidP="00B3734F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1457F0CD" w14:textId="77777777" w:rsidR="00410A19" w:rsidRPr="00B3734F" w:rsidRDefault="00410A19" w:rsidP="00B37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1" w:type="dxa"/>
            <w:vAlign w:val="bottom"/>
          </w:tcPr>
          <w:p w14:paraId="0CBDA1DF" w14:textId="77777777" w:rsidR="00410A19" w:rsidRPr="00B3734F" w:rsidRDefault="00410A19" w:rsidP="00B3734F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61F7A0BB" w14:textId="77777777" w:rsidR="00410A19" w:rsidRPr="00B3734F" w:rsidRDefault="00410A19" w:rsidP="00B37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99" w:type="dxa"/>
            <w:vAlign w:val="bottom"/>
          </w:tcPr>
          <w:p w14:paraId="73DE1307" w14:textId="77777777" w:rsidR="00410A19" w:rsidRPr="00B3734F" w:rsidRDefault="00410A19" w:rsidP="00B3734F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53" w:type="dxa"/>
            <w:vAlign w:val="bottom"/>
          </w:tcPr>
          <w:p w14:paraId="298CDF5E" w14:textId="77777777" w:rsidR="00410A19" w:rsidRPr="00B3734F" w:rsidRDefault="00410A19" w:rsidP="00B3734F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5" w:type="dxa"/>
            <w:vAlign w:val="bottom"/>
          </w:tcPr>
          <w:p w14:paraId="1C61DB50" w14:textId="77777777" w:rsidR="00410A19" w:rsidRPr="00B3734F" w:rsidRDefault="00410A19" w:rsidP="00B3734F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B3734F" w:rsidRPr="009209DB" w14:paraId="0E8B469D" w14:textId="77777777" w:rsidTr="004D6F30">
        <w:trPr>
          <w:trHeight w:val="409"/>
        </w:trPr>
        <w:tc>
          <w:tcPr>
            <w:tcW w:w="3600" w:type="dxa"/>
            <w:vAlign w:val="bottom"/>
          </w:tcPr>
          <w:p w14:paraId="54BA3F63" w14:textId="3BD67B4F" w:rsidR="00B3734F" w:rsidRPr="00B3734F" w:rsidRDefault="00B3734F" w:rsidP="00B37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79" w:hanging="2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3734F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245" w:type="dxa"/>
            <w:vAlign w:val="bottom"/>
          </w:tcPr>
          <w:p w14:paraId="13E46A2A" w14:textId="5C943C23" w:rsidR="00B3734F" w:rsidRPr="00D75A7D" w:rsidRDefault="00B3734F" w:rsidP="00CA0757">
            <w:pPr>
              <w:pStyle w:val="acctfourfigures"/>
              <w:tabs>
                <w:tab w:val="clear" w:pos="765"/>
                <w:tab w:val="decimal" w:pos="191"/>
              </w:tabs>
              <w:spacing w:line="240" w:lineRule="auto"/>
              <w:ind w:right="6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186" w:type="dxa"/>
            <w:vAlign w:val="bottom"/>
          </w:tcPr>
          <w:p w14:paraId="081E88C4" w14:textId="35949963" w:rsidR="00B3734F" w:rsidRPr="00B3734F" w:rsidRDefault="00111F73" w:rsidP="00F97A6C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93</w:t>
            </w:r>
          </w:p>
        </w:tc>
        <w:tc>
          <w:tcPr>
            <w:tcW w:w="236" w:type="dxa"/>
            <w:vAlign w:val="bottom"/>
          </w:tcPr>
          <w:p w14:paraId="16718BD7" w14:textId="77777777" w:rsidR="00B3734F" w:rsidRPr="00B3734F" w:rsidRDefault="00B3734F" w:rsidP="00B37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1" w:type="dxa"/>
            <w:vAlign w:val="bottom"/>
          </w:tcPr>
          <w:p w14:paraId="1D0E7945" w14:textId="20CD41EC" w:rsidR="00B3734F" w:rsidRPr="00B3734F" w:rsidRDefault="00111F73" w:rsidP="00B3734F">
            <w:pPr>
              <w:pStyle w:val="acctfourfigures"/>
              <w:tabs>
                <w:tab w:val="clear" w:pos="765"/>
                <w:tab w:val="decimal" w:pos="979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(4</w:t>
            </w:r>
            <w:r w:rsidR="003E303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4F4F0E74" w14:textId="77777777" w:rsidR="00B3734F" w:rsidRPr="00B3734F" w:rsidRDefault="00B3734F" w:rsidP="00B37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2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9" w:type="dxa"/>
            <w:vAlign w:val="bottom"/>
          </w:tcPr>
          <w:p w14:paraId="26EA4F6F" w14:textId="7D66C4FC" w:rsidR="00B3734F" w:rsidRPr="00B3734F" w:rsidRDefault="00111F73" w:rsidP="008E1E15">
            <w:pPr>
              <w:pStyle w:val="acctfourfigures"/>
              <w:tabs>
                <w:tab w:val="clear" w:pos="765"/>
                <w:tab w:val="decimal" w:pos="68"/>
              </w:tabs>
              <w:spacing w:line="240" w:lineRule="auto"/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3" w:type="dxa"/>
            <w:vAlign w:val="bottom"/>
          </w:tcPr>
          <w:p w14:paraId="05F62042" w14:textId="77777777" w:rsidR="00B3734F" w:rsidRPr="00B3734F" w:rsidRDefault="00B3734F" w:rsidP="00B3734F">
            <w:pPr>
              <w:pStyle w:val="acctfourfigures"/>
              <w:tabs>
                <w:tab w:val="clear" w:pos="765"/>
                <w:tab w:val="decimal" w:pos="979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5" w:type="dxa"/>
            <w:vAlign w:val="bottom"/>
          </w:tcPr>
          <w:p w14:paraId="4E4029AA" w14:textId="6A9FF7F9" w:rsidR="00B3734F" w:rsidRPr="00B3734F" w:rsidRDefault="00111F73" w:rsidP="00B37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E5551C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</w:tr>
      <w:tr w:rsidR="005A78B3" w:rsidRPr="009209DB" w14:paraId="4912BFFB" w14:textId="77777777" w:rsidTr="004D6F30">
        <w:trPr>
          <w:trHeight w:val="420"/>
        </w:trPr>
        <w:tc>
          <w:tcPr>
            <w:tcW w:w="3600" w:type="dxa"/>
            <w:vAlign w:val="bottom"/>
          </w:tcPr>
          <w:p w14:paraId="2366D4C0" w14:textId="275E4F39" w:rsidR="005A78B3" w:rsidRPr="00B3734F" w:rsidRDefault="005A78B3" w:rsidP="005A7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79" w:hanging="2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3734F">
              <w:rPr>
                <w:rFonts w:ascii="Angsana New" w:hAnsi="Angsana New" w:cs="Angsana New" w:hint="cs"/>
                <w:sz w:val="30"/>
                <w:szCs w:val="30"/>
                <w:cs/>
              </w:rPr>
              <w:t>อนุพันธ์และการบัญชีป้องกัน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ความเสี่ยง</w:t>
            </w:r>
          </w:p>
        </w:tc>
        <w:tc>
          <w:tcPr>
            <w:tcW w:w="245" w:type="dxa"/>
            <w:vAlign w:val="bottom"/>
          </w:tcPr>
          <w:p w14:paraId="199E9AFF" w14:textId="3DD401ED" w:rsidR="005A78B3" w:rsidRPr="00D75A7D" w:rsidRDefault="005A78B3" w:rsidP="005A78B3">
            <w:pPr>
              <w:pStyle w:val="acctfourfigures"/>
              <w:tabs>
                <w:tab w:val="clear" w:pos="765"/>
                <w:tab w:val="decimal" w:pos="191"/>
              </w:tabs>
              <w:spacing w:line="240" w:lineRule="auto"/>
              <w:ind w:right="6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186" w:type="dxa"/>
            <w:vAlign w:val="bottom"/>
          </w:tcPr>
          <w:p w14:paraId="3AFC8F36" w14:textId="7E8CD6BC" w:rsidR="005A78B3" w:rsidRPr="00B3734F" w:rsidRDefault="00111F73" w:rsidP="005A78B3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324</w:t>
            </w:r>
          </w:p>
        </w:tc>
        <w:tc>
          <w:tcPr>
            <w:tcW w:w="236" w:type="dxa"/>
            <w:vAlign w:val="bottom"/>
          </w:tcPr>
          <w:p w14:paraId="060ECCB5" w14:textId="77777777" w:rsidR="005A78B3" w:rsidRPr="00B3734F" w:rsidRDefault="005A78B3" w:rsidP="005A7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1" w:type="dxa"/>
            <w:vAlign w:val="bottom"/>
          </w:tcPr>
          <w:p w14:paraId="00CFF72D" w14:textId="7C16F8F5" w:rsidR="005A78B3" w:rsidRPr="00B3734F" w:rsidRDefault="00111F73" w:rsidP="00F97A6C">
            <w:pPr>
              <w:pStyle w:val="acctfourfigures"/>
              <w:tabs>
                <w:tab w:val="clear" w:pos="765"/>
                <w:tab w:val="decimal" w:pos="979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407</w:t>
            </w:r>
          </w:p>
        </w:tc>
        <w:tc>
          <w:tcPr>
            <w:tcW w:w="236" w:type="dxa"/>
            <w:vAlign w:val="bottom"/>
          </w:tcPr>
          <w:p w14:paraId="454A2E66" w14:textId="77777777" w:rsidR="005A78B3" w:rsidRPr="00B3734F" w:rsidRDefault="005A78B3" w:rsidP="005A7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2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9" w:type="dxa"/>
            <w:vAlign w:val="bottom"/>
          </w:tcPr>
          <w:p w14:paraId="49E2C99C" w14:textId="1859C937" w:rsidR="005A78B3" w:rsidRPr="00B3734F" w:rsidRDefault="00111F73" w:rsidP="005A78B3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2,699</w:t>
            </w:r>
          </w:p>
        </w:tc>
        <w:tc>
          <w:tcPr>
            <w:tcW w:w="253" w:type="dxa"/>
            <w:vAlign w:val="bottom"/>
          </w:tcPr>
          <w:p w14:paraId="1C5D40B6" w14:textId="77777777" w:rsidR="005A78B3" w:rsidRPr="00B3734F" w:rsidRDefault="005A78B3" w:rsidP="005A78B3">
            <w:pPr>
              <w:pStyle w:val="acctfourfigures"/>
              <w:tabs>
                <w:tab w:val="clear" w:pos="765"/>
                <w:tab w:val="decimal" w:pos="979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5" w:type="dxa"/>
            <w:vAlign w:val="bottom"/>
          </w:tcPr>
          <w:p w14:paraId="40885431" w14:textId="47890059" w:rsidR="005A78B3" w:rsidRPr="00B3734F" w:rsidRDefault="00111F73" w:rsidP="005A7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3,430</w:t>
            </w:r>
          </w:p>
        </w:tc>
      </w:tr>
      <w:tr w:rsidR="00A91E4A" w:rsidRPr="009209DB" w14:paraId="771BD425" w14:textId="77777777" w:rsidTr="004D6F30">
        <w:trPr>
          <w:trHeight w:val="830"/>
        </w:trPr>
        <w:tc>
          <w:tcPr>
            <w:tcW w:w="3600" w:type="dxa"/>
            <w:vAlign w:val="bottom"/>
          </w:tcPr>
          <w:p w14:paraId="0BF96913" w14:textId="77777777" w:rsidR="00A91E4A" w:rsidRPr="00B3734F" w:rsidRDefault="00A91E4A" w:rsidP="00A91E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79" w:hanging="2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3734F">
              <w:rPr>
                <w:rFonts w:ascii="Angsana New" w:hAnsi="Angsana New" w:cs="Angsana New" w:hint="cs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245" w:type="dxa"/>
            <w:vAlign w:val="bottom"/>
          </w:tcPr>
          <w:p w14:paraId="297ED3F0" w14:textId="77777777" w:rsidR="00A91E4A" w:rsidRPr="00B3734F" w:rsidRDefault="00A91E4A" w:rsidP="00A91E4A">
            <w:pPr>
              <w:pStyle w:val="acctfourfigures"/>
              <w:tabs>
                <w:tab w:val="clear" w:pos="765"/>
                <w:tab w:val="decimal" w:pos="979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  <w:vAlign w:val="bottom"/>
          </w:tcPr>
          <w:p w14:paraId="44B9CB2A" w14:textId="77777777" w:rsidR="00F97A6C" w:rsidRDefault="00F97A6C" w:rsidP="00A91E4A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</w:p>
          <w:p w14:paraId="7A40A28A" w14:textId="0E6083CC" w:rsidR="00A91E4A" w:rsidRPr="00B3734F" w:rsidRDefault="00111F73" w:rsidP="00A91E4A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27,189</w:t>
            </w:r>
          </w:p>
        </w:tc>
        <w:tc>
          <w:tcPr>
            <w:tcW w:w="236" w:type="dxa"/>
            <w:vAlign w:val="bottom"/>
          </w:tcPr>
          <w:p w14:paraId="1CA88185" w14:textId="77777777" w:rsidR="00A91E4A" w:rsidRPr="00B3734F" w:rsidRDefault="00A91E4A" w:rsidP="00A91E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1" w:type="dxa"/>
            <w:vAlign w:val="bottom"/>
          </w:tcPr>
          <w:p w14:paraId="6047CD79" w14:textId="77777777" w:rsidR="00F97A6C" w:rsidRDefault="00F97A6C" w:rsidP="00A91E4A">
            <w:pPr>
              <w:pStyle w:val="acctfourfigures"/>
              <w:tabs>
                <w:tab w:val="clear" w:pos="765"/>
                <w:tab w:val="decimal" w:pos="979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</w:p>
          <w:p w14:paraId="75F17258" w14:textId="2D1A3C3A" w:rsidR="00A91E4A" w:rsidRPr="00B3734F" w:rsidRDefault="00111F73" w:rsidP="00A91E4A">
            <w:pPr>
              <w:pStyle w:val="acctfourfigures"/>
              <w:tabs>
                <w:tab w:val="clear" w:pos="765"/>
                <w:tab w:val="decimal" w:pos="979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(650)</w:t>
            </w:r>
          </w:p>
        </w:tc>
        <w:tc>
          <w:tcPr>
            <w:tcW w:w="236" w:type="dxa"/>
            <w:vAlign w:val="bottom"/>
          </w:tcPr>
          <w:p w14:paraId="4ABC92D4" w14:textId="77777777" w:rsidR="00A91E4A" w:rsidRPr="00B3734F" w:rsidRDefault="00A91E4A" w:rsidP="00A91E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2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9" w:type="dxa"/>
            <w:vAlign w:val="bottom"/>
          </w:tcPr>
          <w:p w14:paraId="20279C97" w14:textId="77777777" w:rsidR="00F97A6C" w:rsidRDefault="00F97A6C" w:rsidP="00F97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  <w:p w14:paraId="6D9E6C01" w14:textId="2FC3018F" w:rsidR="00A91E4A" w:rsidRPr="00B3734F" w:rsidRDefault="00111F73" w:rsidP="008E1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3" w:type="dxa"/>
            <w:vAlign w:val="bottom"/>
          </w:tcPr>
          <w:p w14:paraId="71A2547A" w14:textId="77777777" w:rsidR="00A91E4A" w:rsidRPr="00B3734F" w:rsidRDefault="00A91E4A" w:rsidP="00A91E4A">
            <w:pPr>
              <w:pStyle w:val="acctfourfigures"/>
              <w:tabs>
                <w:tab w:val="clear" w:pos="765"/>
                <w:tab w:val="decimal" w:pos="979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5" w:type="dxa"/>
            <w:vAlign w:val="bottom"/>
          </w:tcPr>
          <w:p w14:paraId="174D8750" w14:textId="77777777" w:rsidR="00F97A6C" w:rsidRDefault="00F97A6C" w:rsidP="00A91E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  <w:p w14:paraId="54951A39" w14:textId="639FE3F3" w:rsidR="00A91E4A" w:rsidRPr="00B3734F" w:rsidRDefault="00111F73" w:rsidP="00F97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26,539</w:t>
            </w:r>
          </w:p>
        </w:tc>
      </w:tr>
      <w:tr w:rsidR="00A91E4A" w:rsidRPr="009209DB" w14:paraId="41908B06" w14:textId="77777777" w:rsidTr="004D6F30">
        <w:trPr>
          <w:trHeight w:val="420"/>
        </w:trPr>
        <w:tc>
          <w:tcPr>
            <w:tcW w:w="3600" w:type="dxa"/>
            <w:vAlign w:val="bottom"/>
          </w:tcPr>
          <w:p w14:paraId="01A68EAC" w14:textId="7D87FE4E" w:rsidR="00A91E4A" w:rsidRPr="00B3734F" w:rsidRDefault="00A91E4A" w:rsidP="00A91E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="Angsana New" w:hAnsi="Angsana New" w:cs="Angsana New"/>
                <w:sz w:val="30"/>
                <w:szCs w:val="30"/>
              </w:rPr>
            </w:pPr>
            <w:r w:rsidRPr="00B3734F">
              <w:rPr>
                <w:rFonts w:ascii="Angsana New" w:hAnsi="Angsana New" w:cs="Angsana New" w:hint="cs"/>
                <w:sz w:val="30"/>
                <w:szCs w:val="30"/>
                <w:cs/>
              </w:rPr>
              <w:t>อื่น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B3734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ๆ  </w:t>
            </w:r>
          </w:p>
        </w:tc>
        <w:tc>
          <w:tcPr>
            <w:tcW w:w="245" w:type="dxa"/>
            <w:vAlign w:val="bottom"/>
          </w:tcPr>
          <w:p w14:paraId="5B6D15C5" w14:textId="77777777" w:rsidR="00A91E4A" w:rsidRPr="00B3734F" w:rsidRDefault="00A91E4A" w:rsidP="00A91E4A">
            <w:pPr>
              <w:pStyle w:val="acctfourfigures"/>
              <w:tabs>
                <w:tab w:val="clear" w:pos="765"/>
                <w:tab w:val="decimal" w:pos="979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  <w:vAlign w:val="bottom"/>
          </w:tcPr>
          <w:p w14:paraId="6DBC2071" w14:textId="07F8CC81" w:rsidR="00A91E4A" w:rsidRPr="00B3734F" w:rsidRDefault="00111F73" w:rsidP="00A91E4A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28</w:t>
            </w:r>
          </w:p>
        </w:tc>
        <w:tc>
          <w:tcPr>
            <w:tcW w:w="236" w:type="dxa"/>
            <w:vAlign w:val="bottom"/>
          </w:tcPr>
          <w:p w14:paraId="65358596" w14:textId="77777777" w:rsidR="00A91E4A" w:rsidRPr="00B3734F" w:rsidRDefault="00A91E4A" w:rsidP="00A91E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1" w:type="dxa"/>
            <w:vAlign w:val="bottom"/>
          </w:tcPr>
          <w:p w14:paraId="5152BE82" w14:textId="6ECA2190" w:rsidR="00A91E4A" w:rsidRPr="00B3734F" w:rsidRDefault="00111F73" w:rsidP="006257ED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6E635418" w14:textId="77777777" w:rsidR="00A91E4A" w:rsidRPr="00B3734F" w:rsidRDefault="00A91E4A" w:rsidP="00A91E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2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9" w:type="dxa"/>
            <w:vAlign w:val="bottom"/>
          </w:tcPr>
          <w:p w14:paraId="739E18DF" w14:textId="5B769410" w:rsidR="00A91E4A" w:rsidRPr="00B3734F" w:rsidRDefault="00111F73" w:rsidP="008E1E15">
            <w:pPr>
              <w:pStyle w:val="acctfourfigures"/>
              <w:tabs>
                <w:tab w:val="clear" w:pos="765"/>
                <w:tab w:val="decimal" w:pos="68"/>
              </w:tabs>
              <w:spacing w:line="240" w:lineRule="auto"/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3" w:type="dxa"/>
            <w:vAlign w:val="bottom"/>
          </w:tcPr>
          <w:p w14:paraId="132D2278" w14:textId="77777777" w:rsidR="00A91E4A" w:rsidRPr="00B3734F" w:rsidRDefault="00A91E4A" w:rsidP="00A91E4A">
            <w:pPr>
              <w:pStyle w:val="acctfourfigures"/>
              <w:tabs>
                <w:tab w:val="clear" w:pos="765"/>
                <w:tab w:val="decimal" w:pos="979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5" w:type="dxa"/>
            <w:vAlign w:val="bottom"/>
          </w:tcPr>
          <w:p w14:paraId="45900805" w14:textId="6F1B024D" w:rsidR="00A91E4A" w:rsidRPr="00B3734F" w:rsidRDefault="00111F73" w:rsidP="00A91E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28</w:t>
            </w:r>
          </w:p>
        </w:tc>
      </w:tr>
      <w:tr w:rsidR="00A91E4A" w:rsidRPr="009209DB" w14:paraId="39343B22" w14:textId="77777777" w:rsidTr="004D6F30">
        <w:trPr>
          <w:trHeight w:val="420"/>
        </w:trPr>
        <w:tc>
          <w:tcPr>
            <w:tcW w:w="3600" w:type="dxa"/>
            <w:vAlign w:val="bottom"/>
          </w:tcPr>
          <w:p w14:paraId="61322B89" w14:textId="77777777" w:rsidR="00A91E4A" w:rsidRPr="00B3734F" w:rsidRDefault="00A91E4A" w:rsidP="00A91E4A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3734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รวม </w:t>
            </w:r>
          </w:p>
        </w:tc>
        <w:tc>
          <w:tcPr>
            <w:tcW w:w="245" w:type="dxa"/>
            <w:vAlign w:val="bottom"/>
          </w:tcPr>
          <w:p w14:paraId="40E6A5BA" w14:textId="77777777" w:rsidR="00A91E4A" w:rsidRPr="00B3734F" w:rsidRDefault="00A91E4A" w:rsidP="00A91E4A">
            <w:pPr>
              <w:pStyle w:val="acctfourfigures"/>
              <w:tabs>
                <w:tab w:val="clear" w:pos="765"/>
                <w:tab w:val="decimal" w:pos="979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BD161D" w14:textId="37D6224A" w:rsidR="00A91E4A" w:rsidRPr="00B3734F" w:rsidRDefault="00111F73" w:rsidP="00A91E4A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27,634</w:t>
            </w:r>
          </w:p>
        </w:tc>
        <w:tc>
          <w:tcPr>
            <w:tcW w:w="236" w:type="dxa"/>
            <w:vAlign w:val="bottom"/>
          </w:tcPr>
          <w:p w14:paraId="5D062D3A" w14:textId="77777777" w:rsidR="00A91E4A" w:rsidRPr="00B3734F" w:rsidRDefault="00A91E4A" w:rsidP="00A91E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01E9FA" w14:textId="49A4B02F" w:rsidR="00A91E4A" w:rsidRPr="00B3734F" w:rsidRDefault="00111F73" w:rsidP="00A91E4A">
            <w:pPr>
              <w:pStyle w:val="acctfourfigures"/>
              <w:tabs>
                <w:tab w:val="clear" w:pos="765"/>
                <w:tab w:val="decimal" w:pos="979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(28</w:t>
            </w:r>
            <w:r w:rsidR="003E303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517A08D7" w14:textId="77777777" w:rsidR="00A91E4A" w:rsidRPr="00B3734F" w:rsidRDefault="00A91E4A" w:rsidP="00A91E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29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B204F5" w14:textId="4E07E0FA" w:rsidR="00A91E4A" w:rsidRPr="00B3734F" w:rsidRDefault="00111F73" w:rsidP="00A91E4A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2,699</w:t>
            </w:r>
          </w:p>
        </w:tc>
        <w:tc>
          <w:tcPr>
            <w:tcW w:w="253" w:type="dxa"/>
            <w:vAlign w:val="bottom"/>
          </w:tcPr>
          <w:p w14:paraId="35751793" w14:textId="77777777" w:rsidR="00A91E4A" w:rsidRPr="00B3734F" w:rsidRDefault="00A91E4A" w:rsidP="00A91E4A">
            <w:pPr>
              <w:pStyle w:val="acctfourfigures"/>
              <w:tabs>
                <w:tab w:val="clear" w:pos="765"/>
                <w:tab w:val="decimal" w:pos="979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1643CF" w14:textId="1F4EB1DC" w:rsidR="00A91E4A" w:rsidRPr="00B3734F" w:rsidRDefault="00111F73" w:rsidP="00A91E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30,04</w:t>
            </w:r>
            <w:r w:rsidR="00E5551C"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</w:p>
        </w:tc>
      </w:tr>
    </w:tbl>
    <w:p w14:paraId="677C524B" w14:textId="226AA7D8" w:rsidR="00B3734F" w:rsidRDefault="00B3734F" w:rsidP="00AC6BC4">
      <w:pPr>
        <w:pStyle w:val="FSBlank"/>
        <w:spacing w:line="240" w:lineRule="auto"/>
        <w:ind w:left="0"/>
      </w:pPr>
    </w:p>
    <w:p w14:paraId="1269A748" w14:textId="32F22948" w:rsidR="00B41A9C" w:rsidRDefault="00B41A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</w:p>
    <w:p w14:paraId="021172CE" w14:textId="576D2D24" w:rsidR="0016366C" w:rsidRPr="00D32C8D" w:rsidRDefault="0016366C" w:rsidP="00BD6760">
      <w:pPr>
        <w:pStyle w:val="FSHeadMain"/>
        <w:spacing w:line="240" w:lineRule="auto"/>
        <w:rPr>
          <w:cs/>
        </w:rPr>
      </w:pPr>
      <w:r w:rsidRPr="00791429">
        <w:rPr>
          <w:cs/>
        </w:rPr>
        <w:t>สิทธิประโยชน์จากการส่งเสริมการลงทุน</w:t>
      </w:r>
    </w:p>
    <w:p w14:paraId="726DF03F" w14:textId="77777777" w:rsidR="0016366C" w:rsidRPr="00D64B44" w:rsidRDefault="0016366C" w:rsidP="00BD6760">
      <w:pPr>
        <w:pStyle w:val="FSBlank"/>
        <w:spacing w:line="240" w:lineRule="auto"/>
        <w:rPr>
          <w:sz w:val="18"/>
          <w:szCs w:val="18"/>
        </w:rPr>
      </w:pPr>
    </w:p>
    <w:p w14:paraId="7EA68F8E" w14:textId="3E3AE96D" w:rsidR="0016366C" w:rsidRDefault="00F0119E" w:rsidP="00BD6760">
      <w:pPr>
        <w:pStyle w:val="FSContent"/>
        <w:spacing w:line="240" w:lineRule="auto"/>
      </w:pPr>
      <w:r w:rsidRPr="00D32C8D">
        <w:rPr>
          <w:cs/>
        </w:rPr>
        <w:t>คณะกรรมการส่งเสริมการลงทุนอนุมัติให้</w:t>
      </w:r>
      <w:r w:rsidR="0016366C" w:rsidRPr="00D32C8D">
        <w:rPr>
          <w:cs/>
        </w:rPr>
        <w:t>บริษัทได้รับสิทธิ</w:t>
      </w:r>
      <w:r w:rsidRPr="00D32C8D">
        <w:rPr>
          <w:cs/>
        </w:rPr>
        <w:t>ประโยชน์</w:t>
      </w:r>
      <w:r w:rsidR="0016366C" w:rsidRPr="00D32C8D">
        <w:rPr>
          <w:cs/>
        </w:rPr>
        <w:t>บางประการ</w:t>
      </w:r>
      <w:r w:rsidRPr="00D32C8D">
        <w:rPr>
          <w:cs/>
        </w:rPr>
        <w:t>ในฐานะผู้ได้รับการ</w:t>
      </w:r>
      <w:r w:rsidR="0016366C" w:rsidRPr="00D32C8D">
        <w:rPr>
          <w:cs/>
        </w:rPr>
        <w:t>ส่งเสริม</w:t>
      </w:r>
      <w:r w:rsidR="008E145E" w:rsidRPr="00D32C8D">
        <w:rPr>
          <w:cs/>
        </w:rPr>
        <w:br/>
      </w:r>
      <w:r w:rsidR="0016366C" w:rsidRPr="00D32C8D">
        <w:rPr>
          <w:cs/>
        </w:rPr>
        <w:t>การลงทุนตามพระราชบัญญัติส่งเสริมการลงทุน พ</w:t>
      </w:r>
      <w:r w:rsidR="0016366C" w:rsidRPr="00D32C8D">
        <w:t>.</w:t>
      </w:r>
      <w:r w:rsidR="0016366C" w:rsidRPr="00D32C8D">
        <w:rPr>
          <w:cs/>
        </w:rPr>
        <w:t>ศ</w:t>
      </w:r>
      <w:r w:rsidR="0016366C" w:rsidRPr="00D32C8D">
        <w:t xml:space="preserve">. </w:t>
      </w:r>
      <w:r w:rsidR="00B53767">
        <w:t>2520</w:t>
      </w:r>
      <w:r w:rsidRPr="00D32C8D">
        <w:rPr>
          <w:cs/>
        </w:rPr>
        <w:t xml:space="preserve"> เกี่ยวกับ</w:t>
      </w:r>
      <w:r w:rsidR="00E45E68" w:rsidRPr="00D32C8D">
        <w:rPr>
          <w:cs/>
          <w:lang w:val="th-TH"/>
        </w:rPr>
        <w:t xml:space="preserve">การผลิตและจำหน่ายท่อทองแดงไร้ตะเข็บชนิดต่างๆ </w:t>
      </w:r>
      <w:r w:rsidR="0016366C" w:rsidRPr="00D32C8D">
        <w:rPr>
          <w:cs/>
        </w:rPr>
        <w:t>ซึ่ง</w:t>
      </w:r>
      <w:r w:rsidR="00E45E68" w:rsidRPr="00D32C8D">
        <w:rPr>
          <w:cs/>
        </w:rPr>
        <w:t>พอสรุปสาระสำคัญ</w:t>
      </w:r>
      <w:r w:rsidR="00CC5F45" w:rsidRPr="00D32C8D">
        <w:rPr>
          <w:cs/>
        </w:rPr>
        <w:t>สำหรับสิทธิประโยชน์ที่ยังคงมีอยู่</w:t>
      </w:r>
      <w:r w:rsidR="00E45E68" w:rsidRPr="00D32C8D">
        <w:rPr>
          <w:cs/>
        </w:rPr>
        <w:t>ได้ดั</w:t>
      </w:r>
      <w:r w:rsidR="0016366C" w:rsidRPr="00D32C8D">
        <w:rPr>
          <w:cs/>
        </w:rPr>
        <w:t>งนี้</w:t>
      </w:r>
    </w:p>
    <w:p w14:paraId="7F02DC77" w14:textId="77777777" w:rsidR="00D75A7D" w:rsidRPr="00D64B44" w:rsidRDefault="00D75A7D" w:rsidP="00BD6760">
      <w:pPr>
        <w:pStyle w:val="FSContent"/>
        <w:spacing w:line="240" w:lineRule="auto"/>
        <w:rPr>
          <w:sz w:val="20"/>
          <w:szCs w:val="20"/>
        </w:rPr>
      </w:pPr>
    </w:p>
    <w:p w14:paraId="25D5B0E4" w14:textId="7C2A039E" w:rsidR="0016366C" w:rsidRPr="00473BFB" w:rsidRDefault="0016366C" w:rsidP="00BD67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080" w:hanging="1080"/>
        <w:jc w:val="thaiDistribute"/>
        <w:rPr>
          <w:rFonts w:ascii="Angsana New" w:hAnsi="Angsana New" w:cs="Angsana New"/>
          <w:sz w:val="30"/>
          <w:szCs w:val="30"/>
        </w:rPr>
      </w:pPr>
      <w:r w:rsidRPr="00D32C8D">
        <w:rPr>
          <w:rFonts w:ascii="Angsana New" w:hAnsi="Angsana New" w:cs="Angsana New"/>
          <w:sz w:val="30"/>
          <w:szCs w:val="30"/>
        </w:rPr>
        <w:tab/>
      </w:r>
      <w:r w:rsidRPr="00D32C8D">
        <w:rPr>
          <w:rFonts w:ascii="Angsana New" w:hAnsi="Angsana New" w:cs="Angsana New"/>
          <w:sz w:val="30"/>
          <w:szCs w:val="30"/>
          <w:cs/>
        </w:rPr>
        <w:t>(ก)</w:t>
      </w:r>
      <w:r w:rsidRPr="00D32C8D">
        <w:rPr>
          <w:rFonts w:ascii="Angsana New" w:hAnsi="Angsana New" w:cs="Angsana New"/>
          <w:sz w:val="30"/>
          <w:szCs w:val="30"/>
        </w:rPr>
        <w:tab/>
      </w:r>
      <w:r w:rsidR="00E45E68" w:rsidRPr="00D32C8D">
        <w:rPr>
          <w:rFonts w:ascii="Angsana New" w:hAnsi="Angsana New" w:cs="Angsana New"/>
          <w:sz w:val="30"/>
          <w:szCs w:val="30"/>
          <w:cs/>
        </w:rPr>
        <w:t>ให้</w:t>
      </w:r>
      <w:r w:rsidRPr="00D32C8D">
        <w:rPr>
          <w:rFonts w:ascii="Angsana New" w:hAnsi="Angsana New" w:cs="Angsana New"/>
          <w:sz w:val="30"/>
          <w:szCs w:val="30"/>
          <w:cs/>
        </w:rPr>
        <w:t>ได้รับยกเว้นภาษีอากรขาเข้าสำหรับ</w:t>
      </w:r>
      <w:r w:rsidR="00BA15F3" w:rsidRPr="00D32C8D">
        <w:rPr>
          <w:rFonts w:ascii="Angsana New" w:hAnsi="Angsana New" w:cs="Angsana New" w:hint="cs"/>
          <w:sz w:val="30"/>
          <w:szCs w:val="30"/>
          <w:cs/>
        </w:rPr>
        <w:t>วัตถุดิบและวัสดุ</w:t>
      </w:r>
      <w:r w:rsidRPr="00D32C8D">
        <w:rPr>
          <w:rFonts w:ascii="Angsana New" w:hAnsi="Angsana New" w:cs="Angsana New"/>
          <w:sz w:val="30"/>
          <w:szCs w:val="30"/>
          <w:cs/>
        </w:rPr>
        <w:t>ที่จำเป็นในการดำเนินกิจการ</w:t>
      </w:r>
      <w:r w:rsidR="00BA15F3" w:rsidRPr="00D32C8D">
        <w:rPr>
          <w:rFonts w:ascii="Angsana New" w:hAnsi="Angsana New" w:cs="Angsana New" w:hint="cs"/>
          <w:sz w:val="30"/>
          <w:szCs w:val="30"/>
          <w:cs/>
        </w:rPr>
        <w:t>ที่ต้องนำเข้ามาจากต่างประเทศ เพื่อใช้ในการผลิตเพื่อการ</w:t>
      </w:r>
      <w:r w:rsidR="00BA15F3" w:rsidRPr="00473BFB">
        <w:rPr>
          <w:rFonts w:ascii="Angsana New" w:hAnsi="Angsana New" w:cs="Angsana New" w:hint="cs"/>
          <w:sz w:val="30"/>
          <w:szCs w:val="30"/>
          <w:cs/>
        </w:rPr>
        <w:t xml:space="preserve">ส่งออก </w:t>
      </w:r>
      <w:r w:rsidRPr="00473BFB">
        <w:rPr>
          <w:rFonts w:ascii="Angsana New" w:hAnsi="Angsana New" w:cs="Angsana New"/>
          <w:sz w:val="30"/>
          <w:szCs w:val="30"/>
          <w:cs/>
        </w:rPr>
        <w:t xml:space="preserve">ตั้งแต่วันที่ </w:t>
      </w:r>
      <w:r w:rsidR="00B53767" w:rsidRPr="00473BFB">
        <w:rPr>
          <w:rFonts w:ascii="Angsana New" w:hAnsi="Angsana New" w:cs="Angsana New"/>
          <w:sz w:val="30"/>
          <w:szCs w:val="30"/>
        </w:rPr>
        <w:t>14</w:t>
      </w:r>
      <w:r w:rsidR="00BA15F3" w:rsidRPr="00473BF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46635" w:rsidRPr="00473BFB">
        <w:rPr>
          <w:rFonts w:ascii="Angsana New" w:hAnsi="Angsana New" w:cs="Angsana New" w:hint="cs"/>
          <w:sz w:val="30"/>
          <w:szCs w:val="30"/>
          <w:cs/>
        </w:rPr>
        <w:t xml:space="preserve">กรกฎาคม </w:t>
      </w:r>
      <w:r w:rsidR="00B53767" w:rsidRPr="00473BFB">
        <w:rPr>
          <w:rFonts w:ascii="Angsana New" w:hAnsi="Angsana New" w:cs="Angsana New"/>
          <w:sz w:val="30"/>
          <w:szCs w:val="30"/>
        </w:rPr>
        <w:t>256</w:t>
      </w:r>
      <w:r w:rsidR="00473BFB">
        <w:rPr>
          <w:rFonts w:ascii="Angsana New" w:hAnsi="Angsana New" w:cs="Angsana New"/>
          <w:sz w:val="30"/>
          <w:szCs w:val="30"/>
        </w:rPr>
        <w:t>6</w:t>
      </w:r>
      <w:r w:rsidR="00BA15F3" w:rsidRPr="00473BFB">
        <w:rPr>
          <w:rFonts w:ascii="Angsana New" w:hAnsi="Angsana New" w:cs="Angsana New" w:hint="cs"/>
          <w:sz w:val="30"/>
          <w:szCs w:val="30"/>
          <w:cs/>
        </w:rPr>
        <w:t xml:space="preserve"> จน</w:t>
      </w:r>
      <w:r w:rsidRPr="00473BFB">
        <w:rPr>
          <w:rFonts w:ascii="Angsana New" w:hAnsi="Angsana New" w:cs="Angsana New"/>
          <w:sz w:val="30"/>
          <w:szCs w:val="30"/>
          <w:cs/>
        </w:rPr>
        <w:t xml:space="preserve">ถึงวันที่ </w:t>
      </w:r>
      <w:r w:rsidR="00B53767" w:rsidRPr="00473BFB">
        <w:rPr>
          <w:rFonts w:ascii="Angsana New" w:hAnsi="Angsana New" w:cs="Angsana New"/>
          <w:sz w:val="30"/>
          <w:szCs w:val="30"/>
        </w:rPr>
        <w:t>13</w:t>
      </w:r>
      <w:r w:rsidR="00BA15F3" w:rsidRPr="00473BF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A05D8" w:rsidRPr="00473BFB">
        <w:rPr>
          <w:rFonts w:ascii="Angsana New" w:hAnsi="Angsana New" w:cs="Angsana New" w:hint="cs"/>
          <w:sz w:val="30"/>
          <w:szCs w:val="30"/>
          <w:cs/>
        </w:rPr>
        <w:t>กรกฎาคม</w:t>
      </w:r>
      <w:r w:rsidR="00BA15F3" w:rsidRPr="00473BF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53767" w:rsidRPr="00473BFB">
        <w:rPr>
          <w:rFonts w:ascii="Angsana New" w:hAnsi="Angsana New" w:cs="Angsana New"/>
          <w:sz w:val="30"/>
          <w:szCs w:val="30"/>
        </w:rPr>
        <w:t>256</w:t>
      </w:r>
      <w:r w:rsidR="00473BFB">
        <w:rPr>
          <w:rFonts w:ascii="Angsana New" w:hAnsi="Angsana New" w:cs="Angsana New"/>
          <w:sz w:val="30"/>
          <w:szCs w:val="30"/>
        </w:rPr>
        <w:t>8</w:t>
      </w:r>
    </w:p>
    <w:p w14:paraId="11EFE5E9" w14:textId="77777777" w:rsidR="00231C22" w:rsidRPr="00473BFB" w:rsidRDefault="00231C22" w:rsidP="00BD6760">
      <w:pPr>
        <w:pStyle w:val="FSBlank"/>
        <w:spacing w:line="240" w:lineRule="auto"/>
        <w:rPr>
          <w:sz w:val="18"/>
          <w:szCs w:val="18"/>
        </w:rPr>
      </w:pPr>
    </w:p>
    <w:p w14:paraId="3B53CF45" w14:textId="271BBC7C" w:rsidR="00BA15F3" w:rsidRDefault="00BA15F3" w:rsidP="00BD67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080" w:hanging="1080"/>
        <w:jc w:val="thaiDistribute"/>
        <w:rPr>
          <w:rFonts w:ascii="Angsana New" w:hAnsi="Angsana New" w:cs="Angsana New"/>
          <w:sz w:val="30"/>
          <w:szCs w:val="30"/>
        </w:rPr>
      </w:pPr>
      <w:r w:rsidRPr="00473BFB">
        <w:rPr>
          <w:rFonts w:ascii="Angsana New" w:hAnsi="Angsana New" w:cs="Angsana New"/>
          <w:sz w:val="30"/>
          <w:szCs w:val="30"/>
        </w:rPr>
        <w:tab/>
      </w:r>
      <w:r w:rsidRPr="00473BFB">
        <w:rPr>
          <w:rFonts w:ascii="Angsana New" w:hAnsi="Angsana New" w:cs="Angsana New"/>
          <w:sz w:val="30"/>
          <w:szCs w:val="30"/>
          <w:cs/>
        </w:rPr>
        <w:t>(</w:t>
      </w:r>
      <w:r w:rsidRPr="00473BFB">
        <w:rPr>
          <w:rFonts w:ascii="Angsana New" w:hAnsi="Angsana New" w:cs="Angsana New" w:hint="cs"/>
          <w:sz w:val="30"/>
          <w:szCs w:val="30"/>
          <w:cs/>
        </w:rPr>
        <w:t>ข</w:t>
      </w:r>
      <w:r w:rsidRPr="00473BFB">
        <w:rPr>
          <w:rFonts w:ascii="Angsana New" w:hAnsi="Angsana New" w:cs="Angsana New"/>
          <w:sz w:val="30"/>
          <w:szCs w:val="30"/>
          <w:cs/>
        </w:rPr>
        <w:t>)</w:t>
      </w:r>
      <w:r w:rsidRPr="00473BFB">
        <w:rPr>
          <w:rFonts w:ascii="Angsana New" w:hAnsi="Angsana New" w:cs="Angsana New"/>
          <w:sz w:val="30"/>
          <w:szCs w:val="30"/>
        </w:rPr>
        <w:tab/>
      </w:r>
      <w:r w:rsidRPr="00473BFB">
        <w:rPr>
          <w:rFonts w:ascii="Angsana New" w:hAnsi="Angsana New" w:cs="Angsana New"/>
          <w:sz w:val="30"/>
          <w:szCs w:val="30"/>
          <w:cs/>
        </w:rPr>
        <w:t>ให้ได้รับยกเว้นภาษีอากรขาเข้าสำหรับ</w:t>
      </w:r>
      <w:r w:rsidRPr="00473BFB">
        <w:rPr>
          <w:rFonts w:ascii="Angsana New" w:hAnsi="Angsana New" w:cs="Angsana New" w:hint="cs"/>
          <w:sz w:val="30"/>
          <w:szCs w:val="30"/>
          <w:cs/>
        </w:rPr>
        <w:t xml:space="preserve">ของที่ผู้ได้รับการส่งเสริมนำเข้ามาเพื่อส่งกลับออกไป </w:t>
      </w:r>
      <w:r w:rsidRPr="00473BFB">
        <w:rPr>
          <w:rFonts w:ascii="Angsana New" w:hAnsi="Angsana New" w:cs="Angsana New"/>
          <w:sz w:val="30"/>
          <w:szCs w:val="30"/>
          <w:cs/>
        </w:rPr>
        <w:t xml:space="preserve">ตั้งแต่วันที่ </w:t>
      </w:r>
      <w:r w:rsidR="00BE0375" w:rsidRPr="00473BFB">
        <w:rPr>
          <w:rFonts w:ascii="Angsana New" w:hAnsi="Angsana New" w:cs="Angsana New"/>
          <w:sz w:val="30"/>
          <w:szCs w:val="30"/>
        </w:rPr>
        <w:br/>
      </w:r>
      <w:r w:rsidR="00B53767" w:rsidRPr="00473BFB">
        <w:rPr>
          <w:rFonts w:ascii="Angsana New" w:hAnsi="Angsana New" w:cs="Angsana New"/>
          <w:sz w:val="30"/>
          <w:szCs w:val="30"/>
        </w:rPr>
        <w:t>14</w:t>
      </w:r>
      <w:r w:rsidRPr="00473BF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46635" w:rsidRPr="00473BFB">
        <w:rPr>
          <w:rFonts w:ascii="Angsana New" w:hAnsi="Angsana New" w:cs="Angsana New" w:hint="cs"/>
          <w:sz w:val="30"/>
          <w:szCs w:val="30"/>
          <w:cs/>
        </w:rPr>
        <w:t xml:space="preserve">กรกฎาคม </w:t>
      </w:r>
      <w:r w:rsidR="00646635" w:rsidRPr="00473BFB">
        <w:rPr>
          <w:rFonts w:ascii="Angsana New" w:hAnsi="Angsana New" w:cs="Angsana New"/>
          <w:sz w:val="30"/>
          <w:szCs w:val="30"/>
        </w:rPr>
        <w:t>256</w:t>
      </w:r>
      <w:r w:rsidR="00473BFB">
        <w:rPr>
          <w:rFonts w:ascii="Angsana New" w:hAnsi="Angsana New" w:cs="Angsana New"/>
          <w:sz w:val="30"/>
          <w:szCs w:val="30"/>
        </w:rPr>
        <w:t>6</w:t>
      </w:r>
      <w:r w:rsidR="00646635" w:rsidRPr="00473BF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73BFB">
        <w:rPr>
          <w:rFonts w:ascii="Angsana New" w:hAnsi="Angsana New" w:cs="Angsana New" w:hint="cs"/>
          <w:sz w:val="30"/>
          <w:szCs w:val="30"/>
          <w:cs/>
        </w:rPr>
        <w:t>จน</w:t>
      </w:r>
      <w:r w:rsidRPr="00473BFB">
        <w:rPr>
          <w:rFonts w:ascii="Angsana New" w:hAnsi="Angsana New" w:cs="Angsana New"/>
          <w:sz w:val="30"/>
          <w:szCs w:val="30"/>
          <w:cs/>
        </w:rPr>
        <w:t xml:space="preserve">ถึงวันที่ </w:t>
      </w:r>
      <w:r w:rsidR="00B53767" w:rsidRPr="00473BFB">
        <w:rPr>
          <w:rFonts w:ascii="Angsana New" w:hAnsi="Angsana New" w:cs="Angsana New"/>
          <w:sz w:val="30"/>
          <w:szCs w:val="30"/>
        </w:rPr>
        <w:t>13</w:t>
      </w:r>
      <w:r w:rsidRPr="00473BF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A05D8" w:rsidRPr="00473BFB">
        <w:rPr>
          <w:rFonts w:ascii="Angsana New" w:hAnsi="Angsana New" w:cs="Angsana New" w:hint="cs"/>
          <w:sz w:val="30"/>
          <w:szCs w:val="30"/>
          <w:cs/>
        </w:rPr>
        <w:t xml:space="preserve">กรกฎาคม </w:t>
      </w:r>
      <w:r w:rsidR="009A05D8" w:rsidRPr="00473BFB">
        <w:rPr>
          <w:rFonts w:ascii="Angsana New" w:hAnsi="Angsana New" w:cs="Angsana New"/>
          <w:sz w:val="30"/>
          <w:szCs w:val="30"/>
        </w:rPr>
        <w:t>256</w:t>
      </w:r>
      <w:r w:rsidR="00473BFB">
        <w:rPr>
          <w:rFonts w:ascii="Angsana New" w:hAnsi="Angsana New" w:cs="Angsana New"/>
          <w:sz w:val="30"/>
          <w:szCs w:val="30"/>
        </w:rPr>
        <w:t>8</w:t>
      </w:r>
    </w:p>
    <w:p w14:paraId="1FED19ED" w14:textId="77777777" w:rsidR="00D01010" w:rsidRPr="00D32C8D" w:rsidRDefault="00D01010" w:rsidP="00BD67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080" w:hanging="1080"/>
        <w:jc w:val="thaiDistribute"/>
        <w:rPr>
          <w:rFonts w:ascii="Angsana New" w:hAnsi="Angsana New" w:cs="Angsana New"/>
          <w:sz w:val="30"/>
          <w:szCs w:val="30"/>
        </w:rPr>
      </w:pPr>
    </w:p>
    <w:p w14:paraId="07E904A3" w14:textId="321E8371" w:rsidR="00785519" w:rsidRDefault="0016366C" w:rsidP="00785519">
      <w:pPr>
        <w:pStyle w:val="FSContent"/>
      </w:pPr>
      <w:r w:rsidRPr="00BD6760">
        <w:rPr>
          <w:cs/>
        </w:rPr>
        <w:t>เนื่องจากเป็นกิจการที่ได้รับการส่งเสริม</w:t>
      </w:r>
      <w:r w:rsidRPr="00BD6760">
        <w:rPr>
          <w:cs/>
          <w:lang w:val="th-TH"/>
        </w:rPr>
        <w:t>การลงทุน</w:t>
      </w:r>
      <w:r w:rsidRPr="00BD6760">
        <w:rPr>
          <w:cs/>
        </w:rPr>
        <w:t xml:space="preserve"> บริษัท</w:t>
      </w:r>
      <w:r w:rsidR="00E45E68" w:rsidRPr="00BD6760">
        <w:rPr>
          <w:cs/>
        </w:rPr>
        <w:t>จะ</w:t>
      </w:r>
      <w:r w:rsidRPr="00BD6760">
        <w:rPr>
          <w:cs/>
        </w:rPr>
        <w:t>ต้องปฏิบัติตามเงื่อนไขและข้อกำหนดตามที่ระบุไว้ในบัตรส่งเสริม</w:t>
      </w:r>
      <w:r w:rsidR="00E45E68" w:rsidRPr="00BD6760">
        <w:rPr>
          <w:cs/>
        </w:rPr>
        <w:t>การลงทุน</w:t>
      </w:r>
    </w:p>
    <w:p w14:paraId="57A54540" w14:textId="4BA7FF10" w:rsidR="00E753AC" w:rsidRDefault="00E753AC" w:rsidP="00785519">
      <w:pPr>
        <w:pStyle w:val="FSContent"/>
      </w:pPr>
    </w:p>
    <w:p w14:paraId="06F0F0D1" w14:textId="645339E5" w:rsidR="00767849" w:rsidRDefault="00767849" w:rsidP="00785519">
      <w:pPr>
        <w:pStyle w:val="FSContent"/>
      </w:pPr>
    </w:p>
    <w:p w14:paraId="67E0FA54" w14:textId="3CF0572F" w:rsidR="00767849" w:rsidRDefault="00767849" w:rsidP="00785519">
      <w:pPr>
        <w:pStyle w:val="FSContent"/>
      </w:pPr>
    </w:p>
    <w:p w14:paraId="6B4D8AC7" w14:textId="18D1D2EE" w:rsidR="00767849" w:rsidRDefault="00767849" w:rsidP="00CB04F4">
      <w:pPr>
        <w:pStyle w:val="FSContent"/>
        <w:ind w:left="0"/>
      </w:pPr>
    </w:p>
    <w:p w14:paraId="4495B7D2" w14:textId="033188C6" w:rsidR="00767849" w:rsidRDefault="00767849" w:rsidP="00785519">
      <w:pPr>
        <w:pStyle w:val="FSContent"/>
      </w:pPr>
    </w:p>
    <w:p w14:paraId="7AB14921" w14:textId="7E4F6E45" w:rsidR="00767849" w:rsidRDefault="00767849" w:rsidP="00241059">
      <w:pPr>
        <w:pStyle w:val="FSContent"/>
        <w:ind w:left="0"/>
      </w:pPr>
    </w:p>
    <w:p w14:paraId="29C61F9D" w14:textId="77777777" w:rsidR="001A2ED8" w:rsidRPr="00BD6760" w:rsidRDefault="00821E6B" w:rsidP="008E145E">
      <w:pPr>
        <w:pStyle w:val="FSHeadMain"/>
        <w:rPr>
          <w:cs/>
        </w:rPr>
      </w:pPr>
      <w:r w:rsidRPr="00BD6760">
        <w:rPr>
          <w:cs/>
        </w:rPr>
        <w:lastRenderedPageBreak/>
        <w:t>กำไรต่อหุ้น</w:t>
      </w:r>
      <w:r w:rsidR="007146C2" w:rsidRPr="00BD6760">
        <w:rPr>
          <w:cs/>
        </w:rPr>
        <w:t>ขั้นพื้นฐาน</w:t>
      </w:r>
    </w:p>
    <w:p w14:paraId="30B78EBF" w14:textId="77777777" w:rsidR="006D4DFD" w:rsidRPr="00E753AC" w:rsidRDefault="006D4DFD" w:rsidP="00851641">
      <w:pPr>
        <w:pStyle w:val="FSBlank"/>
        <w:rPr>
          <w:sz w:val="28"/>
          <w:szCs w:val="28"/>
        </w:rPr>
      </w:pPr>
    </w:p>
    <w:tbl>
      <w:tblPr>
        <w:tblW w:w="918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403"/>
        <w:gridCol w:w="1267"/>
        <w:gridCol w:w="236"/>
        <w:gridCol w:w="1267"/>
        <w:gridCol w:w="9"/>
      </w:tblGrid>
      <w:tr w:rsidR="00F21787" w:rsidRPr="00BD6760" w14:paraId="555177C3" w14:textId="77777777" w:rsidTr="00BD6760">
        <w:trPr>
          <w:gridAfter w:val="1"/>
          <w:wAfter w:w="9" w:type="dxa"/>
        </w:trPr>
        <w:tc>
          <w:tcPr>
            <w:tcW w:w="6403" w:type="dxa"/>
          </w:tcPr>
          <w:p w14:paraId="0CEBFE85" w14:textId="77777777" w:rsidR="00F21787" w:rsidRPr="00BD6760" w:rsidRDefault="00F21787" w:rsidP="00F21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7" w:type="dxa"/>
          </w:tcPr>
          <w:p w14:paraId="548FF295" w14:textId="3BAA7C9D" w:rsidR="00F21787" w:rsidRPr="00DA7CEE" w:rsidRDefault="00F21787" w:rsidP="00F21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236" w:type="dxa"/>
          </w:tcPr>
          <w:p w14:paraId="315A15CC" w14:textId="77777777" w:rsidR="00F21787" w:rsidRPr="00DA7CEE" w:rsidRDefault="00F21787" w:rsidP="00F21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7" w:type="dxa"/>
          </w:tcPr>
          <w:p w14:paraId="6802FA84" w14:textId="17C7A227" w:rsidR="00F21787" w:rsidRPr="00DA7CEE" w:rsidRDefault="00F21787" w:rsidP="00F21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</w:tr>
      <w:tr w:rsidR="00D631BE" w:rsidRPr="00BD6760" w14:paraId="4658B150" w14:textId="77777777" w:rsidTr="00BD6760">
        <w:tc>
          <w:tcPr>
            <w:tcW w:w="6403" w:type="dxa"/>
          </w:tcPr>
          <w:p w14:paraId="316C5D91" w14:textId="77777777" w:rsidR="00D631BE" w:rsidRPr="00BD6760" w:rsidRDefault="00D631BE" w:rsidP="00D63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21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779" w:type="dxa"/>
            <w:gridSpan w:val="4"/>
            <w:shd w:val="clear" w:color="auto" w:fill="auto"/>
            <w:vAlign w:val="bottom"/>
          </w:tcPr>
          <w:p w14:paraId="254E4278" w14:textId="77777777" w:rsidR="00D631BE" w:rsidRPr="00BD6760" w:rsidRDefault="00D631BE" w:rsidP="00D63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BD6760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(พันบาท</w:t>
            </w:r>
            <w:r w:rsidRPr="00BD6760"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  <w:t>/</w:t>
            </w:r>
            <w:r w:rsidRPr="00BD6760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F4083A" w:rsidRPr="00BD6760" w14:paraId="169F0F42" w14:textId="77777777" w:rsidTr="00BD6760">
        <w:tc>
          <w:tcPr>
            <w:tcW w:w="6403" w:type="dxa"/>
          </w:tcPr>
          <w:p w14:paraId="53971AFC" w14:textId="77777777" w:rsidR="00F4083A" w:rsidRPr="00BD6760" w:rsidRDefault="00F4083A" w:rsidP="0012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BD676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กำไรที่เป็นส่วนของผู้ถือหุ้นสามัญ</w:t>
            </w:r>
            <w:r w:rsidR="001266C8" w:rsidRPr="00BD676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</w:p>
        </w:tc>
        <w:tc>
          <w:tcPr>
            <w:tcW w:w="2779" w:type="dxa"/>
            <w:gridSpan w:val="4"/>
            <w:shd w:val="clear" w:color="auto" w:fill="auto"/>
            <w:vAlign w:val="bottom"/>
          </w:tcPr>
          <w:p w14:paraId="66F315FA" w14:textId="77777777" w:rsidR="00F4083A" w:rsidRPr="00BD6760" w:rsidRDefault="00F4083A" w:rsidP="00D63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1266C8" w:rsidRPr="00BD6760" w14:paraId="251EBBFF" w14:textId="77777777" w:rsidTr="00BD6760">
        <w:tc>
          <w:tcPr>
            <w:tcW w:w="6403" w:type="dxa"/>
          </w:tcPr>
          <w:p w14:paraId="6F191EFB" w14:textId="4473E8CB" w:rsidR="001266C8" w:rsidRPr="00BD6760" w:rsidRDefault="001266C8" w:rsidP="00F40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D676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   </w:t>
            </w:r>
            <w:r w:rsidRPr="00BD676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B5376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BD676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BD676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79" w:type="dxa"/>
            <w:gridSpan w:val="4"/>
            <w:shd w:val="clear" w:color="auto" w:fill="auto"/>
            <w:vAlign w:val="bottom"/>
          </w:tcPr>
          <w:p w14:paraId="31C67261" w14:textId="77777777" w:rsidR="001266C8" w:rsidRPr="00BD6760" w:rsidRDefault="001266C8" w:rsidP="00D63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D20E77" w:rsidRPr="00BD6760" w14:paraId="55FEE9DA" w14:textId="77777777" w:rsidTr="00D27959">
        <w:trPr>
          <w:gridAfter w:val="1"/>
          <w:wAfter w:w="9" w:type="dxa"/>
        </w:trPr>
        <w:tc>
          <w:tcPr>
            <w:tcW w:w="6403" w:type="dxa"/>
          </w:tcPr>
          <w:p w14:paraId="271EE76D" w14:textId="77777777" w:rsidR="00D20E77" w:rsidRPr="00BD6760" w:rsidRDefault="00D20E77" w:rsidP="00D20E77">
            <w:pPr>
              <w:ind w:left="162" w:hanging="16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BD6760">
              <w:rPr>
                <w:rFonts w:ascii="Angsana New" w:hAnsi="Angsana New" w:cs="Angsana New"/>
                <w:sz w:val="30"/>
                <w:szCs w:val="30"/>
                <w:cs/>
              </w:rPr>
              <w:t>กำไรที่เป็นส่วนของผู้ถือหุ้น</w:t>
            </w:r>
            <w:r w:rsidRPr="00BD6760">
              <w:rPr>
                <w:rFonts w:ascii="Angsana New" w:hAnsi="Angsana New" w:cs="Angsana New" w:hint="cs"/>
                <w:sz w:val="30"/>
                <w:szCs w:val="30"/>
                <w:cs/>
              </w:rPr>
              <w:t>สามัญ</w:t>
            </w:r>
            <w:r w:rsidRPr="00BD6760">
              <w:rPr>
                <w:rFonts w:ascii="Angsana New" w:hAnsi="Angsana New" w:cs="Angsana New"/>
                <w:sz w:val="30"/>
                <w:szCs w:val="30"/>
                <w:cs/>
              </w:rPr>
              <w:t>ของบริษัท (ขั้นพื้นฐาน)</w:t>
            </w:r>
          </w:p>
        </w:tc>
        <w:tc>
          <w:tcPr>
            <w:tcW w:w="1267" w:type="dxa"/>
            <w:tcBorders>
              <w:bottom w:val="double" w:sz="4" w:space="0" w:color="auto"/>
            </w:tcBorders>
          </w:tcPr>
          <w:p w14:paraId="67A10681" w14:textId="782B6A0C" w:rsidR="00D20E77" w:rsidRPr="00BD6760" w:rsidRDefault="00114D98" w:rsidP="00D20E77">
            <w:pPr>
              <w:pStyle w:val="acctfourfigures"/>
              <w:tabs>
                <w:tab w:val="clear" w:pos="765"/>
                <w:tab w:val="decimal" w:pos="979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14D9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96,455</w:t>
            </w:r>
          </w:p>
        </w:tc>
        <w:tc>
          <w:tcPr>
            <w:tcW w:w="236" w:type="dxa"/>
            <w:vAlign w:val="bottom"/>
          </w:tcPr>
          <w:p w14:paraId="27836EC3" w14:textId="77777777" w:rsidR="00D20E77" w:rsidRPr="00BD6760" w:rsidRDefault="00D20E77" w:rsidP="00D20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double" w:sz="4" w:space="0" w:color="auto"/>
            </w:tcBorders>
          </w:tcPr>
          <w:p w14:paraId="783CF7E4" w14:textId="7A887B39" w:rsidR="00D20E77" w:rsidRPr="00BD6760" w:rsidRDefault="00D20E77" w:rsidP="00D20E77">
            <w:pPr>
              <w:pStyle w:val="acctfourfigures"/>
              <w:tabs>
                <w:tab w:val="clear" w:pos="765"/>
                <w:tab w:val="decimal" w:pos="979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98,954</w:t>
            </w:r>
          </w:p>
        </w:tc>
      </w:tr>
      <w:tr w:rsidR="00D20E77" w:rsidRPr="00BD6760" w14:paraId="0655CD62" w14:textId="77777777" w:rsidTr="00D27959">
        <w:trPr>
          <w:gridAfter w:val="1"/>
          <w:wAfter w:w="9" w:type="dxa"/>
        </w:trPr>
        <w:tc>
          <w:tcPr>
            <w:tcW w:w="6403" w:type="dxa"/>
          </w:tcPr>
          <w:p w14:paraId="2F5E2C22" w14:textId="77777777" w:rsidR="00D20E77" w:rsidRPr="00BD6760" w:rsidRDefault="00D20E77" w:rsidP="00D20E77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D6760">
              <w:rPr>
                <w:rFonts w:ascii="Angsana New" w:hAnsi="Angsana New" w:cs="Angsana New"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267" w:type="dxa"/>
            <w:tcBorders>
              <w:bottom w:val="double" w:sz="4" w:space="0" w:color="auto"/>
            </w:tcBorders>
          </w:tcPr>
          <w:p w14:paraId="4ACFE952" w14:textId="33025000" w:rsidR="00D20E77" w:rsidRPr="00BD6760" w:rsidRDefault="00114D98" w:rsidP="00D20E77">
            <w:pPr>
              <w:pStyle w:val="acctfourfigures"/>
              <w:tabs>
                <w:tab w:val="clear" w:pos="765"/>
                <w:tab w:val="decimal" w:pos="979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14D9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48,000</w:t>
            </w:r>
          </w:p>
        </w:tc>
        <w:tc>
          <w:tcPr>
            <w:tcW w:w="236" w:type="dxa"/>
          </w:tcPr>
          <w:p w14:paraId="2536C7E1" w14:textId="77777777" w:rsidR="00D20E77" w:rsidRPr="00BD6760" w:rsidRDefault="00D20E77" w:rsidP="00D20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double" w:sz="4" w:space="0" w:color="auto"/>
            </w:tcBorders>
          </w:tcPr>
          <w:p w14:paraId="419EDB74" w14:textId="5DECFA0D" w:rsidR="00D20E77" w:rsidRPr="00BD6760" w:rsidRDefault="00D20E77" w:rsidP="00D20E77">
            <w:pPr>
              <w:pStyle w:val="acctfourfigures"/>
              <w:tabs>
                <w:tab w:val="clear" w:pos="765"/>
                <w:tab w:val="decimal" w:pos="979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48,000</w:t>
            </w:r>
          </w:p>
        </w:tc>
      </w:tr>
      <w:tr w:rsidR="00D20E77" w:rsidRPr="003B34F2" w14:paraId="7A3B9074" w14:textId="77777777" w:rsidTr="00D27959">
        <w:trPr>
          <w:gridAfter w:val="1"/>
          <w:wAfter w:w="9" w:type="dxa"/>
          <w:trHeight w:val="314"/>
        </w:trPr>
        <w:tc>
          <w:tcPr>
            <w:tcW w:w="6403" w:type="dxa"/>
          </w:tcPr>
          <w:p w14:paraId="24B4CCB8" w14:textId="77777777" w:rsidR="00D20E77" w:rsidRPr="003B34F2" w:rsidRDefault="00D20E77" w:rsidP="00D20E77">
            <w:pPr>
              <w:pStyle w:val="FSBlank"/>
              <w:rPr>
                <w:sz w:val="22"/>
                <w:szCs w:val="22"/>
                <w:cs/>
              </w:rPr>
            </w:pPr>
          </w:p>
        </w:tc>
        <w:tc>
          <w:tcPr>
            <w:tcW w:w="1267" w:type="dxa"/>
            <w:tcBorders>
              <w:top w:val="double" w:sz="4" w:space="0" w:color="auto"/>
            </w:tcBorders>
          </w:tcPr>
          <w:p w14:paraId="471E7773" w14:textId="77777777" w:rsidR="00D20E77" w:rsidRPr="003B34F2" w:rsidRDefault="00D20E77" w:rsidP="00D20E77">
            <w:pPr>
              <w:pStyle w:val="FSBlank"/>
              <w:rPr>
                <w:sz w:val="22"/>
                <w:szCs w:val="22"/>
              </w:rPr>
            </w:pPr>
          </w:p>
        </w:tc>
        <w:tc>
          <w:tcPr>
            <w:tcW w:w="236" w:type="dxa"/>
          </w:tcPr>
          <w:p w14:paraId="76D950FD" w14:textId="77777777" w:rsidR="00D20E77" w:rsidRPr="003B34F2" w:rsidRDefault="00D20E77" w:rsidP="00D20E77">
            <w:pPr>
              <w:pStyle w:val="FSBlank"/>
              <w:rPr>
                <w:sz w:val="22"/>
                <w:szCs w:val="22"/>
              </w:rPr>
            </w:pPr>
          </w:p>
        </w:tc>
        <w:tc>
          <w:tcPr>
            <w:tcW w:w="1267" w:type="dxa"/>
            <w:tcBorders>
              <w:top w:val="double" w:sz="4" w:space="0" w:color="auto"/>
            </w:tcBorders>
          </w:tcPr>
          <w:p w14:paraId="0A04EE6D" w14:textId="77777777" w:rsidR="00D20E77" w:rsidRPr="003B34F2" w:rsidRDefault="00D20E77" w:rsidP="00D20E77">
            <w:pPr>
              <w:pStyle w:val="FSBlank"/>
              <w:rPr>
                <w:sz w:val="22"/>
                <w:szCs w:val="22"/>
              </w:rPr>
            </w:pPr>
          </w:p>
        </w:tc>
      </w:tr>
      <w:tr w:rsidR="00D20E77" w:rsidRPr="00BD6760" w14:paraId="0CF1D04C" w14:textId="77777777" w:rsidTr="00BD6760">
        <w:trPr>
          <w:gridAfter w:val="1"/>
          <w:wAfter w:w="9" w:type="dxa"/>
        </w:trPr>
        <w:tc>
          <w:tcPr>
            <w:tcW w:w="6403" w:type="dxa"/>
            <w:vAlign w:val="bottom"/>
          </w:tcPr>
          <w:p w14:paraId="5A21AF92" w14:textId="77777777" w:rsidR="00D20E77" w:rsidRPr="00BD6760" w:rsidRDefault="00D20E77" w:rsidP="00D20E77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BD676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กำไรต่อหุ้น (ขั้นพื้นฐาน) </w:t>
            </w:r>
            <w:r w:rsidRPr="00BD676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267" w:type="dxa"/>
            <w:tcBorders>
              <w:bottom w:val="double" w:sz="4" w:space="0" w:color="auto"/>
            </w:tcBorders>
          </w:tcPr>
          <w:p w14:paraId="59595093" w14:textId="415D07A1" w:rsidR="00D20E77" w:rsidRPr="00BD6760" w:rsidRDefault="00114D98" w:rsidP="00D20E77">
            <w:pPr>
              <w:pStyle w:val="acctfourfigures"/>
              <w:tabs>
                <w:tab w:val="clear" w:pos="765"/>
                <w:tab w:val="right" w:pos="979"/>
              </w:tabs>
              <w:spacing w:line="240" w:lineRule="atLeast"/>
              <w:ind w:left="-79" w:right="9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114D9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2.01</w:t>
            </w:r>
          </w:p>
        </w:tc>
        <w:tc>
          <w:tcPr>
            <w:tcW w:w="236" w:type="dxa"/>
            <w:vAlign w:val="bottom"/>
          </w:tcPr>
          <w:p w14:paraId="5274FDC1" w14:textId="77777777" w:rsidR="00D20E77" w:rsidRPr="00BD6760" w:rsidRDefault="00D20E77" w:rsidP="00D20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double" w:sz="4" w:space="0" w:color="auto"/>
            </w:tcBorders>
          </w:tcPr>
          <w:p w14:paraId="6D37B398" w14:textId="602CB547" w:rsidR="00D20E77" w:rsidRPr="00BD6760" w:rsidRDefault="00D20E77" w:rsidP="00D20E77">
            <w:pPr>
              <w:pStyle w:val="acctfourfigures"/>
              <w:tabs>
                <w:tab w:val="clear" w:pos="765"/>
                <w:tab w:val="right" w:pos="979"/>
              </w:tabs>
              <w:spacing w:line="240" w:lineRule="atLeast"/>
              <w:ind w:left="-79" w:right="9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2.06</w:t>
            </w:r>
          </w:p>
        </w:tc>
      </w:tr>
    </w:tbl>
    <w:p w14:paraId="60A52165" w14:textId="3FBC865C" w:rsidR="00204130" w:rsidRPr="00767849" w:rsidRDefault="002041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</w:p>
    <w:p w14:paraId="6889B2EF" w14:textId="189D2BC7" w:rsidR="00DB1CF4" w:rsidRPr="00BD6760" w:rsidRDefault="00DB1CF4" w:rsidP="00851641">
      <w:pPr>
        <w:pStyle w:val="FSHeadMain"/>
      </w:pPr>
      <w:r w:rsidRPr="00BD6760">
        <w:rPr>
          <w:cs/>
        </w:rPr>
        <w:t>เงินปันผล</w:t>
      </w:r>
    </w:p>
    <w:p w14:paraId="05A278C8" w14:textId="77777777" w:rsidR="00CC46CF" w:rsidRPr="00E753AC" w:rsidRDefault="00CC46CF" w:rsidP="00BD6760">
      <w:pPr>
        <w:pStyle w:val="FSBlank"/>
        <w:rPr>
          <w:sz w:val="28"/>
          <w:szCs w:val="28"/>
        </w:rPr>
      </w:pPr>
    </w:p>
    <w:p w14:paraId="45005118" w14:textId="77777777" w:rsidR="00F4083A" w:rsidRPr="00E6278E" w:rsidRDefault="00F4083A" w:rsidP="00F4083A">
      <w:pPr>
        <w:pStyle w:val="FSHeadMain"/>
        <w:numPr>
          <w:ilvl w:val="0"/>
          <w:numId w:val="0"/>
        </w:numPr>
        <w:ind w:left="518"/>
        <w:rPr>
          <w:b w:val="0"/>
          <w:bCs w:val="0"/>
        </w:rPr>
      </w:pPr>
      <w:r w:rsidRPr="00E6278E">
        <w:rPr>
          <w:b w:val="0"/>
          <w:bCs w:val="0"/>
          <w:cs/>
        </w:rPr>
        <w:t>ผู้ถือหุ้นของบริษัทได้อนุมัติเงินปันผลดังต่อไปนี้</w:t>
      </w:r>
    </w:p>
    <w:p w14:paraId="3833E7A7" w14:textId="77777777" w:rsidR="00BD6760" w:rsidRPr="00E753AC" w:rsidRDefault="00BD6760" w:rsidP="00BD6760">
      <w:pPr>
        <w:pStyle w:val="FSBlank"/>
        <w:rPr>
          <w:sz w:val="28"/>
          <w:szCs w:val="28"/>
        </w:rPr>
      </w:pPr>
    </w:p>
    <w:tbl>
      <w:tblPr>
        <w:tblW w:w="9126" w:type="dxa"/>
        <w:tblInd w:w="450" w:type="dxa"/>
        <w:tblLook w:val="04A0" w:firstRow="1" w:lastRow="0" w:firstColumn="1" w:lastColumn="0" w:noHBand="0" w:noVBand="1"/>
      </w:tblPr>
      <w:tblGrid>
        <w:gridCol w:w="2377"/>
        <w:gridCol w:w="1521"/>
        <w:gridCol w:w="285"/>
        <w:gridCol w:w="1711"/>
        <w:gridCol w:w="285"/>
        <w:gridCol w:w="1331"/>
        <w:gridCol w:w="249"/>
        <w:gridCol w:w="1367"/>
      </w:tblGrid>
      <w:tr w:rsidR="00BD6760" w:rsidRPr="00E6278E" w14:paraId="26B04627" w14:textId="77777777" w:rsidTr="00BD6760">
        <w:trPr>
          <w:trHeight w:val="717"/>
        </w:trPr>
        <w:tc>
          <w:tcPr>
            <w:tcW w:w="2377" w:type="dxa"/>
            <w:shd w:val="clear" w:color="auto" w:fill="auto"/>
            <w:vAlign w:val="bottom"/>
          </w:tcPr>
          <w:p w14:paraId="3A4AB4A8" w14:textId="77777777" w:rsidR="00BD6760" w:rsidRPr="00E6278E" w:rsidRDefault="00BD6760" w:rsidP="004D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jc w:val="center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521" w:type="dxa"/>
            <w:shd w:val="clear" w:color="auto" w:fill="auto"/>
            <w:vAlign w:val="bottom"/>
          </w:tcPr>
          <w:p w14:paraId="5F015357" w14:textId="77777777" w:rsidR="00BD6760" w:rsidRPr="00E6278E" w:rsidRDefault="00BD6760" w:rsidP="004D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6278E">
              <w:rPr>
                <w:rFonts w:ascii="Angsana New" w:hAnsi="Angsana New" w:cs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285" w:type="dxa"/>
          </w:tcPr>
          <w:p w14:paraId="50E7274B" w14:textId="77777777" w:rsidR="00BD6760" w:rsidRPr="00E6278E" w:rsidRDefault="00BD6760" w:rsidP="004D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11" w:type="dxa"/>
            <w:shd w:val="clear" w:color="auto" w:fill="auto"/>
            <w:vAlign w:val="bottom"/>
          </w:tcPr>
          <w:p w14:paraId="4EDB374B" w14:textId="77777777" w:rsidR="00BD6760" w:rsidRPr="00E6278E" w:rsidRDefault="00BD6760" w:rsidP="004D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6278E">
              <w:rPr>
                <w:rFonts w:ascii="Angsana New" w:hAnsi="Angsana New" w:cs="Angsana New"/>
                <w:sz w:val="30"/>
                <w:szCs w:val="30"/>
                <w:cs/>
              </w:rPr>
              <w:t>กำหนดจ่าย</w:t>
            </w:r>
          </w:p>
          <w:p w14:paraId="4AE52A49" w14:textId="77777777" w:rsidR="00BD6760" w:rsidRPr="00E6278E" w:rsidRDefault="00BD6760" w:rsidP="004D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6278E">
              <w:rPr>
                <w:rFonts w:ascii="Angsana New" w:hAnsi="Angsana New" w:cs="Angsana New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85" w:type="dxa"/>
          </w:tcPr>
          <w:p w14:paraId="54941DE4" w14:textId="77777777" w:rsidR="00BD6760" w:rsidRPr="00E6278E" w:rsidRDefault="00BD6760" w:rsidP="004D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31" w:type="dxa"/>
            <w:shd w:val="clear" w:color="auto" w:fill="auto"/>
            <w:vAlign w:val="bottom"/>
          </w:tcPr>
          <w:p w14:paraId="514B98D5" w14:textId="77777777" w:rsidR="00BD6760" w:rsidRPr="00E6278E" w:rsidRDefault="00BD6760" w:rsidP="004D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6278E">
              <w:rPr>
                <w:rFonts w:ascii="Angsana New" w:hAnsi="Angsana New" w:cs="Angsana New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49" w:type="dxa"/>
            <w:shd w:val="clear" w:color="auto" w:fill="auto"/>
          </w:tcPr>
          <w:p w14:paraId="5C32F786" w14:textId="77777777" w:rsidR="00BD6760" w:rsidRPr="00E6278E" w:rsidRDefault="00BD6760" w:rsidP="004D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3" w:right="-10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67" w:type="dxa"/>
            <w:shd w:val="clear" w:color="auto" w:fill="auto"/>
            <w:vAlign w:val="bottom"/>
          </w:tcPr>
          <w:p w14:paraId="2A4EA8D9" w14:textId="77777777" w:rsidR="00BD6760" w:rsidRPr="00E6278E" w:rsidDel="00D43E7A" w:rsidRDefault="00BD6760" w:rsidP="004D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3" w:right="-10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6278E">
              <w:rPr>
                <w:rFonts w:ascii="Angsana New" w:hAnsi="Angsana New" w:cs="Angsana New"/>
                <w:sz w:val="30"/>
                <w:szCs w:val="30"/>
                <w:cs/>
              </w:rPr>
              <w:t>จำนวนเงิน</w:t>
            </w:r>
          </w:p>
        </w:tc>
      </w:tr>
      <w:tr w:rsidR="00BD6760" w:rsidRPr="00E6278E" w14:paraId="334906F8" w14:textId="77777777" w:rsidTr="00BD6760">
        <w:trPr>
          <w:trHeight w:val="358"/>
        </w:trPr>
        <w:tc>
          <w:tcPr>
            <w:tcW w:w="2377" w:type="dxa"/>
            <w:shd w:val="clear" w:color="auto" w:fill="auto"/>
          </w:tcPr>
          <w:p w14:paraId="53801E48" w14:textId="77777777" w:rsidR="00BD6760" w:rsidRPr="00E6278E" w:rsidRDefault="00BD6760" w:rsidP="004D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jc w:val="center"/>
              <w:rPr>
                <w:rFonts w:ascii="Angsana New" w:hAnsi="Angsana New" w:cs="Angsana New"/>
                <w:sz w:val="30"/>
                <w:szCs w:val="30"/>
                <w:highlight w:val="cyan"/>
                <w:cs/>
              </w:rPr>
            </w:pPr>
          </w:p>
        </w:tc>
        <w:tc>
          <w:tcPr>
            <w:tcW w:w="1521" w:type="dxa"/>
            <w:shd w:val="clear" w:color="auto" w:fill="auto"/>
          </w:tcPr>
          <w:p w14:paraId="7516A15F" w14:textId="77777777" w:rsidR="00BD6760" w:rsidRPr="00E6278E" w:rsidRDefault="00BD6760" w:rsidP="004D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5" w:type="dxa"/>
          </w:tcPr>
          <w:p w14:paraId="0039A4F7" w14:textId="77777777" w:rsidR="00BD6760" w:rsidRPr="00E6278E" w:rsidRDefault="00BD6760" w:rsidP="004D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11" w:type="dxa"/>
            <w:shd w:val="clear" w:color="auto" w:fill="auto"/>
          </w:tcPr>
          <w:p w14:paraId="3E7A3720" w14:textId="77777777" w:rsidR="00BD6760" w:rsidRPr="00E6278E" w:rsidRDefault="00BD6760" w:rsidP="004D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5" w:type="dxa"/>
          </w:tcPr>
          <w:p w14:paraId="71A1A495" w14:textId="77777777" w:rsidR="00BD6760" w:rsidRPr="00E6278E" w:rsidRDefault="00BD6760" w:rsidP="004D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31" w:type="dxa"/>
            <w:shd w:val="clear" w:color="auto" w:fill="auto"/>
          </w:tcPr>
          <w:p w14:paraId="6133EE2D" w14:textId="77777777" w:rsidR="00BD6760" w:rsidRPr="00E6278E" w:rsidRDefault="00BD6760" w:rsidP="004D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E6278E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49" w:type="dxa"/>
            <w:shd w:val="clear" w:color="auto" w:fill="auto"/>
          </w:tcPr>
          <w:p w14:paraId="20450C8A" w14:textId="77777777" w:rsidR="00BD6760" w:rsidRPr="00E6278E" w:rsidRDefault="00BD6760" w:rsidP="004D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67" w:type="dxa"/>
            <w:shd w:val="clear" w:color="auto" w:fill="auto"/>
          </w:tcPr>
          <w:p w14:paraId="13FEDBF5" w14:textId="77777777" w:rsidR="00BD6760" w:rsidRPr="00E6278E" w:rsidRDefault="00BD6760" w:rsidP="004D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E6278E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</w:t>
            </w:r>
            <w:r w:rsidR="00D27959" w:rsidRPr="00E6278E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พัน</w:t>
            </w:r>
            <w:r w:rsidRPr="00E6278E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BD6760" w:rsidRPr="00E6278E" w14:paraId="018E93B8" w14:textId="77777777" w:rsidTr="00BD6760">
        <w:trPr>
          <w:trHeight w:val="396"/>
        </w:trPr>
        <w:tc>
          <w:tcPr>
            <w:tcW w:w="2377" w:type="dxa"/>
            <w:shd w:val="clear" w:color="auto" w:fill="auto"/>
          </w:tcPr>
          <w:p w14:paraId="139D1E14" w14:textId="7630AE80" w:rsidR="00BD6760" w:rsidRPr="00E6278E" w:rsidRDefault="00BD6760" w:rsidP="00BD6760">
            <w:pPr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E6278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ปี </w:t>
            </w:r>
            <w:r w:rsidR="00D20E7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521" w:type="dxa"/>
            <w:shd w:val="clear" w:color="auto" w:fill="auto"/>
          </w:tcPr>
          <w:p w14:paraId="0D97B1C5" w14:textId="77777777" w:rsidR="00BD6760" w:rsidRPr="00E6278E" w:rsidRDefault="00BD6760" w:rsidP="004D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285" w:type="dxa"/>
          </w:tcPr>
          <w:p w14:paraId="0F8B9781" w14:textId="77777777" w:rsidR="00BD6760" w:rsidRPr="00E6278E" w:rsidRDefault="00BD6760" w:rsidP="004D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711" w:type="dxa"/>
            <w:shd w:val="clear" w:color="auto" w:fill="auto"/>
          </w:tcPr>
          <w:p w14:paraId="793FE788" w14:textId="77777777" w:rsidR="00BD6760" w:rsidRPr="00E6278E" w:rsidRDefault="00BD6760" w:rsidP="004D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285" w:type="dxa"/>
          </w:tcPr>
          <w:p w14:paraId="23A24B0A" w14:textId="77777777" w:rsidR="00BD6760" w:rsidRPr="00E6278E" w:rsidRDefault="00BD6760" w:rsidP="004D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331" w:type="dxa"/>
            <w:shd w:val="clear" w:color="auto" w:fill="auto"/>
          </w:tcPr>
          <w:p w14:paraId="24257136" w14:textId="77777777" w:rsidR="00BD6760" w:rsidRPr="00E6278E" w:rsidRDefault="00BD6760" w:rsidP="004D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249" w:type="dxa"/>
            <w:shd w:val="clear" w:color="auto" w:fill="auto"/>
          </w:tcPr>
          <w:p w14:paraId="4B74EF65" w14:textId="77777777" w:rsidR="00BD6760" w:rsidRPr="00E6278E" w:rsidRDefault="00BD6760" w:rsidP="004D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367" w:type="dxa"/>
            <w:shd w:val="clear" w:color="auto" w:fill="auto"/>
          </w:tcPr>
          <w:p w14:paraId="6010DA2B" w14:textId="77777777" w:rsidR="00BD6760" w:rsidRPr="00E6278E" w:rsidRDefault="00BD6760" w:rsidP="004D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</w:tr>
      <w:tr w:rsidR="00CA0757" w:rsidRPr="00E6278E" w14:paraId="7DC98F7D" w14:textId="77777777" w:rsidTr="00BD6760">
        <w:trPr>
          <w:trHeight w:val="387"/>
        </w:trPr>
        <w:tc>
          <w:tcPr>
            <w:tcW w:w="2377" w:type="dxa"/>
            <w:shd w:val="clear" w:color="auto" w:fill="auto"/>
          </w:tcPr>
          <w:p w14:paraId="55C5A321" w14:textId="598CE150" w:rsidR="00CA0757" w:rsidRPr="00E6278E" w:rsidRDefault="00CA0757" w:rsidP="00CA0757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6278E">
              <w:rPr>
                <w:rFonts w:ascii="Angsana New" w:hAnsi="Angsana New" w:cs="Angsana New"/>
                <w:sz w:val="30"/>
                <w:szCs w:val="30"/>
                <w:cs/>
              </w:rPr>
              <w:t>เงินปันผลประจำปี</w:t>
            </w:r>
            <w:r w:rsidR="00562E40">
              <w:rPr>
                <w:rFonts w:ascii="Angsana New" w:hAnsi="Angsana New" w:cs="Angsana New"/>
                <w:sz w:val="30"/>
                <w:szCs w:val="30"/>
              </w:rPr>
              <w:t xml:space="preserve"> 2565</w:t>
            </w:r>
          </w:p>
        </w:tc>
        <w:tc>
          <w:tcPr>
            <w:tcW w:w="1521" w:type="dxa"/>
            <w:shd w:val="clear" w:color="auto" w:fill="auto"/>
          </w:tcPr>
          <w:p w14:paraId="1A10060E" w14:textId="71598A15" w:rsidR="00CA0757" w:rsidRPr="00E6278E" w:rsidRDefault="00114D98" w:rsidP="00CA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14D98">
              <w:rPr>
                <w:rFonts w:ascii="Angsana New" w:hAnsi="Angsana New" w:cs="Angsana New"/>
                <w:sz w:val="30"/>
                <w:szCs w:val="30"/>
              </w:rPr>
              <w:t>28</w:t>
            </w:r>
            <w:r w:rsidR="00CA0757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CA075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เมษายน </w:t>
            </w:r>
            <w:r w:rsidR="00D20E77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285" w:type="dxa"/>
          </w:tcPr>
          <w:p w14:paraId="73C4F696" w14:textId="77777777" w:rsidR="00CA0757" w:rsidRPr="00E6278E" w:rsidRDefault="00CA0757" w:rsidP="00CA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11" w:type="dxa"/>
            <w:shd w:val="clear" w:color="auto" w:fill="auto"/>
          </w:tcPr>
          <w:p w14:paraId="6634DED6" w14:textId="27A4C067" w:rsidR="00CA0757" w:rsidRPr="00E6278E" w:rsidRDefault="00CA0757" w:rsidP="00CA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6278E">
              <w:rPr>
                <w:rFonts w:ascii="Angsana New" w:hAnsi="Angsana New" w:cs="Angsana New"/>
                <w:sz w:val="30"/>
                <w:szCs w:val="30"/>
                <w:cs/>
              </w:rPr>
              <w:t xml:space="preserve">พฤษภาคม </w:t>
            </w:r>
            <w:r w:rsidR="00D20E77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285" w:type="dxa"/>
          </w:tcPr>
          <w:p w14:paraId="1555ABCF" w14:textId="77777777" w:rsidR="00CA0757" w:rsidRPr="00E6278E" w:rsidRDefault="00CA0757" w:rsidP="00CA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1" w:type="dxa"/>
            <w:tcBorders>
              <w:bottom w:val="single" w:sz="4" w:space="0" w:color="auto"/>
            </w:tcBorders>
            <w:shd w:val="clear" w:color="auto" w:fill="auto"/>
          </w:tcPr>
          <w:p w14:paraId="12ACE58A" w14:textId="45408948" w:rsidR="00CA0757" w:rsidRPr="00E6278E" w:rsidRDefault="00114D98" w:rsidP="00CA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14D98">
              <w:rPr>
                <w:rFonts w:ascii="Angsana New" w:hAnsi="Angsana New" w:cs="Angsana New"/>
                <w:sz w:val="30"/>
                <w:szCs w:val="30"/>
              </w:rPr>
              <w:t>2.75</w:t>
            </w:r>
          </w:p>
        </w:tc>
        <w:tc>
          <w:tcPr>
            <w:tcW w:w="249" w:type="dxa"/>
            <w:shd w:val="clear" w:color="auto" w:fill="auto"/>
          </w:tcPr>
          <w:p w14:paraId="0DEEA199" w14:textId="77777777" w:rsidR="00CA0757" w:rsidRPr="00E6278E" w:rsidRDefault="00CA0757" w:rsidP="00CA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auto"/>
          </w:tcPr>
          <w:p w14:paraId="16BA227B" w14:textId="0B47E0BA" w:rsidR="00CA0757" w:rsidRPr="00E6278E" w:rsidRDefault="00114D98" w:rsidP="00CA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14D98">
              <w:rPr>
                <w:rFonts w:ascii="Angsana New" w:hAnsi="Angsana New" w:cs="Angsana New"/>
                <w:sz w:val="30"/>
                <w:szCs w:val="30"/>
              </w:rPr>
              <w:t>132,000</w:t>
            </w:r>
          </w:p>
        </w:tc>
      </w:tr>
      <w:tr w:rsidR="00CA0757" w:rsidRPr="00E6278E" w14:paraId="35B30069" w14:textId="77777777" w:rsidTr="00BD6760">
        <w:trPr>
          <w:trHeight w:val="377"/>
        </w:trPr>
        <w:tc>
          <w:tcPr>
            <w:tcW w:w="2377" w:type="dxa"/>
            <w:shd w:val="clear" w:color="auto" w:fill="auto"/>
          </w:tcPr>
          <w:p w14:paraId="3892A133" w14:textId="77777777" w:rsidR="00CA0757" w:rsidRPr="00E753AC" w:rsidRDefault="00CA0757" w:rsidP="00CA0757">
            <w:pPr>
              <w:pStyle w:val="FSBlank"/>
              <w:rPr>
                <w:sz w:val="28"/>
                <w:szCs w:val="28"/>
                <w:cs/>
              </w:rPr>
            </w:pPr>
          </w:p>
        </w:tc>
        <w:tc>
          <w:tcPr>
            <w:tcW w:w="1521" w:type="dxa"/>
            <w:shd w:val="clear" w:color="auto" w:fill="auto"/>
          </w:tcPr>
          <w:p w14:paraId="6C3F05DB" w14:textId="77777777" w:rsidR="00CA0757" w:rsidRPr="00E753AC" w:rsidRDefault="00CA0757" w:rsidP="00CA0757">
            <w:pPr>
              <w:pStyle w:val="FSBlank"/>
              <w:rPr>
                <w:sz w:val="28"/>
                <w:szCs w:val="28"/>
              </w:rPr>
            </w:pPr>
          </w:p>
        </w:tc>
        <w:tc>
          <w:tcPr>
            <w:tcW w:w="285" w:type="dxa"/>
          </w:tcPr>
          <w:p w14:paraId="48D084B7" w14:textId="77777777" w:rsidR="00CA0757" w:rsidRPr="00E753AC" w:rsidRDefault="00CA0757" w:rsidP="00CA0757">
            <w:pPr>
              <w:pStyle w:val="FSBlank"/>
              <w:rPr>
                <w:sz w:val="28"/>
                <w:szCs w:val="28"/>
              </w:rPr>
            </w:pPr>
          </w:p>
        </w:tc>
        <w:tc>
          <w:tcPr>
            <w:tcW w:w="1711" w:type="dxa"/>
            <w:shd w:val="clear" w:color="auto" w:fill="auto"/>
          </w:tcPr>
          <w:p w14:paraId="02803886" w14:textId="77777777" w:rsidR="00CA0757" w:rsidRPr="00E753AC" w:rsidRDefault="00CA0757" w:rsidP="00CA0757">
            <w:pPr>
              <w:pStyle w:val="FSBlank"/>
              <w:rPr>
                <w:sz w:val="28"/>
                <w:szCs w:val="28"/>
              </w:rPr>
            </w:pPr>
          </w:p>
        </w:tc>
        <w:tc>
          <w:tcPr>
            <w:tcW w:w="285" w:type="dxa"/>
          </w:tcPr>
          <w:p w14:paraId="0C053091" w14:textId="77777777" w:rsidR="00CA0757" w:rsidRPr="00E753AC" w:rsidRDefault="00CA0757" w:rsidP="00CA0757">
            <w:pPr>
              <w:pStyle w:val="FSBlank"/>
              <w:rPr>
                <w:sz w:val="28"/>
                <w:szCs w:val="28"/>
              </w:rPr>
            </w:pPr>
          </w:p>
        </w:tc>
        <w:tc>
          <w:tcPr>
            <w:tcW w:w="1331" w:type="dxa"/>
            <w:tcBorders>
              <w:top w:val="double" w:sz="4" w:space="0" w:color="auto"/>
            </w:tcBorders>
            <w:shd w:val="clear" w:color="auto" w:fill="auto"/>
          </w:tcPr>
          <w:p w14:paraId="3E24F3E2" w14:textId="77777777" w:rsidR="00CA0757" w:rsidRPr="00E753AC" w:rsidRDefault="00CA0757" w:rsidP="00CA0757">
            <w:pPr>
              <w:pStyle w:val="FSBlank"/>
              <w:rPr>
                <w:sz w:val="28"/>
                <w:szCs w:val="28"/>
              </w:rPr>
            </w:pPr>
          </w:p>
        </w:tc>
        <w:tc>
          <w:tcPr>
            <w:tcW w:w="249" w:type="dxa"/>
            <w:shd w:val="clear" w:color="auto" w:fill="auto"/>
          </w:tcPr>
          <w:p w14:paraId="2AAD0155" w14:textId="77777777" w:rsidR="00CA0757" w:rsidRPr="00E753AC" w:rsidRDefault="00CA0757" w:rsidP="00CA0757">
            <w:pPr>
              <w:pStyle w:val="FSBlank"/>
              <w:rPr>
                <w:sz w:val="28"/>
                <w:szCs w:val="28"/>
              </w:rPr>
            </w:pPr>
          </w:p>
        </w:tc>
        <w:tc>
          <w:tcPr>
            <w:tcW w:w="1367" w:type="dxa"/>
            <w:tcBorders>
              <w:top w:val="double" w:sz="4" w:space="0" w:color="auto"/>
            </w:tcBorders>
            <w:shd w:val="clear" w:color="auto" w:fill="auto"/>
          </w:tcPr>
          <w:p w14:paraId="4A18D512" w14:textId="77777777" w:rsidR="00CA0757" w:rsidRPr="00E753AC" w:rsidRDefault="00CA0757" w:rsidP="00CA0757">
            <w:pPr>
              <w:pStyle w:val="FSBlank"/>
              <w:rPr>
                <w:sz w:val="28"/>
                <w:szCs w:val="28"/>
              </w:rPr>
            </w:pPr>
          </w:p>
        </w:tc>
      </w:tr>
      <w:tr w:rsidR="00D20E77" w:rsidRPr="00E6278E" w14:paraId="029C4C48" w14:textId="77777777" w:rsidTr="00BD6760">
        <w:trPr>
          <w:trHeight w:val="406"/>
        </w:trPr>
        <w:tc>
          <w:tcPr>
            <w:tcW w:w="2377" w:type="dxa"/>
            <w:shd w:val="clear" w:color="auto" w:fill="auto"/>
          </w:tcPr>
          <w:p w14:paraId="2F239310" w14:textId="7CA33770" w:rsidR="00D20E77" w:rsidRPr="00E6278E" w:rsidRDefault="00D20E77" w:rsidP="00D20E77">
            <w:pPr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6278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ปี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521" w:type="dxa"/>
            <w:shd w:val="clear" w:color="auto" w:fill="auto"/>
          </w:tcPr>
          <w:p w14:paraId="02CD9B44" w14:textId="77777777" w:rsidR="00D20E77" w:rsidRPr="00E6278E" w:rsidRDefault="00D20E77" w:rsidP="00D20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5" w:type="dxa"/>
          </w:tcPr>
          <w:p w14:paraId="24CA3A00" w14:textId="77777777" w:rsidR="00D20E77" w:rsidRPr="00E6278E" w:rsidRDefault="00D20E77" w:rsidP="00D20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1" w:type="dxa"/>
            <w:shd w:val="clear" w:color="auto" w:fill="auto"/>
          </w:tcPr>
          <w:p w14:paraId="7D1FD19D" w14:textId="77777777" w:rsidR="00D20E77" w:rsidRPr="00E6278E" w:rsidRDefault="00D20E77" w:rsidP="00D20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5" w:type="dxa"/>
          </w:tcPr>
          <w:p w14:paraId="48B96D0B" w14:textId="77777777" w:rsidR="00D20E77" w:rsidRPr="00E6278E" w:rsidRDefault="00D20E77" w:rsidP="00D20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1" w:type="dxa"/>
            <w:shd w:val="clear" w:color="auto" w:fill="auto"/>
          </w:tcPr>
          <w:p w14:paraId="0C992653" w14:textId="77777777" w:rsidR="00D20E77" w:rsidRPr="00E6278E" w:rsidRDefault="00D20E77" w:rsidP="00D20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9" w:type="dxa"/>
            <w:shd w:val="clear" w:color="auto" w:fill="auto"/>
          </w:tcPr>
          <w:p w14:paraId="6A600422" w14:textId="77777777" w:rsidR="00D20E77" w:rsidRPr="00E6278E" w:rsidRDefault="00D20E77" w:rsidP="00D20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7" w:type="dxa"/>
            <w:shd w:val="clear" w:color="auto" w:fill="auto"/>
          </w:tcPr>
          <w:p w14:paraId="008B7F39" w14:textId="77777777" w:rsidR="00D20E77" w:rsidRPr="00E6278E" w:rsidRDefault="00D20E77" w:rsidP="00D20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20E77" w:rsidRPr="00E6278E" w14:paraId="2674F858" w14:textId="77777777" w:rsidTr="00BD6760">
        <w:trPr>
          <w:trHeight w:val="377"/>
        </w:trPr>
        <w:tc>
          <w:tcPr>
            <w:tcW w:w="2377" w:type="dxa"/>
            <w:shd w:val="clear" w:color="auto" w:fill="auto"/>
          </w:tcPr>
          <w:p w14:paraId="41271DD4" w14:textId="1A231933" w:rsidR="00D20E77" w:rsidRPr="00E6278E" w:rsidRDefault="00D20E77" w:rsidP="00D20E77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6278E">
              <w:rPr>
                <w:rFonts w:ascii="Angsana New" w:hAnsi="Angsana New" w:cs="Angsana New"/>
                <w:sz w:val="30"/>
                <w:szCs w:val="30"/>
                <w:cs/>
              </w:rPr>
              <w:t>เงินปันผลประจำปี</w:t>
            </w:r>
            <w:r w:rsidR="00562E40">
              <w:rPr>
                <w:rFonts w:ascii="Angsana New" w:hAnsi="Angsana New" w:cs="Angsana New"/>
                <w:sz w:val="30"/>
                <w:szCs w:val="30"/>
              </w:rPr>
              <w:t xml:space="preserve"> 2564</w:t>
            </w:r>
          </w:p>
        </w:tc>
        <w:tc>
          <w:tcPr>
            <w:tcW w:w="1521" w:type="dxa"/>
            <w:shd w:val="clear" w:color="auto" w:fill="auto"/>
          </w:tcPr>
          <w:p w14:paraId="14B031C9" w14:textId="36A85B4E" w:rsidR="00D20E77" w:rsidRPr="00E6278E" w:rsidRDefault="00D20E77" w:rsidP="00D20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เมษายน </w:t>
            </w:r>
            <w:r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285" w:type="dxa"/>
          </w:tcPr>
          <w:p w14:paraId="46729621" w14:textId="77777777" w:rsidR="00D20E77" w:rsidRPr="00E6278E" w:rsidRDefault="00D20E77" w:rsidP="00D20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11" w:type="dxa"/>
            <w:shd w:val="clear" w:color="auto" w:fill="auto"/>
          </w:tcPr>
          <w:p w14:paraId="34F64CFA" w14:textId="2F4022E5" w:rsidR="00D20E77" w:rsidRPr="00E6278E" w:rsidRDefault="00D20E77" w:rsidP="00D20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6278E">
              <w:rPr>
                <w:rFonts w:ascii="Angsana New" w:hAnsi="Angsana New" w:cs="Angsana New"/>
                <w:sz w:val="30"/>
                <w:szCs w:val="30"/>
                <w:cs/>
              </w:rPr>
              <w:t xml:space="preserve">พฤษภาคม </w:t>
            </w:r>
            <w:r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285" w:type="dxa"/>
          </w:tcPr>
          <w:p w14:paraId="67F3D641" w14:textId="77777777" w:rsidR="00D20E77" w:rsidRPr="00E6278E" w:rsidRDefault="00D20E77" w:rsidP="00D20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1" w:type="dxa"/>
            <w:tcBorders>
              <w:bottom w:val="double" w:sz="4" w:space="0" w:color="auto"/>
            </w:tcBorders>
            <w:shd w:val="clear" w:color="auto" w:fill="auto"/>
          </w:tcPr>
          <w:p w14:paraId="106F67BD" w14:textId="4AE7E283" w:rsidR="00D20E77" w:rsidRPr="00E6278E" w:rsidRDefault="00D20E77" w:rsidP="00D20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2.625</w:t>
            </w:r>
          </w:p>
        </w:tc>
        <w:tc>
          <w:tcPr>
            <w:tcW w:w="249" w:type="dxa"/>
            <w:shd w:val="clear" w:color="auto" w:fill="auto"/>
          </w:tcPr>
          <w:p w14:paraId="1CEB7542" w14:textId="77777777" w:rsidR="00D20E77" w:rsidRPr="00E6278E" w:rsidRDefault="00D20E77" w:rsidP="00D20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7" w:type="dxa"/>
            <w:tcBorders>
              <w:bottom w:val="double" w:sz="4" w:space="0" w:color="auto"/>
            </w:tcBorders>
            <w:shd w:val="clear" w:color="auto" w:fill="auto"/>
          </w:tcPr>
          <w:p w14:paraId="0FFE3647" w14:textId="6689C07A" w:rsidR="00D20E77" w:rsidRPr="00E6278E" w:rsidRDefault="00D20E77" w:rsidP="00D20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126,000</w:t>
            </w:r>
          </w:p>
        </w:tc>
      </w:tr>
    </w:tbl>
    <w:p w14:paraId="5E6D11E2" w14:textId="77777777" w:rsidR="00E3095F" w:rsidRDefault="00E3095F" w:rsidP="00E6278E">
      <w:pPr>
        <w:pStyle w:val="FSBlank"/>
        <w:ind w:left="0"/>
        <w:rPr>
          <w:sz w:val="22"/>
          <w:szCs w:val="22"/>
          <w:cs/>
        </w:rPr>
        <w:sectPr w:rsidR="00E3095F" w:rsidSect="00AB510F">
          <w:headerReference w:type="default" r:id="rId16"/>
          <w:footerReference w:type="default" r:id="rId17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p w14:paraId="3F5D31D1" w14:textId="2CFB4DFB" w:rsidR="008123FA" w:rsidRDefault="00910A92" w:rsidP="00673D58">
      <w:pPr>
        <w:pStyle w:val="FSHeadMain"/>
      </w:pPr>
      <w:r w:rsidRPr="00BD6760">
        <w:rPr>
          <w:rFonts w:hint="cs"/>
          <w:cs/>
        </w:rPr>
        <w:lastRenderedPageBreak/>
        <w:t>เ</w:t>
      </w:r>
      <w:r w:rsidR="00C5340C" w:rsidRPr="00BD6760">
        <w:rPr>
          <w:cs/>
        </w:rPr>
        <w:t>ครื่องมือทางการเงิน</w:t>
      </w:r>
    </w:p>
    <w:p w14:paraId="3FEB6323" w14:textId="77777777" w:rsidR="008123FA" w:rsidRPr="00430A45" w:rsidRDefault="008123FA" w:rsidP="008123FA">
      <w:pPr>
        <w:pStyle w:val="FSHeadMain"/>
        <w:numPr>
          <w:ilvl w:val="0"/>
          <w:numId w:val="0"/>
        </w:numPr>
        <w:ind w:left="518"/>
        <w:rPr>
          <w:sz w:val="4"/>
          <w:szCs w:val="4"/>
        </w:rPr>
      </w:pPr>
    </w:p>
    <w:p w14:paraId="30ABE8F1" w14:textId="77777777" w:rsidR="008123FA" w:rsidRPr="008123FA" w:rsidRDefault="008123FA" w:rsidP="008123FA">
      <w:pPr>
        <w:pStyle w:val="ListParagraph"/>
        <w:numPr>
          <w:ilvl w:val="1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ind w:left="540"/>
        <w:rPr>
          <w:rFonts w:ascii="Angsana New" w:hAnsi="Angsana New"/>
          <w:sz w:val="30"/>
          <w:szCs w:val="30"/>
        </w:rPr>
      </w:pPr>
      <w:r w:rsidRPr="008123FA">
        <w:rPr>
          <w:rFonts w:ascii="Angsana New" w:hAnsi="Angsana New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789FFEB5" w14:textId="77777777" w:rsidR="008123FA" w:rsidRPr="004A7938" w:rsidRDefault="008123FA" w:rsidP="008123F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ind w:left="540"/>
        <w:rPr>
          <w:rFonts w:ascii="Angsana New" w:hAnsi="Angsana New"/>
          <w:b/>
          <w:bCs/>
          <w:i/>
          <w:iCs/>
          <w:sz w:val="8"/>
          <w:szCs w:val="8"/>
        </w:rPr>
      </w:pPr>
    </w:p>
    <w:p w14:paraId="42B75896" w14:textId="601146CE" w:rsidR="00271857" w:rsidRDefault="008123FA" w:rsidP="0027185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ind w:left="540"/>
        <w:rPr>
          <w:rFonts w:ascii="Angsana New" w:hAnsi="Angsana New"/>
          <w:sz w:val="30"/>
          <w:szCs w:val="30"/>
        </w:rPr>
      </w:pPr>
      <w:r w:rsidRPr="004A7938">
        <w:rPr>
          <w:rFonts w:ascii="Angsana New" w:hAnsi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11D6440D" w14:textId="77777777" w:rsidR="00271857" w:rsidRPr="00271857" w:rsidRDefault="00271857" w:rsidP="00271857">
      <w:pPr>
        <w:pStyle w:val="FSHeadMain"/>
        <w:numPr>
          <w:ilvl w:val="0"/>
          <w:numId w:val="0"/>
        </w:numPr>
        <w:ind w:left="518"/>
        <w:rPr>
          <w:sz w:val="4"/>
          <w:szCs w:val="4"/>
        </w:rPr>
      </w:pPr>
    </w:p>
    <w:tbl>
      <w:tblPr>
        <w:tblW w:w="148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038"/>
        <w:gridCol w:w="1170"/>
        <w:gridCol w:w="270"/>
        <w:gridCol w:w="1260"/>
        <w:gridCol w:w="236"/>
        <w:gridCol w:w="1204"/>
        <w:gridCol w:w="237"/>
        <w:gridCol w:w="1203"/>
        <w:gridCol w:w="236"/>
        <w:gridCol w:w="1204"/>
        <w:gridCol w:w="270"/>
        <w:gridCol w:w="1080"/>
        <w:gridCol w:w="270"/>
        <w:gridCol w:w="1172"/>
      </w:tblGrid>
      <w:tr w:rsidR="00271857" w:rsidRPr="004A7938" w14:paraId="41350D10" w14:textId="77777777" w:rsidTr="00BF1275">
        <w:trPr>
          <w:trHeight w:val="261"/>
          <w:tblHeader/>
        </w:trPr>
        <w:tc>
          <w:tcPr>
            <w:tcW w:w="5038" w:type="dxa"/>
            <w:vAlign w:val="bottom"/>
          </w:tcPr>
          <w:p w14:paraId="3A57006C" w14:textId="77777777" w:rsidR="00271857" w:rsidRPr="004A7938" w:rsidRDefault="00271857" w:rsidP="00BF1275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4140" w:type="dxa"/>
            <w:gridSpan w:val="5"/>
          </w:tcPr>
          <w:p w14:paraId="36B7F5E5" w14:textId="77777777" w:rsidR="00271857" w:rsidRPr="004A7938" w:rsidRDefault="00271857" w:rsidP="00BF127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4A7938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37" w:type="dxa"/>
          </w:tcPr>
          <w:p w14:paraId="4A6110AE" w14:textId="77777777" w:rsidR="00271857" w:rsidRPr="004A7938" w:rsidRDefault="00271857" w:rsidP="00BF1275">
            <w:pPr>
              <w:pStyle w:val="acctfourfigures"/>
              <w:tabs>
                <w:tab w:val="left" w:pos="720"/>
              </w:tabs>
              <w:spacing w:line="240" w:lineRule="atLeast"/>
              <w:ind w:right="-86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5435" w:type="dxa"/>
            <w:gridSpan w:val="7"/>
          </w:tcPr>
          <w:p w14:paraId="08C9CFC9" w14:textId="77777777" w:rsidR="00271857" w:rsidRPr="004A7938" w:rsidRDefault="00271857" w:rsidP="00BF127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4A7938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271857" w:rsidRPr="004A7938" w14:paraId="0348AF13" w14:textId="77777777" w:rsidTr="00BF1275">
        <w:trPr>
          <w:trHeight w:val="261"/>
          <w:tblHeader/>
        </w:trPr>
        <w:tc>
          <w:tcPr>
            <w:tcW w:w="5038" w:type="dxa"/>
            <w:vAlign w:val="bottom"/>
            <w:hideMark/>
          </w:tcPr>
          <w:p w14:paraId="2B42FDC0" w14:textId="26C34D08" w:rsidR="00271857" w:rsidRPr="004A7938" w:rsidRDefault="00271857" w:rsidP="00BF1275">
            <w:pPr>
              <w:ind w:left="-24" w:right="-90" w:firstLine="24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</w:pPr>
            <w:r w:rsidRPr="004A7938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t>31</w:t>
            </w:r>
            <w:r w:rsidRPr="004A7938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4A7938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  <w:r w:rsidR="00A955A3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t>2566</w:t>
            </w:r>
          </w:p>
        </w:tc>
        <w:tc>
          <w:tcPr>
            <w:tcW w:w="1170" w:type="dxa"/>
          </w:tcPr>
          <w:p w14:paraId="440D678C" w14:textId="77777777" w:rsidR="00271857" w:rsidRPr="000144F4" w:rsidRDefault="00271857" w:rsidP="00BF1275">
            <w:pPr>
              <w:ind w:left="-19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514A338F" w14:textId="77777777" w:rsidR="00271857" w:rsidRPr="000144F4" w:rsidRDefault="00271857" w:rsidP="00BF1275">
            <w:pPr>
              <w:ind w:left="-19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144F4">
              <w:rPr>
                <w:rFonts w:ascii="Angsana New" w:hAnsi="Angsana New" w:cs="Angsana New"/>
                <w:sz w:val="24"/>
                <w:szCs w:val="24"/>
                <w:cs/>
              </w:rPr>
              <w:t>เครื่องมือ</w:t>
            </w:r>
          </w:p>
          <w:p w14:paraId="26A8DCA7" w14:textId="77777777" w:rsidR="00271857" w:rsidRPr="000144F4" w:rsidRDefault="00271857" w:rsidP="00BF1275">
            <w:pPr>
              <w:ind w:left="-19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144F4">
              <w:rPr>
                <w:rFonts w:ascii="Angsana New" w:hAnsi="Angsana New" w:cs="Angsana New"/>
                <w:sz w:val="24"/>
                <w:szCs w:val="24"/>
                <w:cs/>
              </w:rPr>
              <w:t>ที่ใช้ใน</w:t>
            </w:r>
          </w:p>
          <w:p w14:paraId="3725B521" w14:textId="77777777" w:rsidR="00271857" w:rsidRPr="000144F4" w:rsidRDefault="00271857" w:rsidP="00BF1275">
            <w:pPr>
              <w:ind w:left="-19" w:right="-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144F4">
              <w:rPr>
                <w:rFonts w:ascii="Angsana New" w:hAnsi="Angsana New" w:cs="Angsana New"/>
                <w:sz w:val="24"/>
                <w:szCs w:val="24"/>
                <w:cs/>
              </w:rPr>
              <w:t>การป้องกันความเสี่ยง</w:t>
            </w:r>
          </w:p>
        </w:tc>
        <w:tc>
          <w:tcPr>
            <w:tcW w:w="270" w:type="dxa"/>
          </w:tcPr>
          <w:p w14:paraId="3CA29140" w14:textId="77777777" w:rsidR="00271857" w:rsidRPr="000144F4" w:rsidRDefault="00271857" w:rsidP="00BF1275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  <w:hideMark/>
          </w:tcPr>
          <w:p w14:paraId="43AB0B0F" w14:textId="77777777" w:rsidR="00271857" w:rsidRPr="004A7938" w:rsidRDefault="00271857" w:rsidP="00BF1275">
            <w:pPr>
              <w:ind w:left="-19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A7938">
              <w:rPr>
                <w:rFonts w:ascii="Angsana New" w:hAnsi="Angsana New" w:cs="Angsana New"/>
                <w:sz w:val="24"/>
                <w:szCs w:val="24"/>
                <w:cs/>
              </w:rPr>
              <w:t>เครื่องมือ</w:t>
            </w:r>
          </w:p>
          <w:p w14:paraId="13D40AE1" w14:textId="77777777" w:rsidR="00271857" w:rsidRPr="004A7938" w:rsidRDefault="00271857" w:rsidP="00BF1275">
            <w:pPr>
              <w:ind w:left="-19" w:right="-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A7938">
              <w:rPr>
                <w:rFonts w:ascii="Angsana New" w:hAnsi="Angsana New" w:cs="Angsana New"/>
                <w:sz w:val="24"/>
                <w:szCs w:val="24"/>
                <w:cs/>
              </w:rPr>
              <w:t>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48B217B4" w14:textId="77777777" w:rsidR="00271857" w:rsidRPr="004A7938" w:rsidRDefault="00271857" w:rsidP="00BF1275">
            <w:pPr>
              <w:ind w:left="-19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  <w:vAlign w:val="bottom"/>
            <w:hideMark/>
          </w:tcPr>
          <w:p w14:paraId="7344368B" w14:textId="77777777" w:rsidR="00271857" w:rsidRPr="004A7938" w:rsidRDefault="00271857" w:rsidP="00BF127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4A7938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37" w:type="dxa"/>
          </w:tcPr>
          <w:p w14:paraId="1AED70C1" w14:textId="77777777" w:rsidR="00271857" w:rsidRPr="004A7938" w:rsidRDefault="00271857" w:rsidP="00BF127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203" w:type="dxa"/>
            <w:vAlign w:val="bottom"/>
            <w:hideMark/>
          </w:tcPr>
          <w:p w14:paraId="220B5224" w14:textId="77777777" w:rsidR="00271857" w:rsidRPr="004A7938" w:rsidRDefault="00271857" w:rsidP="00BF1275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A7938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ระดับ</w:t>
            </w:r>
            <w:r w:rsidRPr="004A7938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236" w:type="dxa"/>
          </w:tcPr>
          <w:p w14:paraId="275AE122" w14:textId="77777777" w:rsidR="00271857" w:rsidRPr="004A7938" w:rsidRDefault="00271857" w:rsidP="00BF127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204" w:type="dxa"/>
            <w:vAlign w:val="bottom"/>
            <w:hideMark/>
          </w:tcPr>
          <w:p w14:paraId="647B95B7" w14:textId="77777777" w:rsidR="00271857" w:rsidRPr="004A7938" w:rsidRDefault="00271857" w:rsidP="00BF127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A7938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ระดับ</w:t>
            </w:r>
            <w:r w:rsidRPr="004A7938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270" w:type="dxa"/>
          </w:tcPr>
          <w:p w14:paraId="742B6871" w14:textId="77777777" w:rsidR="00271857" w:rsidRPr="004A7938" w:rsidRDefault="00271857" w:rsidP="00BF1275">
            <w:pPr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  <w:hideMark/>
          </w:tcPr>
          <w:p w14:paraId="4052A485" w14:textId="77777777" w:rsidR="00271857" w:rsidRPr="004A7938" w:rsidRDefault="00271857" w:rsidP="00BF1275">
            <w:pPr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A7938">
              <w:rPr>
                <w:rFonts w:ascii="Angsana New" w:hAnsi="Angsana New" w:cs="Angsana New"/>
                <w:sz w:val="24"/>
                <w:szCs w:val="24"/>
                <w:cs/>
              </w:rPr>
              <w:t>ระดับ</w:t>
            </w:r>
            <w:r w:rsidRPr="004A7938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270" w:type="dxa"/>
          </w:tcPr>
          <w:p w14:paraId="3D7E6AB1" w14:textId="77777777" w:rsidR="00271857" w:rsidRPr="004A7938" w:rsidRDefault="00271857" w:rsidP="00BF127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172" w:type="dxa"/>
            <w:vAlign w:val="bottom"/>
            <w:hideMark/>
          </w:tcPr>
          <w:p w14:paraId="35CFE31D" w14:textId="77777777" w:rsidR="00271857" w:rsidRPr="004A7938" w:rsidRDefault="00271857" w:rsidP="00BF127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4A7938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271857" w:rsidRPr="004A7938" w14:paraId="3FB370E4" w14:textId="77777777" w:rsidTr="00BF1275">
        <w:trPr>
          <w:trHeight w:val="261"/>
          <w:tblHeader/>
        </w:trPr>
        <w:tc>
          <w:tcPr>
            <w:tcW w:w="5038" w:type="dxa"/>
            <w:vAlign w:val="bottom"/>
          </w:tcPr>
          <w:p w14:paraId="16710FB9" w14:textId="77777777" w:rsidR="00271857" w:rsidRPr="004A7938" w:rsidRDefault="00271857" w:rsidP="00BF1275">
            <w:pPr>
              <w:ind w:left="-24" w:right="-90" w:firstLine="24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812" w:type="dxa"/>
            <w:gridSpan w:val="13"/>
          </w:tcPr>
          <w:p w14:paraId="0A74D8F2" w14:textId="77777777" w:rsidR="00271857" w:rsidRPr="00DA2A60" w:rsidRDefault="00271857" w:rsidP="00BF127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</w:pPr>
            <w:r w:rsidRPr="00DA2A60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271857" w:rsidRPr="004A7938" w14:paraId="4B5F4185" w14:textId="77777777" w:rsidTr="00BF1275">
        <w:trPr>
          <w:trHeight w:val="261"/>
          <w:tblHeader/>
        </w:trPr>
        <w:tc>
          <w:tcPr>
            <w:tcW w:w="5038" w:type="dxa"/>
            <w:vAlign w:val="bottom"/>
          </w:tcPr>
          <w:p w14:paraId="61FE9E69" w14:textId="77777777" w:rsidR="00271857" w:rsidRPr="004A7938" w:rsidRDefault="00271857" w:rsidP="00BF1275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4A7938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cs/>
              </w:rPr>
              <w:t>สิ</w:t>
            </w:r>
            <w:r w:rsidRPr="004A7938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น</w:t>
            </w:r>
            <w:r w:rsidRPr="004A7938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cs/>
              </w:rPr>
              <w:t>ทรัพย์</w:t>
            </w:r>
            <w:r w:rsidRPr="004A7938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ทางการเงิน</w:t>
            </w:r>
          </w:p>
        </w:tc>
        <w:tc>
          <w:tcPr>
            <w:tcW w:w="1170" w:type="dxa"/>
          </w:tcPr>
          <w:p w14:paraId="00101C35" w14:textId="77777777" w:rsidR="00271857" w:rsidRPr="004A7938" w:rsidRDefault="00271857" w:rsidP="00BF127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0516CC9D" w14:textId="77777777" w:rsidR="00271857" w:rsidRPr="004A7938" w:rsidRDefault="00271857" w:rsidP="00BF1275">
            <w:pPr>
              <w:pStyle w:val="NoSpacing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56B44EB8" w14:textId="77777777" w:rsidR="00271857" w:rsidRPr="004A7938" w:rsidRDefault="00271857" w:rsidP="00BF127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36" w:type="dxa"/>
          </w:tcPr>
          <w:p w14:paraId="5E3CCC5E" w14:textId="77777777" w:rsidR="00271857" w:rsidRPr="004A7938" w:rsidRDefault="00271857" w:rsidP="00BF127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204" w:type="dxa"/>
            <w:vAlign w:val="bottom"/>
          </w:tcPr>
          <w:p w14:paraId="5D790C83" w14:textId="77777777" w:rsidR="00271857" w:rsidRPr="004A7938" w:rsidRDefault="00271857" w:rsidP="00BF127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7" w:type="dxa"/>
          </w:tcPr>
          <w:p w14:paraId="07E1D9AE" w14:textId="77777777" w:rsidR="00271857" w:rsidRPr="004A7938" w:rsidRDefault="00271857" w:rsidP="00BF127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203" w:type="dxa"/>
            <w:vAlign w:val="bottom"/>
          </w:tcPr>
          <w:p w14:paraId="7E68A4C0" w14:textId="77777777" w:rsidR="00271857" w:rsidRPr="004A7938" w:rsidRDefault="00271857" w:rsidP="00BF1275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36" w:type="dxa"/>
          </w:tcPr>
          <w:p w14:paraId="0F8550F7" w14:textId="77777777" w:rsidR="00271857" w:rsidRPr="004A7938" w:rsidRDefault="00271857" w:rsidP="00BF127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204" w:type="dxa"/>
            <w:vAlign w:val="bottom"/>
          </w:tcPr>
          <w:p w14:paraId="087FC6E9" w14:textId="77777777" w:rsidR="00271857" w:rsidRPr="004A7938" w:rsidRDefault="00271857" w:rsidP="00BF127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28FE8E72" w14:textId="77777777" w:rsidR="00271857" w:rsidRPr="004A7938" w:rsidRDefault="00271857" w:rsidP="00BF1275">
            <w:pPr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8AB6EED" w14:textId="77777777" w:rsidR="00271857" w:rsidRPr="004A7938" w:rsidRDefault="00271857" w:rsidP="00BF1275">
            <w:pPr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73CB46D2" w14:textId="77777777" w:rsidR="00271857" w:rsidRPr="004A7938" w:rsidRDefault="00271857" w:rsidP="00BF127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172" w:type="dxa"/>
            <w:vAlign w:val="bottom"/>
          </w:tcPr>
          <w:p w14:paraId="5868E67D" w14:textId="77777777" w:rsidR="00271857" w:rsidRPr="004A7938" w:rsidRDefault="00271857" w:rsidP="00BF127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</w:tr>
      <w:tr w:rsidR="004B152C" w:rsidRPr="004A7938" w14:paraId="78117453" w14:textId="77777777" w:rsidTr="00BF1275">
        <w:trPr>
          <w:trHeight w:val="261"/>
          <w:tblHeader/>
        </w:trPr>
        <w:tc>
          <w:tcPr>
            <w:tcW w:w="5038" w:type="dxa"/>
            <w:vAlign w:val="bottom"/>
          </w:tcPr>
          <w:p w14:paraId="305294E1" w14:textId="77777777" w:rsidR="004B152C" w:rsidRDefault="004B152C" w:rsidP="004B152C">
            <w:pPr>
              <w:ind w:left="-19" w:right="-9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  <w:r w:rsidRPr="004A7938">
              <w:rPr>
                <w:rFonts w:ascii="Angsana New" w:hAnsi="Angsana New" w:cs="Angsana New"/>
                <w:sz w:val="24"/>
                <w:szCs w:val="24"/>
                <w:cs/>
              </w:rPr>
              <w:t>สัญญาซื้อขายเงินตราต่างประเทศล่วงหน้าที่ใช้ในการป้องกัน</w:t>
            </w:r>
          </w:p>
          <w:p w14:paraId="715F83B0" w14:textId="6B2658DF" w:rsidR="004B152C" w:rsidRPr="004A7938" w:rsidRDefault="004B152C" w:rsidP="004B152C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     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ความเสี่ยง</w:t>
            </w:r>
          </w:p>
        </w:tc>
        <w:tc>
          <w:tcPr>
            <w:tcW w:w="1170" w:type="dxa"/>
          </w:tcPr>
          <w:p w14:paraId="3FCC9E7A" w14:textId="77777777" w:rsidR="00111F73" w:rsidRDefault="00111F73" w:rsidP="000810ED">
            <w:pPr>
              <w:pStyle w:val="acctfourfigures"/>
              <w:spacing w:line="240" w:lineRule="atLeast"/>
              <w:ind w:lef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784BDC8A" w14:textId="173A8797" w:rsidR="000810ED" w:rsidRPr="008A2D4C" w:rsidRDefault="00B0329D" w:rsidP="000810ED">
            <w:pPr>
              <w:pStyle w:val="acctfourfigures"/>
              <w:spacing w:line="240" w:lineRule="atLeast"/>
              <w:ind w:lef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B0329D">
              <w:rPr>
                <w:rFonts w:ascii="Angsana New" w:hAnsi="Angsana New" w:cs="Angsana New"/>
                <w:sz w:val="24"/>
                <w:szCs w:val="24"/>
                <w:lang w:bidi="th-TH"/>
              </w:rPr>
              <w:t>2,461</w:t>
            </w:r>
          </w:p>
        </w:tc>
        <w:tc>
          <w:tcPr>
            <w:tcW w:w="270" w:type="dxa"/>
          </w:tcPr>
          <w:p w14:paraId="11587FAA" w14:textId="77777777" w:rsidR="004B152C" w:rsidRPr="008E1E15" w:rsidRDefault="004B152C" w:rsidP="004B152C">
            <w:pPr>
              <w:pStyle w:val="NoSpacing"/>
              <w:rPr>
                <w:rFonts w:ascii="Angsana New" w:eastAsia="MS Mincho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0B265508" w14:textId="42BA9D6D" w:rsidR="004B152C" w:rsidRPr="004A7938" w:rsidRDefault="00B0329D" w:rsidP="00B0329D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B0329D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</w:tcPr>
          <w:p w14:paraId="5898D731" w14:textId="77777777" w:rsidR="004B152C" w:rsidRPr="004A7938" w:rsidRDefault="004B152C" w:rsidP="004B152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204" w:type="dxa"/>
            <w:vAlign w:val="bottom"/>
          </w:tcPr>
          <w:p w14:paraId="7A8450FB" w14:textId="36D14CEB" w:rsidR="004B152C" w:rsidRPr="00E341E9" w:rsidRDefault="00114D98" w:rsidP="004B152C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114D98">
              <w:rPr>
                <w:rFonts w:ascii="Angsana New" w:hAnsi="Angsana New" w:cs="Angsana New"/>
                <w:sz w:val="24"/>
                <w:szCs w:val="24"/>
                <w:lang w:bidi="th-TH"/>
              </w:rPr>
              <w:t>2,461</w:t>
            </w:r>
          </w:p>
        </w:tc>
        <w:tc>
          <w:tcPr>
            <w:tcW w:w="237" w:type="dxa"/>
          </w:tcPr>
          <w:p w14:paraId="4123B9C0" w14:textId="77777777" w:rsidR="004B152C" w:rsidRPr="004A7938" w:rsidRDefault="004B152C" w:rsidP="004B152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203" w:type="dxa"/>
            <w:vAlign w:val="bottom"/>
          </w:tcPr>
          <w:p w14:paraId="1299CB4D" w14:textId="06D86600" w:rsidR="004B152C" w:rsidRPr="004A7938" w:rsidRDefault="00AC7C0E" w:rsidP="004B152C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</w:tcPr>
          <w:p w14:paraId="31190691" w14:textId="77777777" w:rsidR="004B152C" w:rsidRPr="004A7938" w:rsidRDefault="004B152C" w:rsidP="004B152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204" w:type="dxa"/>
            <w:vAlign w:val="bottom"/>
          </w:tcPr>
          <w:p w14:paraId="281DA7FE" w14:textId="3D1DC6C2" w:rsidR="004B152C" w:rsidRPr="004A7938" w:rsidRDefault="00AC7C0E" w:rsidP="004B152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7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AC7C0E">
              <w:rPr>
                <w:rFonts w:ascii="Angsana New" w:hAnsi="Angsana New" w:cs="Angsana New"/>
                <w:sz w:val="24"/>
                <w:szCs w:val="24"/>
                <w:lang w:bidi="th-TH"/>
              </w:rPr>
              <w:t>2,461</w:t>
            </w:r>
          </w:p>
        </w:tc>
        <w:tc>
          <w:tcPr>
            <w:tcW w:w="270" w:type="dxa"/>
          </w:tcPr>
          <w:p w14:paraId="14C28169" w14:textId="77777777" w:rsidR="004B152C" w:rsidRPr="004A7938" w:rsidRDefault="004B152C" w:rsidP="004B152C">
            <w:pPr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4EB4D39" w14:textId="0D9B6179" w:rsidR="004B152C" w:rsidRPr="004A7938" w:rsidRDefault="00AC7C0E" w:rsidP="004B152C">
            <w:pPr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1FE4066" w14:textId="77777777" w:rsidR="004B152C" w:rsidRPr="004A7938" w:rsidRDefault="004B152C" w:rsidP="004B152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172" w:type="dxa"/>
            <w:vAlign w:val="bottom"/>
          </w:tcPr>
          <w:p w14:paraId="21F967D7" w14:textId="4DF714FC" w:rsidR="004B152C" w:rsidRPr="004A7938" w:rsidRDefault="00AC7C0E" w:rsidP="004B152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7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AC7C0E">
              <w:rPr>
                <w:rFonts w:ascii="Angsana New" w:hAnsi="Angsana New" w:cs="Angsana New"/>
                <w:sz w:val="24"/>
                <w:szCs w:val="24"/>
                <w:lang w:bidi="th-TH"/>
              </w:rPr>
              <w:t>2,461</w:t>
            </w:r>
          </w:p>
        </w:tc>
      </w:tr>
      <w:tr w:rsidR="004B152C" w:rsidRPr="004A7938" w14:paraId="363A126F" w14:textId="77777777" w:rsidTr="00BF1275">
        <w:trPr>
          <w:trHeight w:val="261"/>
          <w:tblHeader/>
        </w:trPr>
        <w:tc>
          <w:tcPr>
            <w:tcW w:w="5038" w:type="dxa"/>
            <w:vAlign w:val="bottom"/>
          </w:tcPr>
          <w:p w14:paraId="20616BAD" w14:textId="77777777" w:rsidR="004B152C" w:rsidRPr="004A7938" w:rsidRDefault="004B152C" w:rsidP="004B152C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  <w:r w:rsidRPr="004A7938">
              <w:rPr>
                <w:rFonts w:ascii="Angsana New" w:hAnsi="Angsana New" w:cs="Angsana New"/>
                <w:sz w:val="24"/>
                <w:szCs w:val="24"/>
                <w:cs/>
              </w:rPr>
              <w:t>สัญญาซื้อขายทองแดงล่วงหน้า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ที่ใช้ในการป้องกันความเสี่ยง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46C95F3" w14:textId="73FD5317" w:rsidR="004B152C" w:rsidRPr="000144F4" w:rsidRDefault="00114D98" w:rsidP="004B152C">
            <w:pPr>
              <w:pStyle w:val="acctfourfigures"/>
              <w:spacing w:line="240" w:lineRule="atLeast"/>
              <w:ind w:lef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114D98">
              <w:rPr>
                <w:rFonts w:ascii="Angsana New" w:hAnsi="Angsana New" w:cs="Angsana New"/>
                <w:sz w:val="24"/>
                <w:szCs w:val="24"/>
                <w:lang w:bidi="th-TH"/>
              </w:rPr>
              <w:t>73,498</w:t>
            </w:r>
          </w:p>
        </w:tc>
        <w:tc>
          <w:tcPr>
            <w:tcW w:w="270" w:type="dxa"/>
          </w:tcPr>
          <w:p w14:paraId="64C17DC4" w14:textId="77777777" w:rsidR="004B152C" w:rsidRPr="004A7938" w:rsidRDefault="004B152C" w:rsidP="004B152C">
            <w:pPr>
              <w:pStyle w:val="NoSpacing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E02B705" w14:textId="3D2FC61F" w:rsidR="004B152C" w:rsidRPr="004A7938" w:rsidRDefault="00114D98" w:rsidP="004B152C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</w:tcPr>
          <w:p w14:paraId="79342D74" w14:textId="77777777" w:rsidR="004B152C" w:rsidRPr="004A7938" w:rsidRDefault="004B152C" w:rsidP="004B152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61C0B80B" w14:textId="693D274A" w:rsidR="004B152C" w:rsidRPr="004A7938" w:rsidRDefault="00114D98" w:rsidP="004B152C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114D98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73,498</w:t>
            </w:r>
          </w:p>
        </w:tc>
        <w:tc>
          <w:tcPr>
            <w:tcW w:w="237" w:type="dxa"/>
          </w:tcPr>
          <w:p w14:paraId="39617668" w14:textId="77777777" w:rsidR="004B152C" w:rsidRPr="004A7938" w:rsidRDefault="004B152C" w:rsidP="004B152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203" w:type="dxa"/>
            <w:vAlign w:val="bottom"/>
          </w:tcPr>
          <w:p w14:paraId="6B0849A6" w14:textId="36CDBB68" w:rsidR="004B152C" w:rsidRPr="004A7938" w:rsidRDefault="00AC7C0E" w:rsidP="004B152C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</w:tcPr>
          <w:p w14:paraId="37FE454A" w14:textId="77777777" w:rsidR="004B152C" w:rsidRPr="004A7938" w:rsidRDefault="004B152C" w:rsidP="004B152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204" w:type="dxa"/>
          </w:tcPr>
          <w:p w14:paraId="30B4F596" w14:textId="10279892" w:rsidR="004B152C" w:rsidRPr="004A7938" w:rsidRDefault="00AC7C0E" w:rsidP="004B152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7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AC7C0E">
              <w:rPr>
                <w:rFonts w:ascii="Angsana New" w:hAnsi="Angsana New" w:cs="Angsana New"/>
                <w:sz w:val="24"/>
                <w:szCs w:val="24"/>
                <w:lang w:bidi="th-TH"/>
              </w:rPr>
              <w:t>73,498</w:t>
            </w:r>
          </w:p>
        </w:tc>
        <w:tc>
          <w:tcPr>
            <w:tcW w:w="270" w:type="dxa"/>
          </w:tcPr>
          <w:p w14:paraId="293E3CD5" w14:textId="77777777" w:rsidR="004B152C" w:rsidRPr="004A7938" w:rsidRDefault="004B152C" w:rsidP="004B152C">
            <w:pPr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3B079D7" w14:textId="1CF70686" w:rsidR="004B152C" w:rsidRPr="004A7938" w:rsidRDefault="00AC7C0E" w:rsidP="004B152C">
            <w:pPr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43F0B5E" w14:textId="77777777" w:rsidR="004B152C" w:rsidRPr="004A7938" w:rsidRDefault="004B152C" w:rsidP="004B152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172" w:type="dxa"/>
          </w:tcPr>
          <w:p w14:paraId="71A3DBF4" w14:textId="1687D4C7" w:rsidR="004B152C" w:rsidRPr="004A7938" w:rsidRDefault="00AC7C0E" w:rsidP="004B152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7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AC7C0E">
              <w:rPr>
                <w:rFonts w:ascii="Angsana New" w:hAnsi="Angsana New" w:cs="Angsana New"/>
                <w:sz w:val="24"/>
                <w:szCs w:val="24"/>
                <w:lang w:bidi="th-TH"/>
              </w:rPr>
              <w:t>73,498</w:t>
            </w:r>
          </w:p>
        </w:tc>
      </w:tr>
      <w:tr w:rsidR="004B152C" w:rsidRPr="004A7938" w14:paraId="71E242C2" w14:textId="77777777" w:rsidTr="00BF1275">
        <w:trPr>
          <w:trHeight w:val="261"/>
          <w:tblHeader/>
        </w:trPr>
        <w:tc>
          <w:tcPr>
            <w:tcW w:w="5038" w:type="dxa"/>
            <w:vAlign w:val="bottom"/>
          </w:tcPr>
          <w:p w14:paraId="6CE1EA4A" w14:textId="77777777" w:rsidR="004B152C" w:rsidRPr="004A7938" w:rsidRDefault="004B152C" w:rsidP="004B152C">
            <w:pPr>
              <w:ind w:left="-19" w:right="-9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A7938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  <w:t>รวม</w:t>
            </w:r>
            <w:r w:rsidRPr="004A7938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สิ</w:t>
            </w:r>
            <w:r w:rsidRPr="004A793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น</w:t>
            </w:r>
            <w:r w:rsidRPr="004A7938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ทรัพย์</w:t>
            </w:r>
            <w:r w:rsidRPr="004A7938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  <w:t>ทางการเงิน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1E5FB0A" w14:textId="3AC90A64" w:rsidR="004B152C" w:rsidRPr="000144F4" w:rsidRDefault="00B0329D" w:rsidP="004B152C">
            <w:pPr>
              <w:pStyle w:val="acctfourfigures"/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B0329D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75,959</w:t>
            </w:r>
          </w:p>
        </w:tc>
        <w:tc>
          <w:tcPr>
            <w:tcW w:w="270" w:type="dxa"/>
          </w:tcPr>
          <w:p w14:paraId="5EDC86AC" w14:textId="77777777" w:rsidR="004B152C" w:rsidRPr="000144F4" w:rsidRDefault="004B152C" w:rsidP="004B152C">
            <w:pPr>
              <w:pStyle w:val="NoSpacing"/>
              <w:rPr>
                <w:rFonts w:ascii="Angsana New" w:eastAsia="MS Mincho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275EBB" w14:textId="1D09FF82" w:rsidR="004B152C" w:rsidRPr="00B0329D" w:rsidRDefault="00B0329D" w:rsidP="00B0329D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B0329D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</w:tcPr>
          <w:p w14:paraId="7A6A1B80" w14:textId="77777777" w:rsidR="004B152C" w:rsidRPr="004A7938" w:rsidRDefault="004B152C" w:rsidP="004B152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53ADE919" w14:textId="048451BB" w:rsidR="004B152C" w:rsidRPr="004A7938" w:rsidRDefault="00114D98" w:rsidP="004B152C">
            <w:pPr>
              <w:pStyle w:val="acctfourfigures"/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114D98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75,959</w:t>
            </w:r>
          </w:p>
        </w:tc>
        <w:tc>
          <w:tcPr>
            <w:tcW w:w="237" w:type="dxa"/>
          </w:tcPr>
          <w:p w14:paraId="51D437A0" w14:textId="77777777" w:rsidR="004B152C" w:rsidRPr="004A7938" w:rsidRDefault="004B152C" w:rsidP="004B152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203" w:type="dxa"/>
            <w:vAlign w:val="bottom"/>
          </w:tcPr>
          <w:p w14:paraId="5566E345" w14:textId="77777777" w:rsidR="004B152C" w:rsidRPr="004A7938" w:rsidRDefault="004B152C" w:rsidP="004B152C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36" w:type="dxa"/>
          </w:tcPr>
          <w:p w14:paraId="6729A85A" w14:textId="77777777" w:rsidR="004B152C" w:rsidRPr="004A7938" w:rsidRDefault="004B152C" w:rsidP="004B152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204" w:type="dxa"/>
            <w:vAlign w:val="bottom"/>
          </w:tcPr>
          <w:p w14:paraId="442C802D" w14:textId="77777777" w:rsidR="004B152C" w:rsidRPr="004A7938" w:rsidRDefault="004B152C" w:rsidP="004B152C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7A3E255F" w14:textId="77777777" w:rsidR="004B152C" w:rsidRPr="004A7938" w:rsidRDefault="004B152C" w:rsidP="004B152C">
            <w:pPr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D2CA459" w14:textId="77777777" w:rsidR="004B152C" w:rsidRPr="004A7938" w:rsidRDefault="004B152C" w:rsidP="004B152C">
            <w:pPr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74A9C777" w14:textId="77777777" w:rsidR="004B152C" w:rsidRPr="004A7938" w:rsidRDefault="004B152C" w:rsidP="004B152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172" w:type="dxa"/>
            <w:vAlign w:val="bottom"/>
          </w:tcPr>
          <w:p w14:paraId="305617F8" w14:textId="77777777" w:rsidR="004B152C" w:rsidRPr="004A7938" w:rsidRDefault="004B152C" w:rsidP="004B152C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</w:tr>
      <w:tr w:rsidR="004B152C" w:rsidRPr="004A7938" w14:paraId="031F9F66" w14:textId="77777777" w:rsidTr="00271857">
        <w:trPr>
          <w:trHeight w:hRule="exact" w:val="216"/>
          <w:tblHeader/>
        </w:trPr>
        <w:tc>
          <w:tcPr>
            <w:tcW w:w="5038" w:type="dxa"/>
            <w:vAlign w:val="bottom"/>
          </w:tcPr>
          <w:p w14:paraId="1027F920" w14:textId="77777777" w:rsidR="004B152C" w:rsidRPr="00430A45" w:rsidRDefault="004B152C" w:rsidP="004B152C">
            <w:pPr>
              <w:ind w:left="-19" w:right="-90"/>
              <w:rPr>
                <w:rFonts w:ascii="Angsana New" w:hAnsi="Angsana New" w:cs="Angsana New"/>
                <w:sz w:val="2"/>
                <w:szCs w:val="2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688D02C9" w14:textId="77777777" w:rsidR="004B152C" w:rsidRPr="00430A45" w:rsidRDefault="004B152C" w:rsidP="004B152C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2"/>
                <w:szCs w:val="2"/>
                <w:lang w:bidi="th-TH"/>
              </w:rPr>
            </w:pPr>
          </w:p>
        </w:tc>
        <w:tc>
          <w:tcPr>
            <w:tcW w:w="270" w:type="dxa"/>
          </w:tcPr>
          <w:p w14:paraId="04B0C1C6" w14:textId="77777777" w:rsidR="004B152C" w:rsidRPr="00430A45" w:rsidRDefault="004B152C" w:rsidP="004B152C">
            <w:pPr>
              <w:pStyle w:val="NoSpacing"/>
              <w:rPr>
                <w:rFonts w:ascii="Angsana New" w:hAnsi="Angsana New"/>
                <w:sz w:val="2"/>
                <w:szCs w:val="2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0C0679DD" w14:textId="77777777" w:rsidR="004B152C" w:rsidRPr="00430A45" w:rsidRDefault="004B152C" w:rsidP="004B152C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2"/>
                <w:szCs w:val="2"/>
                <w:cs/>
                <w:lang w:bidi="th-TH"/>
              </w:rPr>
            </w:pPr>
          </w:p>
        </w:tc>
        <w:tc>
          <w:tcPr>
            <w:tcW w:w="236" w:type="dxa"/>
          </w:tcPr>
          <w:p w14:paraId="6F7DB7D9" w14:textId="77777777" w:rsidR="004B152C" w:rsidRPr="00430A45" w:rsidRDefault="004B152C" w:rsidP="004B152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"/>
                <w:szCs w:val="2"/>
                <w:lang w:bidi="th-TH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vAlign w:val="bottom"/>
          </w:tcPr>
          <w:p w14:paraId="4502F23F" w14:textId="77777777" w:rsidR="004B152C" w:rsidRPr="00430A45" w:rsidRDefault="004B152C" w:rsidP="004B152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"/>
                <w:szCs w:val="2"/>
                <w:lang w:val="en-US" w:bidi="th-TH"/>
              </w:rPr>
            </w:pPr>
          </w:p>
        </w:tc>
        <w:tc>
          <w:tcPr>
            <w:tcW w:w="237" w:type="dxa"/>
          </w:tcPr>
          <w:p w14:paraId="1D1442D1" w14:textId="77777777" w:rsidR="004B152C" w:rsidRPr="00430A45" w:rsidRDefault="004B152C" w:rsidP="004B152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"/>
                <w:szCs w:val="2"/>
                <w:lang w:bidi="th-TH"/>
              </w:rPr>
            </w:pPr>
          </w:p>
        </w:tc>
        <w:tc>
          <w:tcPr>
            <w:tcW w:w="1203" w:type="dxa"/>
            <w:vAlign w:val="bottom"/>
          </w:tcPr>
          <w:p w14:paraId="2D53FCEE" w14:textId="77777777" w:rsidR="004B152C" w:rsidRPr="00430A45" w:rsidRDefault="004B152C" w:rsidP="004B152C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="Angsana New" w:hAnsi="Angsana New" w:cs="Angsana New"/>
                <w:sz w:val="2"/>
                <w:szCs w:val="2"/>
                <w:cs/>
                <w:lang w:bidi="th-TH"/>
              </w:rPr>
            </w:pPr>
          </w:p>
        </w:tc>
        <w:tc>
          <w:tcPr>
            <w:tcW w:w="236" w:type="dxa"/>
          </w:tcPr>
          <w:p w14:paraId="0A1B085C" w14:textId="77777777" w:rsidR="004B152C" w:rsidRPr="00430A45" w:rsidRDefault="004B152C" w:rsidP="004B152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"/>
                <w:szCs w:val="2"/>
                <w:lang w:bidi="th-TH"/>
              </w:rPr>
            </w:pPr>
          </w:p>
        </w:tc>
        <w:tc>
          <w:tcPr>
            <w:tcW w:w="1204" w:type="dxa"/>
            <w:vAlign w:val="bottom"/>
          </w:tcPr>
          <w:p w14:paraId="4A1C795A" w14:textId="77777777" w:rsidR="004B152C" w:rsidRPr="000144F4" w:rsidRDefault="004B152C" w:rsidP="004B152C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416859EC" w14:textId="77777777" w:rsidR="004B152C" w:rsidRPr="00430A45" w:rsidRDefault="004B152C" w:rsidP="004B152C">
            <w:pPr>
              <w:ind w:left="-43" w:right="-86"/>
              <w:jc w:val="center"/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1080" w:type="dxa"/>
            <w:vAlign w:val="bottom"/>
          </w:tcPr>
          <w:p w14:paraId="5B4E7F9C" w14:textId="77777777" w:rsidR="004B152C" w:rsidRPr="00430A45" w:rsidRDefault="004B152C" w:rsidP="004B152C">
            <w:pPr>
              <w:ind w:left="-43" w:right="-86"/>
              <w:jc w:val="center"/>
              <w:rPr>
                <w:rFonts w:ascii="Angsana New" w:hAnsi="Angsana New" w:cs="Angsana New"/>
                <w:sz w:val="2"/>
                <w:szCs w:val="2"/>
                <w:cs/>
              </w:rPr>
            </w:pPr>
          </w:p>
        </w:tc>
        <w:tc>
          <w:tcPr>
            <w:tcW w:w="270" w:type="dxa"/>
          </w:tcPr>
          <w:p w14:paraId="6D826B72" w14:textId="77777777" w:rsidR="004B152C" w:rsidRPr="00430A45" w:rsidRDefault="004B152C" w:rsidP="004B152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"/>
                <w:szCs w:val="2"/>
                <w:lang w:bidi="th-TH"/>
              </w:rPr>
            </w:pPr>
          </w:p>
        </w:tc>
        <w:tc>
          <w:tcPr>
            <w:tcW w:w="1172" w:type="dxa"/>
            <w:vAlign w:val="bottom"/>
          </w:tcPr>
          <w:p w14:paraId="3F60E435" w14:textId="77777777" w:rsidR="004B152C" w:rsidRPr="000144F4" w:rsidRDefault="004B152C" w:rsidP="004B152C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</w:tr>
      <w:tr w:rsidR="004B152C" w:rsidRPr="004A7938" w14:paraId="6CC290EC" w14:textId="77777777" w:rsidTr="00BF1275">
        <w:trPr>
          <w:trHeight w:val="261"/>
          <w:tblHeader/>
        </w:trPr>
        <w:tc>
          <w:tcPr>
            <w:tcW w:w="5038" w:type="dxa"/>
            <w:vAlign w:val="bottom"/>
          </w:tcPr>
          <w:p w14:paraId="6F32ACDF" w14:textId="77777777" w:rsidR="004B152C" w:rsidRPr="004A7938" w:rsidRDefault="004B152C" w:rsidP="004B152C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4A7938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หนี้สิน</w:t>
            </w:r>
            <w:r w:rsidRPr="004A7938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ทางการเงิน</w:t>
            </w:r>
          </w:p>
        </w:tc>
        <w:tc>
          <w:tcPr>
            <w:tcW w:w="1170" w:type="dxa"/>
          </w:tcPr>
          <w:p w14:paraId="061ED649" w14:textId="77777777" w:rsidR="004B152C" w:rsidRPr="004A7938" w:rsidRDefault="004B152C" w:rsidP="004B152C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680F6EE1" w14:textId="77777777" w:rsidR="004B152C" w:rsidRPr="004A7938" w:rsidRDefault="004B152C" w:rsidP="004B152C">
            <w:pPr>
              <w:pStyle w:val="NoSpacing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331DAF11" w14:textId="77777777" w:rsidR="004B152C" w:rsidRPr="004A7938" w:rsidRDefault="004B152C" w:rsidP="004B152C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36" w:type="dxa"/>
          </w:tcPr>
          <w:p w14:paraId="14D1E649" w14:textId="77777777" w:rsidR="004B152C" w:rsidRPr="004A7938" w:rsidRDefault="004B152C" w:rsidP="004B152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204" w:type="dxa"/>
            <w:vAlign w:val="bottom"/>
          </w:tcPr>
          <w:p w14:paraId="537C4075" w14:textId="77777777" w:rsidR="004B152C" w:rsidRPr="004A7938" w:rsidRDefault="004B152C" w:rsidP="004B152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7" w:type="dxa"/>
          </w:tcPr>
          <w:p w14:paraId="60C19C59" w14:textId="77777777" w:rsidR="004B152C" w:rsidRPr="004A7938" w:rsidRDefault="004B152C" w:rsidP="004B152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203" w:type="dxa"/>
            <w:vAlign w:val="bottom"/>
          </w:tcPr>
          <w:p w14:paraId="7E97E5FC" w14:textId="77777777" w:rsidR="004B152C" w:rsidRPr="004A7938" w:rsidRDefault="004B152C" w:rsidP="004B152C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36" w:type="dxa"/>
          </w:tcPr>
          <w:p w14:paraId="245EE4B7" w14:textId="77777777" w:rsidR="004B152C" w:rsidRPr="004A7938" w:rsidRDefault="004B152C" w:rsidP="004B152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204" w:type="dxa"/>
            <w:vAlign w:val="bottom"/>
          </w:tcPr>
          <w:p w14:paraId="6779172C" w14:textId="77777777" w:rsidR="004B152C" w:rsidRPr="004A7938" w:rsidRDefault="004B152C" w:rsidP="004B152C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2B7AD2E5" w14:textId="77777777" w:rsidR="004B152C" w:rsidRPr="004A7938" w:rsidRDefault="004B152C" w:rsidP="004B152C">
            <w:pPr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1F961DA" w14:textId="77777777" w:rsidR="004B152C" w:rsidRPr="004A7938" w:rsidRDefault="004B152C" w:rsidP="004B152C">
            <w:pPr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772BA6AF" w14:textId="77777777" w:rsidR="004B152C" w:rsidRPr="004A7938" w:rsidRDefault="004B152C" w:rsidP="004B152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172" w:type="dxa"/>
            <w:vAlign w:val="bottom"/>
          </w:tcPr>
          <w:p w14:paraId="60A67425" w14:textId="77777777" w:rsidR="004B152C" w:rsidRPr="004A7938" w:rsidRDefault="004B152C" w:rsidP="004B152C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</w:tr>
      <w:tr w:rsidR="004B152C" w:rsidRPr="004A7938" w14:paraId="2453FB92" w14:textId="77777777" w:rsidTr="00BF1275">
        <w:trPr>
          <w:trHeight w:val="261"/>
          <w:tblHeader/>
        </w:trPr>
        <w:tc>
          <w:tcPr>
            <w:tcW w:w="5038" w:type="dxa"/>
            <w:vAlign w:val="bottom"/>
          </w:tcPr>
          <w:p w14:paraId="7F3E93A2" w14:textId="77777777" w:rsidR="004B152C" w:rsidRDefault="004B152C" w:rsidP="004B152C">
            <w:pPr>
              <w:ind w:left="-19" w:right="-9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  <w:r w:rsidRPr="004A7938">
              <w:rPr>
                <w:rFonts w:ascii="Angsana New" w:hAnsi="Angsana New" w:cs="Angsana New"/>
                <w:sz w:val="24"/>
                <w:szCs w:val="24"/>
                <w:cs/>
              </w:rPr>
              <w:t>สัญญาซื้อขายเงินตราต่างประเทศล่วงหน้าที่ใช้ในการป้องกัน</w:t>
            </w:r>
          </w:p>
          <w:p w14:paraId="1EB2AF41" w14:textId="77777777" w:rsidR="004B152C" w:rsidRPr="004A7938" w:rsidRDefault="004B152C" w:rsidP="004B152C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     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ความเสี่ยง</w:t>
            </w:r>
          </w:p>
        </w:tc>
        <w:tc>
          <w:tcPr>
            <w:tcW w:w="1170" w:type="dxa"/>
          </w:tcPr>
          <w:p w14:paraId="00769D07" w14:textId="77777777" w:rsidR="000810ED" w:rsidRPr="000810ED" w:rsidRDefault="000810ED" w:rsidP="000810ED">
            <w:pPr>
              <w:pStyle w:val="acctfourfigures"/>
              <w:spacing w:line="240" w:lineRule="atLeast"/>
              <w:ind w:lef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617B09FC" w14:textId="68D8A89F" w:rsidR="000810ED" w:rsidRPr="000810ED" w:rsidRDefault="000810ED" w:rsidP="000810ED">
            <w:pPr>
              <w:pStyle w:val="acctfourfigures"/>
              <w:spacing w:line="240" w:lineRule="atLeast"/>
              <w:ind w:lef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0810ED">
              <w:rPr>
                <w:rFonts w:ascii="Angsana New" w:hAnsi="Angsana New" w:cs="Angsana New"/>
                <w:sz w:val="24"/>
                <w:szCs w:val="24"/>
                <w:lang w:bidi="th-TH"/>
              </w:rPr>
              <w:t>(4,</w:t>
            </w:r>
            <w:r w:rsidR="00B0329D">
              <w:rPr>
                <w:rFonts w:ascii="Angsana New" w:hAnsi="Angsana New" w:cs="Angsana New"/>
                <w:sz w:val="24"/>
                <w:szCs w:val="24"/>
                <w:lang w:bidi="th-TH"/>
              </w:rPr>
              <w:t>936</w:t>
            </w:r>
            <w:r w:rsidRPr="000810ED">
              <w:rPr>
                <w:rFonts w:ascii="Angsana New" w:hAnsi="Angsana New" w:cs="Angsan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270" w:type="dxa"/>
          </w:tcPr>
          <w:p w14:paraId="483AFF02" w14:textId="77777777" w:rsidR="004B152C" w:rsidRPr="004A7938" w:rsidRDefault="004B152C" w:rsidP="004B152C">
            <w:pPr>
              <w:pStyle w:val="NoSpacing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1A55D03D" w14:textId="0C55DF53" w:rsidR="004B152C" w:rsidRPr="004A7938" w:rsidRDefault="00B0329D" w:rsidP="00B0329D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</w:tcPr>
          <w:p w14:paraId="692265D6" w14:textId="77777777" w:rsidR="004B152C" w:rsidRPr="004A7938" w:rsidRDefault="004B152C" w:rsidP="004B152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204" w:type="dxa"/>
            <w:vAlign w:val="bottom"/>
          </w:tcPr>
          <w:p w14:paraId="67A9ACFD" w14:textId="2C96D6C9" w:rsidR="004B152C" w:rsidRPr="000144F4" w:rsidRDefault="000810ED" w:rsidP="004B152C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0810ED">
              <w:rPr>
                <w:rFonts w:ascii="Angsana New" w:hAnsi="Angsana New" w:cs="Angsana New"/>
                <w:sz w:val="24"/>
                <w:szCs w:val="24"/>
                <w:lang w:bidi="th-TH"/>
              </w:rPr>
              <w:t>(4,936)</w:t>
            </w:r>
          </w:p>
        </w:tc>
        <w:tc>
          <w:tcPr>
            <w:tcW w:w="237" w:type="dxa"/>
          </w:tcPr>
          <w:p w14:paraId="735E557A" w14:textId="77777777" w:rsidR="004B152C" w:rsidRPr="004A7938" w:rsidRDefault="004B152C" w:rsidP="004B152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203" w:type="dxa"/>
            <w:vAlign w:val="bottom"/>
          </w:tcPr>
          <w:p w14:paraId="050214EC" w14:textId="6AD14094" w:rsidR="004B152C" w:rsidRPr="004A7938" w:rsidRDefault="000810ED" w:rsidP="004B152C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</w:tcPr>
          <w:p w14:paraId="3BE94EEB" w14:textId="77777777" w:rsidR="004B152C" w:rsidRPr="004A7938" w:rsidRDefault="004B152C" w:rsidP="004B152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204" w:type="dxa"/>
            <w:vAlign w:val="bottom"/>
          </w:tcPr>
          <w:p w14:paraId="00855528" w14:textId="2B57081A" w:rsidR="004B152C" w:rsidRPr="004A7938" w:rsidRDefault="000810ED" w:rsidP="004B152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7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0810ED">
              <w:rPr>
                <w:rFonts w:ascii="Angsana New" w:hAnsi="Angsana New" w:cs="Angsana New"/>
                <w:sz w:val="24"/>
                <w:szCs w:val="24"/>
                <w:lang w:bidi="th-TH"/>
              </w:rPr>
              <w:t>(4,936)</w:t>
            </w:r>
          </w:p>
        </w:tc>
        <w:tc>
          <w:tcPr>
            <w:tcW w:w="270" w:type="dxa"/>
          </w:tcPr>
          <w:p w14:paraId="16209376" w14:textId="77777777" w:rsidR="004B152C" w:rsidRPr="004A7938" w:rsidRDefault="004B152C" w:rsidP="004B152C">
            <w:pPr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AC5C49F" w14:textId="49639E27" w:rsidR="004B152C" w:rsidRPr="004A7938" w:rsidRDefault="000810ED" w:rsidP="004B152C">
            <w:pPr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014FA4B" w14:textId="77777777" w:rsidR="004B152C" w:rsidRPr="004A7938" w:rsidRDefault="004B152C" w:rsidP="004B152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172" w:type="dxa"/>
            <w:vAlign w:val="bottom"/>
          </w:tcPr>
          <w:p w14:paraId="0FD2C81F" w14:textId="32AE2FC3" w:rsidR="004B152C" w:rsidRPr="004A7938" w:rsidRDefault="000810ED" w:rsidP="004B152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7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0810ED">
              <w:rPr>
                <w:rFonts w:ascii="Angsana New" w:hAnsi="Angsana New" w:cs="Angsana New"/>
                <w:sz w:val="24"/>
                <w:szCs w:val="24"/>
                <w:lang w:bidi="th-TH"/>
              </w:rPr>
              <w:t>(4,936)</w:t>
            </w:r>
          </w:p>
        </w:tc>
      </w:tr>
      <w:tr w:rsidR="004B152C" w:rsidRPr="004A7938" w14:paraId="335358C5" w14:textId="77777777" w:rsidTr="00BF1275">
        <w:trPr>
          <w:trHeight w:val="254"/>
          <w:tblHeader/>
        </w:trPr>
        <w:tc>
          <w:tcPr>
            <w:tcW w:w="5038" w:type="dxa"/>
            <w:vAlign w:val="bottom"/>
          </w:tcPr>
          <w:p w14:paraId="44E6CD41" w14:textId="77777777" w:rsidR="004B152C" w:rsidRPr="004A7938" w:rsidRDefault="004B152C" w:rsidP="004B152C">
            <w:pPr>
              <w:ind w:right="-90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  <w:r w:rsidRPr="004A7938">
              <w:rPr>
                <w:rFonts w:ascii="Angsana New" w:hAnsi="Angsana New" w:cs="Angsana New"/>
                <w:sz w:val="24"/>
                <w:szCs w:val="24"/>
                <w:cs/>
              </w:rPr>
              <w:t>สัญญาซื้อขายทองแดงล่วงหน้า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ที่ใช้ในการป้องกันความเสี่ยง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55D1FD0" w14:textId="7037E0DC" w:rsidR="004B152C" w:rsidRPr="000144F4" w:rsidRDefault="000810ED" w:rsidP="004B152C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0810ED">
              <w:rPr>
                <w:rFonts w:ascii="Angsana New" w:hAnsi="Angsana New" w:cs="Angsana New"/>
                <w:sz w:val="24"/>
                <w:szCs w:val="24"/>
                <w:lang w:bidi="th-TH"/>
              </w:rPr>
              <w:t>(69,373)</w:t>
            </w:r>
          </w:p>
        </w:tc>
        <w:tc>
          <w:tcPr>
            <w:tcW w:w="270" w:type="dxa"/>
          </w:tcPr>
          <w:p w14:paraId="409A494D" w14:textId="77777777" w:rsidR="004B152C" w:rsidRPr="004A7938" w:rsidRDefault="004B152C" w:rsidP="004B152C">
            <w:pPr>
              <w:pStyle w:val="NoSpacing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9FAE789" w14:textId="15859D45" w:rsidR="004B152C" w:rsidRPr="004A7938" w:rsidRDefault="000810ED" w:rsidP="004B152C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</w:tcPr>
          <w:p w14:paraId="2991676F" w14:textId="77777777" w:rsidR="004B152C" w:rsidRPr="004A7938" w:rsidRDefault="004B152C" w:rsidP="004B152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14:paraId="4A39E01F" w14:textId="084CF482" w:rsidR="004B152C" w:rsidRPr="004A7938" w:rsidRDefault="000810ED" w:rsidP="004B152C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0810ED">
              <w:rPr>
                <w:rFonts w:ascii="Angsana New" w:hAnsi="Angsana New" w:cs="Angsana New"/>
                <w:sz w:val="24"/>
                <w:szCs w:val="24"/>
                <w:lang w:bidi="th-TH"/>
              </w:rPr>
              <w:t>(63,373)</w:t>
            </w:r>
          </w:p>
        </w:tc>
        <w:tc>
          <w:tcPr>
            <w:tcW w:w="237" w:type="dxa"/>
          </w:tcPr>
          <w:p w14:paraId="2957D417" w14:textId="77777777" w:rsidR="004B152C" w:rsidRPr="004A7938" w:rsidRDefault="004B152C" w:rsidP="004B152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203" w:type="dxa"/>
            <w:vAlign w:val="bottom"/>
          </w:tcPr>
          <w:p w14:paraId="29702D21" w14:textId="78A76892" w:rsidR="004B152C" w:rsidRPr="004A7938" w:rsidRDefault="000810ED" w:rsidP="004B152C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</w:tcPr>
          <w:p w14:paraId="4F801C5C" w14:textId="77777777" w:rsidR="004B152C" w:rsidRPr="004A7938" w:rsidRDefault="004B152C" w:rsidP="004B152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204" w:type="dxa"/>
            <w:vAlign w:val="bottom"/>
          </w:tcPr>
          <w:p w14:paraId="00CCD94E" w14:textId="57797E6E" w:rsidR="004B152C" w:rsidRPr="004A7938" w:rsidRDefault="000810ED" w:rsidP="004B152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7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0810ED">
              <w:rPr>
                <w:rFonts w:ascii="Angsana New" w:hAnsi="Angsana New" w:cs="Angsana New"/>
                <w:sz w:val="24"/>
                <w:szCs w:val="24"/>
                <w:lang w:bidi="th-TH"/>
              </w:rPr>
              <w:t>(69,373)</w:t>
            </w:r>
          </w:p>
        </w:tc>
        <w:tc>
          <w:tcPr>
            <w:tcW w:w="270" w:type="dxa"/>
          </w:tcPr>
          <w:p w14:paraId="4DB93DAE" w14:textId="77777777" w:rsidR="004B152C" w:rsidRPr="004A7938" w:rsidRDefault="004B152C" w:rsidP="004B152C">
            <w:pPr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6802CD4" w14:textId="0DB7146A" w:rsidR="004B152C" w:rsidRPr="004A7938" w:rsidRDefault="000810ED" w:rsidP="004B152C">
            <w:pPr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E44A68C" w14:textId="77777777" w:rsidR="004B152C" w:rsidRPr="004A7938" w:rsidRDefault="004B152C" w:rsidP="004B152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172" w:type="dxa"/>
            <w:vAlign w:val="bottom"/>
          </w:tcPr>
          <w:p w14:paraId="7AB6010D" w14:textId="4574E349" w:rsidR="004B152C" w:rsidRPr="004A7938" w:rsidRDefault="000810ED" w:rsidP="004B152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7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0810ED">
              <w:rPr>
                <w:rFonts w:ascii="Angsana New" w:hAnsi="Angsana New" w:cs="Angsana New"/>
                <w:sz w:val="24"/>
                <w:szCs w:val="24"/>
                <w:lang w:bidi="th-TH"/>
              </w:rPr>
              <w:t>(69,373)</w:t>
            </w:r>
          </w:p>
        </w:tc>
      </w:tr>
      <w:tr w:rsidR="004B152C" w:rsidRPr="00F9078E" w14:paraId="0279049A" w14:textId="77777777" w:rsidTr="00BF1275">
        <w:trPr>
          <w:trHeight w:val="261"/>
          <w:tblHeader/>
        </w:trPr>
        <w:tc>
          <w:tcPr>
            <w:tcW w:w="5038" w:type="dxa"/>
            <w:vAlign w:val="bottom"/>
          </w:tcPr>
          <w:p w14:paraId="1F813996" w14:textId="77777777" w:rsidR="004B152C" w:rsidRPr="004A7938" w:rsidRDefault="004B152C" w:rsidP="004B152C">
            <w:pPr>
              <w:ind w:left="-19" w:right="-9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A7938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  <w:t>รวม</w:t>
            </w:r>
            <w:r w:rsidRPr="004A793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หนี้สิน</w:t>
            </w:r>
            <w:r w:rsidRPr="004A7938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  <w:t>ทางการเงิน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B8AF5ED" w14:textId="0663F4A9" w:rsidR="004B152C" w:rsidRPr="000144F4" w:rsidRDefault="000810ED" w:rsidP="004B152C">
            <w:pPr>
              <w:pStyle w:val="acctfourfigures"/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0810ED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(74,</w:t>
            </w:r>
            <w:r w:rsidR="00B0329D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309</w:t>
            </w:r>
            <w:r w:rsidRPr="000810ED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)</w:t>
            </w:r>
          </w:p>
        </w:tc>
        <w:tc>
          <w:tcPr>
            <w:tcW w:w="270" w:type="dxa"/>
          </w:tcPr>
          <w:p w14:paraId="5D09550B" w14:textId="77777777" w:rsidR="004B152C" w:rsidRPr="004A7938" w:rsidRDefault="004B152C" w:rsidP="004B152C">
            <w:pPr>
              <w:pStyle w:val="NoSpacing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107FEE" w14:textId="430468AA" w:rsidR="004B152C" w:rsidRPr="00B0329D" w:rsidRDefault="00B0329D" w:rsidP="00B0329D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B0329D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</w:tcPr>
          <w:p w14:paraId="7608ADBE" w14:textId="77777777" w:rsidR="004B152C" w:rsidRPr="004A7938" w:rsidRDefault="004B152C" w:rsidP="004B152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FE3B86" w14:textId="5FB62C60" w:rsidR="004B152C" w:rsidRPr="000144F4" w:rsidRDefault="000810ED" w:rsidP="004B152C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0810ED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(74,309)</w:t>
            </w:r>
          </w:p>
        </w:tc>
        <w:tc>
          <w:tcPr>
            <w:tcW w:w="237" w:type="dxa"/>
          </w:tcPr>
          <w:p w14:paraId="453E53EE" w14:textId="77777777" w:rsidR="004B152C" w:rsidRPr="004A7938" w:rsidRDefault="004B152C" w:rsidP="004B152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203" w:type="dxa"/>
            <w:vAlign w:val="bottom"/>
          </w:tcPr>
          <w:p w14:paraId="0326998C" w14:textId="77777777" w:rsidR="004B152C" w:rsidRPr="004A7938" w:rsidRDefault="004B152C" w:rsidP="004B152C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36" w:type="dxa"/>
          </w:tcPr>
          <w:p w14:paraId="7ADD394B" w14:textId="77777777" w:rsidR="004B152C" w:rsidRPr="004A7938" w:rsidRDefault="004B152C" w:rsidP="004B152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204" w:type="dxa"/>
            <w:vAlign w:val="bottom"/>
          </w:tcPr>
          <w:p w14:paraId="13EBDD40" w14:textId="77777777" w:rsidR="004B152C" w:rsidRPr="004A7938" w:rsidRDefault="004B152C" w:rsidP="004B152C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5A939320" w14:textId="77777777" w:rsidR="004B152C" w:rsidRPr="004A7938" w:rsidRDefault="004B152C" w:rsidP="004B152C">
            <w:pPr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A801946" w14:textId="77777777" w:rsidR="004B152C" w:rsidRPr="004A7938" w:rsidRDefault="004B152C" w:rsidP="004B152C">
            <w:pPr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4F568CC9" w14:textId="77777777" w:rsidR="004B152C" w:rsidRPr="004A7938" w:rsidRDefault="004B152C" w:rsidP="004B152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172" w:type="dxa"/>
            <w:vAlign w:val="bottom"/>
          </w:tcPr>
          <w:p w14:paraId="4663EC9C" w14:textId="77777777" w:rsidR="004B152C" w:rsidRPr="004A7938" w:rsidRDefault="004B152C" w:rsidP="004B152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</w:tr>
    </w:tbl>
    <w:p w14:paraId="729AEB93" w14:textId="58F7FCED" w:rsidR="000144F4" w:rsidRDefault="000144F4" w:rsidP="004A7938">
      <w:pPr>
        <w:pStyle w:val="FSBlank"/>
        <w:ind w:left="0"/>
        <w:rPr>
          <w:b/>
          <w:bCs/>
          <w:sz w:val="2"/>
          <w:szCs w:val="2"/>
        </w:rPr>
      </w:pPr>
    </w:p>
    <w:tbl>
      <w:tblPr>
        <w:tblW w:w="148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038"/>
        <w:gridCol w:w="1170"/>
        <w:gridCol w:w="270"/>
        <w:gridCol w:w="1260"/>
        <w:gridCol w:w="236"/>
        <w:gridCol w:w="1204"/>
        <w:gridCol w:w="237"/>
        <w:gridCol w:w="1203"/>
        <w:gridCol w:w="236"/>
        <w:gridCol w:w="1204"/>
        <w:gridCol w:w="270"/>
        <w:gridCol w:w="1080"/>
        <w:gridCol w:w="270"/>
        <w:gridCol w:w="1172"/>
      </w:tblGrid>
      <w:tr w:rsidR="00A955A3" w:rsidRPr="004A7938" w14:paraId="5B11C63A" w14:textId="77777777" w:rsidTr="006D6235">
        <w:trPr>
          <w:trHeight w:val="261"/>
          <w:tblHeader/>
        </w:trPr>
        <w:tc>
          <w:tcPr>
            <w:tcW w:w="5038" w:type="dxa"/>
            <w:vAlign w:val="bottom"/>
          </w:tcPr>
          <w:p w14:paraId="6C418618" w14:textId="77777777" w:rsidR="00A955A3" w:rsidRPr="004A7938" w:rsidRDefault="00A955A3" w:rsidP="006D6235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4140" w:type="dxa"/>
            <w:gridSpan w:val="5"/>
          </w:tcPr>
          <w:p w14:paraId="28C22C53" w14:textId="77777777" w:rsidR="00A955A3" w:rsidRPr="004A7938" w:rsidRDefault="00A955A3" w:rsidP="006D623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4A7938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37" w:type="dxa"/>
          </w:tcPr>
          <w:p w14:paraId="3C2B2B51" w14:textId="77777777" w:rsidR="00A955A3" w:rsidRPr="004A7938" w:rsidRDefault="00A955A3" w:rsidP="006D6235">
            <w:pPr>
              <w:pStyle w:val="acctfourfigures"/>
              <w:tabs>
                <w:tab w:val="left" w:pos="720"/>
              </w:tabs>
              <w:spacing w:line="240" w:lineRule="atLeast"/>
              <w:ind w:right="-86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5435" w:type="dxa"/>
            <w:gridSpan w:val="7"/>
          </w:tcPr>
          <w:p w14:paraId="5F29A0FC" w14:textId="77777777" w:rsidR="00A955A3" w:rsidRPr="004A7938" w:rsidRDefault="00A955A3" w:rsidP="006D623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4A7938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A955A3" w:rsidRPr="004A7938" w14:paraId="5B8665A8" w14:textId="77777777" w:rsidTr="006D6235">
        <w:trPr>
          <w:trHeight w:val="261"/>
          <w:tblHeader/>
        </w:trPr>
        <w:tc>
          <w:tcPr>
            <w:tcW w:w="5038" w:type="dxa"/>
            <w:vAlign w:val="bottom"/>
            <w:hideMark/>
          </w:tcPr>
          <w:p w14:paraId="53EE8160" w14:textId="77777777" w:rsidR="00A955A3" w:rsidRPr="004A7938" w:rsidRDefault="00A955A3" w:rsidP="006D6235">
            <w:pPr>
              <w:ind w:left="-24" w:right="-90" w:firstLine="24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</w:pPr>
            <w:r w:rsidRPr="004A7938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t>31</w:t>
            </w:r>
            <w:r w:rsidRPr="004A7938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4A7938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t>2565</w:t>
            </w:r>
          </w:p>
        </w:tc>
        <w:tc>
          <w:tcPr>
            <w:tcW w:w="1170" w:type="dxa"/>
          </w:tcPr>
          <w:p w14:paraId="7FE625B3" w14:textId="77777777" w:rsidR="00A955A3" w:rsidRPr="000144F4" w:rsidRDefault="00A955A3" w:rsidP="006D6235">
            <w:pPr>
              <w:ind w:left="-19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3B413E76" w14:textId="77777777" w:rsidR="00A955A3" w:rsidRPr="000144F4" w:rsidRDefault="00A955A3" w:rsidP="006D6235">
            <w:pPr>
              <w:ind w:left="-19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144F4">
              <w:rPr>
                <w:rFonts w:ascii="Angsana New" w:hAnsi="Angsana New" w:cs="Angsana New"/>
                <w:sz w:val="24"/>
                <w:szCs w:val="24"/>
                <w:cs/>
              </w:rPr>
              <w:t>เครื่องมือ</w:t>
            </w:r>
          </w:p>
          <w:p w14:paraId="51060736" w14:textId="77777777" w:rsidR="00A955A3" w:rsidRPr="000144F4" w:rsidRDefault="00A955A3" w:rsidP="006D6235">
            <w:pPr>
              <w:ind w:left="-19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144F4">
              <w:rPr>
                <w:rFonts w:ascii="Angsana New" w:hAnsi="Angsana New" w:cs="Angsana New"/>
                <w:sz w:val="24"/>
                <w:szCs w:val="24"/>
                <w:cs/>
              </w:rPr>
              <w:t>ที่ใช้ใน</w:t>
            </w:r>
          </w:p>
          <w:p w14:paraId="6F4F945B" w14:textId="77777777" w:rsidR="00A955A3" w:rsidRPr="000144F4" w:rsidRDefault="00A955A3" w:rsidP="006D6235">
            <w:pPr>
              <w:ind w:left="-19" w:right="-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144F4">
              <w:rPr>
                <w:rFonts w:ascii="Angsana New" w:hAnsi="Angsana New" w:cs="Angsana New"/>
                <w:sz w:val="24"/>
                <w:szCs w:val="24"/>
                <w:cs/>
              </w:rPr>
              <w:t>การป้องกันความเสี่ยง</w:t>
            </w:r>
          </w:p>
        </w:tc>
        <w:tc>
          <w:tcPr>
            <w:tcW w:w="270" w:type="dxa"/>
          </w:tcPr>
          <w:p w14:paraId="5AFB5CEB" w14:textId="77777777" w:rsidR="00A955A3" w:rsidRPr="000144F4" w:rsidRDefault="00A955A3" w:rsidP="006D6235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  <w:hideMark/>
          </w:tcPr>
          <w:p w14:paraId="782898EE" w14:textId="77777777" w:rsidR="00A955A3" w:rsidRPr="004A7938" w:rsidRDefault="00A955A3" w:rsidP="006D6235">
            <w:pPr>
              <w:ind w:left="-19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A7938">
              <w:rPr>
                <w:rFonts w:ascii="Angsana New" w:hAnsi="Angsana New" w:cs="Angsana New"/>
                <w:sz w:val="24"/>
                <w:szCs w:val="24"/>
                <w:cs/>
              </w:rPr>
              <w:t>เครื่องมือ</w:t>
            </w:r>
          </w:p>
          <w:p w14:paraId="487FE270" w14:textId="77777777" w:rsidR="00A955A3" w:rsidRPr="004A7938" w:rsidRDefault="00A955A3" w:rsidP="006D6235">
            <w:pPr>
              <w:ind w:left="-19" w:right="-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A7938">
              <w:rPr>
                <w:rFonts w:ascii="Angsana New" w:hAnsi="Angsana New" w:cs="Angsana New"/>
                <w:sz w:val="24"/>
                <w:szCs w:val="24"/>
                <w:cs/>
              </w:rPr>
              <w:t>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6D1EC5D1" w14:textId="77777777" w:rsidR="00A955A3" w:rsidRPr="004A7938" w:rsidRDefault="00A955A3" w:rsidP="006D6235">
            <w:pPr>
              <w:ind w:left="-19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  <w:vAlign w:val="bottom"/>
            <w:hideMark/>
          </w:tcPr>
          <w:p w14:paraId="5097C8AD" w14:textId="77777777" w:rsidR="00A955A3" w:rsidRPr="004A7938" w:rsidRDefault="00A955A3" w:rsidP="006D623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4A7938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37" w:type="dxa"/>
          </w:tcPr>
          <w:p w14:paraId="69FA8876" w14:textId="77777777" w:rsidR="00A955A3" w:rsidRPr="004A7938" w:rsidRDefault="00A955A3" w:rsidP="006D623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203" w:type="dxa"/>
            <w:vAlign w:val="bottom"/>
            <w:hideMark/>
          </w:tcPr>
          <w:p w14:paraId="4B51FB1F" w14:textId="77777777" w:rsidR="00A955A3" w:rsidRPr="004A7938" w:rsidRDefault="00A955A3" w:rsidP="006D6235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A7938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ระดับ</w:t>
            </w:r>
            <w:r w:rsidRPr="004A7938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236" w:type="dxa"/>
          </w:tcPr>
          <w:p w14:paraId="231BAF74" w14:textId="77777777" w:rsidR="00A955A3" w:rsidRPr="004A7938" w:rsidRDefault="00A955A3" w:rsidP="006D623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204" w:type="dxa"/>
            <w:vAlign w:val="bottom"/>
            <w:hideMark/>
          </w:tcPr>
          <w:p w14:paraId="7826AAC9" w14:textId="77777777" w:rsidR="00A955A3" w:rsidRPr="004A7938" w:rsidRDefault="00A955A3" w:rsidP="006D623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A7938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ระดับ</w:t>
            </w:r>
            <w:r w:rsidRPr="004A7938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270" w:type="dxa"/>
          </w:tcPr>
          <w:p w14:paraId="7E72E351" w14:textId="77777777" w:rsidR="00A955A3" w:rsidRPr="004A7938" w:rsidRDefault="00A955A3" w:rsidP="006D6235">
            <w:pPr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  <w:hideMark/>
          </w:tcPr>
          <w:p w14:paraId="188795D6" w14:textId="77777777" w:rsidR="00A955A3" w:rsidRPr="004A7938" w:rsidRDefault="00A955A3" w:rsidP="006D6235">
            <w:pPr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A7938">
              <w:rPr>
                <w:rFonts w:ascii="Angsana New" w:hAnsi="Angsana New" w:cs="Angsana New"/>
                <w:sz w:val="24"/>
                <w:szCs w:val="24"/>
                <w:cs/>
              </w:rPr>
              <w:t>ระดับ</w:t>
            </w:r>
            <w:r w:rsidRPr="004A7938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270" w:type="dxa"/>
          </w:tcPr>
          <w:p w14:paraId="248BEC84" w14:textId="77777777" w:rsidR="00A955A3" w:rsidRPr="004A7938" w:rsidRDefault="00A955A3" w:rsidP="006D623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172" w:type="dxa"/>
            <w:vAlign w:val="bottom"/>
            <w:hideMark/>
          </w:tcPr>
          <w:p w14:paraId="26FD3927" w14:textId="77777777" w:rsidR="00A955A3" w:rsidRPr="004A7938" w:rsidRDefault="00A955A3" w:rsidP="006D623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4A7938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A955A3" w:rsidRPr="004A7938" w14:paraId="638F2AFD" w14:textId="77777777" w:rsidTr="006D6235">
        <w:trPr>
          <w:trHeight w:val="261"/>
          <w:tblHeader/>
        </w:trPr>
        <w:tc>
          <w:tcPr>
            <w:tcW w:w="5038" w:type="dxa"/>
            <w:vAlign w:val="bottom"/>
          </w:tcPr>
          <w:p w14:paraId="4DF6CBBA" w14:textId="77777777" w:rsidR="00A955A3" w:rsidRPr="004A7938" w:rsidRDefault="00A955A3" w:rsidP="006D6235">
            <w:pPr>
              <w:ind w:left="-24" w:right="-90" w:firstLine="24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812" w:type="dxa"/>
            <w:gridSpan w:val="13"/>
          </w:tcPr>
          <w:p w14:paraId="0FF2756A" w14:textId="77777777" w:rsidR="00A955A3" w:rsidRPr="00DA2A60" w:rsidRDefault="00A955A3" w:rsidP="006D623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</w:pPr>
            <w:r w:rsidRPr="00DA2A60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A955A3" w:rsidRPr="004A7938" w14:paraId="4CEDC803" w14:textId="77777777" w:rsidTr="006D6235">
        <w:trPr>
          <w:trHeight w:val="261"/>
          <w:tblHeader/>
        </w:trPr>
        <w:tc>
          <w:tcPr>
            <w:tcW w:w="5038" w:type="dxa"/>
            <w:vAlign w:val="bottom"/>
          </w:tcPr>
          <w:p w14:paraId="067110B1" w14:textId="77777777" w:rsidR="00A955A3" w:rsidRPr="004A7938" w:rsidRDefault="00A955A3" w:rsidP="006D6235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4A7938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cs/>
              </w:rPr>
              <w:t>สิ</w:t>
            </w:r>
            <w:r w:rsidRPr="004A7938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น</w:t>
            </w:r>
            <w:r w:rsidRPr="004A7938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cs/>
              </w:rPr>
              <w:t>ทรัพย์</w:t>
            </w:r>
            <w:r w:rsidRPr="004A7938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ทางการเงิน</w:t>
            </w:r>
          </w:p>
        </w:tc>
        <w:tc>
          <w:tcPr>
            <w:tcW w:w="1170" w:type="dxa"/>
          </w:tcPr>
          <w:p w14:paraId="3A9A158A" w14:textId="77777777" w:rsidR="00A955A3" w:rsidRPr="004A7938" w:rsidRDefault="00A955A3" w:rsidP="006D623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443934A9" w14:textId="77777777" w:rsidR="00A955A3" w:rsidRPr="004A7938" w:rsidRDefault="00A955A3" w:rsidP="006D6235">
            <w:pPr>
              <w:pStyle w:val="NoSpacing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61A615F4" w14:textId="77777777" w:rsidR="00A955A3" w:rsidRPr="004A7938" w:rsidRDefault="00A955A3" w:rsidP="006D623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36" w:type="dxa"/>
          </w:tcPr>
          <w:p w14:paraId="3BA51452" w14:textId="77777777" w:rsidR="00A955A3" w:rsidRPr="004A7938" w:rsidRDefault="00A955A3" w:rsidP="006D623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204" w:type="dxa"/>
            <w:vAlign w:val="bottom"/>
          </w:tcPr>
          <w:p w14:paraId="47097018" w14:textId="77777777" w:rsidR="00A955A3" w:rsidRPr="004A7938" w:rsidRDefault="00A955A3" w:rsidP="006D623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7" w:type="dxa"/>
          </w:tcPr>
          <w:p w14:paraId="501E2E8C" w14:textId="77777777" w:rsidR="00A955A3" w:rsidRPr="004A7938" w:rsidRDefault="00A955A3" w:rsidP="006D623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203" w:type="dxa"/>
            <w:vAlign w:val="bottom"/>
          </w:tcPr>
          <w:p w14:paraId="30EC84EE" w14:textId="77777777" w:rsidR="00A955A3" w:rsidRPr="004A7938" w:rsidRDefault="00A955A3" w:rsidP="006D6235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36" w:type="dxa"/>
          </w:tcPr>
          <w:p w14:paraId="7CB470A7" w14:textId="77777777" w:rsidR="00A955A3" w:rsidRPr="004A7938" w:rsidRDefault="00A955A3" w:rsidP="006D623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204" w:type="dxa"/>
            <w:vAlign w:val="bottom"/>
          </w:tcPr>
          <w:p w14:paraId="3152C0D6" w14:textId="77777777" w:rsidR="00A955A3" w:rsidRPr="004A7938" w:rsidRDefault="00A955A3" w:rsidP="006D623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4EBCA97C" w14:textId="77777777" w:rsidR="00A955A3" w:rsidRPr="004A7938" w:rsidRDefault="00A955A3" w:rsidP="006D6235">
            <w:pPr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6BEC86C" w14:textId="77777777" w:rsidR="00A955A3" w:rsidRPr="004A7938" w:rsidRDefault="00A955A3" w:rsidP="006D6235">
            <w:pPr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501BB0EC" w14:textId="77777777" w:rsidR="00A955A3" w:rsidRPr="004A7938" w:rsidRDefault="00A955A3" w:rsidP="006D623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172" w:type="dxa"/>
            <w:vAlign w:val="bottom"/>
          </w:tcPr>
          <w:p w14:paraId="515F37D5" w14:textId="77777777" w:rsidR="00A955A3" w:rsidRPr="004A7938" w:rsidRDefault="00A955A3" w:rsidP="006D623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</w:tr>
      <w:tr w:rsidR="00A955A3" w:rsidRPr="004A7938" w14:paraId="6AE26D02" w14:textId="77777777" w:rsidTr="006D6235">
        <w:trPr>
          <w:trHeight w:val="261"/>
          <w:tblHeader/>
        </w:trPr>
        <w:tc>
          <w:tcPr>
            <w:tcW w:w="5038" w:type="dxa"/>
            <w:vAlign w:val="bottom"/>
          </w:tcPr>
          <w:p w14:paraId="591EE891" w14:textId="77777777" w:rsidR="00A955A3" w:rsidRDefault="00A955A3" w:rsidP="006D6235">
            <w:pPr>
              <w:ind w:left="-19" w:right="-9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  <w:r w:rsidRPr="004A7938">
              <w:rPr>
                <w:rFonts w:ascii="Angsana New" w:hAnsi="Angsana New" w:cs="Angsana New"/>
                <w:sz w:val="24"/>
                <w:szCs w:val="24"/>
                <w:cs/>
              </w:rPr>
              <w:t>สัญญาซื้อขายเงินตราต่างประเทศล่วงหน้าที่ใช้ในการป้องกัน</w:t>
            </w:r>
          </w:p>
          <w:p w14:paraId="11CCD57A" w14:textId="77777777" w:rsidR="00A955A3" w:rsidRPr="004A7938" w:rsidRDefault="00A955A3" w:rsidP="006D6235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     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ความเสี่ยง</w:t>
            </w:r>
          </w:p>
        </w:tc>
        <w:tc>
          <w:tcPr>
            <w:tcW w:w="1170" w:type="dxa"/>
          </w:tcPr>
          <w:p w14:paraId="7A2651C7" w14:textId="77777777" w:rsidR="00A955A3" w:rsidRDefault="00A955A3" w:rsidP="006D6235">
            <w:pPr>
              <w:pStyle w:val="acctfourfigures"/>
              <w:spacing w:line="240" w:lineRule="atLeast"/>
              <w:ind w:lef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2B1C42CB" w14:textId="77777777" w:rsidR="00A955A3" w:rsidRPr="008A2D4C" w:rsidRDefault="00A955A3" w:rsidP="006D6235">
            <w:pPr>
              <w:tabs>
                <w:tab w:val="clear" w:pos="680"/>
                <w:tab w:val="clear" w:pos="907"/>
                <w:tab w:val="left" w:pos="527"/>
                <w:tab w:val="left" w:pos="578"/>
                <w:tab w:val="left" w:pos="707"/>
              </w:tabs>
              <w:ind w:right="13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GB"/>
              </w:rPr>
              <w:t xml:space="preserve">        </w:t>
            </w:r>
            <w:r w:rsidRPr="008A2D4C">
              <w:rPr>
                <w:rFonts w:ascii="Angsana New" w:hAnsi="Angsana New" w:cs="Angsana New"/>
                <w:sz w:val="24"/>
                <w:szCs w:val="24"/>
                <w:lang w:val="en-GB"/>
              </w:rPr>
              <w:t>1,519</w:t>
            </w:r>
          </w:p>
        </w:tc>
        <w:tc>
          <w:tcPr>
            <w:tcW w:w="270" w:type="dxa"/>
          </w:tcPr>
          <w:p w14:paraId="763B3731" w14:textId="77777777" w:rsidR="00A955A3" w:rsidRPr="008E1E15" w:rsidRDefault="00A955A3" w:rsidP="006D6235">
            <w:pPr>
              <w:pStyle w:val="NoSpacing"/>
              <w:rPr>
                <w:rFonts w:ascii="Angsana New" w:eastAsia="MS Mincho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58C13DA6" w14:textId="77777777" w:rsidR="00A955A3" w:rsidRPr="004A7938" w:rsidRDefault="00A955A3" w:rsidP="006D6235">
            <w:pPr>
              <w:pStyle w:val="acctfourfigures"/>
              <w:spacing w:line="240" w:lineRule="atLeast"/>
              <w:ind w:left="-7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4,367</w:t>
            </w:r>
          </w:p>
        </w:tc>
        <w:tc>
          <w:tcPr>
            <w:tcW w:w="236" w:type="dxa"/>
          </w:tcPr>
          <w:p w14:paraId="0866E40C" w14:textId="77777777" w:rsidR="00A955A3" w:rsidRPr="004A7938" w:rsidRDefault="00A955A3" w:rsidP="006D623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204" w:type="dxa"/>
            <w:vAlign w:val="bottom"/>
          </w:tcPr>
          <w:p w14:paraId="6E47528F" w14:textId="77777777" w:rsidR="00A955A3" w:rsidRPr="00E341E9" w:rsidRDefault="00A955A3" w:rsidP="006D6235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5,886</w:t>
            </w:r>
          </w:p>
        </w:tc>
        <w:tc>
          <w:tcPr>
            <w:tcW w:w="237" w:type="dxa"/>
          </w:tcPr>
          <w:p w14:paraId="41372C9D" w14:textId="77777777" w:rsidR="00A955A3" w:rsidRPr="004A7938" w:rsidRDefault="00A955A3" w:rsidP="006D623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203" w:type="dxa"/>
            <w:vAlign w:val="bottom"/>
          </w:tcPr>
          <w:p w14:paraId="7CB755D4" w14:textId="77777777" w:rsidR="00A955A3" w:rsidRPr="004A7938" w:rsidRDefault="00A955A3" w:rsidP="006D6235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</w:tcPr>
          <w:p w14:paraId="20649B35" w14:textId="77777777" w:rsidR="00A955A3" w:rsidRPr="004A7938" w:rsidRDefault="00A955A3" w:rsidP="006D623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204" w:type="dxa"/>
            <w:vAlign w:val="bottom"/>
          </w:tcPr>
          <w:p w14:paraId="4EA2F707" w14:textId="77777777" w:rsidR="00A955A3" w:rsidRPr="004A7938" w:rsidRDefault="00A955A3" w:rsidP="006D6235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7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5,886</w:t>
            </w:r>
          </w:p>
        </w:tc>
        <w:tc>
          <w:tcPr>
            <w:tcW w:w="270" w:type="dxa"/>
          </w:tcPr>
          <w:p w14:paraId="5CEB98EA" w14:textId="77777777" w:rsidR="00A955A3" w:rsidRPr="004A7938" w:rsidRDefault="00A955A3" w:rsidP="006D6235">
            <w:pPr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5562CE3" w14:textId="77777777" w:rsidR="00A955A3" w:rsidRPr="004A7938" w:rsidRDefault="00A955A3" w:rsidP="006D6235">
            <w:pPr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604DF2C" w14:textId="77777777" w:rsidR="00A955A3" w:rsidRPr="004A7938" w:rsidRDefault="00A955A3" w:rsidP="006D623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172" w:type="dxa"/>
            <w:vAlign w:val="bottom"/>
          </w:tcPr>
          <w:p w14:paraId="63F28B9A" w14:textId="77777777" w:rsidR="00A955A3" w:rsidRPr="004A7938" w:rsidRDefault="00A955A3" w:rsidP="006D623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7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5,886</w:t>
            </w:r>
          </w:p>
        </w:tc>
      </w:tr>
      <w:tr w:rsidR="00A955A3" w:rsidRPr="004A7938" w14:paraId="20523815" w14:textId="77777777" w:rsidTr="006D6235">
        <w:trPr>
          <w:trHeight w:val="261"/>
          <w:tblHeader/>
        </w:trPr>
        <w:tc>
          <w:tcPr>
            <w:tcW w:w="5038" w:type="dxa"/>
            <w:vAlign w:val="bottom"/>
          </w:tcPr>
          <w:p w14:paraId="0B7CCC4F" w14:textId="77777777" w:rsidR="00A955A3" w:rsidRPr="004A7938" w:rsidRDefault="00A955A3" w:rsidP="006D6235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  <w:r w:rsidRPr="004A7938">
              <w:rPr>
                <w:rFonts w:ascii="Angsana New" w:hAnsi="Angsana New" w:cs="Angsana New"/>
                <w:sz w:val="24"/>
                <w:szCs w:val="24"/>
                <w:cs/>
              </w:rPr>
              <w:t>สัญญาซื้อขายทองแดงล่วงหน้า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ที่ใช้ในการป้องกันความเสี่ยง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DB69970" w14:textId="77777777" w:rsidR="00A955A3" w:rsidRPr="000144F4" w:rsidRDefault="00A955A3" w:rsidP="006D6235">
            <w:pPr>
              <w:pStyle w:val="acctfourfigures"/>
              <w:spacing w:line="240" w:lineRule="atLeast"/>
              <w:ind w:lef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17,571</w:t>
            </w:r>
          </w:p>
        </w:tc>
        <w:tc>
          <w:tcPr>
            <w:tcW w:w="270" w:type="dxa"/>
          </w:tcPr>
          <w:p w14:paraId="71293401" w14:textId="77777777" w:rsidR="00A955A3" w:rsidRPr="004A7938" w:rsidRDefault="00A955A3" w:rsidP="006D6235">
            <w:pPr>
              <w:pStyle w:val="NoSpacing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4BCEDCB" w14:textId="77777777" w:rsidR="00A955A3" w:rsidRPr="004A7938" w:rsidRDefault="00A955A3" w:rsidP="006D623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</w:tcPr>
          <w:p w14:paraId="6EFB6015" w14:textId="77777777" w:rsidR="00A955A3" w:rsidRPr="004A7938" w:rsidRDefault="00A955A3" w:rsidP="006D623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3CA1EF94" w14:textId="77777777" w:rsidR="00A955A3" w:rsidRPr="004A7938" w:rsidRDefault="00A955A3" w:rsidP="006D6235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17,571</w:t>
            </w:r>
          </w:p>
        </w:tc>
        <w:tc>
          <w:tcPr>
            <w:tcW w:w="237" w:type="dxa"/>
          </w:tcPr>
          <w:p w14:paraId="2B70D49D" w14:textId="77777777" w:rsidR="00A955A3" w:rsidRPr="004A7938" w:rsidRDefault="00A955A3" w:rsidP="006D623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203" w:type="dxa"/>
            <w:vAlign w:val="bottom"/>
          </w:tcPr>
          <w:p w14:paraId="22994854" w14:textId="77777777" w:rsidR="00A955A3" w:rsidRPr="004A7938" w:rsidRDefault="00A955A3" w:rsidP="006D6235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</w:tcPr>
          <w:p w14:paraId="6D788851" w14:textId="77777777" w:rsidR="00A955A3" w:rsidRPr="004A7938" w:rsidRDefault="00A955A3" w:rsidP="006D623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204" w:type="dxa"/>
          </w:tcPr>
          <w:p w14:paraId="44128868" w14:textId="77777777" w:rsidR="00A955A3" w:rsidRPr="004A7938" w:rsidRDefault="00A955A3" w:rsidP="006D6235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7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17,571</w:t>
            </w:r>
          </w:p>
        </w:tc>
        <w:tc>
          <w:tcPr>
            <w:tcW w:w="270" w:type="dxa"/>
          </w:tcPr>
          <w:p w14:paraId="1607D6B9" w14:textId="77777777" w:rsidR="00A955A3" w:rsidRPr="004A7938" w:rsidRDefault="00A955A3" w:rsidP="006D6235">
            <w:pPr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5C541FC" w14:textId="77777777" w:rsidR="00A955A3" w:rsidRPr="004A7938" w:rsidRDefault="00A955A3" w:rsidP="006D6235">
            <w:pPr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B814507" w14:textId="77777777" w:rsidR="00A955A3" w:rsidRPr="004A7938" w:rsidRDefault="00A955A3" w:rsidP="006D623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172" w:type="dxa"/>
          </w:tcPr>
          <w:p w14:paraId="6941E745" w14:textId="77777777" w:rsidR="00A955A3" w:rsidRPr="004A7938" w:rsidRDefault="00A955A3" w:rsidP="006D623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7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17,571</w:t>
            </w:r>
          </w:p>
        </w:tc>
      </w:tr>
      <w:tr w:rsidR="00A955A3" w:rsidRPr="004A7938" w14:paraId="14CD513D" w14:textId="77777777" w:rsidTr="006D6235">
        <w:trPr>
          <w:trHeight w:val="261"/>
          <w:tblHeader/>
        </w:trPr>
        <w:tc>
          <w:tcPr>
            <w:tcW w:w="5038" w:type="dxa"/>
            <w:vAlign w:val="bottom"/>
          </w:tcPr>
          <w:p w14:paraId="0D3E3454" w14:textId="77777777" w:rsidR="00A955A3" w:rsidRPr="004A7938" w:rsidRDefault="00A955A3" w:rsidP="006D6235">
            <w:pPr>
              <w:ind w:left="-19" w:right="-9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A7938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  <w:t>รวม</w:t>
            </w:r>
            <w:r w:rsidRPr="004A7938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สิ</w:t>
            </w:r>
            <w:r w:rsidRPr="004A793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น</w:t>
            </w:r>
            <w:r w:rsidRPr="004A7938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ทรัพย์</w:t>
            </w:r>
            <w:r w:rsidRPr="004A7938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  <w:t>ทางการเงิน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66A44EC" w14:textId="77777777" w:rsidR="00A955A3" w:rsidRPr="000144F4" w:rsidRDefault="00A955A3" w:rsidP="006D6235">
            <w:pPr>
              <w:pStyle w:val="acctfourfigures"/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19,090</w:t>
            </w:r>
          </w:p>
        </w:tc>
        <w:tc>
          <w:tcPr>
            <w:tcW w:w="270" w:type="dxa"/>
          </w:tcPr>
          <w:p w14:paraId="55E2D35F" w14:textId="77777777" w:rsidR="00A955A3" w:rsidRPr="000144F4" w:rsidRDefault="00A955A3" w:rsidP="006D6235">
            <w:pPr>
              <w:pStyle w:val="NoSpacing"/>
              <w:rPr>
                <w:rFonts w:ascii="Angsana New" w:eastAsia="MS Mincho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D3C1D8" w14:textId="77777777" w:rsidR="00A955A3" w:rsidRPr="00E341E9" w:rsidRDefault="00A955A3" w:rsidP="006D6235">
            <w:pPr>
              <w:pStyle w:val="acctfourfigures"/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4,367</w:t>
            </w:r>
          </w:p>
        </w:tc>
        <w:tc>
          <w:tcPr>
            <w:tcW w:w="236" w:type="dxa"/>
          </w:tcPr>
          <w:p w14:paraId="4BC06F9B" w14:textId="77777777" w:rsidR="00A955A3" w:rsidRPr="004A7938" w:rsidRDefault="00A955A3" w:rsidP="006D623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30867C21" w14:textId="77777777" w:rsidR="00A955A3" w:rsidRPr="004A7938" w:rsidRDefault="00A955A3" w:rsidP="006D6235">
            <w:pPr>
              <w:pStyle w:val="acctfourfigures"/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23,457</w:t>
            </w:r>
          </w:p>
        </w:tc>
        <w:tc>
          <w:tcPr>
            <w:tcW w:w="237" w:type="dxa"/>
          </w:tcPr>
          <w:p w14:paraId="3254CA44" w14:textId="77777777" w:rsidR="00A955A3" w:rsidRPr="004A7938" w:rsidRDefault="00A955A3" w:rsidP="006D623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203" w:type="dxa"/>
            <w:vAlign w:val="bottom"/>
          </w:tcPr>
          <w:p w14:paraId="79E06918" w14:textId="77777777" w:rsidR="00A955A3" w:rsidRPr="004A7938" w:rsidRDefault="00A955A3" w:rsidP="006D6235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36" w:type="dxa"/>
          </w:tcPr>
          <w:p w14:paraId="312CA81E" w14:textId="77777777" w:rsidR="00A955A3" w:rsidRPr="004A7938" w:rsidRDefault="00A955A3" w:rsidP="006D623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204" w:type="dxa"/>
            <w:vAlign w:val="bottom"/>
          </w:tcPr>
          <w:p w14:paraId="193A5E0B" w14:textId="77777777" w:rsidR="00A955A3" w:rsidRPr="004A7938" w:rsidRDefault="00A955A3" w:rsidP="006D6235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6F3688FC" w14:textId="77777777" w:rsidR="00A955A3" w:rsidRPr="004A7938" w:rsidRDefault="00A955A3" w:rsidP="006D6235">
            <w:pPr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A322635" w14:textId="77777777" w:rsidR="00A955A3" w:rsidRPr="004A7938" w:rsidRDefault="00A955A3" w:rsidP="006D6235">
            <w:pPr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10F08012" w14:textId="77777777" w:rsidR="00A955A3" w:rsidRPr="004A7938" w:rsidRDefault="00A955A3" w:rsidP="006D623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172" w:type="dxa"/>
            <w:vAlign w:val="bottom"/>
          </w:tcPr>
          <w:p w14:paraId="756DEA95" w14:textId="77777777" w:rsidR="00A955A3" w:rsidRPr="004A7938" w:rsidRDefault="00A955A3" w:rsidP="006D6235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</w:tr>
      <w:tr w:rsidR="00A955A3" w:rsidRPr="004A7938" w14:paraId="17A1245B" w14:textId="77777777" w:rsidTr="006D6235">
        <w:trPr>
          <w:trHeight w:hRule="exact" w:val="216"/>
          <w:tblHeader/>
        </w:trPr>
        <w:tc>
          <w:tcPr>
            <w:tcW w:w="5038" w:type="dxa"/>
            <w:vAlign w:val="bottom"/>
          </w:tcPr>
          <w:p w14:paraId="23B2556C" w14:textId="77777777" w:rsidR="00A955A3" w:rsidRPr="00430A45" w:rsidRDefault="00A955A3" w:rsidP="006D6235">
            <w:pPr>
              <w:ind w:left="-19" w:right="-90"/>
              <w:rPr>
                <w:rFonts w:ascii="Angsana New" w:hAnsi="Angsana New" w:cs="Angsana New"/>
                <w:sz w:val="2"/>
                <w:szCs w:val="2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0B83D5EC" w14:textId="77777777" w:rsidR="00A955A3" w:rsidRPr="00430A45" w:rsidRDefault="00A955A3" w:rsidP="006D623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2"/>
                <w:szCs w:val="2"/>
                <w:lang w:bidi="th-TH"/>
              </w:rPr>
            </w:pPr>
          </w:p>
        </w:tc>
        <w:tc>
          <w:tcPr>
            <w:tcW w:w="270" w:type="dxa"/>
          </w:tcPr>
          <w:p w14:paraId="5BB26F5D" w14:textId="77777777" w:rsidR="00A955A3" w:rsidRPr="00430A45" w:rsidRDefault="00A955A3" w:rsidP="006D6235">
            <w:pPr>
              <w:pStyle w:val="NoSpacing"/>
              <w:rPr>
                <w:rFonts w:ascii="Angsana New" w:hAnsi="Angsana New"/>
                <w:sz w:val="2"/>
                <w:szCs w:val="2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67671834" w14:textId="77777777" w:rsidR="00A955A3" w:rsidRPr="00430A45" w:rsidRDefault="00A955A3" w:rsidP="006D623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2"/>
                <w:szCs w:val="2"/>
                <w:cs/>
                <w:lang w:bidi="th-TH"/>
              </w:rPr>
            </w:pPr>
          </w:p>
        </w:tc>
        <w:tc>
          <w:tcPr>
            <w:tcW w:w="236" w:type="dxa"/>
          </w:tcPr>
          <w:p w14:paraId="79185F6D" w14:textId="77777777" w:rsidR="00A955A3" w:rsidRPr="00430A45" w:rsidRDefault="00A955A3" w:rsidP="006D623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"/>
                <w:szCs w:val="2"/>
                <w:lang w:bidi="th-TH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vAlign w:val="bottom"/>
          </w:tcPr>
          <w:p w14:paraId="3711BEF3" w14:textId="77777777" w:rsidR="00A955A3" w:rsidRPr="00430A45" w:rsidRDefault="00A955A3" w:rsidP="006D623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"/>
                <w:szCs w:val="2"/>
                <w:lang w:val="en-US" w:bidi="th-TH"/>
              </w:rPr>
            </w:pPr>
          </w:p>
        </w:tc>
        <w:tc>
          <w:tcPr>
            <w:tcW w:w="237" w:type="dxa"/>
          </w:tcPr>
          <w:p w14:paraId="3ED74EEA" w14:textId="77777777" w:rsidR="00A955A3" w:rsidRPr="00430A45" w:rsidRDefault="00A955A3" w:rsidP="006D623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"/>
                <w:szCs w:val="2"/>
                <w:lang w:bidi="th-TH"/>
              </w:rPr>
            </w:pPr>
          </w:p>
        </w:tc>
        <w:tc>
          <w:tcPr>
            <w:tcW w:w="1203" w:type="dxa"/>
            <w:vAlign w:val="bottom"/>
          </w:tcPr>
          <w:p w14:paraId="64FB2A4B" w14:textId="77777777" w:rsidR="00A955A3" w:rsidRPr="00430A45" w:rsidRDefault="00A955A3" w:rsidP="006D6235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="Angsana New" w:hAnsi="Angsana New" w:cs="Angsana New"/>
                <w:sz w:val="2"/>
                <w:szCs w:val="2"/>
                <w:cs/>
                <w:lang w:bidi="th-TH"/>
              </w:rPr>
            </w:pPr>
          </w:p>
        </w:tc>
        <w:tc>
          <w:tcPr>
            <w:tcW w:w="236" w:type="dxa"/>
          </w:tcPr>
          <w:p w14:paraId="12925D6F" w14:textId="77777777" w:rsidR="00A955A3" w:rsidRPr="00430A45" w:rsidRDefault="00A955A3" w:rsidP="006D623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"/>
                <w:szCs w:val="2"/>
                <w:lang w:bidi="th-TH"/>
              </w:rPr>
            </w:pPr>
          </w:p>
        </w:tc>
        <w:tc>
          <w:tcPr>
            <w:tcW w:w="1204" w:type="dxa"/>
            <w:vAlign w:val="bottom"/>
          </w:tcPr>
          <w:p w14:paraId="14172B2B" w14:textId="77777777" w:rsidR="00A955A3" w:rsidRPr="000144F4" w:rsidRDefault="00A955A3" w:rsidP="006D6235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57DFBACE" w14:textId="77777777" w:rsidR="00A955A3" w:rsidRPr="00430A45" w:rsidRDefault="00A955A3" w:rsidP="006D6235">
            <w:pPr>
              <w:ind w:left="-43" w:right="-86"/>
              <w:jc w:val="center"/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1080" w:type="dxa"/>
            <w:vAlign w:val="bottom"/>
          </w:tcPr>
          <w:p w14:paraId="3D0E54CA" w14:textId="77777777" w:rsidR="00A955A3" w:rsidRPr="00430A45" w:rsidRDefault="00A955A3" w:rsidP="006D6235">
            <w:pPr>
              <w:ind w:left="-43" w:right="-86"/>
              <w:jc w:val="center"/>
              <w:rPr>
                <w:rFonts w:ascii="Angsana New" w:hAnsi="Angsana New" w:cs="Angsana New"/>
                <w:sz w:val="2"/>
                <w:szCs w:val="2"/>
                <w:cs/>
              </w:rPr>
            </w:pPr>
          </w:p>
        </w:tc>
        <w:tc>
          <w:tcPr>
            <w:tcW w:w="270" w:type="dxa"/>
          </w:tcPr>
          <w:p w14:paraId="69D7AF0F" w14:textId="77777777" w:rsidR="00A955A3" w:rsidRPr="00430A45" w:rsidRDefault="00A955A3" w:rsidP="006D623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"/>
                <w:szCs w:val="2"/>
                <w:lang w:bidi="th-TH"/>
              </w:rPr>
            </w:pPr>
          </w:p>
        </w:tc>
        <w:tc>
          <w:tcPr>
            <w:tcW w:w="1172" w:type="dxa"/>
            <w:vAlign w:val="bottom"/>
          </w:tcPr>
          <w:p w14:paraId="1263BEF3" w14:textId="77777777" w:rsidR="00A955A3" w:rsidRPr="000144F4" w:rsidRDefault="00A955A3" w:rsidP="006D6235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</w:tr>
      <w:tr w:rsidR="00A955A3" w:rsidRPr="004A7938" w14:paraId="6BB12CEF" w14:textId="77777777" w:rsidTr="006D6235">
        <w:trPr>
          <w:trHeight w:val="261"/>
          <w:tblHeader/>
        </w:trPr>
        <w:tc>
          <w:tcPr>
            <w:tcW w:w="5038" w:type="dxa"/>
            <w:vAlign w:val="bottom"/>
          </w:tcPr>
          <w:p w14:paraId="1BFC73C1" w14:textId="77777777" w:rsidR="00A955A3" w:rsidRPr="004A7938" w:rsidRDefault="00A955A3" w:rsidP="006D6235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4A7938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หนี้สิน</w:t>
            </w:r>
            <w:r w:rsidRPr="004A7938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ทางการเงิน</w:t>
            </w:r>
          </w:p>
        </w:tc>
        <w:tc>
          <w:tcPr>
            <w:tcW w:w="1170" w:type="dxa"/>
          </w:tcPr>
          <w:p w14:paraId="3EF16B89" w14:textId="77777777" w:rsidR="00A955A3" w:rsidRPr="004A7938" w:rsidRDefault="00A955A3" w:rsidP="006D623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4EB737FE" w14:textId="77777777" w:rsidR="00A955A3" w:rsidRPr="004A7938" w:rsidRDefault="00A955A3" w:rsidP="006D6235">
            <w:pPr>
              <w:pStyle w:val="NoSpacing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65EBE137" w14:textId="77777777" w:rsidR="00A955A3" w:rsidRPr="004A7938" w:rsidRDefault="00A955A3" w:rsidP="006D623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36" w:type="dxa"/>
          </w:tcPr>
          <w:p w14:paraId="252BE1EF" w14:textId="77777777" w:rsidR="00A955A3" w:rsidRPr="004A7938" w:rsidRDefault="00A955A3" w:rsidP="006D623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204" w:type="dxa"/>
            <w:vAlign w:val="bottom"/>
          </w:tcPr>
          <w:p w14:paraId="1F875755" w14:textId="77777777" w:rsidR="00A955A3" w:rsidRPr="004A7938" w:rsidRDefault="00A955A3" w:rsidP="006D623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7" w:type="dxa"/>
          </w:tcPr>
          <w:p w14:paraId="262E12A0" w14:textId="77777777" w:rsidR="00A955A3" w:rsidRPr="004A7938" w:rsidRDefault="00A955A3" w:rsidP="006D623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203" w:type="dxa"/>
            <w:vAlign w:val="bottom"/>
          </w:tcPr>
          <w:p w14:paraId="508D472F" w14:textId="77777777" w:rsidR="00A955A3" w:rsidRPr="004A7938" w:rsidRDefault="00A955A3" w:rsidP="006D6235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36" w:type="dxa"/>
          </w:tcPr>
          <w:p w14:paraId="56F0C5B7" w14:textId="77777777" w:rsidR="00A955A3" w:rsidRPr="004A7938" w:rsidRDefault="00A955A3" w:rsidP="006D623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204" w:type="dxa"/>
            <w:vAlign w:val="bottom"/>
          </w:tcPr>
          <w:p w14:paraId="6DDDF00B" w14:textId="77777777" w:rsidR="00A955A3" w:rsidRPr="004A7938" w:rsidRDefault="00A955A3" w:rsidP="006D6235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764ECBC8" w14:textId="77777777" w:rsidR="00A955A3" w:rsidRPr="004A7938" w:rsidRDefault="00A955A3" w:rsidP="006D6235">
            <w:pPr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7ECA62D" w14:textId="77777777" w:rsidR="00A955A3" w:rsidRPr="004A7938" w:rsidRDefault="00A955A3" w:rsidP="006D6235">
            <w:pPr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5CAFE330" w14:textId="77777777" w:rsidR="00A955A3" w:rsidRPr="004A7938" w:rsidRDefault="00A955A3" w:rsidP="006D623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172" w:type="dxa"/>
            <w:vAlign w:val="bottom"/>
          </w:tcPr>
          <w:p w14:paraId="62AB9648" w14:textId="77777777" w:rsidR="00A955A3" w:rsidRPr="004A7938" w:rsidRDefault="00A955A3" w:rsidP="006D6235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</w:tr>
      <w:tr w:rsidR="00A955A3" w:rsidRPr="004A7938" w14:paraId="29F75904" w14:textId="77777777" w:rsidTr="006D6235">
        <w:trPr>
          <w:trHeight w:val="261"/>
          <w:tblHeader/>
        </w:trPr>
        <w:tc>
          <w:tcPr>
            <w:tcW w:w="5038" w:type="dxa"/>
            <w:vAlign w:val="bottom"/>
          </w:tcPr>
          <w:p w14:paraId="0715B26E" w14:textId="77777777" w:rsidR="00A955A3" w:rsidRDefault="00A955A3" w:rsidP="006D6235">
            <w:pPr>
              <w:ind w:left="-19" w:right="-9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  <w:r w:rsidRPr="004A7938">
              <w:rPr>
                <w:rFonts w:ascii="Angsana New" w:hAnsi="Angsana New" w:cs="Angsana New"/>
                <w:sz w:val="24"/>
                <w:szCs w:val="24"/>
                <w:cs/>
              </w:rPr>
              <w:t>สัญญาซื้อขายเงินตราต่างประเทศล่วงหน้าที่ใช้ในการป้องกัน</w:t>
            </w:r>
          </w:p>
          <w:p w14:paraId="666AE520" w14:textId="77777777" w:rsidR="00A955A3" w:rsidRPr="004A7938" w:rsidRDefault="00A955A3" w:rsidP="006D6235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     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ความเสี่ยง</w:t>
            </w:r>
          </w:p>
        </w:tc>
        <w:tc>
          <w:tcPr>
            <w:tcW w:w="1170" w:type="dxa"/>
          </w:tcPr>
          <w:p w14:paraId="2DE4DB30" w14:textId="77777777" w:rsidR="00A955A3" w:rsidRDefault="00A955A3" w:rsidP="006D6235">
            <w:pPr>
              <w:pStyle w:val="acctfourfigures"/>
              <w:spacing w:line="240" w:lineRule="atLeast"/>
              <w:ind w:lef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3FB97CC1" w14:textId="77777777" w:rsidR="00A955A3" w:rsidRPr="008E1E15" w:rsidRDefault="00A955A3" w:rsidP="006D6235">
            <w:pPr>
              <w:tabs>
                <w:tab w:val="clear" w:pos="907"/>
                <w:tab w:val="left" w:pos="949"/>
              </w:tabs>
              <w:jc w:val="center"/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    (13,218)</w:t>
            </w:r>
          </w:p>
        </w:tc>
        <w:tc>
          <w:tcPr>
            <w:tcW w:w="270" w:type="dxa"/>
          </w:tcPr>
          <w:p w14:paraId="49F3DA6B" w14:textId="77777777" w:rsidR="00A955A3" w:rsidRPr="004A7938" w:rsidRDefault="00A955A3" w:rsidP="006D6235">
            <w:pPr>
              <w:pStyle w:val="NoSpacing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2B0F20B3" w14:textId="77777777" w:rsidR="00A955A3" w:rsidRPr="004A7938" w:rsidRDefault="00A955A3" w:rsidP="006D6235">
            <w:pPr>
              <w:pStyle w:val="acctfourfigures"/>
              <w:spacing w:line="240" w:lineRule="atLeast"/>
              <w:ind w:left="-7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(440)</w:t>
            </w:r>
          </w:p>
        </w:tc>
        <w:tc>
          <w:tcPr>
            <w:tcW w:w="236" w:type="dxa"/>
          </w:tcPr>
          <w:p w14:paraId="7E664718" w14:textId="77777777" w:rsidR="00A955A3" w:rsidRPr="004A7938" w:rsidRDefault="00A955A3" w:rsidP="006D623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204" w:type="dxa"/>
            <w:vAlign w:val="bottom"/>
          </w:tcPr>
          <w:p w14:paraId="34C25C48" w14:textId="77777777" w:rsidR="00A955A3" w:rsidRPr="000144F4" w:rsidRDefault="00A955A3" w:rsidP="006D6235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(13,658)</w:t>
            </w:r>
          </w:p>
        </w:tc>
        <w:tc>
          <w:tcPr>
            <w:tcW w:w="237" w:type="dxa"/>
          </w:tcPr>
          <w:p w14:paraId="1F5AF3AD" w14:textId="77777777" w:rsidR="00A955A3" w:rsidRPr="004A7938" w:rsidRDefault="00A955A3" w:rsidP="006D623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203" w:type="dxa"/>
            <w:vAlign w:val="bottom"/>
          </w:tcPr>
          <w:p w14:paraId="7F42EC31" w14:textId="77777777" w:rsidR="00A955A3" w:rsidRPr="004A7938" w:rsidRDefault="00A955A3" w:rsidP="006D6235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</w:tcPr>
          <w:p w14:paraId="456C046B" w14:textId="77777777" w:rsidR="00A955A3" w:rsidRPr="004A7938" w:rsidRDefault="00A955A3" w:rsidP="006D623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204" w:type="dxa"/>
            <w:vAlign w:val="bottom"/>
          </w:tcPr>
          <w:p w14:paraId="5BF25702" w14:textId="77777777" w:rsidR="00A955A3" w:rsidRPr="004A7938" w:rsidRDefault="00A955A3" w:rsidP="006D6235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7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(13,658)</w:t>
            </w:r>
          </w:p>
        </w:tc>
        <w:tc>
          <w:tcPr>
            <w:tcW w:w="270" w:type="dxa"/>
          </w:tcPr>
          <w:p w14:paraId="7B00D545" w14:textId="77777777" w:rsidR="00A955A3" w:rsidRPr="004A7938" w:rsidRDefault="00A955A3" w:rsidP="006D6235">
            <w:pPr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A02A755" w14:textId="77777777" w:rsidR="00A955A3" w:rsidRPr="004A7938" w:rsidRDefault="00A955A3" w:rsidP="006D6235">
            <w:pPr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2DA5E0B" w14:textId="77777777" w:rsidR="00A955A3" w:rsidRPr="004A7938" w:rsidRDefault="00A955A3" w:rsidP="006D623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172" w:type="dxa"/>
            <w:vAlign w:val="bottom"/>
          </w:tcPr>
          <w:p w14:paraId="0E5690A2" w14:textId="77777777" w:rsidR="00A955A3" w:rsidRPr="004A7938" w:rsidRDefault="00A955A3" w:rsidP="006D623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7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(13,658)</w:t>
            </w:r>
          </w:p>
        </w:tc>
      </w:tr>
      <w:tr w:rsidR="00A955A3" w:rsidRPr="004A7938" w14:paraId="77FF23F7" w14:textId="77777777" w:rsidTr="006D6235">
        <w:trPr>
          <w:trHeight w:val="254"/>
          <w:tblHeader/>
        </w:trPr>
        <w:tc>
          <w:tcPr>
            <w:tcW w:w="5038" w:type="dxa"/>
            <w:vAlign w:val="bottom"/>
          </w:tcPr>
          <w:p w14:paraId="111EC7D9" w14:textId="77777777" w:rsidR="00A955A3" w:rsidRPr="004A7938" w:rsidRDefault="00A955A3" w:rsidP="006D6235">
            <w:pPr>
              <w:ind w:right="-90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  <w:r w:rsidRPr="004A7938">
              <w:rPr>
                <w:rFonts w:ascii="Angsana New" w:hAnsi="Angsana New" w:cs="Angsana New"/>
                <w:sz w:val="24"/>
                <w:szCs w:val="24"/>
                <w:cs/>
              </w:rPr>
              <w:t>สัญญาซื้อขายทองแดงล่วงหน้า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ที่ใช้ในการป้องกันความเสี่ยง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4E577B1" w14:textId="77777777" w:rsidR="00A955A3" w:rsidRPr="000144F4" w:rsidRDefault="00A955A3" w:rsidP="006D6235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(26,951)</w:t>
            </w:r>
          </w:p>
        </w:tc>
        <w:tc>
          <w:tcPr>
            <w:tcW w:w="270" w:type="dxa"/>
          </w:tcPr>
          <w:p w14:paraId="522DB36A" w14:textId="77777777" w:rsidR="00A955A3" w:rsidRPr="004A7938" w:rsidRDefault="00A955A3" w:rsidP="006D6235">
            <w:pPr>
              <w:pStyle w:val="NoSpacing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E48DBD9" w14:textId="77777777" w:rsidR="00A955A3" w:rsidRPr="004A7938" w:rsidRDefault="00A955A3" w:rsidP="006D623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</w:tcPr>
          <w:p w14:paraId="0C26F4B8" w14:textId="77777777" w:rsidR="00A955A3" w:rsidRPr="004A7938" w:rsidRDefault="00A955A3" w:rsidP="006D623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14:paraId="4D86E500" w14:textId="77777777" w:rsidR="00A955A3" w:rsidRPr="004A7938" w:rsidRDefault="00A955A3" w:rsidP="006D6235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(26,951)</w:t>
            </w:r>
          </w:p>
        </w:tc>
        <w:tc>
          <w:tcPr>
            <w:tcW w:w="237" w:type="dxa"/>
          </w:tcPr>
          <w:p w14:paraId="4B0C06A5" w14:textId="77777777" w:rsidR="00A955A3" w:rsidRPr="004A7938" w:rsidRDefault="00A955A3" w:rsidP="006D623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203" w:type="dxa"/>
            <w:vAlign w:val="bottom"/>
          </w:tcPr>
          <w:p w14:paraId="2767B305" w14:textId="77777777" w:rsidR="00A955A3" w:rsidRPr="004A7938" w:rsidRDefault="00A955A3" w:rsidP="006D6235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</w:tcPr>
          <w:p w14:paraId="504BA0CE" w14:textId="77777777" w:rsidR="00A955A3" w:rsidRPr="004A7938" w:rsidRDefault="00A955A3" w:rsidP="006D623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204" w:type="dxa"/>
            <w:vAlign w:val="bottom"/>
          </w:tcPr>
          <w:p w14:paraId="0064DE73" w14:textId="77777777" w:rsidR="00A955A3" w:rsidRPr="004A7938" w:rsidRDefault="00A955A3" w:rsidP="006D6235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7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(26,951)</w:t>
            </w:r>
          </w:p>
        </w:tc>
        <w:tc>
          <w:tcPr>
            <w:tcW w:w="270" w:type="dxa"/>
          </w:tcPr>
          <w:p w14:paraId="38B68C90" w14:textId="77777777" w:rsidR="00A955A3" w:rsidRPr="004A7938" w:rsidRDefault="00A955A3" w:rsidP="006D6235">
            <w:pPr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E3B3F4A" w14:textId="77777777" w:rsidR="00A955A3" w:rsidRPr="004A7938" w:rsidRDefault="00A955A3" w:rsidP="006D6235">
            <w:pPr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1F7CCFA" w14:textId="77777777" w:rsidR="00A955A3" w:rsidRPr="004A7938" w:rsidRDefault="00A955A3" w:rsidP="006D623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172" w:type="dxa"/>
            <w:vAlign w:val="bottom"/>
          </w:tcPr>
          <w:p w14:paraId="2A7F7D85" w14:textId="77777777" w:rsidR="00A955A3" w:rsidRPr="004A7938" w:rsidRDefault="00A955A3" w:rsidP="006D623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7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(26,951)</w:t>
            </w:r>
          </w:p>
        </w:tc>
      </w:tr>
      <w:tr w:rsidR="00A955A3" w:rsidRPr="00F9078E" w14:paraId="4141E3B3" w14:textId="77777777" w:rsidTr="006D6235">
        <w:trPr>
          <w:trHeight w:val="261"/>
          <w:tblHeader/>
        </w:trPr>
        <w:tc>
          <w:tcPr>
            <w:tcW w:w="5038" w:type="dxa"/>
            <w:vAlign w:val="bottom"/>
          </w:tcPr>
          <w:p w14:paraId="1213B3F8" w14:textId="77777777" w:rsidR="00A955A3" w:rsidRPr="004A7938" w:rsidRDefault="00A955A3" w:rsidP="006D6235">
            <w:pPr>
              <w:ind w:left="-19" w:right="-9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A7938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  <w:t>รวม</w:t>
            </w:r>
            <w:r w:rsidRPr="004A793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หนี้สิน</w:t>
            </w:r>
            <w:r w:rsidRPr="004A7938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  <w:t>ทางการเงิน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8EBE0AD" w14:textId="77777777" w:rsidR="00A955A3" w:rsidRPr="000144F4" w:rsidRDefault="00A955A3" w:rsidP="006D6235">
            <w:pPr>
              <w:pStyle w:val="acctfourfigures"/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(40,169)</w:t>
            </w:r>
          </w:p>
        </w:tc>
        <w:tc>
          <w:tcPr>
            <w:tcW w:w="270" w:type="dxa"/>
          </w:tcPr>
          <w:p w14:paraId="2C170D70" w14:textId="77777777" w:rsidR="00A955A3" w:rsidRPr="004A7938" w:rsidRDefault="00A955A3" w:rsidP="006D6235">
            <w:pPr>
              <w:pStyle w:val="NoSpacing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6B4B32" w14:textId="77777777" w:rsidR="00A955A3" w:rsidRPr="004A7938" w:rsidRDefault="00A955A3" w:rsidP="006D6235">
            <w:pPr>
              <w:pStyle w:val="acctfourfigures"/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(440)</w:t>
            </w:r>
          </w:p>
        </w:tc>
        <w:tc>
          <w:tcPr>
            <w:tcW w:w="236" w:type="dxa"/>
          </w:tcPr>
          <w:p w14:paraId="2E3077E9" w14:textId="77777777" w:rsidR="00A955A3" w:rsidRPr="004A7938" w:rsidRDefault="00A955A3" w:rsidP="006D623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74E8B5" w14:textId="77777777" w:rsidR="00A955A3" w:rsidRPr="000144F4" w:rsidRDefault="00A955A3" w:rsidP="006D6235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(40,609)</w:t>
            </w:r>
          </w:p>
        </w:tc>
        <w:tc>
          <w:tcPr>
            <w:tcW w:w="237" w:type="dxa"/>
          </w:tcPr>
          <w:p w14:paraId="64103108" w14:textId="77777777" w:rsidR="00A955A3" w:rsidRPr="004A7938" w:rsidRDefault="00A955A3" w:rsidP="006D623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203" w:type="dxa"/>
            <w:vAlign w:val="bottom"/>
          </w:tcPr>
          <w:p w14:paraId="5C35F278" w14:textId="77777777" w:rsidR="00A955A3" w:rsidRPr="004A7938" w:rsidRDefault="00A955A3" w:rsidP="006D6235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36" w:type="dxa"/>
          </w:tcPr>
          <w:p w14:paraId="1CA3DB62" w14:textId="77777777" w:rsidR="00A955A3" w:rsidRPr="004A7938" w:rsidRDefault="00A955A3" w:rsidP="006D623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204" w:type="dxa"/>
            <w:vAlign w:val="bottom"/>
          </w:tcPr>
          <w:p w14:paraId="552406C2" w14:textId="77777777" w:rsidR="00A955A3" w:rsidRPr="004A7938" w:rsidRDefault="00A955A3" w:rsidP="006D6235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6224173E" w14:textId="77777777" w:rsidR="00A955A3" w:rsidRPr="004A7938" w:rsidRDefault="00A955A3" w:rsidP="006D6235">
            <w:pPr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D9C8C67" w14:textId="77777777" w:rsidR="00A955A3" w:rsidRPr="004A7938" w:rsidRDefault="00A955A3" w:rsidP="006D6235">
            <w:pPr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19C30DF5" w14:textId="77777777" w:rsidR="00A955A3" w:rsidRPr="004A7938" w:rsidRDefault="00A955A3" w:rsidP="006D623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172" w:type="dxa"/>
            <w:vAlign w:val="bottom"/>
          </w:tcPr>
          <w:p w14:paraId="6AFB2EDE" w14:textId="77777777" w:rsidR="00A955A3" w:rsidRPr="004A7938" w:rsidRDefault="00A955A3" w:rsidP="006D623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</w:tr>
    </w:tbl>
    <w:p w14:paraId="3CAEFA59" w14:textId="1FC6F18A" w:rsidR="00A955A3" w:rsidRDefault="00A955A3" w:rsidP="004A7938">
      <w:pPr>
        <w:pStyle w:val="FSBlank"/>
        <w:ind w:left="0"/>
        <w:rPr>
          <w:b/>
          <w:bCs/>
          <w:sz w:val="2"/>
          <w:szCs w:val="2"/>
        </w:rPr>
      </w:pPr>
    </w:p>
    <w:p w14:paraId="2E2D005E" w14:textId="5FB204B3" w:rsidR="00A955A3" w:rsidRDefault="00A955A3" w:rsidP="004A7938">
      <w:pPr>
        <w:pStyle w:val="FSBlank"/>
        <w:ind w:left="0"/>
        <w:rPr>
          <w:b/>
          <w:bCs/>
          <w:sz w:val="2"/>
          <w:szCs w:val="2"/>
        </w:rPr>
      </w:pPr>
    </w:p>
    <w:p w14:paraId="4B6B4295" w14:textId="6CE63C1F" w:rsidR="00A955A3" w:rsidRDefault="00A955A3" w:rsidP="004A7938">
      <w:pPr>
        <w:pStyle w:val="FSBlank"/>
        <w:ind w:left="0"/>
        <w:rPr>
          <w:b/>
          <w:bCs/>
          <w:sz w:val="2"/>
          <w:szCs w:val="2"/>
        </w:rPr>
      </w:pPr>
    </w:p>
    <w:p w14:paraId="579D63FA" w14:textId="77777777" w:rsidR="00A955A3" w:rsidRDefault="00A955A3" w:rsidP="004A7938">
      <w:pPr>
        <w:pStyle w:val="FSBlank"/>
        <w:ind w:left="0"/>
        <w:rPr>
          <w:b/>
          <w:bCs/>
          <w:sz w:val="2"/>
          <w:szCs w:val="2"/>
        </w:rPr>
      </w:pPr>
    </w:p>
    <w:p w14:paraId="6CD91971" w14:textId="77777777" w:rsidR="00A955A3" w:rsidRPr="008E1E15" w:rsidRDefault="00A955A3" w:rsidP="004A7938">
      <w:pPr>
        <w:pStyle w:val="FSBlank"/>
        <w:ind w:left="0"/>
        <w:rPr>
          <w:b/>
          <w:bCs/>
          <w:sz w:val="2"/>
          <w:szCs w:val="2"/>
        </w:rPr>
      </w:pPr>
    </w:p>
    <w:p w14:paraId="6360D84D" w14:textId="77777777" w:rsidR="009811D1" w:rsidRDefault="009811D1" w:rsidP="004A7938">
      <w:pPr>
        <w:pStyle w:val="FSBlank"/>
        <w:ind w:left="0"/>
        <w:rPr>
          <w:b/>
          <w:bCs/>
          <w:sz w:val="30"/>
          <w:szCs w:val="30"/>
        </w:rPr>
      </w:pPr>
    </w:p>
    <w:p w14:paraId="21CA7D3B" w14:textId="77777777" w:rsidR="000144F4" w:rsidRDefault="000144F4" w:rsidP="004A7938">
      <w:pPr>
        <w:pStyle w:val="FSBlank"/>
        <w:ind w:left="0"/>
        <w:rPr>
          <w:b/>
          <w:bCs/>
          <w:sz w:val="30"/>
          <w:szCs w:val="30"/>
        </w:rPr>
      </w:pPr>
    </w:p>
    <w:p w14:paraId="46C71214" w14:textId="09050CD8" w:rsidR="000144F4" w:rsidRDefault="000144F4" w:rsidP="004A7938">
      <w:pPr>
        <w:pStyle w:val="FSBlank"/>
        <w:ind w:left="0"/>
        <w:rPr>
          <w:b/>
          <w:bCs/>
          <w:sz w:val="30"/>
          <w:szCs w:val="30"/>
        </w:rPr>
        <w:sectPr w:rsidR="000144F4" w:rsidSect="00422E48">
          <w:pgSz w:w="16834" w:h="11909" w:orient="landscape" w:code="9"/>
          <w:pgMar w:top="1152" w:right="691" w:bottom="1152" w:left="1170" w:header="720" w:footer="720" w:gutter="0"/>
          <w:cols w:space="720"/>
          <w:docGrid w:linePitch="245"/>
        </w:sectPr>
      </w:pPr>
    </w:p>
    <w:p w14:paraId="02C67CDD" w14:textId="0C172816" w:rsidR="00E40869" w:rsidRPr="00D75A7D" w:rsidRDefault="00D75A7D" w:rsidP="00BD6760">
      <w:pPr>
        <w:pStyle w:val="FSBlank"/>
        <w:rPr>
          <w:sz w:val="30"/>
          <w:szCs w:val="30"/>
        </w:rPr>
      </w:pPr>
      <w:r w:rsidRPr="00D75A7D">
        <w:rPr>
          <w:rFonts w:hint="cs"/>
          <w:sz w:val="30"/>
          <w:szCs w:val="30"/>
          <w:cs/>
        </w:rPr>
        <w:lastRenderedPageBreak/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งบแสดงฐานะการเงิน</w:t>
      </w:r>
    </w:p>
    <w:p w14:paraId="1E746349" w14:textId="77777777" w:rsidR="00990A27" w:rsidRPr="005154F5" w:rsidRDefault="00990A27" w:rsidP="00BD6760">
      <w:pPr>
        <w:pStyle w:val="FSBlank"/>
        <w:rPr>
          <w:b/>
          <w:bCs/>
          <w:sz w:val="24"/>
          <w:szCs w:val="24"/>
        </w:rPr>
      </w:pPr>
    </w:p>
    <w:tbl>
      <w:tblPr>
        <w:tblStyle w:val="TableGrid"/>
        <w:tblW w:w="909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77"/>
        <w:gridCol w:w="507"/>
        <w:gridCol w:w="4910"/>
      </w:tblGrid>
      <w:tr w:rsidR="00E40869" w:rsidRPr="00587026" w14:paraId="061FFF4B" w14:textId="77777777" w:rsidTr="00587026">
        <w:trPr>
          <w:tblHeader/>
        </w:trPr>
        <w:tc>
          <w:tcPr>
            <w:tcW w:w="3677" w:type="dxa"/>
            <w:vAlign w:val="bottom"/>
            <w:hideMark/>
          </w:tcPr>
          <w:p w14:paraId="5F227BCE" w14:textId="77777777" w:rsidR="00E40869" w:rsidRPr="00587026" w:rsidRDefault="00E40869" w:rsidP="00E4086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587026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507" w:type="dxa"/>
            <w:vAlign w:val="bottom"/>
          </w:tcPr>
          <w:p w14:paraId="48F4723D" w14:textId="77777777" w:rsidR="00E40869" w:rsidRPr="00587026" w:rsidRDefault="00E40869" w:rsidP="00DC08C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4910" w:type="dxa"/>
            <w:vAlign w:val="bottom"/>
            <w:hideMark/>
          </w:tcPr>
          <w:p w14:paraId="64CF7748" w14:textId="77777777" w:rsidR="00E40869" w:rsidRPr="00587026" w:rsidRDefault="00E40869" w:rsidP="00E4086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587026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587026" w:rsidRPr="00587026" w14:paraId="6D84C569" w14:textId="77777777" w:rsidTr="00587026">
        <w:trPr>
          <w:tblHeader/>
        </w:trPr>
        <w:tc>
          <w:tcPr>
            <w:tcW w:w="3677" w:type="dxa"/>
          </w:tcPr>
          <w:p w14:paraId="1016AA82" w14:textId="16A9D37C" w:rsidR="00587026" w:rsidRPr="00587026" w:rsidRDefault="00587026" w:rsidP="0058702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8702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507" w:type="dxa"/>
          </w:tcPr>
          <w:p w14:paraId="5098030F" w14:textId="77777777" w:rsidR="00587026" w:rsidRPr="00587026" w:rsidRDefault="00587026" w:rsidP="0058702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4910" w:type="dxa"/>
          </w:tcPr>
          <w:p w14:paraId="72BA3B60" w14:textId="0C22E75C" w:rsidR="00587026" w:rsidRPr="00587026" w:rsidRDefault="00587026" w:rsidP="0058702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8702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การกำหนดราคาสัญญาซื้อขายล่วงหน้า</w:t>
            </w:r>
            <w:r w:rsidRPr="0058702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ที่เกี่ยวข้อง</w:t>
            </w:r>
          </w:p>
        </w:tc>
      </w:tr>
      <w:tr w:rsidR="00587026" w:rsidRPr="00587026" w14:paraId="5A10C949" w14:textId="77777777" w:rsidTr="00587026">
        <w:trPr>
          <w:tblHeader/>
        </w:trPr>
        <w:tc>
          <w:tcPr>
            <w:tcW w:w="3677" w:type="dxa"/>
          </w:tcPr>
          <w:p w14:paraId="0EA17B80" w14:textId="20039EC2" w:rsidR="00587026" w:rsidRPr="00587026" w:rsidRDefault="00587026" w:rsidP="0058702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สัญญาซื้อขายทองแดงล่วงหน้า</w:t>
            </w:r>
          </w:p>
        </w:tc>
        <w:tc>
          <w:tcPr>
            <w:tcW w:w="507" w:type="dxa"/>
          </w:tcPr>
          <w:p w14:paraId="640B8CC7" w14:textId="77777777" w:rsidR="00587026" w:rsidRPr="00587026" w:rsidRDefault="00587026" w:rsidP="0058702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4910" w:type="dxa"/>
          </w:tcPr>
          <w:p w14:paraId="2A249FBC" w14:textId="45E1866C" w:rsidR="00EF1332" w:rsidRPr="00587026" w:rsidRDefault="00587026" w:rsidP="0058702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A02B99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เทคนิคการเปรียบเทียบราคาตลาด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มูลค่ายุติธรรมอ้างอิงราคาเสนอซื้อขายจากนายหน้าสัญญาแบบเดียวกันที่มีการซื้อขายในตลาดที่มีสภาพคล่องและราคาเสนอซื้อขายสะท้อนลักษณะรายการที่แท้จริงสำหรับเครื่องมือทางการเงินที่เหมือนกัน</w:t>
            </w:r>
          </w:p>
        </w:tc>
      </w:tr>
    </w:tbl>
    <w:p w14:paraId="1A097B90" w14:textId="44D96480" w:rsidR="00430A45" w:rsidRPr="005154F5" w:rsidRDefault="00430A45" w:rsidP="00430A4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540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47D21241" w14:textId="77777777" w:rsidR="00430A45" w:rsidRPr="00430A45" w:rsidRDefault="00EF1332" w:rsidP="00430A45">
      <w:pPr>
        <w:pStyle w:val="ListParagraph"/>
        <w:numPr>
          <w:ilvl w:val="1"/>
          <w:numId w:val="16"/>
        </w:numPr>
        <w:rPr>
          <w:b/>
          <w:bCs/>
          <w:i/>
          <w:iCs/>
          <w:sz w:val="30"/>
          <w:szCs w:val="30"/>
        </w:rPr>
      </w:pPr>
      <w:r w:rsidRPr="00430A45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  <w:r w:rsidR="00430A45" w:rsidRPr="00430A45">
        <w:rPr>
          <w:rFonts w:ascii="Angsana New" w:hAnsi="Angsana New" w:hint="cs"/>
          <w:b/>
          <w:bCs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</w:p>
    <w:p w14:paraId="0A953CD5" w14:textId="77777777" w:rsidR="00C72BE3" w:rsidRPr="005154F5" w:rsidRDefault="00C72BE3" w:rsidP="00BD6760">
      <w:pPr>
        <w:pStyle w:val="FSBlank"/>
        <w:rPr>
          <w:sz w:val="18"/>
          <w:szCs w:val="18"/>
        </w:rPr>
      </w:pPr>
    </w:p>
    <w:p w14:paraId="684F24AF" w14:textId="184831BA" w:rsidR="000921AD" w:rsidRPr="000921AD" w:rsidRDefault="000921AD" w:rsidP="00BD6DA2">
      <w:pPr>
        <w:pStyle w:val="FSContent"/>
        <w:rPr>
          <w:b/>
          <w:bCs/>
          <w:i/>
          <w:iCs/>
        </w:rPr>
      </w:pPr>
      <w:r w:rsidRPr="000921AD">
        <w:rPr>
          <w:rFonts w:hint="cs"/>
          <w:b/>
          <w:bCs/>
          <w:i/>
          <w:iCs/>
          <w:cs/>
        </w:rPr>
        <w:t>กรอบการบริหารจัดการความเสี่ยง</w:t>
      </w:r>
    </w:p>
    <w:p w14:paraId="756D5874" w14:textId="77777777" w:rsidR="000921AD" w:rsidRPr="005154F5" w:rsidRDefault="000921AD" w:rsidP="00BD6DA2">
      <w:pPr>
        <w:pStyle w:val="FSContent"/>
        <w:rPr>
          <w:sz w:val="24"/>
          <w:szCs w:val="24"/>
        </w:rPr>
      </w:pPr>
    </w:p>
    <w:p w14:paraId="71214A16" w14:textId="77777777" w:rsidR="005154F5" w:rsidRDefault="005154F5" w:rsidP="005154F5">
      <w:pPr>
        <w:pStyle w:val="FSContent"/>
      </w:pPr>
      <w:r>
        <w:rPr>
          <w:rFonts w:hint="cs"/>
          <w:cs/>
        </w:rPr>
        <w:t>คณะกรรมการบริษัทมีความรับผิดชอบโดยรวมในการจัดให้มีและการควบคุมกรอบการบริหารความเสี่ยงของบริษัท</w:t>
      </w:r>
      <w:r>
        <w:rPr>
          <w:cs/>
        </w:rPr>
        <w:t xml:space="preserve"> </w:t>
      </w:r>
      <w:r>
        <w:rPr>
          <w:rFonts w:hint="cs"/>
          <w:cs/>
        </w:rPr>
        <w:t>คณะกรรมการบริษัทมีความรับผิดชอบในการพัฒนาและติดตามนโยบายการบริหารความเสี่ยงของบริษัท</w:t>
      </w:r>
      <w:r>
        <w:rPr>
          <w:cs/>
        </w:rPr>
        <w:t xml:space="preserve"> </w:t>
      </w:r>
    </w:p>
    <w:p w14:paraId="25242295" w14:textId="77777777" w:rsidR="005154F5" w:rsidRPr="005154F5" w:rsidRDefault="005154F5" w:rsidP="005154F5">
      <w:pPr>
        <w:pStyle w:val="FSContent"/>
        <w:rPr>
          <w:sz w:val="24"/>
          <w:szCs w:val="24"/>
        </w:rPr>
      </w:pPr>
    </w:p>
    <w:p w14:paraId="762F9408" w14:textId="764F79E1" w:rsidR="004A25BB" w:rsidRDefault="005154F5" w:rsidP="005154F5">
      <w:pPr>
        <w:pStyle w:val="FSContent"/>
      </w:pPr>
      <w:r>
        <w:rPr>
          <w:rFonts w:hint="cs"/>
          <w:cs/>
        </w:rPr>
        <w:t>คณะกรรมการบริษัทจัดทำขึ้นเพื่อระบุและวิเคราะห์ความเสี่ยงที่บริษัทเผชิญเพื่อกำหนดระดับความเสี่ยงที่เหมาะสม</w:t>
      </w:r>
      <w:r>
        <w:rPr>
          <w:cs/>
        </w:rPr>
        <w:t xml:space="preserve"> </w:t>
      </w:r>
      <w:r>
        <w:rPr>
          <w:rFonts w:hint="cs"/>
          <w:cs/>
        </w:rPr>
        <w:t>รวมถึงควบคุมและติดตามความเสี่ยงให้อยู่ในระดับที่ยอมรับได้</w:t>
      </w:r>
      <w:r>
        <w:rPr>
          <w:cs/>
        </w:rPr>
        <w:t xml:space="preserve"> </w:t>
      </w:r>
      <w:r>
        <w:rPr>
          <w:rFonts w:hint="cs"/>
          <w:cs/>
        </w:rPr>
        <w:t>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บริษัท</w:t>
      </w:r>
      <w:r>
        <w:rPr>
          <w:cs/>
        </w:rPr>
        <w:t xml:space="preserve">  </w:t>
      </w:r>
      <w:r>
        <w:rPr>
          <w:rFonts w:hint="cs"/>
          <w:cs/>
        </w:rPr>
        <w:t>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51FB8AB0" w14:textId="77777777" w:rsidR="000921AD" w:rsidRPr="005154F5" w:rsidRDefault="000921AD" w:rsidP="00BD6DA2">
      <w:pPr>
        <w:pStyle w:val="FSContent"/>
        <w:rPr>
          <w:sz w:val="24"/>
          <w:szCs w:val="24"/>
        </w:rPr>
      </w:pPr>
    </w:p>
    <w:p w14:paraId="62F4B8B6" w14:textId="6FB485EE" w:rsidR="004A25BB" w:rsidRDefault="004A25BB" w:rsidP="00BD6DA2">
      <w:pPr>
        <w:pStyle w:val="FSContent"/>
      </w:pPr>
      <w:r w:rsidRPr="004A25BB">
        <w:rPr>
          <w:rFonts w:hint="cs"/>
          <w:cs/>
        </w:rPr>
        <w:t>คณะกรรมการตรวจสอบของ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บริษัทเผชิญอยู่</w:t>
      </w:r>
      <w:r w:rsidRPr="004A25BB">
        <w:rPr>
          <w:cs/>
        </w:rPr>
        <w:t xml:space="preserve"> </w:t>
      </w:r>
      <w:r w:rsidRPr="004A25BB">
        <w:rPr>
          <w:rFonts w:hint="cs"/>
          <w:cs/>
        </w:rPr>
        <w:t>คณะกรรมการตรวจสอบของบริษัทกำกับดูแลโดยผ่านทางผู้ตรวจสอบภายใน</w:t>
      </w:r>
      <w:r w:rsidRPr="004A25BB">
        <w:rPr>
          <w:cs/>
        </w:rPr>
        <w:t xml:space="preserve"> </w:t>
      </w:r>
      <w:r w:rsidRPr="004A25BB">
        <w:rPr>
          <w:rFonts w:hint="cs"/>
          <w:cs/>
        </w:rPr>
        <w:t>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0920EFA2" w14:textId="3FF3D7D4" w:rsidR="00E33240" w:rsidRDefault="00E33240" w:rsidP="00BD6DA2">
      <w:pPr>
        <w:pStyle w:val="FSContent"/>
        <w:rPr>
          <w:b/>
          <w:bCs/>
          <w:i/>
          <w:iCs/>
        </w:rPr>
      </w:pPr>
      <w:r>
        <w:rPr>
          <w:b/>
          <w:bCs/>
          <w:i/>
          <w:iCs/>
        </w:rPr>
        <w:lastRenderedPageBreak/>
        <w:t>(</w:t>
      </w:r>
      <w:r w:rsidR="00430A45">
        <w:rPr>
          <w:rFonts w:hint="cs"/>
          <w:b/>
          <w:bCs/>
          <w:i/>
          <w:iCs/>
          <w:cs/>
        </w:rPr>
        <w:t>ข</w:t>
      </w:r>
      <w:r>
        <w:rPr>
          <w:rFonts w:hint="cs"/>
          <w:b/>
          <w:bCs/>
          <w:i/>
          <w:iCs/>
          <w:cs/>
        </w:rPr>
        <w:t>.</w:t>
      </w:r>
      <w:r w:rsidR="00B53767">
        <w:rPr>
          <w:rFonts w:hint="cs"/>
          <w:b/>
          <w:bCs/>
          <w:i/>
          <w:iCs/>
        </w:rPr>
        <w:t>1</w:t>
      </w:r>
      <w:r>
        <w:rPr>
          <w:b/>
          <w:bCs/>
          <w:i/>
          <w:iCs/>
        </w:rPr>
        <w:t xml:space="preserve">) </w:t>
      </w:r>
      <w:r w:rsidRPr="00E33240">
        <w:rPr>
          <w:rFonts w:hint="cs"/>
          <w:b/>
          <w:bCs/>
          <w:i/>
          <w:iCs/>
          <w:cs/>
        </w:rPr>
        <w:t>ความเสี่ยงด้านเครดิต</w:t>
      </w:r>
    </w:p>
    <w:p w14:paraId="1FB643F0" w14:textId="77777777" w:rsidR="00E33240" w:rsidRDefault="00E33240" w:rsidP="00BD6DA2">
      <w:pPr>
        <w:pStyle w:val="FSContent"/>
        <w:rPr>
          <w:b/>
          <w:bCs/>
          <w:i/>
          <w:iCs/>
        </w:rPr>
      </w:pPr>
    </w:p>
    <w:p w14:paraId="5789487D" w14:textId="2A7CFFA6" w:rsidR="00E33240" w:rsidRDefault="00E33240" w:rsidP="00DB47CF">
      <w:pPr>
        <w:pStyle w:val="FSContent"/>
        <w:ind w:left="990"/>
      </w:pPr>
      <w:r w:rsidRPr="00E33240">
        <w:rPr>
          <w:rFonts w:hint="cs"/>
          <w:cs/>
        </w:rPr>
        <w:t>ความเสี่ยงด้านเครดิตเป็นความเสี่ยงจากการสูญเสียทางการเงินของบริษัท หากลูกค้าหรือคู่สัญญาตามเครื่องมือทางการเงินไม่สามารถปฏิบัติตามภาระผูกพันตามสัญญา</w:t>
      </w:r>
      <w:r w:rsidRPr="00E33240">
        <w:rPr>
          <w:cs/>
        </w:rPr>
        <w:t xml:space="preserve"> </w:t>
      </w:r>
      <w:r w:rsidRPr="00E33240">
        <w:rPr>
          <w:rFonts w:hint="cs"/>
          <w:cs/>
        </w:rPr>
        <w:t>ซึ่งโดยส่วนใหญ่เกิดจากลูกหนี้ที่เป็นลูกค้า</w:t>
      </w:r>
    </w:p>
    <w:p w14:paraId="203637E4" w14:textId="77777777" w:rsidR="00E33240" w:rsidRDefault="00E33240" w:rsidP="00BD6DA2">
      <w:pPr>
        <w:pStyle w:val="FSContent"/>
      </w:pPr>
    </w:p>
    <w:p w14:paraId="4ED437CA" w14:textId="24FFCDF3" w:rsidR="00E33240" w:rsidRDefault="00E33240" w:rsidP="00BD6DA2">
      <w:pPr>
        <w:pStyle w:val="FSContent"/>
      </w:pPr>
      <w:r w:rsidRPr="00E33240">
        <w:t>(</w:t>
      </w:r>
      <w:r w:rsidR="00430A45">
        <w:rPr>
          <w:rFonts w:hint="cs"/>
          <w:cs/>
        </w:rPr>
        <w:t>ข</w:t>
      </w:r>
      <w:r w:rsidRPr="00E33240">
        <w:rPr>
          <w:cs/>
        </w:rPr>
        <w:t>.</w:t>
      </w:r>
      <w:r w:rsidR="00B53767">
        <w:t>1</w:t>
      </w:r>
      <w:r w:rsidRPr="00E33240">
        <w:t>.</w:t>
      </w:r>
      <w:r w:rsidR="00B53767">
        <w:t>1</w:t>
      </w:r>
      <w:r w:rsidRPr="00E33240">
        <w:t xml:space="preserve">) </w:t>
      </w:r>
      <w:r w:rsidRPr="00E33240">
        <w:rPr>
          <w:rFonts w:hint="cs"/>
          <w:cs/>
        </w:rPr>
        <w:t>ลูกหนี้การค้า</w:t>
      </w:r>
    </w:p>
    <w:p w14:paraId="39942BFD" w14:textId="04686E98" w:rsidR="00E33240" w:rsidRDefault="00E33240" w:rsidP="00BD6DA2">
      <w:pPr>
        <w:pStyle w:val="FSContent"/>
      </w:pPr>
    </w:p>
    <w:p w14:paraId="753455D2" w14:textId="5AE990AF" w:rsidR="00C22E89" w:rsidRDefault="00C22E89" w:rsidP="00990A27">
      <w:pPr>
        <w:pStyle w:val="FSContent"/>
        <w:ind w:left="1170"/>
      </w:pPr>
      <w:r>
        <w:rPr>
          <w:rFonts w:hint="cs"/>
          <w:cs/>
        </w:rPr>
        <w:t>ความเสี่ยงด้านเครดิตของบริษัทได้รับอิทธิพลมาจากลักษณะเฉพาะตัวของลูกค้าแต่ละราย</w:t>
      </w:r>
      <w:r>
        <w:rPr>
          <w:cs/>
        </w:rPr>
        <w:t xml:space="preserve"> </w:t>
      </w:r>
      <w:r>
        <w:rPr>
          <w:rFonts w:hint="cs"/>
          <w:cs/>
        </w:rPr>
        <w:t>อย่างไรก็ตาม</w:t>
      </w:r>
      <w:r>
        <w:rPr>
          <w:cs/>
        </w:rPr>
        <w:t xml:space="preserve"> </w:t>
      </w:r>
      <w:r>
        <w:rPr>
          <w:rFonts w:hint="cs"/>
          <w:cs/>
        </w:rPr>
        <w:t>ผู้บริหารต้องพิจารณาถึงปัจจัยอื่นๆ</w:t>
      </w:r>
      <w:r>
        <w:rPr>
          <w:cs/>
        </w:rPr>
        <w:t xml:space="preserve"> </w:t>
      </w:r>
      <w:r>
        <w:rPr>
          <w:rFonts w:hint="cs"/>
          <w:cs/>
        </w:rPr>
        <w:t>ซึ่งอาจส่งผลต่อความเสี่ยงด้านเครดิตของลูกค้า</w:t>
      </w:r>
      <w:r>
        <w:rPr>
          <w:cs/>
        </w:rPr>
        <w:t xml:space="preserve"> </w:t>
      </w:r>
      <w:r>
        <w:rPr>
          <w:rFonts w:hint="cs"/>
          <w:cs/>
        </w:rPr>
        <w:t>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  <w:r>
        <w:rPr>
          <w:cs/>
        </w:rPr>
        <w:t xml:space="preserve"> </w:t>
      </w:r>
      <w:r>
        <w:rPr>
          <w:rFonts w:hint="cs"/>
          <w:cs/>
        </w:rPr>
        <w:t>รายละเอียดการกระจุกตัวของรายได้เปิดเผยในหมายเหตุข้</w:t>
      </w:r>
      <w:r w:rsidRPr="00C74FB4">
        <w:rPr>
          <w:rFonts w:hint="cs"/>
          <w:cs/>
        </w:rPr>
        <w:t>อ</w:t>
      </w:r>
      <w:r w:rsidRPr="00C74FB4">
        <w:rPr>
          <w:cs/>
        </w:rPr>
        <w:t xml:space="preserve"> </w:t>
      </w:r>
      <w:r w:rsidR="00C84272">
        <w:t>1</w:t>
      </w:r>
      <w:r w:rsidR="005C4D27">
        <w:t>2</w:t>
      </w:r>
    </w:p>
    <w:p w14:paraId="73CD3EAA" w14:textId="77777777" w:rsidR="00C22E89" w:rsidRDefault="00C22E89" w:rsidP="00C22E89">
      <w:pPr>
        <w:pStyle w:val="FSContent"/>
      </w:pPr>
    </w:p>
    <w:p w14:paraId="23E9F6D2" w14:textId="1F960009" w:rsidR="00C22E89" w:rsidRDefault="00767849" w:rsidP="00990A27">
      <w:pPr>
        <w:pStyle w:val="FSContent"/>
        <w:ind w:left="1170"/>
      </w:pPr>
      <w:r>
        <w:rPr>
          <w:rFonts w:hint="cs"/>
          <w:cs/>
        </w:rPr>
        <w:t>บริษัท</w:t>
      </w:r>
      <w:r w:rsidR="00C22E89">
        <w:rPr>
          <w:rFonts w:hint="cs"/>
          <w:cs/>
        </w:rPr>
        <w:t>กำหนดนโยบายด้านเครดิตเพื่อวิเคราะห์ความน่าเชื่อถือของลูกค้ารายใหม่แต่ละรายก่อนที่บริษัทจะเสนอระยะเวลาและเงื่อนไข</w:t>
      </w:r>
      <w:r w:rsidR="00C74FB4">
        <w:rPr>
          <w:rFonts w:hint="cs"/>
          <w:cs/>
        </w:rPr>
        <w:t>ทางการค้า</w:t>
      </w:r>
      <w:r w:rsidR="00C74FB4">
        <w:t xml:space="preserve"> </w:t>
      </w:r>
      <w:r w:rsidR="00C22E89">
        <w:rPr>
          <w:rFonts w:hint="cs"/>
          <w:cs/>
        </w:rPr>
        <w:t>บริษัทจะทบทวนวงเงินยอดขาย</w:t>
      </w:r>
      <w:r w:rsidR="004D178D">
        <w:rPr>
          <w:rFonts w:hint="cs"/>
          <w:cs/>
        </w:rPr>
        <w:t>ที่</w:t>
      </w:r>
      <w:r w:rsidR="00C22E89">
        <w:rPr>
          <w:rFonts w:hint="cs"/>
          <w:cs/>
        </w:rPr>
        <w:t>กำหนดไว้สำหรับลูกค้าแต่ละราย</w:t>
      </w:r>
      <w:r w:rsidR="00C22E89">
        <w:rPr>
          <w:cs/>
        </w:rPr>
        <w:t xml:space="preserve"> </w:t>
      </w:r>
      <w:r w:rsidR="00C22E89">
        <w:rPr>
          <w:rFonts w:hint="cs"/>
          <w:cs/>
        </w:rPr>
        <w:t>ยอดขายที่เกินกว่าวงเงินดังกล่าวต้องได้รับการอนุมัติจาก</w:t>
      </w:r>
      <w:r w:rsidR="00E20D60">
        <w:rPr>
          <w:rFonts w:hint="cs"/>
          <w:cs/>
        </w:rPr>
        <w:t>ผู้มีอำนาจ</w:t>
      </w:r>
    </w:p>
    <w:p w14:paraId="4851D60E" w14:textId="1BBE6BE8" w:rsidR="00EB0617" w:rsidRDefault="00EB0617" w:rsidP="00990A27">
      <w:pPr>
        <w:pStyle w:val="FSContent"/>
        <w:ind w:left="1170"/>
      </w:pPr>
    </w:p>
    <w:p w14:paraId="733E5D59" w14:textId="07B38AD2" w:rsidR="00C74FB4" w:rsidRDefault="00C74FB4" w:rsidP="00990A27">
      <w:pPr>
        <w:pStyle w:val="FSContent"/>
        <w:ind w:left="1170"/>
      </w:pPr>
      <w:r w:rsidRPr="00C74FB4">
        <w:rPr>
          <w:rFonts w:hint="cs"/>
          <w:cs/>
        </w:rPr>
        <w:t>บริษัทจำกัดความเสี่ยงด้านเครดิตของลูกหนี้การค้าด้วยการกำหนดระยะเวลาการจ่ายชำระสูงสุ</w:t>
      </w:r>
      <w:r w:rsidRPr="00204130">
        <w:rPr>
          <w:rFonts w:hint="cs"/>
          <w:cs/>
        </w:rPr>
        <w:t>ด</w:t>
      </w:r>
      <w:r w:rsidRPr="00C74FB4">
        <w:rPr>
          <w:rFonts w:hint="cs"/>
          <w:cs/>
        </w:rPr>
        <w:t>และมีการติดตามยอดคงค้างของลูกหนี้การค้าอย่างสม่ำเสมอ</w:t>
      </w:r>
      <w:r w:rsidRPr="00C74FB4">
        <w:rPr>
          <w:cs/>
        </w:rPr>
        <w:t xml:space="preserve"> </w:t>
      </w:r>
      <w:r w:rsidRPr="00C74FB4">
        <w:rPr>
          <w:rFonts w:hint="cs"/>
          <w:cs/>
        </w:rPr>
        <w:t>บริษัทพิจารณาการด้อยค่าทุกวันสิ้นรอบระยะเวลารายงาน</w:t>
      </w:r>
    </w:p>
    <w:p w14:paraId="4947A28B" w14:textId="77777777" w:rsidR="00C84272" w:rsidRPr="00DB47CF" w:rsidRDefault="00C84272" w:rsidP="00990A27">
      <w:pPr>
        <w:pStyle w:val="FSContent"/>
        <w:ind w:left="1170"/>
      </w:pPr>
    </w:p>
    <w:p w14:paraId="44C64BB9" w14:textId="3A1445AF" w:rsidR="00C74FB4" w:rsidRPr="00DB47CF" w:rsidRDefault="00C84272" w:rsidP="00990A27">
      <w:pPr>
        <w:pStyle w:val="FSContent"/>
        <w:ind w:left="1170"/>
      </w:pPr>
      <w:r w:rsidRPr="00DB47CF">
        <w:rPr>
          <w:cs/>
        </w:rPr>
        <w:t xml:space="preserve">ข้อมูลเกี่ยวกับลูกหนี้การค้าเปิดเผยในหมายเหตุข้อ </w:t>
      </w:r>
      <w:r>
        <w:t>6</w:t>
      </w:r>
    </w:p>
    <w:p w14:paraId="7E81C790" w14:textId="77777777" w:rsidR="00C84272" w:rsidRPr="00C84272" w:rsidRDefault="00C84272" w:rsidP="00990A27">
      <w:pPr>
        <w:pStyle w:val="FSContent"/>
        <w:ind w:left="1170"/>
        <w:rPr>
          <w:cs/>
        </w:rPr>
      </w:pPr>
    </w:p>
    <w:p w14:paraId="7B511251" w14:textId="244C4D25" w:rsidR="0087296F" w:rsidRDefault="0087296F" w:rsidP="003F0EFB">
      <w:pPr>
        <w:pStyle w:val="FSContent"/>
      </w:pPr>
      <w:r>
        <w:t>(</w:t>
      </w:r>
      <w:r w:rsidR="009E4013">
        <w:rPr>
          <w:rFonts w:hint="cs"/>
          <w:cs/>
        </w:rPr>
        <w:t>ข</w:t>
      </w:r>
      <w:r>
        <w:rPr>
          <w:rFonts w:hint="cs"/>
          <w:cs/>
        </w:rPr>
        <w:t>.</w:t>
      </w:r>
      <w:r w:rsidR="00B53767">
        <w:rPr>
          <w:rFonts w:hint="cs"/>
        </w:rPr>
        <w:t>1</w:t>
      </w:r>
      <w:r>
        <w:rPr>
          <w:rFonts w:hint="cs"/>
          <w:cs/>
        </w:rPr>
        <w:t>.</w:t>
      </w:r>
      <w:r w:rsidR="00B53767">
        <w:rPr>
          <w:rFonts w:hint="cs"/>
        </w:rPr>
        <w:t>2</w:t>
      </w:r>
      <w:r>
        <w:t>)</w:t>
      </w:r>
      <w:r>
        <w:rPr>
          <w:rFonts w:hint="cs"/>
          <w:cs/>
        </w:rPr>
        <w:t xml:space="preserve"> </w:t>
      </w:r>
      <w:r w:rsidRPr="0087296F">
        <w:rPr>
          <w:rFonts w:hint="cs"/>
          <w:cs/>
        </w:rPr>
        <w:t>เงินสดและรายการเทียบเท่าเงินสดและอนุพันธ์</w:t>
      </w:r>
    </w:p>
    <w:p w14:paraId="1337DA04" w14:textId="77777777" w:rsidR="0087296F" w:rsidRPr="003F0EFB" w:rsidRDefault="0087296F" w:rsidP="0087296F">
      <w:pPr>
        <w:pStyle w:val="FSBlank"/>
        <w:spacing w:line="240" w:lineRule="auto"/>
        <w:ind w:left="720"/>
      </w:pPr>
    </w:p>
    <w:p w14:paraId="457487FE" w14:textId="402C3D8F" w:rsidR="004C48EA" w:rsidRPr="0059457D" w:rsidRDefault="0087296F" w:rsidP="00AF2F58">
      <w:pPr>
        <w:pStyle w:val="FSBlank"/>
        <w:spacing w:line="240" w:lineRule="auto"/>
        <w:ind w:left="1170"/>
        <w:rPr>
          <w:sz w:val="30"/>
          <w:szCs w:val="30"/>
          <w:lang w:bidi="ar-SA"/>
        </w:rPr>
      </w:pPr>
      <w:r w:rsidRPr="0087296F">
        <w:rPr>
          <w:rFonts w:hint="cs"/>
          <w:sz w:val="30"/>
          <w:szCs w:val="30"/>
          <w:cs/>
        </w:rPr>
        <w:t>ความเสี่ยงด้านเครดิตของบริษัทที่เกิดจากเงินสดและรายการเทียบเท่าเงินสดและสินทรัพย์อนุพันธ์</w:t>
      </w:r>
      <w:r w:rsidR="00C74FB4">
        <w:rPr>
          <w:sz w:val="30"/>
          <w:szCs w:val="30"/>
        </w:rPr>
        <w:t xml:space="preserve"> </w:t>
      </w:r>
      <w:r w:rsidR="00C74FB4">
        <w:rPr>
          <w:rFonts w:hint="cs"/>
          <w:sz w:val="30"/>
          <w:szCs w:val="30"/>
          <w:cs/>
        </w:rPr>
        <w:t>มี</w:t>
      </w:r>
      <w:r w:rsidRPr="0087296F">
        <w:rPr>
          <w:rFonts w:hint="cs"/>
          <w:sz w:val="30"/>
          <w:szCs w:val="30"/>
          <w:cs/>
        </w:rPr>
        <w:t>จำกัดเนื่องจากคู่สัญญาเป็นธนาคา</w:t>
      </w:r>
      <w:r w:rsidR="00C84272">
        <w:rPr>
          <w:rFonts w:hint="cs"/>
          <w:sz w:val="30"/>
          <w:szCs w:val="30"/>
          <w:cs/>
        </w:rPr>
        <w:t>รและ</w:t>
      </w:r>
      <w:r w:rsidRPr="0087296F">
        <w:rPr>
          <w:rFonts w:hint="cs"/>
          <w:sz w:val="30"/>
          <w:szCs w:val="30"/>
          <w:cs/>
        </w:rPr>
        <w:t>สถาบันการเงิน</w:t>
      </w:r>
      <w:r w:rsidR="00C84272">
        <w:rPr>
          <w:rFonts w:hint="cs"/>
          <w:sz w:val="30"/>
          <w:szCs w:val="30"/>
          <w:cs/>
        </w:rPr>
        <w:t xml:space="preserve"> </w:t>
      </w:r>
      <w:r w:rsidR="00C84272" w:rsidRPr="00C84272">
        <w:rPr>
          <w:rFonts w:hint="cs"/>
          <w:sz w:val="30"/>
          <w:szCs w:val="30"/>
          <w:cs/>
        </w:rPr>
        <w:t>ซึ่งบริษัทพิจารณาว่ามีความเสี่ยงด้านเครดิตต่ำ</w:t>
      </w:r>
    </w:p>
    <w:p w14:paraId="10A40D9B" w14:textId="00AAAE48" w:rsidR="0087296F" w:rsidRPr="0087296F" w:rsidRDefault="0087296F" w:rsidP="00D77856">
      <w:pPr>
        <w:pStyle w:val="FSBlank"/>
        <w:spacing w:line="240" w:lineRule="auto"/>
      </w:pPr>
    </w:p>
    <w:p w14:paraId="2EECB1C3" w14:textId="6FCB6CC3" w:rsidR="0087296F" w:rsidRPr="00DB47CF" w:rsidRDefault="0087296F" w:rsidP="00D77856">
      <w:pPr>
        <w:pStyle w:val="FSBlank"/>
        <w:spacing w:line="240" w:lineRule="auto"/>
        <w:rPr>
          <w:b/>
          <w:bCs/>
          <w:i/>
          <w:iCs/>
          <w:sz w:val="30"/>
          <w:szCs w:val="30"/>
        </w:rPr>
      </w:pPr>
      <w:r w:rsidRPr="00DB47CF">
        <w:rPr>
          <w:b/>
          <w:bCs/>
          <w:i/>
          <w:iCs/>
          <w:sz w:val="30"/>
          <w:szCs w:val="30"/>
        </w:rPr>
        <w:t>(</w:t>
      </w:r>
      <w:r w:rsidR="009E4013" w:rsidRPr="00DB47CF">
        <w:rPr>
          <w:b/>
          <w:bCs/>
          <w:i/>
          <w:iCs/>
          <w:sz w:val="30"/>
          <w:szCs w:val="30"/>
          <w:cs/>
        </w:rPr>
        <w:t>ข</w:t>
      </w:r>
      <w:r w:rsidRPr="00DB47CF">
        <w:rPr>
          <w:b/>
          <w:bCs/>
          <w:i/>
          <w:iCs/>
          <w:sz w:val="30"/>
          <w:szCs w:val="30"/>
          <w:cs/>
        </w:rPr>
        <w:t>.</w:t>
      </w:r>
      <w:r w:rsidR="00B53767" w:rsidRPr="00DB47CF">
        <w:rPr>
          <w:b/>
          <w:bCs/>
          <w:i/>
          <w:iCs/>
          <w:sz w:val="30"/>
          <w:szCs w:val="30"/>
        </w:rPr>
        <w:t>2</w:t>
      </w:r>
      <w:r w:rsidRPr="00DB47CF">
        <w:rPr>
          <w:b/>
          <w:bCs/>
          <w:i/>
          <w:iCs/>
          <w:sz w:val="30"/>
          <w:szCs w:val="30"/>
        </w:rPr>
        <w:t xml:space="preserve">) </w:t>
      </w:r>
      <w:r w:rsidR="003F0EFB" w:rsidRPr="00DB47CF">
        <w:rPr>
          <w:b/>
          <w:bCs/>
          <w:i/>
          <w:iCs/>
          <w:sz w:val="30"/>
          <w:szCs w:val="30"/>
          <w:cs/>
        </w:rPr>
        <w:t>ความเสี่ยงด้านสภาพคล่อง</w:t>
      </w:r>
    </w:p>
    <w:p w14:paraId="5D11A802" w14:textId="77777777" w:rsidR="0087296F" w:rsidRPr="006E2F32" w:rsidRDefault="0087296F" w:rsidP="00D77856">
      <w:pPr>
        <w:pStyle w:val="FSBlank"/>
        <w:spacing w:line="240" w:lineRule="auto"/>
      </w:pPr>
    </w:p>
    <w:p w14:paraId="2095A204" w14:textId="19E7FD6E" w:rsidR="0087296F" w:rsidRDefault="0087296F" w:rsidP="003F0EFB">
      <w:pPr>
        <w:pStyle w:val="FSBlank"/>
        <w:spacing w:line="240" w:lineRule="auto"/>
        <w:ind w:left="990"/>
        <w:rPr>
          <w:sz w:val="30"/>
          <w:szCs w:val="30"/>
        </w:rPr>
      </w:pPr>
      <w:r w:rsidRPr="0087296F">
        <w:rPr>
          <w:rFonts w:hint="cs"/>
          <w:sz w:val="30"/>
          <w:szCs w:val="30"/>
          <w:cs/>
        </w:rPr>
        <w:t>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บริษัทและลดผลกระทบจากความผันผวนในกระแสเงินสด</w:t>
      </w:r>
    </w:p>
    <w:p w14:paraId="5C4953C8" w14:textId="77777777" w:rsidR="0087296F" w:rsidRPr="006E2F32" w:rsidRDefault="0087296F" w:rsidP="00D77856">
      <w:pPr>
        <w:pStyle w:val="FSBlank"/>
        <w:spacing w:line="240" w:lineRule="auto"/>
      </w:pPr>
    </w:p>
    <w:p w14:paraId="55B95ABE" w14:textId="003F9283" w:rsidR="0087296F" w:rsidRDefault="005D3C64" w:rsidP="003F0EFB">
      <w:pPr>
        <w:pStyle w:val="FSBlank"/>
        <w:spacing w:line="240" w:lineRule="auto"/>
        <w:ind w:left="990"/>
        <w:rPr>
          <w:sz w:val="30"/>
          <w:szCs w:val="30"/>
        </w:rPr>
      </w:pPr>
      <w:r w:rsidRPr="005D3C64">
        <w:rPr>
          <w:rFonts w:hint="cs"/>
          <w:sz w:val="30"/>
          <w:szCs w:val="30"/>
          <w:cs/>
        </w:rPr>
        <w:lastRenderedPageBreak/>
        <w:t>ตารางต่อไปนี้แสดงระยะเวลาการครบกำหนดคงเหลือตามสัญญาของหนี้สินทางการเงิน</w:t>
      </w:r>
      <w:r w:rsidRPr="005D3C64">
        <w:rPr>
          <w:sz w:val="30"/>
          <w:szCs w:val="30"/>
          <w:cs/>
        </w:rPr>
        <w:t xml:space="preserve"> </w:t>
      </w:r>
      <w:r w:rsidRPr="005D3C64">
        <w:rPr>
          <w:rFonts w:hint="cs"/>
          <w:sz w:val="30"/>
          <w:szCs w:val="30"/>
          <w:cs/>
        </w:rPr>
        <w:t>ณ</w:t>
      </w:r>
      <w:r w:rsidRPr="005D3C64">
        <w:rPr>
          <w:sz w:val="30"/>
          <w:szCs w:val="30"/>
          <w:cs/>
        </w:rPr>
        <w:t xml:space="preserve"> </w:t>
      </w:r>
      <w:r w:rsidRPr="005D3C64">
        <w:rPr>
          <w:rFonts w:hint="cs"/>
          <w:sz w:val="30"/>
          <w:szCs w:val="30"/>
          <w:cs/>
        </w:rPr>
        <w:t>วันที่รายงาน</w:t>
      </w:r>
      <w:r w:rsidRPr="005D3C64">
        <w:rPr>
          <w:sz w:val="30"/>
          <w:szCs w:val="30"/>
          <w:cs/>
        </w:rPr>
        <w:t xml:space="preserve"> </w:t>
      </w:r>
      <w:r w:rsidRPr="005D3C64">
        <w:rPr>
          <w:rFonts w:hint="cs"/>
          <w:sz w:val="30"/>
          <w:szCs w:val="30"/>
          <w:cs/>
        </w:rPr>
        <w:t>โดยแสดงจำนวนขั้นต้นซึ่งไม่ได้คิดลด</w:t>
      </w:r>
      <w:r w:rsidRPr="005D3C64">
        <w:rPr>
          <w:sz w:val="30"/>
          <w:szCs w:val="30"/>
          <w:cs/>
        </w:rPr>
        <w:t xml:space="preserve"> </w:t>
      </w:r>
      <w:r w:rsidRPr="005D3C64">
        <w:rPr>
          <w:rFonts w:hint="cs"/>
          <w:sz w:val="30"/>
          <w:szCs w:val="30"/>
          <w:cs/>
        </w:rPr>
        <w:t>รวมดอกเบี้ยตามสัญญาและไม่รวมผลกระทบหากหักกลบตามสัญญา</w:t>
      </w:r>
    </w:p>
    <w:p w14:paraId="5550A22F" w14:textId="116AD41F" w:rsidR="0087296F" w:rsidRPr="006E2F32" w:rsidRDefault="0087296F" w:rsidP="00FC6D01">
      <w:pPr>
        <w:pStyle w:val="FSBlank"/>
        <w:spacing w:line="240" w:lineRule="auto"/>
        <w:ind w:left="0"/>
      </w:pPr>
    </w:p>
    <w:tbl>
      <w:tblPr>
        <w:tblStyle w:val="TableGrid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0"/>
        <w:gridCol w:w="1080"/>
        <w:gridCol w:w="270"/>
        <w:gridCol w:w="1170"/>
        <w:gridCol w:w="238"/>
        <w:gridCol w:w="752"/>
        <w:gridCol w:w="304"/>
        <w:gridCol w:w="776"/>
        <w:gridCol w:w="236"/>
        <w:gridCol w:w="568"/>
        <w:gridCol w:w="245"/>
        <w:gridCol w:w="1021"/>
      </w:tblGrid>
      <w:tr w:rsidR="001657B0" w:rsidRPr="000F2393" w14:paraId="00E50A9E" w14:textId="77777777" w:rsidTr="003F0EFB">
        <w:trPr>
          <w:tblHeader/>
        </w:trPr>
        <w:tc>
          <w:tcPr>
            <w:tcW w:w="2790" w:type="dxa"/>
          </w:tcPr>
          <w:p w14:paraId="4AAEEE50" w14:textId="77777777" w:rsidR="001657B0" w:rsidRPr="000F2393" w:rsidRDefault="001657B0" w:rsidP="005B6582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6660" w:type="dxa"/>
            <w:gridSpan w:val="11"/>
          </w:tcPr>
          <w:p w14:paraId="33F96002" w14:textId="1FFA1283" w:rsidR="001657B0" w:rsidRPr="000F2393" w:rsidRDefault="005B6582" w:rsidP="005B6582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393">
              <w:rPr>
                <w:rFonts w:ascii="Angsana New" w:hAnsi="Angsana New" w:cs="Angsana New" w:hint="cs"/>
                <w:sz w:val="26"/>
                <w:szCs w:val="26"/>
                <w:cs/>
              </w:rPr>
              <w:t>กระแสเงินสดตามสัญญา</w:t>
            </w:r>
          </w:p>
        </w:tc>
      </w:tr>
      <w:tr w:rsidR="005B6582" w:rsidRPr="000F2393" w14:paraId="4168DD57" w14:textId="77777777" w:rsidTr="003F0EFB">
        <w:trPr>
          <w:trHeight w:val="821"/>
          <w:tblHeader/>
        </w:trPr>
        <w:tc>
          <w:tcPr>
            <w:tcW w:w="2790" w:type="dxa"/>
            <w:vAlign w:val="bottom"/>
          </w:tcPr>
          <w:p w14:paraId="6DD4F35D" w14:textId="57E7631E" w:rsidR="005B6582" w:rsidRPr="000F2393" w:rsidRDefault="005B6582" w:rsidP="005B6582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0F2393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="00B53767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31</w:t>
            </w:r>
            <w:r w:rsidRPr="000F2393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0F2393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="00DB43B9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2566</w:t>
            </w:r>
          </w:p>
        </w:tc>
        <w:tc>
          <w:tcPr>
            <w:tcW w:w="1080" w:type="dxa"/>
            <w:vAlign w:val="bottom"/>
          </w:tcPr>
          <w:p w14:paraId="701063D9" w14:textId="77777777" w:rsidR="005B6582" w:rsidRPr="000F2393" w:rsidRDefault="005B6582" w:rsidP="005B6582">
            <w:pPr>
              <w:spacing w:line="240" w:lineRule="auto"/>
              <w:ind w:left="-112" w:right="-10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393">
              <w:rPr>
                <w:rFonts w:ascii="Angsana New" w:hAnsi="Angsana New" w:cs="Angsana New"/>
                <w:sz w:val="26"/>
                <w:szCs w:val="26"/>
                <w:cs/>
              </w:rPr>
              <w:t>มูลค่า</w:t>
            </w:r>
          </w:p>
          <w:p w14:paraId="1D8917D2" w14:textId="3FD37C8F" w:rsidR="005B6582" w:rsidRPr="000F2393" w:rsidRDefault="005B6582" w:rsidP="005B6582">
            <w:pPr>
              <w:spacing w:line="240" w:lineRule="auto"/>
              <w:ind w:left="-112" w:right="-10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393">
              <w:rPr>
                <w:rFonts w:ascii="Angsana New" w:hAnsi="Angsana New" w:cs="Angsana New"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270" w:type="dxa"/>
            <w:vAlign w:val="bottom"/>
          </w:tcPr>
          <w:p w14:paraId="2F639AFF" w14:textId="77777777" w:rsidR="005B6582" w:rsidRPr="000F2393" w:rsidRDefault="005B6582" w:rsidP="005B6582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3F7BF3F" w14:textId="19934417" w:rsidR="005B6582" w:rsidRPr="000F2393" w:rsidRDefault="005B6582" w:rsidP="005B6582">
            <w:pPr>
              <w:spacing w:line="240" w:lineRule="auto"/>
              <w:ind w:left="-26" w:right="-1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393">
              <w:rPr>
                <w:rFonts w:ascii="Angsana New" w:hAnsi="Angsana New" w:cs="Angsana New"/>
                <w:sz w:val="26"/>
                <w:szCs w:val="26"/>
                <w:cs/>
              </w:rPr>
              <w:t xml:space="preserve">ภายใน </w:t>
            </w:r>
            <w:r w:rsidR="00B5376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0F2393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0F2393">
              <w:rPr>
                <w:rFonts w:ascii="Angsana New" w:hAnsi="Angsana New" w:cs="Angsana New"/>
                <w:sz w:val="26"/>
                <w:szCs w:val="26"/>
                <w:cs/>
              </w:rPr>
              <w:t>ปีหรือน้อยกว่า</w:t>
            </w:r>
          </w:p>
        </w:tc>
        <w:tc>
          <w:tcPr>
            <w:tcW w:w="238" w:type="dxa"/>
            <w:vAlign w:val="bottom"/>
          </w:tcPr>
          <w:p w14:paraId="4270942D" w14:textId="77777777" w:rsidR="005B6582" w:rsidRPr="000F2393" w:rsidRDefault="005B6582" w:rsidP="005B6582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2" w:type="dxa"/>
            <w:vAlign w:val="bottom"/>
          </w:tcPr>
          <w:p w14:paraId="0D9FA332" w14:textId="77777777" w:rsidR="003F0EFB" w:rsidRDefault="005B6582" w:rsidP="005B6582">
            <w:pPr>
              <w:spacing w:line="240" w:lineRule="auto"/>
              <w:ind w:left="-110" w:right="-11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393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มากกว่า </w:t>
            </w:r>
          </w:p>
          <w:p w14:paraId="73F15657" w14:textId="235FC29E" w:rsidR="005B6582" w:rsidRPr="000F2393" w:rsidRDefault="00B53767" w:rsidP="005B6582">
            <w:pPr>
              <w:spacing w:line="240" w:lineRule="auto"/>
              <w:ind w:left="-110" w:right="-11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5B6582" w:rsidRPr="000F2393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5B6582" w:rsidRPr="000F2393">
              <w:rPr>
                <w:rFonts w:ascii="Angsana New" w:hAnsi="Angsana New" w:cs="Angsana New"/>
                <w:sz w:val="26"/>
                <w:szCs w:val="26"/>
                <w:cs/>
              </w:rPr>
              <w:t xml:space="preserve">ปี แต่ไม่เกิน </w:t>
            </w:r>
            <w:r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5B6582" w:rsidRPr="000F2393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5B6582" w:rsidRPr="000F2393">
              <w:rPr>
                <w:rFonts w:ascii="Angsana New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304" w:type="dxa"/>
            <w:vAlign w:val="bottom"/>
          </w:tcPr>
          <w:p w14:paraId="0C8A3933" w14:textId="77777777" w:rsidR="005B6582" w:rsidRPr="000F2393" w:rsidRDefault="005B6582" w:rsidP="005B6582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76" w:type="dxa"/>
            <w:vAlign w:val="bottom"/>
          </w:tcPr>
          <w:p w14:paraId="1BF9270B" w14:textId="77777777" w:rsidR="003F0EFB" w:rsidRDefault="005B6582" w:rsidP="005B6582">
            <w:pPr>
              <w:spacing w:line="240" w:lineRule="auto"/>
              <w:ind w:left="-70" w:right="-11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393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มากกว่า </w:t>
            </w:r>
          </w:p>
          <w:p w14:paraId="2DC11B17" w14:textId="5D2FCEFB" w:rsidR="005B6582" w:rsidRPr="000F2393" w:rsidRDefault="00B53767" w:rsidP="005B6582">
            <w:pPr>
              <w:spacing w:line="240" w:lineRule="auto"/>
              <w:ind w:left="-70" w:right="-11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5B6582" w:rsidRPr="000F2393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5B6582" w:rsidRPr="000F2393">
              <w:rPr>
                <w:rFonts w:ascii="Angsana New" w:hAnsi="Angsana New" w:cs="Angsana New"/>
                <w:sz w:val="26"/>
                <w:szCs w:val="26"/>
                <w:cs/>
              </w:rPr>
              <w:t xml:space="preserve">ปี แต่ไม่เกิน </w:t>
            </w: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5B6582" w:rsidRPr="000F2393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5B6582" w:rsidRPr="000F2393">
              <w:rPr>
                <w:rFonts w:ascii="Angsana New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643918B8" w14:textId="77777777" w:rsidR="005B6582" w:rsidRPr="000F2393" w:rsidRDefault="005B6582" w:rsidP="005B6582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8" w:type="dxa"/>
            <w:vAlign w:val="bottom"/>
          </w:tcPr>
          <w:p w14:paraId="7D76431A" w14:textId="20F978DF" w:rsidR="005B6582" w:rsidRPr="000F2393" w:rsidRDefault="005B6582" w:rsidP="005B6582">
            <w:pPr>
              <w:spacing w:line="240" w:lineRule="auto"/>
              <w:ind w:left="-100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393">
              <w:rPr>
                <w:rFonts w:ascii="Angsana New" w:hAnsi="Angsana New" w:cs="Angsana New"/>
                <w:sz w:val="26"/>
                <w:szCs w:val="26"/>
                <w:cs/>
              </w:rPr>
              <w:t>มากกว่า</w:t>
            </w:r>
            <w:r w:rsidR="00B53767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Pr="000F2393">
              <w:rPr>
                <w:rFonts w:ascii="Angsana New" w:hAnsi="Angsana New" w:cs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45" w:type="dxa"/>
            <w:vAlign w:val="bottom"/>
          </w:tcPr>
          <w:p w14:paraId="3CF92ABE" w14:textId="77777777" w:rsidR="005B6582" w:rsidRPr="000F2393" w:rsidRDefault="005B6582" w:rsidP="005B6582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1" w:type="dxa"/>
            <w:vAlign w:val="bottom"/>
          </w:tcPr>
          <w:p w14:paraId="3DE97CE3" w14:textId="013B6982" w:rsidR="005B6582" w:rsidRPr="000F2393" w:rsidRDefault="005B6582" w:rsidP="005B6582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393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5B6582" w:rsidRPr="000F2393" w14:paraId="1FFE8C0C" w14:textId="77777777" w:rsidTr="003F0EFB">
        <w:trPr>
          <w:tblHeader/>
        </w:trPr>
        <w:tc>
          <w:tcPr>
            <w:tcW w:w="2790" w:type="dxa"/>
            <w:vAlign w:val="bottom"/>
          </w:tcPr>
          <w:p w14:paraId="6F003A61" w14:textId="77777777" w:rsidR="005B6582" w:rsidRPr="000F2393" w:rsidRDefault="005B6582" w:rsidP="005B6582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6660" w:type="dxa"/>
            <w:gridSpan w:val="11"/>
          </w:tcPr>
          <w:p w14:paraId="76CC8B07" w14:textId="260277DA" w:rsidR="005B6582" w:rsidRPr="000F2393" w:rsidRDefault="005B6582" w:rsidP="005B6582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393">
              <w:rPr>
                <w:rFonts w:ascii="Angsana New" w:hAnsi="Angsana New" w:cs="Angsana New"/>
                <w:i/>
                <w:iCs/>
                <w:sz w:val="26"/>
                <w:szCs w:val="26"/>
              </w:rPr>
              <w:t>(</w:t>
            </w:r>
            <w:r w:rsidRPr="000F2393"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  <w:t>พันบาท</w:t>
            </w:r>
            <w:r w:rsidRPr="000F2393">
              <w:rPr>
                <w:rFonts w:ascii="Angsana New" w:hAnsi="Angsana New" w:cs="Angsana New"/>
                <w:i/>
                <w:iCs/>
                <w:sz w:val="26"/>
                <w:szCs w:val="26"/>
              </w:rPr>
              <w:t>)</w:t>
            </w:r>
          </w:p>
        </w:tc>
      </w:tr>
      <w:tr w:rsidR="005B6582" w:rsidRPr="000F2393" w14:paraId="01E6B1B9" w14:textId="77777777" w:rsidTr="003F0EFB">
        <w:tc>
          <w:tcPr>
            <w:tcW w:w="2790" w:type="dxa"/>
          </w:tcPr>
          <w:p w14:paraId="034F6F9F" w14:textId="059BA8C7" w:rsidR="005B6582" w:rsidRPr="000F2393" w:rsidRDefault="005B6582" w:rsidP="005B6582">
            <w:pPr>
              <w:spacing w:line="240" w:lineRule="auto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0F2393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หนี้สินทางการ</w:t>
            </w:r>
            <w:r w:rsidR="007D15E4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>เงิน</w:t>
            </w:r>
            <w:r w:rsidRPr="000F2393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ที่ไม่ใช่อนุพันธ์</w:t>
            </w:r>
          </w:p>
        </w:tc>
        <w:tc>
          <w:tcPr>
            <w:tcW w:w="1080" w:type="dxa"/>
          </w:tcPr>
          <w:p w14:paraId="1979D046" w14:textId="77777777" w:rsidR="005B6582" w:rsidRPr="000F2393" w:rsidRDefault="005B6582" w:rsidP="005B6582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137D908" w14:textId="77777777" w:rsidR="005B6582" w:rsidRPr="000F2393" w:rsidRDefault="005B6582" w:rsidP="005B6582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068E0351" w14:textId="77777777" w:rsidR="005B6582" w:rsidRPr="000F2393" w:rsidRDefault="005B6582" w:rsidP="005B6582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8" w:type="dxa"/>
          </w:tcPr>
          <w:p w14:paraId="1121F433" w14:textId="77777777" w:rsidR="005B6582" w:rsidRPr="000F2393" w:rsidRDefault="005B6582" w:rsidP="005B6582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752" w:type="dxa"/>
          </w:tcPr>
          <w:p w14:paraId="5EA1FDBA" w14:textId="77777777" w:rsidR="005B6582" w:rsidRPr="000F2393" w:rsidRDefault="005B6582" w:rsidP="005B6582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304" w:type="dxa"/>
          </w:tcPr>
          <w:p w14:paraId="078FA110" w14:textId="77777777" w:rsidR="005B6582" w:rsidRPr="000F2393" w:rsidRDefault="005B6582" w:rsidP="005B6582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776" w:type="dxa"/>
          </w:tcPr>
          <w:p w14:paraId="2C22AA25" w14:textId="77777777" w:rsidR="005B6582" w:rsidRPr="000F2393" w:rsidRDefault="005B6582" w:rsidP="005B6582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48E62448" w14:textId="77777777" w:rsidR="005B6582" w:rsidRPr="000F2393" w:rsidRDefault="005B6582" w:rsidP="005B6582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68" w:type="dxa"/>
          </w:tcPr>
          <w:p w14:paraId="400ACC00" w14:textId="77777777" w:rsidR="005B6582" w:rsidRPr="000F2393" w:rsidRDefault="005B6582" w:rsidP="005B6582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45" w:type="dxa"/>
          </w:tcPr>
          <w:p w14:paraId="794100C6" w14:textId="77777777" w:rsidR="005B6582" w:rsidRPr="000F2393" w:rsidRDefault="005B6582" w:rsidP="005B6582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21" w:type="dxa"/>
          </w:tcPr>
          <w:p w14:paraId="4DC7B7E5" w14:textId="77777777" w:rsidR="005B6582" w:rsidRPr="000F2393" w:rsidRDefault="005B6582" w:rsidP="005B6582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5B6582" w:rsidRPr="000F2393" w14:paraId="7AB8EE68" w14:textId="77777777" w:rsidTr="003F0EFB">
        <w:tc>
          <w:tcPr>
            <w:tcW w:w="2790" w:type="dxa"/>
          </w:tcPr>
          <w:p w14:paraId="0A3CBE68" w14:textId="1217EA56" w:rsidR="005B6582" w:rsidRPr="000F2393" w:rsidRDefault="005B6582" w:rsidP="005B6582">
            <w:pPr>
              <w:spacing w:line="240" w:lineRule="auto"/>
              <w:ind w:right="-2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393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เจ้าหนี้การค้า</w:t>
            </w:r>
            <w:r w:rsidRPr="000F2393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1080" w:type="dxa"/>
          </w:tcPr>
          <w:p w14:paraId="5761581A" w14:textId="1F319BE4" w:rsidR="005B6582" w:rsidRPr="00DB47CF" w:rsidRDefault="00C53F17" w:rsidP="00DB47CF">
            <w:pPr>
              <w:pStyle w:val="acctfourfigures"/>
              <w:spacing w:line="240" w:lineRule="atLeast"/>
              <w:ind w:left="-79"/>
              <w:rPr>
                <w:rFonts w:ascii="Angsana New" w:hAnsi="Angsana New" w:cs="Angsana New"/>
                <w:sz w:val="26"/>
                <w:szCs w:val="26"/>
              </w:rPr>
            </w:pPr>
            <w:r w:rsidRPr="00C53F17">
              <w:rPr>
                <w:rFonts w:ascii="Angsana New" w:hAnsi="Angsana New" w:cs="Angsana New"/>
                <w:sz w:val="26"/>
                <w:szCs w:val="26"/>
              </w:rPr>
              <w:t>(172,526)</w:t>
            </w:r>
          </w:p>
        </w:tc>
        <w:tc>
          <w:tcPr>
            <w:tcW w:w="270" w:type="dxa"/>
          </w:tcPr>
          <w:p w14:paraId="4C7DB062" w14:textId="77777777" w:rsidR="005B6582" w:rsidRPr="000F2393" w:rsidRDefault="005B6582" w:rsidP="005B658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CE46D15" w14:textId="2087E892" w:rsidR="005B6582" w:rsidRPr="000F2393" w:rsidDel="00D00E75" w:rsidRDefault="00C53F17" w:rsidP="00DB47CF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79"/>
              <w:rPr>
                <w:rFonts w:ascii="Angsana New" w:hAnsi="Angsana New" w:cs="Angsana New"/>
                <w:sz w:val="26"/>
                <w:szCs w:val="26"/>
              </w:rPr>
            </w:pPr>
            <w:r w:rsidRPr="00C53F17">
              <w:rPr>
                <w:rFonts w:ascii="Angsana New" w:hAnsi="Angsana New" w:cs="Angsana New"/>
                <w:sz w:val="26"/>
                <w:szCs w:val="26"/>
              </w:rPr>
              <w:t>(172,526)</w:t>
            </w:r>
          </w:p>
        </w:tc>
        <w:tc>
          <w:tcPr>
            <w:tcW w:w="238" w:type="dxa"/>
          </w:tcPr>
          <w:p w14:paraId="32396B10" w14:textId="77777777" w:rsidR="005B6582" w:rsidRPr="000F2393" w:rsidDel="00D00E75" w:rsidRDefault="005B6582" w:rsidP="005B658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2" w:type="dxa"/>
          </w:tcPr>
          <w:p w14:paraId="5FCD13A3" w14:textId="30A36144" w:rsidR="005B6582" w:rsidRPr="000F2393" w:rsidRDefault="000578B5" w:rsidP="005B6582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304" w:type="dxa"/>
          </w:tcPr>
          <w:p w14:paraId="59773159" w14:textId="77777777" w:rsidR="005B6582" w:rsidRPr="000F2393" w:rsidRDefault="005B6582" w:rsidP="005B6582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76" w:type="dxa"/>
          </w:tcPr>
          <w:p w14:paraId="4CAD1B11" w14:textId="7360CD59" w:rsidR="005B6582" w:rsidRPr="000F2393" w:rsidRDefault="000578B5" w:rsidP="005B6582">
            <w:pPr>
              <w:tabs>
                <w:tab w:val="clear" w:pos="454"/>
                <w:tab w:val="left" w:pos="400"/>
                <w:tab w:val="decimal" w:pos="644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7F43F0F" w14:textId="77777777" w:rsidR="005B6582" w:rsidRPr="000F2393" w:rsidRDefault="005B6582" w:rsidP="005B6582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8" w:type="dxa"/>
          </w:tcPr>
          <w:p w14:paraId="6023DACB" w14:textId="4B7EBCDD" w:rsidR="005B6582" w:rsidRPr="000F2393" w:rsidRDefault="000578B5" w:rsidP="005B6582">
            <w:pPr>
              <w:tabs>
                <w:tab w:val="decimal" w:pos="647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5" w:type="dxa"/>
          </w:tcPr>
          <w:p w14:paraId="5A8D8E5D" w14:textId="77777777" w:rsidR="005B6582" w:rsidRPr="000F2393" w:rsidRDefault="005B6582" w:rsidP="005B658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1" w:type="dxa"/>
          </w:tcPr>
          <w:p w14:paraId="039B5FDA" w14:textId="256D3681" w:rsidR="005B6582" w:rsidRPr="000F2393" w:rsidRDefault="000578B5" w:rsidP="008E1E15">
            <w:pPr>
              <w:tabs>
                <w:tab w:val="clear" w:pos="454"/>
                <w:tab w:val="clear" w:pos="680"/>
                <w:tab w:val="clear" w:pos="907"/>
                <w:tab w:val="left" w:pos="0"/>
                <w:tab w:val="left" w:pos="462"/>
                <w:tab w:val="decimal" w:pos="639"/>
              </w:tabs>
              <w:spacing w:line="240" w:lineRule="auto"/>
              <w:ind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578B5">
              <w:rPr>
                <w:rFonts w:ascii="Angsana New" w:hAnsi="Angsana New" w:cs="Angsana New"/>
                <w:sz w:val="26"/>
                <w:szCs w:val="26"/>
              </w:rPr>
              <w:t>(172,526)</w:t>
            </w:r>
          </w:p>
        </w:tc>
      </w:tr>
      <w:tr w:rsidR="00811335" w:rsidRPr="000F2393" w14:paraId="2C5BE776" w14:textId="77777777" w:rsidTr="003F0EFB">
        <w:tc>
          <w:tcPr>
            <w:tcW w:w="2790" w:type="dxa"/>
          </w:tcPr>
          <w:p w14:paraId="61211BC4" w14:textId="594B6018" w:rsidR="00811335" w:rsidRPr="000F2393" w:rsidRDefault="00811335" w:rsidP="00811335">
            <w:pPr>
              <w:spacing w:line="240" w:lineRule="auto"/>
              <w:ind w:right="-24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080" w:type="dxa"/>
          </w:tcPr>
          <w:p w14:paraId="4E331920" w14:textId="73A5D462" w:rsidR="00811335" w:rsidRPr="00DB47CF" w:rsidRDefault="00C53F17" w:rsidP="00DB47CF">
            <w:pPr>
              <w:pStyle w:val="acctfourfigures"/>
              <w:spacing w:line="240" w:lineRule="atLeast"/>
              <w:ind w:left="-79"/>
              <w:rPr>
                <w:rFonts w:ascii="Angsana New" w:hAnsi="Angsana New" w:cs="Angsana New"/>
                <w:sz w:val="26"/>
                <w:szCs w:val="26"/>
              </w:rPr>
            </w:pPr>
            <w:r w:rsidRPr="00C53F17">
              <w:rPr>
                <w:rFonts w:ascii="Angsana New" w:hAnsi="Angsana New" w:cs="Angsana New"/>
                <w:sz w:val="26"/>
                <w:szCs w:val="26"/>
              </w:rPr>
              <w:t>(23,863)</w:t>
            </w:r>
          </w:p>
        </w:tc>
        <w:tc>
          <w:tcPr>
            <w:tcW w:w="270" w:type="dxa"/>
          </w:tcPr>
          <w:p w14:paraId="1957C22F" w14:textId="77777777" w:rsidR="00811335" w:rsidRPr="000F2393" w:rsidRDefault="00811335" w:rsidP="0081133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6C14B95" w14:textId="56C52EAD" w:rsidR="00811335" w:rsidRDefault="00C53F17" w:rsidP="00DB47CF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79"/>
              <w:rPr>
                <w:rFonts w:ascii="Angsana New" w:hAnsi="Angsana New" w:cs="Angsana New"/>
                <w:sz w:val="26"/>
                <w:szCs w:val="26"/>
              </w:rPr>
            </w:pPr>
            <w:r w:rsidRPr="00C53F17">
              <w:rPr>
                <w:rFonts w:ascii="Angsana New" w:hAnsi="Angsana New" w:cs="Angsana New"/>
                <w:sz w:val="26"/>
                <w:szCs w:val="26"/>
              </w:rPr>
              <w:t>(23,863)</w:t>
            </w:r>
          </w:p>
        </w:tc>
        <w:tc>
          <w:tcPr>
            <w:tcW w:w="238" w:type="dxa"/>
          </w:tcPr>
          <w:p w14:paraId="507D6A0C" w14:textId="77777777" w:rsidR="00811335" w:rsidRPr="000F2393" w:rsidDel="00D00E75" w:rsidRDefault="00811335" w:rsidP="0081133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2" w:type="dxa"/>
          </w:tcPr>
          <w:p w14:paraId="765A1CCE" w14:textId="06D742AD" w:rsidR="00811335" w:rsidRPr="000F2393" w:rsidRDefault="000578B5" w:rsidP="00811335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304" w:type="dxa"/>
          </w:tcPr>
          <w:p w14:paraId="7A1011DA" w14:textId="77777777" w:rsidR="00811335" w:rsidRPr="000F2393" w:rsidRDefault="00811335" w:rsidP="00811335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76" w:type="dxa"/>
          </w:tcPr>
          <w:p w14:paraId="5589E4AF" w14:textId="63B2BD2D" w:rsidR="00811335" w:rsidRPr="000F2393" w:rsidRDefault="000578B5" w:rsidP="00811335">
            <w:pPr>
              <w:tabs>
                <w:tab w:val="clear" w:pos="454"/>
                <w:tab w:val="left" w:pos="400"/>
                <w:tab w:val="decimal" w:pos="644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616FD98" w14:textId="77777777" w:rsidR="00811335" w:rsidRPr="000F2393" w:rsidRDefault="00811335" w:rsidP="00811335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8" w:type="dxa"/>
          </w:tcPr>
          <w:p w14:paraId="5B0B78E6" w14:textId="58205402" w:rsidR="00811335" w:rsidRPr="000F2393" w:rsidRDefault="000578B5" w:rsidP="00811335">
            <w:pPr>
              <w:tabs>
                <w:tab w:val="decimal" w:pos="647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5" w:type="dxa"/>
          </w:tcPr>
          <w:p w14:paraId="6229F0BC" w14:textId="77777777" w:rsidR="00811335" w:rsidRPr="000F2393" w:rsidRDefault="00811335" w:rsidP="0081133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1" w:type="dxa"/>
          </w:tcPr>
          <w:p w14:paraId="7E054CB0" w14:textId="386B38DF" w:rsidR="00811335" w:rsidRDefault="000578B5" w:rsidP="0051678B">
            <w:pPr>
              <w:tabs>
                <w:tab w:val="clear" w:pos="454"/>
                <w:tab w:val="clear" w:pos="680"/>
                <w:tab w:val="clear" w:pos="907"/>
                <w:tab w:val="left" w:pos="0"/>
                <w:tab w:val="left" w:pos="462"/>
                <w:tab w:val="decimal" w:pos="552"/>
              </w:tabs>
              <w:spacing w:line="240" w:lineRule="auto"/>
              <w:ind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578B5">
              <w:rPr>
                <w:rFonts w:ascii="Angsana New" w:hAnsi="Angsana New" w:cs="Angsana New"/>
                <w:sz w:val="26"/>
                <w:szCs w:val="26"/>
              </w:rPr>
              <w:t>(23,863)</w:t>
            </w:r>
          </w:p>
        </w:tc>
      </w:tr>
      <w:tr w:rsidR="001025FD" w:rsidRPr="000F2393" w14:paraId="1AF27892" w14:textId="77777777" w:rsidTr="003F0EFB">
        <w:tc>
          <w:tcPr>
            <w:tcW w:w="2790" w:type="dxa"/>
          </w:tcPr>
          <w:p w14:paraId="7DE14E8F" w14:textId="38DC1289" w:rsidR="001025FD" w:rsidRDefault="001025FD" w:rsidP="001025FD">
            <w:pPr>
              <w:spacing w:line="240" w:lineRule="auto"/>
              <w:ind w:right="-2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51123">
              <w:rPr>
                <w:rFonts w:ascii="Angsana New" w:hAnsi="Angsana New" w:cs="Angsana New" w:hint="cs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080" w:type="dxa"/>
          </w:tcPr>
          <w:p w14:paraId="478FD097" w14:textId="67F48812" w:rsidR="001025FD" w:rsidRPr="00DB47CF" w:rsidRDefault="00C53F17" w:rsidP="00DB47CF">
            <w:pPr>
              <w:pStyle w:val="acctfourfigures"/>
              <w:spacing w:line="240" w:lineRule="atLeast"/>
              <w:ind w:left="-79"/>
              <w:rPr>
                <w:rFonts w:ascii="Angsana New" w:hAnsi="Angsana New" w:cs="Angsana New"/>
                <w:sz w:val="26"/>
                <w:szCs w:val="26"/>
              </w:rPr>
            </w:pPr>
            <w:r w:rsidRPr="00C53F17">
              <w:rPr>
                <w:rFonts w:ascii="Angsana New" w:hAnsi="Angsana New" w:cs="Angsana New"/>
                <w:sz w:val="26"/>
                <w:szCs w:val="26"/>
              </w:rPr>
              <w:t>(21,249)</w:t>
            </w:r>
          </w:p>
        </w:tc>
        <w:tc>
          <w:tcPr>
            <w:tcW w:w="270" w:type="dxa"/>
          </w:tcPr>
          <w:p w14:paraId="73420872" w14:textId="77777777" w:rsidR="001025FD" w:rsidRPr="000F2393" w:rsidRDefault="001025FD" w:rsidP="001025F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74AE437" w14:textId="7906D530" w:rsidR="001025FD" w:rsidRDefault="009A3BBF" w:rsidP="00DB47CF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79"/>
              <w:rPr>
                <w:rFonts w:ascii="Angsana New" w:hAnsi="Angsana New" w:cs="Angsana New"/>
                <w:sz w:val="26"/>
                <w:szCs w:val="26"/>
              </w:rPr>
            </w:pPr>
            <w:r w:rsidRPr="009A3BBF">
              <w:rPr>
                <w:rFonts w:ascii="Angsana New" w:hAnsi="Angsana New" w:cs="Angsana New"/>
                <w:sz w:val="26"/>
                <w:szCs w:val="26"/>
              </w:rPr>
              <w:t xml:space="preserve">   (8,074)</w:t>
            </w:r>
          </w:p>
        </w:tc>
        <w:tc>
          <w:tcPr>
            <w:tcW w:w="238" w:type="dxa"/>
          </w:tcPr>
          <w:p w14:paraId="1F21F3EA" w14:textId="77777777" w:rsidR="001025FD" w:rsidRPr="000F2393" w:rsidDel="00D00E75" w:rsidRDefault="001025FD" w:rsidP="001025F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2" w:type="dxa"/>
          </w:tcPr>
          <w:p w14:paraId="74971AFE" w14:textId="121F3619" w:rsidR="001025FD" w:rsidRPr="000F2393" w:rsidRDefault="000578B5" w:rsidP="00DB47CF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79"/>
              <w:rPr>
                <w:rFonts w:ascii="Angsana New" w:hAnsi="Angsana New" w:cs="Angsana New"/>
                <w:sz w:val="26"/>
                <w:szCs w:val="26"/>
              </w:rPr>
            </w:pPr>
            <w:r w:rsidRPr="000578B5">
              <w:rPr>
                <w:rFonts w:ascii="Angsana New" w:hAnsi="Angsana New" w:cs="Angsana New"/>
                <w:sz w:val="26"/>
                <w:szCs w:val="26"/>
              </w:rPr>
              <w:t>(6,429)</w:t>
            </w:r>
          </w:p>
        </w:tc>
        <w:tc>
          <w:tcPr>
            <w:tcW w:w="304" w:type="dxa"/>
          </w:tcPr>
          <w:p w14:paraId="63F36AF2" w14:textId="77777777" w:rsidR="001025FD" w:rsidRPr="000F2393" w:rsidRDefault="001025FD" w:rsidP="001025FD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76" w:type="dxa"/>
          </w:tcPr>
          <w:p w14:paraId="0C5ABCAE" w14:textId="79ABFD8F" w:rsidR="001025FD" w:rsidRPr="000F2393" w:rsidRDefault="000578B5" w:rsidP="001025FD">
            <w:pPr>
              <w:tabs>
                <w:tab w:val="clear" w:pos="454"/>
                <w:tab w:val="left" w:pos="400"/>
                <w:tab w:val="decimal" w:pos="644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578B5">
              <w:rPr>
                <w:rFonts w:ascii="Angsana New" w:hAnsi="Angsana New" w:cs="Angsana New"/>
                <w:sz w:val="26"/>
                <w:szCs w:val="26"/>
              </w:rPr>
              <w:t>(8,238)</w:t>
            </w:r>
          </w:p>
        </w:tc>
        <w:tc>
          <w:tcPr>
            <w:tcW w:w="236" w:type="dxa"/>
          </w:tcPr>
          <w:p w14:paraId="10050EDE" w14:textId="77777777" w:rsidR="001025FD" w:rsidRPr="000F2393" w:rsidRDefault="001025FD" w:rsidP="001025FD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8" w:type="dxa"/>
          </w:tcPr>
          <w:p w14:paraId="2D182235" w14:textId="6B43B5E1" w:rsidR="001025FD" w:rsidRPr="000F2393" w:rsidRDefault="000578B5" w:rsidP="001025FD">
            <w:pPr>
              <w:tabs>
                <w:tab w:val="decimal" w:pos="647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5" w:type="dxa"/>
          </w:tcPr>
          <w:p w14:paraId="11E510A4" w14:textId="77777777" w:rsidR="001025FD" w:rsidRPr="000F2393" w:rsidRDefault="001025FD" w:rsidP="001025F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1" w:type="dxa"/>
          </w:tcPr>
          <w:p w14:paraId="1BBC1EB3" w14:textId="2F173A44" w:rsidR="001025FD" w:rsidRDefault="000578B5" w:rsidP="00F51123">
            <w:pPr>
              <w:tabs>
                <w:tab w:val="clear" w:pos="454"/>
                <w:tab w:val="clear" w:pos="680"/>
                <w:tab w:val="clear" w:pos="907"/>
                <w:tab w:val="left" w:pos="0"/>
                <w:tab w:val="left" w:pos="462"/>
                <w:tab w:val="decimal" w:pos="552"/>
              </w:tabs>
              <w:spacing w:line="240" w:lineRule="auto"/>
              <w:ind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578B5">
              <w:rPr>
                <w:rFonts w:ascii="Angsana New" w:hAnsi="Angsana New" w:cs="Angsana New"/>
                <w:sz w:val="26"/>
                <w:szCs w:val="26"/>
              </w:rPr>
              <w:t>(22,741)</w:t>
            </w:r>
          </w:p>
        </w:tc>
      </w:tr>
      <w:tr w:rsidR="005B6582" w:rsidRPr="000F2393" w14:paraId="017AED6C" w14:textId="77777777" w:rsidTr="00DB47CF">
        <w:trPr>
          <w:trHeight w:val="155"/>
        </w:trPr>
        <w:tc>
          <w:tcPr>
            <w:tcW w:w="2790" w:type="dxa"/>
          </w:tcPr>
          <w:p w14:paraId="239EFF2C" w14:textId="4008CDB3" w:rsidR="005B6582" w:rsidRPr="000F2393" w:rsidRDefault="005B6582" w:rsidP="005B6582">
            <w:pPr>
              <w:spacing w:line="240" w:lineRule="auto"/>
              <w:ind w:right="-24"/>
              <w:rPr>
                <w:rFonts w:ascii="Angsana New" w:hAnsi="Angsana New" w:cs="Angsana New"/>
                <w:sz w:val="26"/>
                <w:szCs w:val="26"/>
              </w:rPr>
            </w:pPr>
            <w:r w:rsidRPr="000F2393">
              <w:rPr>
                <w:rFonts w:ascii="Angsana New" w:hAnsi="Angsana New" w:cs="Angsana New"/>
                <w:sz w:val="26"/>
                <w:szCs w:val="26"/>
                <w:cs/>
              </w:rPr>
              <w:t>เงินกู้ยืมจากสถาบันการเงิน</w:t>
            </w:r>
            <w:r w:rsidRPr="000F2393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D89466D" w14:textId="3308D3AB" w:rsidR="005B6582" w:rsidRPr="00DB47CF" w:rsidRDefault="00C53F17" w:rsidP="00DB47CF">
            <w:pPr>
              <w:pStyle w:val="acctfourfigures"/>
              <w:spacing w:line="240" w:lineRule="atLeast"/>
              <w:ind w:left="-79"/>
              <w:rPr>
                <w:rFonts w:ascii="Angsana New" w:hAnsi="Angsana New" w:cs="Angsana New"/>
                <w:sz w:val="26"/>
                <w:szCs w:val="26"/>
              </w:rPr>
            </w:pPr>
            <w:r w:rsidRPr="00C53F17">
              <w:rPr>
                <w:rFonts w:ascii="Angsana New" w:hAnsi="Angsana New" w:cs="Angsana New"/>
                <w:sz w:val="26"/>
                <w:szCs w:val="26"/>
              </w:rPr>
              <w:t>(700,000)</w:t>
            </w:r>
          </w:p>
        </w:tc>
        <w:tc>
          <w:tcPr>
            <w:tcW w:w="270" w:type="dxa"/>
          </w:tcPr>
          <w:p w14:paraId="465FC4D9" w14:textId="77777777" w:rsidR="005B6582" w:rsidRPr="000F2393" w:rsidRDefault="005B6582" w:rsidP="005B658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9634C2B" w14:textId="1254683B" w:rsidR="005B6582" w:rsidRPr="000F2393" w:rsidDel="00D00E75" w:rsidRDefault="00C53F17" w:rsidP="00DB47CF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79"/>
              <w:rPr>
                <w:rFonts w:ascii="Angsana New" w:hAnsi="Angsana New" w:cs="Angsana New"/>
                <w:sz w:val="26"/>
                <w:szCs w:val="26"/>
              </w:rPr>
            </w:pPr>
            <w:r w:rsidRPr="00C53F17">
              <w:rPr>
                <w:rFonts w:ascii="Angsana New" w:hAnsi="Angsana New" w:cs="Angsana New"/>
                <w:sz w:val="26"/>
                <w:szCs w:val="26"/>
              </w:rPr>
              <w:t>(710,725)</w:t>
            </w:r>
          </w:p>
        </w:tc>
        <w:tc>
          <w:tcPr>
            <w:tcW w:w="238" w:type="dxa"/>
          </w:tcPr>
          <w:p w14:paraId="216E0356" w14:textId="77777777" w:rsidR="005B6582" w:rsidRPr="000F2393" w:rsidDel="00D00E75" w:rsidRDefault="005B6582" w:rsidP="005B658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2" w:type="dxa"/>
            <w:tcBorders>
              <w:bottom w:val="single" w:sz="4" w:space="0" w:color="auto"/>
            </w:tcBorders>
          </w:tcPr>
          <w:p w14:paraId="765D45D9" w14:textId="526B246A" w:rsidR="005B6582" w:rsidRPr="000F2393" w:rsidRDefault="000578B5" w:rsidP="005B6582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304" w:type="dxa"/>
          </w:tcPr>
          <w:p w14:paraId="734D7C55" w14:textId="77777777" w:rsidR="005B6582" w:rsidRPr="000F2393" w:rsidRDefault="005B6582" w:rsidP="005B6582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</w:tcPr>
          <w:p w14:paraId="02E31E86" w14:textId="562B495D" w:rsidR="005B6582" w:rsidRPr="000F2393" w:rsidRDefault="000578B5" w:rsidP="005B6582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E169C2C" w14:textId="77777777" w:rsidR="005B6582" w:rsidRPr="000F2393" w:rsidRDefault="005B6582" w:rsidP="005B6582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8" w:type="dxa"/>
            <w:tcBorders>
              <w:bottom w:val="single" w:sz="4" w:space="0" w:color="auto"/>
            </w:tcBorders>
          </w:tcPr>
          <w:p w14:paraId="4A0BA386" w14:textId="1FA55AD2" w:rsidR="005B6582" w:rsidRPr="000F2393" w:rsidRDefault="000578B5" w:rsidP="005B6582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5" w:type="dxa"/>
          </w:tcPr>
          <w:p w14:paraId="3B8D2A04" w14:textId="77777777" w:rsidR="005B6582" w:rsidRPr="000F2393" w:rsidRDefault="005B6582" w:rsidP="005B658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1" w:type="dxa"/>
            <w:tcBorders>
              <w:bottom w:val="single" w:sz="4" w:space="0" w:color="auto"/>
            </w:tcBorders>
          </w:tcPr>
          <w:p w14:paraId="33C0AB5D" w14:textId="45CE3949" w:rsidR="005B6582" w:rsidRPr="000F2393" w:rsidRDefault="000578B5" w:rsidP="000578B5">
            <w:pPr>
              <w:tabs>
                <w:tab w:val="clear" w:pos="680"/>
                <w:tab w:val="clear" w:pos="907"/>
                <w:tab w:val="left" w:pos="0"/>
                <w:tab w:val="decimal" w:pos="552"/>
              </w:tabs>
              <w:spacing w:line="240" w:lineRule="auto"/>
              <w:ind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578B5">
              <w:rPr>
                <w:rFonts w:ascii="Angsana New" w:hAnsi="Angsana New" w:cs="Angsana New"/>
                <w:sz w:val="26"/>
                <w:szCs w:val="26"/>
              </w:rPr>
              <w:t>(710,725)</w:t>
            </w:r>
          </w:p>
        </w:tc>
      </w:tr>
      <w:tr w:rsidR="005B6582" w:rsidRPr="000F2393" w14:paraId="733E12FE" w14:textId="77777777" w:rsidTr="003F0EFB">
        <w:tc>
          <w:tcPr>
            <w:tcW w:w="2790" w:type="dxa"/>
          </w:tcPr>
          <w:p w14:paraId="63F30B85" w14:textId="77777777" w:rsidR="005B6582" w:rsidRPr="000F2393" w:rsidRDefault="005B6582" w:rsidP="005B6582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E0DCB80" w14:textId="594F0E0A" w:rsidR="005B6582" w:rsidRPr="00DB47CF" w:rsidRDefault="00C53F17" w:rsidP="00DB47CF">
            <w:pPr>
              <w:pStyle w:val="acctfourfigures"/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53F17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 (917,638)</w:t>
            </w:r>
          </w:p>
        </w:tc>
        <w:tc>
          <w:tcPr>
            <w:tcW w:w="270" w:type="dxa"/>
          </w:tcPr>
          <w:p w14:paraId="7244DF2A" w14:textId="77777777" w:rsidR="005B6582" w:rsidRPr="000F2393" w:rsidRDefault="005B6582" w:rsidP="005B658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7323D3A" w14:textId="22BAEEC1" w:rsidR="005B6582" w:rsidRPr="00DB47CF" w:rsidDel="00D00E75" w:rsidRDefault="003B68F8" w:rsidP="00DB47CF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B68F8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 (915,188)</w:t>
            </w:r>
          </w:p>
        </w:tc>
        <w:tc>
          <w:tcPr>
            <w:tcW w:w="238" w:type="dxa"/>
          </w:tcPr>
          <w:p w14:paraId="3D63B45C" w14:textId="77777777" w:rsidR="005B6582" w:rsidRPr="000F2393" w:rsidDel="00D00E75" w:rsidRDefault="005B6582" w:rsidP="005B6582">
            <w:pPr>
              <w:tabs>
                <w:tab w:val="clear" w:pos="680"/>
                <w:tab w:val="decimal" w:pos="683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752" w:type="dxa"/>
            <w:tcBorders>
              <w:top w:val="single" w:sz="4" w:space="0" w:color="auto"/>
              <w:bottom w:val="double" w:sz="4" w:space="0" w:color="auto"/>
            </w:tcBorders>
          </w:tcPr>
          <w:p w14:paraId="350B028B" w14:textId="049B9F7F" w:rsidR="005B6582" w:rsidRPr="00C6285A" w:rsidRDefault="000578B5" w:rsidP="00DB47CF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578B5">
              <w:rPr>
                <w:rFonts w:ascii="Angsana New" w:hAnsi="Angsana New" w:cs="Angsana New"/>
                <w:b/>
                <w:bCs/>
                <w:sz w:val="26"/>
                <w:szCs w:val="26"/>
              </w:rPr>
              <w:t>(6,429)</w:t>
            </w:r>
          </w:p>
        </w:tc>
        <w:tc>
          <w:tcPr>
            <w:tcW w:w="304" w:type="dxa"/>
          </w:tcPr>
          <w:p w14:paraId="026D4F2A" w14:textId="77777777" w:rsidR="005B6582" w:rsidRPr="000F2393" w:rsidRDefault="005B6582" w:rsidP="005B6582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double" w:sz="4" w:space="0" w:color="auto"/>
            </w:tcBorders>
          </w:tcPr>
          <w:p w14:paraId="3682A85E" w14:textId="7983AC87" w:rsidR="005B6582" w:rsidRPr="000F2393" w:rsidRDefault="000578B5" w:rsidP="005B6582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578B5">
              <w:rPr>
                <w:rFonts w:ascii="Angsana New" w:hAnsi="Angsana New" w:cs="Angsana New"/>
                <w:b/>
                <w:bCs/>
                <w:sz w:val="26"/>
                <w:szCs w:val="26"/>
              </w:rPr>
              <w:t>(8,238)</w:t>
            </w:r>
          </w:p>
        </w:tc>
        <w:tc>
          <w:tcPr>
            <w:tcW w:w="236" w:type="dxa"/>
          </w:tcPr>
          <w:p w14:paraId="4D81FB23" w14:textId="77777777" w:rsidR="005B6582" w:rsidRPr="000F2393" w:rsidRDefault="005B6582" w:rsidP="005B6582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68" w:type="dxa"/>
            <w:tcBorders>
              <w:top w:val="single" w:sz="4" w:space="0" w:color="auto"/>
              <w:bottom w:val="double" w:sz="4" w:space="0" w:color="auto"/>
            </w:tcBorders>
          </w:tcPr>
          <w:p w14:paraId="0E8C4828" w14:textId="2599FB4A" w:rsidR="005B6582" w:rsidRPr="000F2393" w:rsidRDefault="000578B5" w:rsidP="005B6582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5" w:type="dxa"/>
          </w:tcPr>
          <w:p w14:paraId="36B8E339" w14:textId="77777777" w:rsidR="005B6582" w:rsidRPr="000F2393" w:rsidRDefault="005B6582" w:rsidP="005B658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double" w:sz="4" w:space="0" w:color="auto"/>
            </w:tcBorders>
          </w:tcPr>
          <w:p w14:paraId="6DF1E07D" w14:textId="327820F3" w:rsidR="005B6582" w:rsidRPr="000578B5" w:rsidRDefault="000578B5" w:rsidP="000578B5">
            <w:pPr>
              <w:tabs>
                <w:tab w:val="clear" w:pos="680"/>
                <w:tab w:val="clear" w:pos="907"/>
                <w:tab w:val="left" w:pos="0"/>
                <w:tab w:val="decimal" w:pos="552"/>
              </w:tabs>
              <w:spacing w:line="240" w:lineRule="auto"/>
              <w:ind w:right="-1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578B5">
              <w:rPr>
                <w:rFonts w:ascii="Angsana New" w:hAnsi="Angsana New" w:cs="Angsana New"/>
                <w:b/>
                <w:bCs/>
                <w:sz w:val="26"/>
                <w:szCs w:val="26"/>
              </w:rPr>
              <w:t>(929,855)</w:t>
            </w:r>
          </w:p>
        </w:tc>
      </w:tr>
      <w:tr w:rsidR="005B6582" w:rsidRPr="000F2393" w14:paraId="3212033D" w14:textId="77777777" w:rsidTr="003F0EFB">
        <w:tc>
          <w:tcPr>
            <w:tcW w:w="2790" w:type="dxa"/>
          </w:tcPr>
          <w:p w14:paraId="2F6B9695" w14:textId="77777777" w:rsidR="005B6582" w:rsidRPr="003F0EFB" w:rsidRDefault="005B6582" w:rsidP="005B6582">
            <w:pPr>
              <w:spacing w:line="240" w:lineRule="auto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4D7C92CB" w14:textId="77777777" w:rsidR="005B6582" w:rsidRPr="003F0EFB" w:rsidRDefault="005B6582" w:rsidP="005B658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3F184638" w14:textId="77777777" w:rsidR="005B6582" w:rsidRPr="003F0EFB" w:rsidRDefault="005B6582" w:rsidP="005B658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214AAF55" w14:textId="77777777" w:rsidR="005B6582" w:rsidRPr="00DB47CF" w:rsidRDefault="005B6582" w:rsidP="00DB47CF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8" w:type="dxa"/>
          </w:tcPr>
          <w:p w14:paraId="49351350" w14:textId="77777777" w:rsidR="005B6582" w:rsidRPr="003F0EFB" w:rsidRDefault="005B6582" w:rsidP="005B658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752" w:type="dxa"/>
            <w:tcBorders>
              <w:top w:val="double" w:sz="4" w:space="0" w:color="auto"/>
            </w:tcBorders>
          </w:tcPr>
          <w:p w14:paraId="1432D030" w14:textId="77777777" w:rsidR="005B6582" w:rsidRPr="003F0EFB" w:rsidRDefault="005B6582" w:rsidP="005B658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304" w:type="dxa"/>
          </w:tcPr>
          <w:p w14:paraId="7C697908" w14:textId="77777777" w:rsidR="005B6582" w:rsidRPr="003F0EFB" w:rsidRDefault="005B6582" w:rsidP="005B658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double" w:sz="4" w:space="0" w:color="auto"/>
            </w:tcBorders>
          </w:tcPr>
          <w:p w14:paraId="75551F90" w14:textId="77777777" w:rsidR="005B6582" w:rsidRPr="003F0EFB" w:rsidRDefault="005B6582" w:rsidP="005B658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5DA8DAA9" w14:textId="77777777" w:rsidR="005B6582" w:rsidRPr="003F0EFB" w:rsidRDefault="005B6582" w:rsidP="005B658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double" w:sz="4" w:space="0" w:color="auto"/>
            </w:tcBorders>
          </w:tcPr>
          <w:p w14:paraId="31D96F45" w14:textId="77777777" w:rsidR="005B6582" w:rsidRPr="003F0EFB" w:rsidRDefault="005B6582" w:rsidP="005B658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45" w:type="dxa"/>
          </w:tcPr>
          <w:p w14:paraId="7D8E76CA" w14:textId="77777777" w:rsidR="005B6582" w:rsidRPr="003F0EFB" w:rsidRDefault="005B6582" w:rsidP="005B658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double" w:sz="4" w:space="0" w:color="auto"/>
            </w:tcBorders>
          </w:tcPr>
          <w:p w14:paraId="5D702395" w14:textId="77777777" w:rsidR="005B6582" w:rsidRPr="003F0EFB" w:rsidRDefault="005B6582" w:rsidP="005B658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</w:tr>
      <w:tr w:rsidR="005B6582" w:rsidRPr="000F2393" w14:paraId="58BD8B6B" w14:textId="77777777" w:rsidTr="003F0EFB">
        <w:tc>
          <w:tcPr>
            <w:tcW w:w="2790" w:type="dxa"/>
          </w:tcPr>
          <w:p w14:paraId="78131B84" w14:textId="522CA5EC" w:rsidR="005B6582" w:rsidRPr="000F2393" w:rsidRDefault="005B6582" w:rsidP="005B6582">
            <w:pPr>
              <w:spacing w:line="240" w:lineRule="auto"/>
              <w:ind w:left="73" w:right="-108" w:hanging="73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0F2393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หนี้สินทางการ</w:t>
            </w:r>
            <w:r w:rsidR="007D15E4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>เงิน</w:t>
            </w:r>
            <w:r w:rsidRPr="000F2393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ที่</w:t>
            </w:r>
            <w:r w:rsidRPr="000F2393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>เป็น</w:t>
            </w:r>
            <w:r w:rsidRPr="000F2393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อนุพันธ์</w:t>
            </w:r>
          </w:p>
        </w:tc>
        <w:tc>
          <w:tcPr>
            <w:tcW w:w="1080" w:type="dxa"/>
          </w:tcPr>
          <w:p w14:paraId="1013876C" w14:textId="77777777" w:rsidR="005B6582" w:rsidRPr="000F2393" w:rsidRDefault="005B6582" w:rsidP="005B658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83F066F" w14:textId="77777777" w:rsidR="005B6582" w:rsidRPr="000F2393" w:rsidRDefault="005B6582" w:rsidP="005B658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highlight w:val="cyan"/>
              </w:rPr>
            </w:pPr>
          </w:p>
        </w:tc>
        <w:tc>
          <w:tcPr>
            <w:tcW w:w="1170" w:type="dxa"/>
          </w:tcPr>
          <w:p w14:paraId="04E6C61E" w14:textId="77777777" w:rsidR="005B6582" w:rsidRPr="00DB47CF" w:rsidRDefault="005B6582" w:rsidP="00DB47CF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8" w:type="dxa"/>
          </w:tcPr>
          <w:p w14:paraId="244B0EB1" w14:textId="77777777" w:rsidR="005B6582" w:rsidRPr="000F2393" w:rsidRDefault="005B6582" w:rsidP="005B658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highlight w:val="cyan"/>
              </w:rPr>
            </w:pPr>
          </w:p>
        </w:tc>
        <w:tc>
          <w:tcPr>
            <w:tcW w:w="752" w:type="dxa"/>
          </w:tcPr>
          <w:p w14:paraId="6E7F7311" w14:textId="77777777" w:rsidR="005B6582" w:rsidRPr="000F2393" w:rsidRDefault="005B6582" w:rsidP="005B658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highlight w:val="cyan"/>
              </w:rPr>
            </w:pPr>
          </w:p>
        </w:tc>
        <w:tc>
          <w:tcPr>
            <w:tcW w:w="304" w:type="dxa"/>
          </w:tcPr>
          <w:p w14:paraId="2A6E3A0E" w14:textId="77777777" w:rsidR="005B6582" w:rsidRPr="000F2393" w:rsidRDefault="005B6582" w:rsidP="005B658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highlight w:val="cyan"/>
              </w:rPr>
            </w:pPr>
          </w:p>
        </w:tc>
        <w:tc>
          <w:tcPr>
            <w:tcW w:w="776" w:type="dxa"/>
          </w:tcPr>
          <w:p w14:paraId="61B5EDB2" w14:textId="77777777" w:rsidR="005B6582" w:rsidRPr="000F2393" w:rsidRDefault="005B6582" w:rsidP="005B658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highlight w:val="cyan"/>
              </w:rPr>
            </w:pPr>
          </w:p>
        </w:tc>
        <w:tc>
          <w:tcPr>
            <w:tcW w:w="236" w:type="dxa"/>
          </w:tcPr>
          <w:p w14:paraId="1B6CB1DD" w14:textId="77777777" w:rsidR="005B6582" w:rsidRPr="000F2393" w:rsidRDefault="005B6582" w:rsidP="005B658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highlight w:val="cyan"/>
              </w:rPr>
            </w:pPr>
          </w:p>
        </w:tc>
        <w:tc>
          <w:tcPr>
            <w:tcW w:w="568" w:type="dxa"/>
          </w:tcPr>
          <w:p w14:paraId="33F029DA" w14:textId="77777777" w:rsidR="005B6582" w:rsidRPr="000F2393" w:rsidRDefault="005B6582" w:rsidP="005B658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highlight w:val="cyan"/>
              </w:rPr>
            </w:pPr>
          </w:p>
        </w:tc>
        <w:tc>
          <w:tcPr>
            <w:tcW w:w="245" w:type="dxa"/>
          </w:tcPr>
          <w:p w14:paraId="1F825D60" w14:textId="77777777" w:rsidR="005B6582" w:rsidRPr="000F2393" w:rsidRDefault="005B6582" w:rsidP="005B658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highlight w:val="cyan"/>
              </w:rPr>
            </w:pPr>
          </w:p>
        </w:tc>
        <w:tc>
          <w:tcPr>
            <w:tcW w:w="1021" w:type="dxa"/>
          </w:tcPr>
          <w:p w14:paraId="6744E2CC" w14:textId="77777777" w:rsidR="005B6582" w:rsidRPr="000F2393" w:rsidRDefault="005B6582" w:rsidP="005B658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highlight w:val="cyan"/>
              </w:rPr>
            </w:pPr>
          </w:p>
        </w:tc>
      </w:tr>
      <w:tr w:rsidR="00B914A6" w:rsidRPr="000F2393" w14:paraId="66FFADF3" w14:textId="77777777" w:rsidTr="003F0EFB">
        <w:tc>
          <w:tcPr>
            <w:tcW w:w="2790" w:type="dxa"/>
          </w:tcPr>
          <w:p w14:paraId="4B707E99" w14:textId="29CAA500" w:rsidR="00B914A6" w:rsidRPr="003F0EFB" w:rsidRDefault="00B914A6" w:rsidP="00B914A6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F0EFB">
              <w:rPr>
                <w:rFonts w:ascii="Angsana New" w:hAnsi="Angsana New" w:cs="Angsana New" w:hint="cs"/>
                <w:sz w:val="26"/>
                <w:szCs w:val="26"/>
                <w:cs/>
              </w:rPr>
              <w:t>สัญญาซื้อขายทองแดงล่วงหน้า</w:t>
            </w:r>
          </w:p>
        </w:tc>
        <w:tc>
          <w:tcPr>
            <w:tcW w:w="1080" w:type="dxa"/>
          </w:tcPr>
          <w:p w14:paraId="35B58867" w14:textId="77777777" w:rsidR="00B914A6" w:rsidRDefault="00B914A6" w:rsidP="00B914A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03EA293" w14:textId="77777777" w:rsidR="00B914A6" w:rsidRPr="000F2393" w:rsidRDefault="00B914A6" w:rsidP="00B914A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DEF9BFF" w14:textId="77777777" w:rsidR="00B914A6" w:rsidRDefault="00B914A6" w:rsidP="00DB47CF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8" w:type="dxa"/>
          </w:tcPr>
          <w:p w14:paraId="7C40611F" w14:textId="77777777" w:rsidR="00B914A6" w:rsidRPr="000F2393" w:rsidRDefault="00B914A6" w:rsidP="00B914A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2" w:type="dxa"/>
          </w:tcPr>
          <w:p w14:paraId="4CDADA26" w14:textId="77777777" w:rsidR="00B914A6" w:rsidRPr="000F2393" w:rsidRDefault="00B914A6" w:rsidP="00B914A6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4" w:type="dxa"/>
          </w:tcPr>
          <w:p w14:paraId="02EFAF43" w14:textId="77777777" w:rsidR="00B914A6" w:rsidRPr="000F2393" w:rsidRDefault="00B914A6" w:rsidP="00B914A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76" w:type="dxa"/>
          </w:tcPr>
          <w:p w14:paraId="40234D72" w14:textId="77777777" w:rsidR="00B914A6" w:rsidRPr="000F2393" w:rsidRDefault="00B914A6" w:rsidP="00B914A6">
            <w:pPr>
              <w:tabs>
                <w:tab w:val="clear" w:pos="454"/>
                <w:tab w:val="left" w:pos="400"/>
                <w:tab w:val="decimal" w:pos="644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55ED96C" w14:textId="77777777" w:rsidR="00B914A6" w:rsidRPr="000F2393" w:rsidRDefault="00B914A6" w:rsidP="00B914A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8" w:type="dxa"/>
          </w:tcPr>
          <w:p w14:paraId="42C7C7E5" w14:textId="77777777" w:rsidR="00B914A6" w:rsidRPr="000F2393" w:rsidRDefault="00B914A6" w:rsidP="00B914A6">
            <w:pPr>
              <w:tabs>
                <w:tab w:val="decimal" w:pos="647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5" w:type="dxa"/>
          </w:tcPr>
          <w:p w14:paraId="054C76DC" w14:textId="77777777" w:rsidR="00B914A6" w:rsidRPr="000F2393" w:rsidRDefault="00B914A6" w:rsidP="00B914A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1" w:type="dxa"/>
          </w:tcPr>
          <w:p w14:paraId="61788127" w14:textId="77777777" w:rsidR="00B914A6" w:rsidRDefault="00B914A6" w:rsidP="00B914A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578B5" w:rsidRPr="000F2393" w14:paraId="406DB0BF" w14:textId="77777777" w:rsidTr="003F0EFB">
        <w:tc>
          <w:tcPr>
            <w:tcW w:w="2790" w:type="dxa"/>
          </w:tcPr>
          <w:p w14:paraId="309FDF48" w14:textId="0B834BBD" w:rsidR="000578B5" w:rsidRPr="000F2393" w:rsidRDefault="000578B5" w:rsidP="000578B5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ที่ใช้ในการป้องกันความเสี่ยง</w:t>
            </w:r>
          </w:p>
        </w:tc>
        <w:tc>
          <w:tcPr>
            <w:tcW w:w="1080" w:type="dxa"/>
          </w:tcPr>
          <w:p w14:paraId="00459E02" w14:textId="461469A4" w:rsidR="000578B5" w:rsidRDefault="000578B5" w:rsidP="000578B5">
            <w:pPr>
              <w:pStyle w:val="acctfourfigures"/>
              <w:spacing w:line="240" w:lineRule="atLeast"/>
              <w:ind w:left="-79"/>
              <w:rPr>
                <w:rFonts w:ascii="Angsana New" w:hAnsi="Angsana New" w:cs="Angsana New"/>
                <w:sz w:val="26"/>
                <w:szCs w:val="26"/>
              </w:rPr>
            </w:pPr>
            <w:r w:rsidRPr="000578B5">
              <w:rPr>
                <w:rFonts w:ascii="Angsana New" w:hAnsi="Angsana New" w:cs="Angsana New"/>
                <w:sz w:val="26"/>
                <w:szCs w:val="26"/>
              </w:rPr>
              <w:t>(69,373)</w:t>
            </w:r>
          </w:p>
        </w:tc>
        <w:tc>
          <w:tcPr>
            <w:tcW w:w="270" w:type="dxa"/>
          </w:tcPr>
          <w:p w14:paraId="09CB65D5" w14:textId="77777777" w:rsidR="000578B5" w:rsidRPr="000F2393" w:rsidRDefault="000578B5" w:rsidP="000578B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B0E4B36" w14:textId="1FEC332B" w:rsidR="000578B5" w:rsidRPr="000F2393" w:rsidRDefault="000578B5" w:rsidP="000578B5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79"/>
              <w:rPr>
                <w:rFonts w:ascii="Angsana New" w:hAnsi="Angsana New" w:cs="Angsana New"/>
                <w:sz w:val="26"/>
                <w:szCs w:val="26"/>
              </w:rPr>
            </w:pPr>
            <w:r w:rsidRPr="000578B5">
              <w:rPr>
                <w:rFonts w:ascii="Angsana New" w:hAnsi="Angsana New" w:cs="Angsana New"/>
                <w:sz w:val="26"/>
                <w:szCs w:val="26"/>
              </w:rPr>
              <w:t>1,599</w:t>
            </w:r>
          </w:p>
        </w:tc>
        <w:tc>
          <w:tcPr>
            <w:tcW w:w="238" w:type="dxa"/>
          </w:tcPr>
          <w:p w14:paraId="4E682CA0" w14:textId="77777777" w:rsidR="000578B5" w:rsidRPr="000F2393" w:rsidRDefault="000578B5" w:rsidP="000578B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2" w:type="dxa"/>
          </w:tcPr>
          <w:p w14:paraId="0D84D4C3" w14:textId="6529C2B0" w:rsidR="000578B5" w:rsidRPr="000F2393" w:rsidRDefault="000578B5" w:rsidP="000578B5">
            <w:pPr>
              <w:tabs>
                <w:tab w:val="clear" w:pos="227"/>
                <w:tab w:val="left" w:pos="371"/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304" w:type="dxa"/>
          </w:tcPr>
          <w:p w14:paraId="3BE30020" w14:textId="77777777" w:rsidR="000578B5" w:rsidRPr="000F2393" w:rsidRDefault="000578B5" w:rsidP="000578B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76" w:type="dxa"/>
          </w:tcPr>
          <w:p w14:paraId="0E88A9D0" w14:textId="45AEB376" w:rsidR="000578B5" w:rsidRPr="000F2393" w:rsidRDefault="000578B5" w:rsidP="000578B5">
            <w:pPr>
              <w:tabs>
                <w:tab w:val="clear" w:pos="227"/>
                <w:tab w:val="left" w:pos="371"/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BE75067" w14:textId="6B51BA5E" w:rsidR="000578B5" w:rsidRPr="000F2393" w:rsidRDefault="000578B5" w:rsidP="000578B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8" w:type="dxa"/>
          </w:tcPr>
          <w:p w14:paraId="64044FF7" w14:textId="7DC077F5" w:rsidR="000578B5" w:rsidRPr="000F2393" w:rsidRDefault="000578B5" w:rsidP="000578B5">
            <w:pPr>
              <w:tabs>
                <w:tab w:val="decimal" w:pos="647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5" w:type="dxa"/>
          </w:tcPr>
          <w:p w14:paraId="147C9AB0" w14:textId="77777777" w:rsidR="000578B5" w:rsidRPr="000F2393" w:rsidRDefault="000578B5" w:rsidP="000578B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1" w:type="dxa"/>
          </w:tcPr>
          <w:p w14:paraId="0B471141" w14:textId="18FCADB2" w:rsidR="000578B5" w:rsidRPr="000F2393" w:rsidRDefault="000578B5" w:rsidP="000578B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578B5">
              <w:rPr>
                <w:rFonts w:ascii="Angsana New" w:hAnsi="Angsana New" w:cs="Angsana New"/>
                <w:sz w:val="26"/>
                <w:szCs w:val="26"/>
              </w:rPr>
              <w:t xml:space="preserve">       1,599</w:t>
            </w:r>
          </w:p>
        </w:tc>
      </w:tr>
      <w:tr w:rsidR="000578B5" w:rsidRPr="000F2393" w14:paraId="60257DD1" w14:textId="77777777" w:rsidTr="003F0EFB">
        <w:tc>
          <w:tcPr>
            <w:tcW w:w="2790" w:type="dxa"/>
          </w:tcPr>
          <w:p w14:paraId="0FE851B0" w14:textId="063829F9" w:rsidR="000578B5" w:rsidRPr="000F2393" w:rsidRDefault="000578B5" w:rsidP="000578B5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6"/>
                <w:szCs w:val="26"/>
              </w:rPr>
            </w:pPr>
            <w:r w:rsidRPr="000F2393">
              <w:rPr>
                <w:rFonts w:ascii="Angsana New" w:hAnsi="Angsana New" w:cs="Angsana New" w:hint="cs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  <w:r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0F2393">
              <w:rPr>
                <w:rFonts w:ascii="Angsana New" w:hAnsi="Angsana New" w:cs="Angsana New" w:hint="cs"/>
                <w:sz w:val="26"/>
                <w:szCs w:val="26"/>
                <w:cs/>
              </w:rPr>
              <w:t>ใช้ในการป้องกันความเสี่ยง</w:t>
            </w:r>
          </w:p>
        </w:tc>
        <w:tc>
          <w:tcPr>
            <w:tcW w:w="1080" w:type="dxa"/>
          </w:tcPr>
          <w:p w14:paraId="0D91AD02" w14:textId="77777777" w:rsidR="000578B5" w:rsidRDefault="000578B5" w:rsidP="000578B5">
            <w:pPr>
              <w:pStyle w:val="acctfourfigures"/>
              <w:spacing w:line="240" w:lineRule="atLeast"/>
              <w:ind w:left="-79"/>
              <w:rPr>
                <w:rFonts w:ascii="Angsana New" w:hAnsi="Angsana New" w:cs="Angsana New"/>
                <w:sz w:val="26"/>
                <w:szCs w:val="26"/>
              </w:rPr>
            </w:pPr>
          </w:p>
          <w:p w14:paraId="5E92904C" w14:textId="1AC4DE52" w:rsidR="000578B5" w:rsidRPr="000578B5" w:rsidRDefault="000578B5" w:rsidP="000578B5">
            <w:pPr>
              <w:pStyle w:val="acctfourfigures"/>
              <w:spacing w:line="240" w:lineRule="atLeast"/>
              <w:ind w:left="-79"/>
              <w:rPr>
                <w:rFonts w:ascii="Angsana New" w:hAnsi="Angsana New" w:cs="Angsana New"/>
                <w:sz w:val="26"/>
                <w:szCs w:val="26"/>
              </w:rPr>
            </w:pPr>
            <w:r w:rsidRPr="000578B5">
              <w:rPr>
                <w:rFonts w:ascii="Angsana New" w:hAnsi="Angsana New" w:cs="Angsana New"/>
                <w:sz w:val="26"/>
                <w:szCs w:val="26"/>
              </w:rPr>
              <w:t>(4,936)</w:t>
            </w:r>
          </w:p>
        </w:tc>
        <w:tc>
          <w:tcPr>
            <w:tcW w:w="270" w:type="dxa"/>
          </w:tcPr>
          <w:p w14:paraId="37B698C3" w14:textId="77777777" w:rsidR="000578B5" w:rsidRPr="000F2393" w:rsidRDefault="000578B5" w:rsidP="000578B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30F52EB" w14:textId="7234DED9" w:rsidR="000578B5" w:rsidRPr="000578B5" w:rsidRDefault="000578B5" w:rsidP="000578B5">
            <w:pPr>
              <w:pStyle w:val="acctfourfigures"/>
              <w:tabs>
                <w:tab w:val="clear" w:pos="765"/>
                <w:tab w:val="decimal" w:pos="608"/>
              </w:tabs>
              <w:spacing w:line="240" w:lineRule="atLeast"/>
              <w:ind w:lef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8" w:type="dxa"/>
          </w:tcPr>
          <w:p w14:paraId="2DECF8A9" w14:textId="77777777" w:rsidR="000578B5" w:rsidRPr="000F2393" w:rsidRDefault="000578B5" w:rsidP="000578B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2" w:type="dxa"/>
          </w:tcPr>
          <w:p w14:paraId="770C2576" w14:textId="414AEB62" w:rsidR="000578B5" w:rsidRPr="00520474" w:rsidRDefault="000578B5" w:rsidP="000578B5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4" w:type="dxa"/>
          </w:tcPr>
          <w:p w14:paraId="2806174E" w14:textId="77777777" w:rsidR="000578B5" w:rsidRPr="000F2393" w:rsidRDefault="000578B5" w:rsidP="000578B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76" w:type="dxa"/>
          </w:tcPr>
          <w:p w14:paraId="0CB8D37F" w14:textId="6B6FF65B" w:rsidR="000578B5" w:rsidRPr="00520474" w:rsidRDefault="000578B5" w:rsidP="000578B5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9965F8B" w14:textId="77777777" w:rsidR="000578B5" w:rsidRPr="000F2393" w:rsidRDefault="000578B5" w:rsidP="000578B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8" w:type="dxa"/>
          </w:tcPr>
          <w:p w14:paraId="08DC1803" w14:textId="0B62E175" w:rsidR="000578B5" w:rsidRPr="00520474" w:rsidRDefault="000578B5" w:rsidP="000578B5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5" w:type="dxa"/>
          </w:tcPr>
          <w:p w14:paraId="7E91ED9F" w14:textId="77777777" w:rsidR="000578B5" w:rsidRPr="000F2393" w:rsidRDefault="000578B5" w:rsidP="000578B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1" w:type="dxa"/>
          </w:tcPr>
          <w:p w14:paraId="3F55F85A" w14:textId="09047756" w:rsidR="000578B5" w:rsidRPr="00520474" w:rsidRDefault="000578B5" w:rsidP="000578B5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578B5" w:rsidRPr="000F2393" w14:paraId="4B86088E" w14:textId="77777777" w:rsidTr="003F0EFB">
        <w:tc>
          <w:tcPr>
            <w:tcW w:w="2790" w:type="dxa"/>
          </w:tcPr>
          <w:p w14:paraId="1958B510" w14:textId="51DB26BA" w:rsidR="000578B5" w:rsidRPr="000F2393" w:rsidRDefault="000578B5" w:rsidP="000578B5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393">
              <w:rPr>
                <w:rFonts w:ascii="Angsana New" w:hAnsi="Angsana New" w:cs="Angsana New"/>
                <w:sz w:val="26"/>
                <w:szCs w:val="26"/>
              </w:rPr>
              <w:t xml:space="preserve">- </w:t>
            </w:r>
            <w:r w:rsidRPr="000F2393">
              <w:rPr>
                <w:rFonts w:ascii="Angsana New" w:hAnsi="Angsana New" w:cs="Angsana New" w:hint="cs"/>
                <w:sz w:val="26"/>
                <w:szCs w:val="26"/>
                <w:cs/>
              </w:rPr>
              <w:t>กระแสเงินสดออก</w:t>
            </w:r>
          </w:p>
        </w:tc>
        <w:tc>
          <w:tcPr>
            <w:tcW w:w="1080" w:type="dxa"/>
          </w:tcPr>
          <w:p w14:paraId="7B26DD22" w14:textId="162D7BDD" w:rsidR="000578B5" w:rsidRPr="000F2393" w:rsidRDefault="000578B5" w:rsidP="000578B5">
            <w:pPr>
              <w:pStyle w:val="acctfourfigures"/>
              <w:tabs>
                <w:tab w:val="clear" w:pos="765"/>
                <w:tab w:val="decimal" w:pos="608"/>
              </w:tabs>
              <w:spacing w:line="240" w:lineRule="atLeast"/>
              <w:ind w:lef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CFE55A5" w14:textId="77777777" w:rsidR="000578B5" w:rsidRPr="000F2393" w:rsidRDefault="000578B5" w:rsidP="000578B5">
            <w:pPr>
              <w:tabs>
                <w:tab w:val="clear" w:pos="227"/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4284AD2" w14:textId="7074650D" w:rsidR="000578B5" w:rsidRPr="000F2393" w:rsidRDefault="009A3BBF" w:rsidP="000578B5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0578B5" w:rsidRPr="000578B5">
              <w:rPr>
                <w:rFonts w:ascii="Angsana New" w:hAnsi="Angsana New" w:cs="Angsana New"/>
                <w:sz w:val="26"/>
                <w:szCs w:val="26"/>
              </w:rPr>
              <w:t>226,268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38" w:type="dxa"/>
          </w:tcPr>
          <w:p w14:paraId="78CB36BF" w14:textId="77777777" w:rsidR="000578B5" w:rsidRPr="000F2393" w:rsidRDefault="000578B5" w:rsidP="000578B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2" w:type="dxa"/>
          </w:tcPr>
          <w:p w14:paraId="27004323" w14:textId="4F5E975D" w:rsidR="000578B5" w:rsidRPr="000F2393" w:rsidRDefault="000578B5" w:rsidP="000578B5">
            <w:pPr>
              <w:tabs>
                <w:tab w:val="clear" w:pos="227"/>
                <w:tab w:val="left" w:pos="371"/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304" w:type="dxa"/>
          </w:tcPr>
          <w:p w14:paraId="501C5208" w14:textId="77777777" w:rsidR="000578B5" w:rsidRPr="000F2393" w:rsidRDefault="000578B5" w:rsidP="000578B5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76" w:type="dxa"/>
          </w:tcPr>
          <w:p w14:paraId="6983DF36" w14:textId="3B2E1F83" w:rsidR="000578B5" w:rsidRPr="000F2393" w:rsidRDefault="000578B5" w:rsidP="000578B5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3170073" w14:textId="77777777" w:rsidR="000578B5" w:rsidRPr="000F2393" w:rsidRDefault="000578B5" w:rsidP="000578B5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8" w:type="dxa"/>
          </w:tcPr>
          <w:p w14:paraId="2478E97C" w14:textId="100F4BF5" w:rsidR="000578B5" w:rsidRPr="000F2393" w:rsidRDefault="000578B5" w:rsidP="000578B5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5" w:type="dxa"/>
          </w:tcPr>
          <w:p w14:paraId="4DA20C3F" w14:textId="77777777" w:rsidR="000578B5" w:rsidRPr="000F2393" w:rsidRDefault="000578B5" w:rsidP="000578B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1" w:type="dxa"/>
          </w:tcPr>
          <w:p w14:paraId="5CBCA154" w14:textId="6FC1943F" w:rsidR="000578B5" w:rsidRPr="000F2393" w:rsidRDefault="009A3BBF" w:rsidP="000578B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0578B5" w:rsidRPr="000578B5">
              <w:rPr>
                <w:rFonts w:ascii="Angsana New" w:hAnsi="Angsana New" w:cs="Angsana New"/>
                <w:sz w:val="26"/>
                <w:szCs w:val="26"/>
              </w:rPr>
              <w:t>226,268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0578B5" w:rsidRPr="000F2393" w14:paraId="6BB11686" w14:textId="77777777" w:rsidTr="00DB47CF">
        <w:trPr>
          <w:trHeight w:val="164"/>
        </w:trPr>
        <w:tc>
          <w:tcPr>
            <w:tcW w:w="2790" w:type="dxa"/>
          </w:tcPr>
          <w:p w14:paraId="7002FEC8" w14:textId="6E796DE6" w:rsidR="000578B5" w:rsidRPr="000F2393" w:rsidRDefault="000578B5" w:rsidP="000578B5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6"/>
                <w:szCs w:val="26"/>
              </w:rPr>
            </w:pPr>
            <w:r w:rsidRPr="000F2393">
              <w:rPr>
                <w:rFonts w:ascii="Angsana New" w:hAnsi="Angsana New" w:cs="Angsana New"/>
                <w:sz w:val="26"/>
                <w:szCs w:val="26"/>
              </w:rPr>
              <w:t xml:space="preserve">- </w:t>
            </w:r>
            <w:r w:rsidRPr="000F2393">
              <w:rPr>
                <w:rFonts w:ascii="Angsana New" w:hAnsi="Angsana New" w:cs="Angsana New" w:hint="cs"/>
                <w:sz w:val="26"/>
                <w:szCs w:val="26"/>
                <w:cs/>
              </w:rPr>
              <w:t>กระแสเงินสดเข้า</w:t>
            </w:r>
          </w:p>
        </w:tc>
        <w:tc>
          <w:tcPr>
            <w:tcW w:w="1080" w:type="dxa"/>
          </w:tcPr>
          <w:p w14:paraId="3DF53EA2" w14:textId="69F596A3" w:rsidR="000578B5" w:rsidRPr="000F2393" w:rsidRDefault="000578B5" w:rsidP="000578B5">
            <w:pPr>
              <w:pStyle w:val="acctfourfigures"/>
              <w:tabs>
                <w:tab w:val="clear" w:pos="765"/>
                <w:tab w:val="decimal" w:pos="608"/>
              </w:tabs>
              <w:spacing w:line="240" w:lineRule="atLeast"/>
              <w:ind w:lef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470AFFC" w14:textId="77777777" w:rsidR="000578B5" w:rsidRPr="000F2393" w:rsidRDefault="000578B5" w:rsidP="000578B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21C15EF" w14:textId="2BA146E6" w:rsidR="000578B5" w:rsidRPr="000F2393" w:rsidRDefault="000578B5" w:rsidP="000578B5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79"/>
              <w:rPr>
                <w:rFonts w:ascii="Angsana New" w:hAnsi="Angsana New" w:cs="Angsana New"/>
                <w:sz w:val="26"/>
                <w:szCs w:val="26"/>
              </w:rPr>
            </w:pPr>
            <w:r w:rsidRPr="000578B5">
              <w:rPr>
                <w:rFonts w:ascii="Angsana New" w:hAnsi="Angsana New" w:cs="Angsana New"/>
                <w:sz w:val="26"/>
                <w:szCs w:val="26"/>
              </w:rPr>
              <w:t>225,133</w:t>
            </w:r>
          </w:p>
        </w:tc>
        <w:tc>
          <w:tcPr>
            <w:tcW w:w="238" w:type="dxa"/>
          </w:tcPr>
          <w:p w14:paraId="3A82654A" w14:textId="77777777" w:rsidR="000578B5" w:rsidRPr="000F2393" w:rsidRDefault="000578B5" w:rsidP="000578B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2" w:type="dxa"/>
          </w:tcPr>
          <w:p w14:paraId="37749E47" w14:textId="7AE1A97E" w:rsidR="000578B5" w:rsidRPr="000F2393" w:rsidRDefault="000578B5" w:rsidP="000578B5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304" w:type="dxa"/>
          </w:tcPr>
          <w:p w14:paraId="0FE8CDD5" w14:textId="77777777" w:rsidR="000578B5" w:rsidRPr="000F2393" w:rsidRDefault="000578B5" w:rsidP="000578B5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76" w:type="dxa"/>
          </w:tcPr>
          <w:p w14:paraId="712D1528" w14:textId="737BBAD4" w:rsidR="000578B5" w:rsidRPr="000F2393" w:rsidRDefault="000578B5" w:rsidP="000578B5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99182E2" w14:textId="77777777" w:rsidR="000578B5" w:rsidRPr="000F2393" w:rsidRDefault="000578B5" w:rsidP="000578B5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8" w:type="dxa"/>
          </w:tcPr>
          <w:p w14:paraId="0E5712EA" w14:textId="35E1B9F7" w:rsidR="000578B5" w:rsidRPr="000F2393" w:rsidRDefault="000578B5" w:rsidP="000578B5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5" w:type="dxa"/>
          </w:tcPr>
          <w:p w14:paraId="3D7D4352" w14:textId="77777777" w:rsidR="000578B5" w:rsidRPr="000F2393" w:rsidRDefault="000578B5" w:rsidP="000578B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1" w:type="dxa"/>
          </w:tcPr>
          <w:p w14:paraId="098C6FFE" w14:textId="4A0A9DC3" w:rsidR="000578B5" w:rsidRPr="00BE47D2" w:rsidRDefault="000578B5" w:rsidP="000578B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578B5">
              <w:rPr>
                <w:rFonts w:ascii="Angsana New" w:hAnsi="Angsana New" w:cs="Angsana New"/>
                <w:sz w:val="26"/>
                <w:szCs w:val="26"/>
              </w:rPr>
              <w:t>225,133</w:t>
            </w:r>
          </w:p>
        </w:tc>
      </w:tr>
      <w:tr w:rsidR="000578B5" w:rsidRPr="000F2393" w14:paraId="37159421" w14:textId="77777777" w:rsidTr="003F0EFB">
        <w:tc>
          <w:tcPr>
            <w:tcW w:w="2790" w:type="dxa"/>
          </w:tcPr>
          <w:p w14:paraId="4414F7A5" w14:textId="77777777" w:rsidR="000578B5" w:rsidRPr="000F2393" w:rsidRDefault="000578B5" w:rsidP="000578B5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6"/>
                <w:szCs w:val="26"/>
                <w:highlight w:val="cyan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36D6003" w14:textId="47385E7E" w:rsidR="000578B5" w:rsidRPr="00DB47CF" w:rsidRDefault="000578B5" w:rsidP="000578B5">
            <w:pPr>
              <w:pStyle w:val="acctfourfigures"/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(74,309)</w:t>
            </w:r>
          </w:p>
        </w:tc>
        <w:tc>
          <w:tcPr>
            <w:tcW w:w="270" w:type="dxa"/>
          </w:tcPr>
          <w:p w14:paraId="46094295" w14:textId="77777777" w:rsidR="000578B5" w:rsidRPr="000F2393" w:rsidRDefault="000578B5" w:rsidP="000578B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C4C32C1" w14:textId="46C02DA0" w:rsidR="000578B5" w:rsidRPr="00DB47CF" w:rsidDel="00D00E75" w:rsidRDefault="009A3BBF" w:rsidP="000578B5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A3BBF">
              <w:rPr>
                <w:rFonts w:ascii="Angsana New" w:hAnsi="Angsana New" w:cs="Angsana New"/>
                <w:b/>
                <w:bCs/>
                <w:sz w:val="26"/>
                <w:szCs w:val="26"/>
              </w:rPr>
              <w:t>464</w:t>
            </w:r>
          </w:p>
        </w:tc>
        <w:tc>
          <w:tcPr>
            <w:tcW w:w="238" w:type="dxa"/>
          </w:tcPr>
          <w:p w14:paraId="42441425" w14:textId="77777777" w:rsidR="000578B5" w:rsidRPr="000F2393" w:rsidDel="00D00E75" w:rsidRDefault="000578B5" w:rsidP="000578B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752" w:type="dxa"/>
            <w:tcBorders>
              <w:top w:val="single" w:sz="4" w:space="0" w:color="auto"/>
              <w:bottom w:val="double" w:sz="4" w:space="0" w:color="auto"/>
            </w:tcBorders>
          </w:tcPr>
          <w:p w14:paraId="48C596FF" w14:textId="1C1D9EB7" w:rsidR="000578B5" w:rsidRPr="000F2393" w:rsidRDefault="000578B5" w:rsidP="000578B5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304" w:type="dxa"/>
          </w:tcPr>
          <w:p w14:paraId="5F3EA062" w14:textId="77777777" w:rsidR="000578B5" w:rsidRPr="000F2393" w:rsidRDefault="000578B5" w:rsidP="000578B5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double" w:sz="4" w:space="0" w:color="auto"/>
            </w:tcBorders>
          </w:tcPr>
          <w:p w14:paraId="009BB116" w14:textId="375E9F35" w:rsidR="000578B5" w:rsidRPr="000F2393" w:rsidRDefault="000578B5" w:rsidP="000578B5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FE55887" w14:textId="77777777" w:rsidR="000578B5" w:rsidRPr="000F2393" w:rsidRDefault="000578B5" w:rsidP="000578B5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68" w:type="dxa"/>
            <w:tcBorders>
              <w:top w:val="single" w:sz="4" w:space="0" w:color="auto"/>
              <w:bottom w:val="double" w:sz="4" w:space="0" w:color="auto"/>
            </w:tcBorders>
          </w:tcPr>
          <w:p w14:paraId="4C823472" w14:textId="440E8E18" w:rsidR="000578B5" w:rsidRPr="000F2393" w:rsidRDefault="000578B5" w:rsidP="000578B5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5" w:type="dxa"/>
          </w:tcPr>
          <w:p w14:paraId="3A22D31B" w14:textId="77777777" w:rsidR="000578B5" w:rsidRPr="000F2393" w:rsidRDefault="000578B5" w:rsidP="000578B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double" w:sz="4" w:space="0" w:color="auto"/>
            </w:tcBorders>
          </w:tcPr>
          <w:p w14:paraId="6509768B" w14:textId="5E966D69" w:rsidR="000578B5" w:rsidRPr="005469C7" w:rsidRDefault="009A3BBF" w:rsidP="005469C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A3BBF">
              <w:rPr>
                <w:rFonts w:ascii="Angsana New" w:hAnsi="Angsana New" w:cs="Angsana New"/>
                <w:b/>
                <w:bCs/>
                <w:sz w:val="26"/>
                <w:szCs w:val="26"/>
              </w:rPr>
              <w:t>464</w:t>
            </w:r>
          </w:p>
        </w:tc>
      </w:tr>
    </w:tbl>
    <w:p w14:paraId="4A586415" w14:textId="52CCA564" w:rsidR="0087296F" w:rsidRDefault="0087296F" w:rsidP="00D77856">
      <w:pPr>
        <w:pStyle w:val="FSBlank"/>
        <w:spacing w:line="240" w:lineRule="auto"/>
        <w:rPr>
          <w:sz w:val="30"/>
          <w:szCs w:val="30"/>
        </w:rPr>
      </w:pPr>
    </w:p>
    <w:p w14:paraId="0FF1C778" w14:textId="0AE67399" w:rsidR="00B56D8C" w:rsidRDefault="00B56D8C" w:rsidP="00D77856">
      <w:pPr>
        <w:pStyle w:val="FSBlank"/>
        <w:spacing w:line="240" w:lineRule="auto"/>
        <w:rPr>
          <w:sz w:val="30"/>
          <w:szCs w:val="30"/>
        </w:rPr>
      </w:pPr>
    </w:p>
    <w:p w14:paraId="45ED612A" w14:textId="3EB56505" w:rsidR="005154F5" w:rsidRDefault="005154F5" w:rsidP="00D77856">
      <w:pPr>
        <w:pStyle w:val="FSBlank"/>
        <w:spacing w:line="240" w:lineRule="auto"/>
        <w:rPr>
          <w:sz w:val="30"/>
          <w:szCs w:val="30"/>
        </w:rPr>
      </w:pPr>
    </w:p>
    <w:p w14:paraId="4FF145B6" w14:textId="760C293C" w:rsidR="005154F5" w:rsidRDefault="005154F5" w:rsidP="00D77856">
      <w:pPr>
        <w:pStyle w:val="FSBlank"/>
        <w:spacing w:line="240" w:lineRule="auto"/>
        <w:rPr>
          <w:sz w:val="30"/>
          <w:szCs w:val="30"/>
        </w:rPr>
      </w:pPr>
    </w:p>
    <w:p w14:paraId="4B96E5FF" w14:textId="77024392" w:rsidR="005154F5" w:rsidRDefault="005154F5" w:rsidP="00D77856">
      <w:pPr>
        <w:pStyle w:val="FSBlank"/>
        <w:spacing w:line="240" w:lineRule="auto"/>
        <w:rPr>
          <w:sz w:val="30"/>
          <w:szCs w:val="30"/>
        </w:rPr>
      </w:pPr>
    </w:p>
    <w:p w14:paraId="2CE7335F" w14:textId="77777777" w:rsidR="005154F5" w:rsidRDefault="005154F5" w:rsidP="00D77856">
      <w:pPr>
        <w:pStyle w:val="FSBlank"/>
        <w:spacing w:line="240" w:lineRule="auto"/>
        <w:rPr>
          <w:sz w:val="30"/>
          <w:szCs w:val="30"/>
        </w:rPr>
      </w:pPr>
    </w:p>
    <w:p w14:paraId="03E35434" w14:textId="4321F840" w:rsidR="00B56D8C" w:rsidRDefault="00B56D8C" w:rsidP="00D77856">
      <w:pPr>
        <w:pStyle w:val="FSBlank"/>
        <w:spacing w:line="240" w:lineRule="auto"/>
        <w:rPr>
          <w:sz w:val="30"/>
          <w:szCs w:val="30"/>
        </w:rPr>
      </w:pPr>
    </w:p>
    <w:p w14:paraId="093D9348" w14:textId="3ECF07CE" w:rsidR="00B56D8C" w:rsidRDefault="00B56D8C" w:rsidP="00D77856">
      <w:pPr>
        <w:pStyle w:val="FSBlank"/>
        <w:spacing w:line="240" w:lineRule="auto"/>
        <w:rPr>
          <w:sz w:val="30"/>
          <w:szCs w:val="30"/>
        </w:rPr>
      </w:pPr>
    </w:p>
    <w:p w14:paraId="276B48D9" w14:textId="59D66C98" w:rsidR="00DB43B9" w:rsidRDefault="00DB43B9" w:rsidP="00D77856">
      <w:pPr>
        <w:pStyle w:val="FSBlank"/>
        <w:spacing w:line="240" w:lineRule="auto"/>
        <w:rPr>
          <w:sz w:val="30"/>
          <w:szCs w:val="30"/>
        </w:rPr>
      </w:pPr>
    </w:p>
    <w:p w14:paraId="1210F32A" w14:textId="2F4D53F9" w:rsidR="00DB43B9" w:rsidRDefault="00DB43B9" w:rsidP="00D77856">
      <w:pPr>
        <w:pStyle w:val="FSBlank"/>
        <w:spacing w:line="240" w:lineRule="auto"/>
        <w:rPr>
          <w:sz w:val="30"/>
          <w:szCs w:val="30"/>
        </w:rPr>
      </w:pPr>
    </w:p>
    <w:p w14:paraId="449B3666" w14:textId="1182B0B6" w:rsidR="00DB43B9" w:rsidRDefault="00DB43B9" w:rsidP="00D77856">
      <w:pPr>
        <w:pStyle w:val="FSBlank"/>
        <w:spacing w:line="240" w:lineRule="auto"/>
        <w:rPr>
          <w:sz w:val="30"/>
          <w:szCs w:val="30"/>
        </w:rPr>
      </w:pPr>
    </w:p>
    <w:p w14:paraId="5DC1FECC" w14:textId="7658B94A" w:rsidR="00DB43B9" w:rsidRDefault="00DB43B9" w:rsidP="00D77856">
      <w:pPr>
        <w:pStyle w:val="FSBlank"/>
        <w:spacing w:line="240" w:lineRule="auto"/>
        <w:rPr>
          <w:sz w:val="30"/>
          <w:szCs w:val="30"/>
        </w:rPr>
      </w:pPr>
    </w:p>
    <w:tbl>
      <w:tblPr>
        <w:tblStyle w:val="TableGrid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0"/>
        <w:gridCol w:w="1080"/>
        <w:gridCol w:w="270"/>
        <w:gridCol w:w="1170"/>
        <w:gridCol w:w="238"/>
        <w:gridCol w:w="752"/>
        <w:gridCol w:w="304"/>
        <w:gridCol w:w="776"/>
        <w:gridCol w:w="236"/>
        <w:gridCol w:w="568"/>
        <w:gridCol w:w="245"/>
        <w:gridCol w:w="1021"/>
      </w:tblGrid>
      <w:tr w:rsidR="00DB43B9" w:rsidRPr="000F2393" w14:paraId="39D410D4" w14:textId="77777777" w:rsidTr="006D6235">
        <w:trPr>
          <w:tblHeader/>
        </w:trPr>
        <w:tc>
          <w:tcPr>
            <w:tcW w:w="2790" w:type="dxa"/>
          </w:tcPr>
          <w:p w14:paraId="5CCF3C0B" w14:textId="77777777" w:rsidR="00DB43B9" w:rsidRPr="000F2393" w:rsidRDefault="00DB43B9" w:rsidP="006D6235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6660" w:type="dxa"/>
            <w:gridSpan w:val="11"/>
          </w:tcPr>
          <w:p w14:paraId="153F5607" w14:textId="77777777" w:rsidR="00DB43B9" w:rsidRPr="000F2393" w:rsidRDefault="00DB43B9" w:rsidP="006D6235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393">
              <w:rPr>
                <w:rFonts w:ascii="Angsana New" w:hAnsi="Angsana New" w:cs="Angsana New" w:hint="cs"/>
                <w:sz w:val="26"/>
                <w:szCs w:val="26"/>
                <w:cs/>
              </w:rPr>
              <w:t>กระแสเงินสดตามสัญญา</w:t>
            </w:r>
          </w:p>
        </w:tc>
      </w:tr>
      <w:tr w:rsidR="00DB43B9" w:rsidRPr="000F2393" w14:paraId="6B2AF211" w14:textId="77777777" w:rsidTr="006D6235">
        <w:trPr>
          <w:trHeight w:val="821"/>
          <w:tblHeader/>
        </w:trPr>
        <w:tc>
          <w:tcPr>
            <w:tcW w:w="2790" w:type="dxa"/>
            <w:vAlign w:val="bottom"/>
          </w:tcPr>
          <w:p w14:paraId="17965708" w14:textId="77777777" w:rsidR="00DB43B9" w:rsidRPr="000F2393" w:rsidRDefault="00DB43B9" w:rsidP="006D6235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0F2393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31</w:t>
            </w:r>
            <w:r w:rsidRPr="000F2393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0F2393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2565</w:t>
            </w:r>
          </w:p>
        </w:tc>
        <w:tc>
          <w:tcPr>
            <w:tcW w:w="1080" w:type="dxa"/>
            <w:vAlign w:val="bottom"/>
          </w:tcPr>
          <w:p w14:paraId="7D95825A" w14:textId="77777777" w:rsidR="00DB43B9" w:rsidRPr="000F2393" w:rsidRDefault="00DB43B9" w:rsidP="006D6235">
            <w:pPr>
              <w:spacing w:line="240" w:lineRule="auto"/>
              <w:ind w:left="-112" w:right="-10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393">
              <w:rPr>
                <w:rFonts w:ascii="Angsana New" w:hAnsi="Angsana New" w:cs="Angsana New"/>
                <w:sz w:val="26"/>
                <w:szCs w:val="26"/>
                <w:cs/>
              </w:rPr>
              <w:t>มูลค่า</w:t>
            </w:r>
          </w:p>
          <w:p w14:paraId="6BB6BC97" w14:textId="77777777" w:rsidR="00DB43B9" w:rsidRPr="000F2393" w:rsidRDefault="00DB43B9" w:rsidP="006D6235">
            <w:pPr>
              <w:spacing w:line="240" w:lineRule="auto"/>
              <w:ind w:left="-112" w:right="-10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393">
              <w:rPr>
                <w:rFonts w:ascii="Angsana New" w:hAnsi="Angsana New" w:cs="Angsana New"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270" w:type="dxa"/>
            <w:vAlign w:val="bottom"/>
          </w:tcPr>
          <w:p w14:paraId="5C6DDD79" w14:textId="77777777" w:rsidR="00DB43B9" w:rsidRPr="000F2393" w:rsidRDefault="00DB43B9" w:rsidP="006D6235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DD64518" w14:textId="77777777" w:rsidR="00DB43B9" w:rsidRPr="000F2393" w:rsidRDefault="00DB43B9" w:rsidP="006D6235">
            <w:pPr>
              <w:spacing w:line="240" w:lineRule="auto"/>
              <w:ind w:left="-26" w:right="-1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393">
              <w:rPr>
                <w:rFonts w:ascii="Angsana New" w:hAnsi="Angsana New" w:cs="Angsana New"/>
                <w:sz w:val="26"/>
                <w:szCs w:val="26"/>
                <w:cs/>
              </w:rPr>
              <w:t xml:space="preserve">ภายใน </w:t>
            </w:r>
            <w:r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0F2393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0F2393">
              <w:rPr>
                <w:rFonts w:ascii="Angsana New" w:hAnsi="Angsana New" w:cs="Angsana New"/>
                <w:sz w:val="26"/>
                <w:szCs w:val="26"/>
                <w:cs/>
              </w:rPr>
              <w:t>ปีหรือน้อยกว่า</w:t>
            </w:r>
          </w:p>
        </w:tc>
        <w:tc>
          <w:tcPr>
            <w:tcW w:w="238" w:type="dxa"/>
            <w:vAlign w:val="bottom"/>
          </w:tcPr>
          <w:p w14:paraId="20259744" w14:textId="77777777" w:rsidR="00DB43B9" w:rsidRPr="000F2393" w:rsidRDefault="00DB43B9" w:rsidP="006D6235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2" w:type="dxa"/>
            <w:vAlign w:val="bottom"/>
          </w:tcPr>
          <w:p w14:paraId="5D28D4C2" w14:textId="77777777" w:rsidR="00DB43B9" w:rsidRDefault="00DB43B9" w:rsidP="006D6235">
            <w:pPr>
              <w:spacing w:line="240" w:lineRule="auto"/>
              <w:ind w:left="-110" w:right="-11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393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มากกว่า </w:t>
            </w:r>
          </w:p>
          <w:p w14:paraId="0276F424" w14:textId="77777777" w:rsidR="00DB43B9" w:rsidRPr="000F2393" w:rsidRDefault="00DB43B9" w:rsidP="006D6235">
            <w:pPr>
              <w:spacing w:line="240" w:lineRule="auto"/>
              <w:ind w:left="-110" w:right="-11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0F2393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0F2393">
              <w:rPr>
                <w:rFonts w:ascii="Angsana New" w:hAnsi="Angsana New" w:cs="Angsana New"/>
                <w:sz w:val="26"/>
                <w:szCs w:val="26"/>
                <w:cs/>
              </w:rPr>
              <w:t xml:space="preserve">ปี แต่ไม่เกิน </w:t>
            </w:r>
            <w:r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0F2393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0F2393">
              <w:rPr>
                <w:rFonts w:ascii="Angsana New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304" w:type="dxa"/>
            <w:vAlign w:val="bottom"/>
          </w:tcPr>
          <w:p w14:paraId="2880BE81" w14:textId="77777777" w:rsidR="00DB43B9" w:rsidRPr="000F2393" w:rsidRDefault="00DB43B9" w:rsidP="006D6235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76" w:type="dxa"/>
            <w:vAlign w:val="bottom"/>
          </w:tcPr>
          <w:p w14:paraId="6E1921E5" w14:textId="77777777" w:rsidR="00DB43B9" w:rsidRDefault="00DB43B9" w:rsidP="006D6235">
            <w:pPr>
              <w:spacing w:line="240" w:lineRule="auto"/>
              <w:ind w:left="-70" w:right="-11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393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มากกว่า </w:t>
            </w:r>
          </w:p>
          <w:p w14:paraId="55364686" w14:textId="77777777" w:rsidR="00DB43B9" w:rsidRPr="000F2393" w:rsidRDefault="00DB43B9" w:rsidP="006D6235">
            <w:pPr>
              <w:spacing w:line="240" w:lineRule="auto"/>
              <w:ind w:left="-70" w:right="-11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0F2393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0F2393">
              <w:rPr>
                <w:rFonts w:ascii="Angsana New" w:hAnsi="Angsana New" w:cs="Angsana New"/>
                <w:sz w:val="26"/>
                <w:szCs w:val="26"/>
                <w:cs/>
              </w:rPr>
              <w:t xml:space="preserve">ปี แต่ไม่เกิน </w:t>
            </w: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Pr="000F2393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0F2393">
              <w:rPr>
                <w:rFonts w:ascii="Angsana New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1E3C7818" w14:textId="77777777" w:rsidR="00DB43B9" w:rsidRPr="000F2393" w:rsidRDefault="00DB43B9" w:rsidP="006D6235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8" w:type="dxa"/>
            <w:vAlign w:val="bottom"/>
          </w:tcPr>
          <w:p w14:paraId="10D7FC66" w14:textId="77777777" w:rsidR="00DB43B9" w:rsidRPr="000F2393" w:rsidRDefault="00DB43B9" w:rsidP="006D6235">
            <w:pPr>
              <w:spacing w:line="240" w:lineRule="auto"/>
              <w:ind w:left="-100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393">
              <w:rPr>
                <w:rFonts w:ascii="Angsana New" w:hAnsi="Angsana New" w:cs="Angsana New"/>
                <w:sz w:val="26"/>
                <w:szCs w:val="26"/>
                <w:cs/>
              </w:rPr>
              <w:t>มากกว่า</w:t>
            </w: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Pr="000F2393">
              <w:rPr>
                <w:rFonts w:ascii="Angsana New" w:hAnsi="Angsana New" w:cs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45" w:type="dxa"/>
            <w:vAlign w:val="bottom"/>
          </w:tcPr>
          <w:p w14:paraId="48FA9A10" w14:textId="77777777" w:rsidR="00DB43B9" w:rsidRPr="000F2393" w:rsidRDefault="00DB43B9" w:rsidP="006D6235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1" w:type="dxa"/>
            <w:vAlign w:val="bottom"/>
          </w:tcPr>
          <w:p w14:paraId="50F53CD1" w14:textId="77777777" w:rsidR="00DB43B9" w:rsidRPr="000F2393" w:rsidRDefault="00DB43B9" w:rsidP="006D6235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393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DB43B9" w:rsidRPr="000F2393" w14:paraId="6B7F22C2" w14:textId="77777777" w:rsidTr="006D6235">
        <w:trPr>
          <w:tblHeader/>
        </w:trPr>
        <w:tc>
          <w:tcPr>
            <w:tcW w:w="2790" w:type="dxa"/>
            <w:vAlign w:val="bottom"/>
          </w:tcPr>
          <w:p w14:paraId="699575B4" w14:textId="77777777" w:rsidR="00DB43B9" w:rsidRPr="000F2393" w:rsidRDefault="00DB43B9" w:rsidP="006D6235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6660" w:type="dxa"/>
            <w:gridSpan w:val="11"/>
          </w:tcPr>
          <w:p w14:paraId="25D15A3A" w14:textId="77777777" w:rsidR="00DB43B9" w:rsidRPr="000F2393" w:rsidRDefault="00DB43B9" w:rsidP="006D6235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393">
              <w:rPr>
                <w:rFonts w:ascii="Angsana New" w:hAnsi="Angsana New" w:cs="Angsana New"/>
                <w:i/>
                <w:iCs/>
                <w:sz w:val="26"/>
                <w:szCs w:val="26"/>
              </w:rPr>
              <w:t>(</w:t>
            </w:r>
            <w:r w:rsidRPr="000F2393"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  <w:t>พันบาท</w:t>
            </w:r>
            <w:r w:rsidRPr="000F2393">
              <w:rPr>
                <w:rFonts w:ascii="Angsana New" w:hAnsi="Angsana New" w:cs="Angsana New"/>
                <w:i/>
                <w:iCs/>
                <w:sz w:val="26"/>
                <w:szCs w:val="26"/>
              </w:rPr>
              <w:t>)</w:t>
            </w:r>
          </w:p>
        </w:tc>
      </w:tr>
      <w:tr w:rsidR="00DB43B9" w:rsidRPr="000F2393" w14:paraId="43BBDC08" w14:textId="77777777" w:rsidTr="006D6235">
        <w:tc>
          <w:tcPr>
            <w:tcW w:w="2790" w:type="dxa"/>
          </w:tcPr>
          <w:p w14:paraId="07655574" w14:textId="77777777" w:rsidR="00DB43B9" w:rsidRPr="000F2393" w:rsidRDefault="00DB43B9" w:rsidP="006D6235">
            <w:pPr>
              <w:spacing w:line="240" w:lineRule="auto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0F2393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หนี้สินทางการ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>เงิน</w:t>
            </w:r>
            <w:r w:rsidRPr="000F2393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ที่ไม่ใช่อนุพันธ์</w:t>
            </w:r>
          </w:p>
        </w:tc>
        <w:tc>
          <w:tcPr>
            <w:tcW w:w="1080" w:type="dxa"/>
          </w:tcPr>
          <w:p w14:paraId="558C090C" w14:textId="77777777" w:rsidR="00DB43B9" w:rsidRPr="000F2393" w:rsidRDefault="00DB43B9" w:rsidP="006D6235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843FD41" w14:textId="77777777" w:rsidR="00DB43B9" w:rsidRPr="000F2393" w:rsidRDefault="00DB43B9" w:rsidP="006D6235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63579608" w14:textId="77777777" w:rsidR="00DB43B9" w:rsidRPr="000F2393" w:rsidRDefault="00DB43B9" w:rsidP="006D6235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8" w:type="dxa"/>
          </w:tcPr>
          <w:p w14:paraId="32238EA5" w14:textId="77777777" w:rsidR="00DB43B9" w:rsidRPr="000F2393" w:rsidRDefault="00DB43B9" w:rsidP="006D6235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752" w:type="dxa"/>
          </w:tcPr>
          <w:p w14:paraId="19240C56" w14:textId="77777777" w:rsidR="00DB43B9" w:rsidRPr="000F2393" w:rsidRDefault="00DB43B9" w:rsidP="006D6235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304" w:type="dxa"/>
          </w:tcPr>
          <w:p w14:paraId="16FA0228" w14:textId="77777777" w:rsidR="00DB43B9" w:rsidRPr="000F2393" w:rsidRDefault="00DB43B9" w:rsidP="006D6235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776" w:type="dxa"/>
          </w:tcPr>
          <w:p w14:paraId="103173E1" w14:textId="77777777" w:rsidR="00DB43B9" w:rsidRPr="000F2393" w:rsidRDefault="00DB43B9" w:rsidP="006D6235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54372CD1" w14:textId="77777777" w:rsidR="00DB43B9" w:rsidRPr="000F2393" w:rsidRDefault="00DB43B9" w:rsidP="006D6235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68" w:type="dxa"/>
          </w:tcPr>
          <w:p w14:paraId="63BF42F6" w14:textId="77777777" w:rsidR="00DB43B9" w:rsidRPr="000F2393" w:rsidRDefault="00DB43B9" w:rsidP="006D6235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45" w:type="dxa"/>
          </w:tcPr>
          <w:p w14:paraId="3B78CCEE" w14:textId="77777777" w:rsidR="00DB43B9" w:rsidRPr="000F2393" w:rsidRDefault="00DB43B9" w:rsidP="006D6235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21" w:type="dxa"/>
          </w:tcPr>
          <w:p w14:paraId="245AA014" w14:textId="77777777" w:rsidR="00DB43B9" w:rsidRPr="000F2393" w:rsidRDefault="00DB43B9" w:rsidP="006D6235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DB43B9" w:rsidRPr="000F2393" w14:paraId="27CB5517" w14:textId="77777777" w:rsidTr="006D6235">
        <w:tc>
          <w:tcPr>
            <w:tcW w:w="2790" w:type="dxa"/>
          </w:tcPr>
          <w:p w14:paraId="18F504A9" w14:textId="77777777" w:rsidR="00DB43B9" w:rsidRPr="000F2393" w:rsidRDefault="00DB43B9" w:rsidP="006D6235">
            <w:pPr>
              <w:spacing w:line="240" w:lineRule="auto"/>
              <w:ind w:right="-2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393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เจ้าหนี้การค้า</w:t>
            </w:r>
            <w:r w:rsidRPr="000F2393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1080" w:type="dxa"/>
          </w:tcPr>
          <w:p w14:paraId="0AC09480" w14:textId="77777777" w:rsidR="00DB43B9" w:rsidRPr="00DB47CF" w:rsidRDefault="00DB43B9" w:rsidP="006D6235">
            <w:pPr>
              <w:pStyle w:val="acctfourfigures"/>
              <w:spacing w:line="240" w:lineRule="atLeast"/>
              <w:ind w:lef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(472,284)</w:t>
            </w:r>
          </w:p>
        </w:tc>
        <w:tc>
          <w:tcPr>
            <w:tcW w:w="270" w:type="dxa"/>
          </w:tcPr>
          <w:p w14:paraId="190DA275" w14:textId="77777777" w:rsidR="00DB43B9" w:rsidRPr="000F2393" w:rsidRDefault="00DB43B9" w:rsidP="006D623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B1E1F92" w14:textId="77777777" w:rsidR="00DB43B9" w:rsidRPr="000F2393" w:rsidDel="00D00E75" w:rsidRDefault="00DB43B9" w:rsidP="006D6235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(472,284)</w:t>
            </w:r>
          </w:p>
        </w:tc>
        <w:tc>
          <w:tcPr>
            <w:tcW w:w="238" w:type="dxa"/>
          </w:tcPr>
          <w:p w14:paraId="0DADFF4E" w14:textId="77777777" w:rsidR="00DB43B9" w:rsidRPr="000F2393" w:rsidDel="00D00E75" w:rsidRDefault="00DB43B9" w:rsidP="006D623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2" w:type="dxa"/>
          </w:tcPr>
          <w:p w14:paraId="67280FF3" w14:textId="77777777" w:rsidR="00DB43B9" w:rsidRPr="000F2393" w:rsidRDefault="00DB43B9" w:rsidP="006D6235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304" w:type="dxa"/>
          </w:tcPr>
          <w:p w14:paraId="06F8DB76" w14:textId="77777777" w:rsidR="00DB43B9" w:rsidRPr="000F2393" w:rsidRDefault="00DB43B9" w:rsidP="006D6235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76" w:type="dxa"/>
          </w:tcPr>
          <w:p w14:paraId="1407ECDA" w14:textId="77777777" w:rsidR="00DB43B9" w:rsidRPr="000F2393" w:rsidRDefault="00DB43B9" w:rsidP="006D6235">
            <w:pPr>
              <w:tabs>
                <w:tab w:val="clear" w:pos="454"/>
                <w:tab w:val="left" w:pos="400"/>
                <w:tab w:val="decimal" w:pos="644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F161667" w14:textId="77777777" w:rsidR="00DB43B9" w:rsidRPr="000F2393" w:rsidRDefault="00DB43B9" w:rsidP="006D6235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8" w:type="dxa"/>
          </w:tcPr>
          <w:p w14:paraId="5D663187" w14:textId="77777777" w:rsidR="00DB43B9" w:rsidRPr="000F2393" w:rsidRDefault="00DB43B9" w:rsidP="006D6235">
            <w:pPr>
              <w:tabs>
                <w:tab w:val="decimal" w:pos="647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5" w:type="dxa"/>
          </w:tcPr>
          <w:p w14:paraId="3486E627" w14:textId="77777777" w:rsidR="00DB43B9" w:rsidRPr="000F2393" w:rsidRDefault="00DB43B9" w:rsidP="006D623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1" w:type="dxa"/>
          </w:tcPr>
          <w:p w14:paraId="36384567" w14:textId="77777777" w:rsidR="00DB43B9" w:rsidRPr="000F2393" w:rsidRDefault="00DB43B9" w:rsidP="006D6235">
            <w:pPr>
              <w:tabs>
                <w:tab w:val="clear" w:pos="454"/>
                <w:tab w:val="clear" w:pos="680"/>
                <w:tab w:val="clear" w:pos="907"/>
                <w:tab w:val="left" w:pos="0"/>
                <w:tab w:val="left" w:pos="462"/>
                <w:tab w:val="decimal" w:pos="639"/>
              </w:tabs>
              <w:spacing w:line="240" w:lineRule="auto"/>
              <w:ind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 (472,284)</w:t>
            </w:r>
          </w:p>
        </w:tc>
      </w:tr>
      <w:tr w:rsidR="00DB43B9" w:rsidRPr="000F2393" w14:paraId="2582E6EA" w14:textId="77777777" w:rsidTr="006D6235">
        <w:tc>
          <w:tcPr>
            <w:tcW w:w="2790" w:type="dxa"/>
          </w:tcPr>
          <w:p w14:paraId="3E8C1093" w14:textId="77777777" w:rsidR="00DB43B9" w:rsidRPr="000F2393" w:rsidRDefault="00DB43B9" w:rsidP="006D6235">
            <w:pPr>
              <w:spacing w:line="240" w:lineRule="auto"/>
              <w:ind w:right="-24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080" w:type="dxa"/>
          </w:tcPr>
          <w:p w14:paraId="1E649A3E" w14:textId="77777777" w:rsidR="00DB43B9" w:rsidRPr="00DB47CF" w:rsidRDefault="00DB43B9" w:rsidP="006D6235">
            <w:pPr>
              <w:pStyle w:val="acctfourfigures"/>
              <w:spacing w:line="240" w:lineRule="atLeast"/>
              <w:ind w:lef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(53,233)</w:t>
            </w:r>
          </w:p>
        </w:tc>
        <w:tc>
          <w:tcPr>
            <w:tcW w:w="270" w:type="dxa"/>
          </w:tcPr>
          <w:p w14:paraId="147DF0E7" w14:textId="77777777" w:rsidR="00DB43B9" w:rsidRPr="000F2393" w:rsidRDefault="00DB43B9" w:rsidP="006D623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E8F801F" w14:textId="77777777" w:rsidR="00DB43B9" w:rsidRDefault="00DB43B9" w:rsidP="006D6235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(53,233)</w:t>
            </w:r>
          </w:p>
        </w:tc>
        <w:tc>
          <w:tcPr>
            <w:tcW w:w="238" w:type="dxa"/>
          </w:tcPr>
          <w:p w14:paraId="2232F390" w14:textId="77777777" w:rsidR="00DB43B9" w:rsidRPr="000F2393" w:rsidDel="00D00E75" w:rsidRDefault="00DB43B9" w:rsidP="006D623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2" w:type="dxa"/>
          </w:tcPr>
          <w:p w14:paraId="17B6AE09" w14:textId="77777777" w:rsidR="00DB43B9" w:rsidRPr="000F2393" w:rsidRDefault="00DB43B9" w:rsidP="006D6235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304" w:type="dxa"/>
          </w:tcPr>
          <w:p w14:paraId="563F5720" w14:textId="77777777" w:rsidR="00DB43B9" w:rsidRPr="000F2393" w:rsidRDefault="00DB43B9" w:rsidP="006D6235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76" w:type="dxa"/>
          </w:tcPr>
          <w:p w14:paraId="56FE47E1" w14:textId="77777777" w:rsidR="00DB43B9" w:rsidRPr="000F2393" w:rsidRDefault="00DB43B9" w:rsidP="006D6235">
            <w:pPr>
              <w:tabs>
                <w:tab w:val="clear" w:pos="454"/>
                <w:tab w:val="left" w:pos="400"/>
                <w:tab w:val="decimal" w:pos="644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4187A19" w14:textId="77777777" w:rsidR="00DB43B9" w:rsidRPr="000F2393" w:rsidRDefault="00DB43B9" w:rsidP="006D6235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8" w:type="dxa"/>
          </w:tcPr>
          <w:p w14:paraId="6A10F87B" w14:textId="77777777" w:rsidR="00DB43B9" w:rsidRPr="000F2393" w:rsidRDefault="00DB43B9" w:rsidP="006D6235">
            <w:pPr>
              <w:tabs>
                <w:tab w:val="decimal" w:pos="647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5" w:type="dxa"/>
          </w:tcPr>
          <w:p w14:paraId="28197A00" w14:textId="77777777" w:rsidR="00DB43B9" w:rsidRPr="000F2393" w:rsidRDefault="00DB43B9" w:rsidP="006D623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1" w:type="dxa"/>
          </w:tcPr>
          <w:p w14:paraId="746A1A61" w14:textId="77777777" w:rsidR="00DB43B9" w:rsidRDefault="00DB43B9" w:rsidP="006D6235">
            <w:pPr>
              <w:tabs>
                <w:tab w:val="clear" w:pos="454"/>
                <w:tab w:val="clear" w:pos="680"/>
                <w:tab w:val="clear" w:pos="907"/>
                <w:tab w:val="left" w:pos="0"/>
                <w:tab w:val="left" w:pos="462"/>
                <w:tab w:val="decimal" w:pos="552"/>
              </w:tabs>
              <w:spacing w:line="240" w:lineRule="auto"/>
              <w:ind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   (53,233)</w:t>
            </w:r>
          </w:p>
        </w:tc>
      </w:tr>
      <w:tr w:rsidR="00DB43B9" w:rsidRPr="000F2393" w14:paraId="4A2F9169" w14:textId="77777777" w:rsidTr="006D6235">
        <w:tc>
          <w:tcPr>
            <w:tcW w:w="2790" w:type="dxa"/>
          </w:tcPr>
          <w:p w14:paraId="29E1533C" w14:textId="77777777" w:rsidR="00DB43B9" w:rsidRDefault="00DB43B9" w:rsidP="006D6235">
            <w:pPr>
              <w:spacing w:line="240" w:lineRule="auto"/>
              <w:ind w:right="-2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51123">
              <w:rPr>
                <w:rFonts w:ascii="Angsana New" w:hAnsi="Angsana New" w:cs="Angsana New" w:hint="cs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080" w:type="dxa"/>
          </w:tcPr>
          <w:p w14:paraId="4442EF6D" w14:textId="77777777" w:rsidR="00DB43B9" w:rsidRPr="00DB47CF" w:rsidRDefault="00DB43B9" w:rsidP="006D6235">
            <w:pPr>
              <w:pStyle w:val="acctfourfigures"/>
              <w:spacing w:line="240" w:lineRule="atLeast"/>
              <w:ind w:lef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(13,985)</w:t>
            </w:r>
          </w:p>
        </w:tc>
        <w:tc>
          <w:tcPr>
            <w:tcW w:w="270" w:type="dxa"/>
          </w:tcPr>
          <w:p w14:paraId="56E7FF24" w14:textId="77777777" w:rsidR="00DB43B9" w:rsidRPr="000F2393" w:rsidRDefault="00DB43B9" w:rsidP="006D623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D33DA0D" w14:textId="77777777" w:rsidR="00DB43B9" w:rsidRDefault="00DB43B9" w:rsidP="006D6235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(5,336)</w:t>
            </w:r>
          </w:p>
        </w:tc>
        <w:tc>
          <w:tcPr>
            <w:tcW w:w="238" w:type="dxa"/>
          </w:tcPr>
          <w:p w14:paraId="6940F39F" w14:textId="77777777" w:rsidR="00DB43B9" w:rsidRPr="000F2393" w:rsidDel="00D00E75" w:rsidRDefault="00DB43B9" w:rsidP="006D623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2" w:type="dxa"/>
          </w:tcPr>
          <w:p w14:paraId="7BCEFEDD" w14:textId="77777777" w:rsidR="00DB43B9" w:rsidRPr="000F2393" w:rsidRDefault="00DB43B9" w:rsidP="006D6235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(4,787)</w:t>
            </w:r>
          </w:p>
        </w:tc>
        <w:tc>
          <w:tcPr>
            <w:tcW w:w="304" w:type="dxa"/>
          </w:tcPr>
          <w:p w14:paraId="4F1457E6" w14:textId="77777777" w:rsidR="00DB43B9" w:rsidRPr="000F2393" w:rsidRDefault="00DB43B9" w:rsidP="006D6235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76" w:type="dxa"/>
          </w:tcPr>
          <w:p w14:paraId="5A7CF6E2" w14:textId="77777777" w:rsidR="00DB43B9" w:rsidRPr="000F2393" w:rsidRDefault="00DB43B9" w:rsidP="006D6235">
            <w:pPr>
              <w:tabs>
                <w:tab w:val="clear" w:pos="454"/>
                <w:tab w:val="left" w:pos="400"/>
                <w:tab w:val="decimal" w:pos="644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(4,757)</w:t>
            </w:r>
          </w:p>
        </w:tc>
        <w:tc>
          <w:tcPr>
            <w:tcW w:w="236" w:type="dxa"/>
          </w:tcPr>
          <w:p w14:paraId="07181E43" w14:textId="77777777" w:rsidR="00DB43B9" w:rsidRPr="000F2393" w:rsidRDefault="00DB43B9" w:rsidP="006D6235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8" w:type="dxa"/>
          </w:tcPr>
          <w:p w14:paraId="434DA1DE" w14:textId="77777777" w:rsidR="00DB43B9" w:rsidRPr="000F2393" w:rsidRDefault="00DB43B9" w:rsidP="006D6235">
            <w:pPr>
              <w:tabs>
                <w:tab w:val="decimal" w:pos="647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5" w:type="dxa"/>
          </w:tcPr>
          <w:p w14:paraId="14479DF7" w14:textId="77777777" w:rsidR="00DB43B9" w:rsidRPr="000F2393" w:rsidRDefault="00DB43B9" w:rsidP="006D623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1" w:type="dxa"/>
          </w:tcPr>
          <w:p w14:paraId="1A83B7D1" w14:textId="77777777" w:rsidR="00DB43B9" w:rsidRDefault="00DB43B9" w:rsidP="006D6235">
            <w:pPr>
              <w:tabs>
                <w:tab w:val="clear" w:pos="454"/>
                <w:tab w:val="clear" w:pos="680"/>
                <w:tab w:val="clear" w:pos="907"/>
                <w:tab w:val="left" w:pos="0"/>
                <w:tab w:val="left" w:pos="462"/>
                <w:tab w:val="decimal" w:pos="552"/>
              </w:tabs>
              <w:spacing w:line="240" w:lineRule="auto"/>
              <w:ind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   (14,880)</w:t>
            </w:r>
          </w:p>
        </w:tc>
      </w:tr>
      <w:tr w:rsidR="00DB43B9" w:rsidRPr="000F2393" w14:paraId="4C0C90F8" w14:textId="77777777" w:rsidTr="006D6235">
        <w:trPr>
          <w:trHeight w:val="155"/>
        </w:trPr>
        <w:tc>
          <w:tcPr>
            <w:tcW w:w="2790" w:type="dxa"/>
          </w:tcPr>
          <w:p w14:paraId="1DEA43BC" w14:textId="273A92DD" w:rsidR="00DB43B9" w:rsidRPr="000F2393" w:rsidRDefault="00DB43B9" w:rsidP="006D6235">
            <w:pPr>
              <w:spacing w:line="240" w:lineRule="auto"/>
              <w:ind w:right="-24"/>
              <w:rPr>
                <w:rFonts w:ascii="Angsana New" w:hAnsi="Angsana New" w:cs="Angsana New"/>
                <w:sz w:val="26"/>
                <w:szCs w:val="26"/>
              </w:rPr>
            </w:pPr>
            <w:r w:rsidRPr="000F2393">
              <w:rPr>
                <w:rFonts w:ascii="Angsana New" w:hAnsi="Angsana New" w:cs="Angsana New"/>
                <w:sz w:val="26"/>
                <w:szCs w:val="26"/>
                <w:cs/>
              </w:rPr>
              <w:t>เงินกู้ยืมจากสถาบันการเงิน</w:t>
            </w:r>
            <w:r w:rsidRPr="000F2393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F354DED" w14:textId="77777777" w:rsidR="00DB43B9" w:rsidRPr="00DB47CF" w:rsidRDefault="00DB43B9" w:rsidP="006D6235">
            <w:pPr>
              <w:pStyle w:val="acctfourfigures"/>
              <w:spacing w:line="240" w:lineRule="atLeast"/>
              <w:ind w:lef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(615,000)</w:t>
            </w:r>
          </w:p>
        </w:tc>
        <w:tc>
          <w:tcPr>
            <w:tcW w:w="270" w:type="dxa"/>
          </w:tcPr>
          <w:p w14:paraId="7AFB53A3" w14:textId="77777777" w:rsidR="00DB43B9" w:rsidRPr="000F2393" w:rsidRDefault="00DB43B9" w:rsidP="006D623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6C48C8D" w14:textId="77777777" w:rsidR="00DB43B9" w:rsidRPr="000F2393" w:rsidDel="00D00E75" w:rsidRDefault="00DB43B9" w:rsidP="006D6235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(620,569)</w:t>
            </w:r>
          </w:p>
        </w:tc>
        <w:tc>
          <w:tcPr>
            <w:tcW w:w="238" w:type="dxa"/>
          </w:tcPr>
          <w:p w14:paraId="0D50CC47" w14:textId="77777777" w:rsidR="00DB43B9" w:rsidRPr="000F2393" w:rsidDel="00D00E75" w:rsidRDefault="00DB43B9" w:rsidP="006D623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2" w:type="dxa"/>
            <w:tcBorders>
              <w:bottom w:val="single" w:sz="4" w:space="0" w:color="auto"/>
            </w:tcBorders>
          </w:tcPr>
          <w:p w14:paraId="6FB9651B" w14:textId="77777777" w:rsidR="00DB43B9" w:rsidRPr="000F2393" w:rsidRDefault="00DB43B9" w:rsidP="006D6235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304" w:type="dxa"/>
          </w:tcPr>
          <w:p w14:paraId="3668A82F" w14:textId="77777777" w:rsidR="00DB43B9" w:rsidRPr="000F2393" w:rsidRDefault="00DB43B9" w:rsidP="006D6235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</w:tcPr>
          <w:p w14:paraId="6808D1C9" w14:textId="77777777" w:rsidR="00DB43B9" w:rsidRPr="000F2393" w:rsidRDefault="00DB43B9" w:rsidP="006D6235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5650D7F" w14:textId="77777777" w:rsidR="00DB43B9" w:rsidRPr="000F2393" w:rsidRDefault="00DB43B9" w:rsidP="006D6235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8" w:type="dxa"/>
            <w:tcBorders>
              <w:bottom w:val="single" w:sz="4" w:space="0" w:color="auto"/>
            </w:tcBorders>
          </w:tcPr>
          <w:p w14:paraId="00C3962F" w14:textId="77777777" w:rsidR="00DB43B9" w:rsidRPr="000F2393" w:rsidRDefault="00DB43B9" w:rsidP="006D6235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5" w:type="dxa"/>
          </w:tcPr>
          <w:p w14:paraId="6A6542C4" w14:textId="77777777" w:rsidR="00DB43B9" w:rsidRPr="000F2393" w:rsidRDefault="00DB43B9" w:rsidP="006D623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1" w:type="dxa"/>
            <w:tcBorders>
              <w:bottom w:val="single" w:sz="4" w:space="0" w:color="auto"/>
            </w:tcBorders>
          </w:tcPr>
          <w:p w14:paraId="49BF5429" w14:textId="77777777" w:rsidR="00DB43B9" w:rsidRPr="000F2393" w:rsidRDefault="00DB43B9" w:rsidP="006D6235">
            <w:pPr>
              <w:tabs>
                <w:tab w:val="clear" w:pos="680"/>
                <w:tab w:val="clear" w:pos="907"/>
                <w:tab w:val="left" w:pos="0"/>
                <w:tab w:val="decimal" w:pos="552"/>
                <w:tab w:val="left" w:pos="701"/>
              </w:tabs>
              <w:spacing w:line="240" w:lineRule="auto"/>
              <w:ind w:right="-1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   (620,569)</w:t>
            </w:r>
          </w:p>
        </w:tc>
      </w:tr>
      <w:tr w:rsidR="00DB43B9" w:rsidRPr="000F2393" w14:paraId="4D879C5D" w14:textId="77777777" w:rsidTr="006D6235">
        <w:tc>
          <w:tcPr>
            <w:tcW w:w="2790" w:type="dxa"/>
          </w:tcPr>
          <w:p w14:paraId="19225F66" w14:textId="77777777" w:rsidR="00DB43B9" w:rsidRPr="000F2393" w:rsidRDefault="00DB43B9" w:rsidP="006D6235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6B295B5" w14:textId="77777777" w:rsidR="00DB43B9" w:rsidRPr="00DB47CF" w:rsidRDefault="00DB43B9" w:rsidP="006D6235">
            <w:pPr>
              <w:pStyle w:val="acctfourfigures"/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(1,154,502)</w:t>
            </w:r>
          </w:p>
        </w:tc>
        <w:tc>
          <w:tcPr>
            <w:tcW w:w="270" w:type="dxa"/>
          </w:tcPr>
          <w:p w14:paraId="1C262FCD" w14:textId="77777777" w:rsidR="00DB43B9" w:rsidRPr="000F2393" w:rsidRDefault="00DB43B9" w:rsidP="006D623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004864C" w14:textId="77777777" w:rsidR="00DB43B9" w:rsidRPr="00DB47CF" w:rsidDel="00D00E75" w:rsidRDefault="00DB43B9" w:rsidP="006D6235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(1,151,422)</w:t>
            </w:r>
          </w:p>
        </w:tc>
        <w:tc>
          <w:tcPr>
            <w:tcW w:w="238" w:type="dxa"/>
          </w:tcPr>
          <w:p w14:paraId="48A0B546" w14:textId="77777777" w:rsidR="00DB43B9" w:rsidRPr="000F2393" w:rsidDel="00D00E75" w:rsidRDefault="00DB43B9" w:rsidP="006D6235">
            <w:pPr>
              <w:tabs>
                <w:tab w:val="clear" w:pos="680"/>
                <w:tab w:val="decimal" w:pos="683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752" w:type="dxa"/>
            <w:tcBorders>
              <w:top w:val="single" w:sz="4" w:space="0" w:color="auto"/>
              <w:bottom w:val="double" w:sz="4" w:space="0" w:color="auto"/>
            </w:tcBorders>
          </w:tcPr>
          <w:p w14:paraId="585729F4" w14:textId="77777777" w:rsidR="00DB43B9" w:rsidRPr="00C6285A" w:rsidRDefault="00DB43B9" w:rsidP="006D6235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(4,787)</w:t>
            </w:r>
          </w:p>
        </w:tc>
        <w:tc>
          <w:tcPr>
            <w:tcW w:w="304" w:type="dxa"/>
          </w:tcPr>
          <w:p w14:paraId="22F15015" w14:textId="77777777" w:rsidR="00DB43B9" w:rsidRPr="000F2393" w:rsidRDefault="00DB43B9" w:rsidP="006D6235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double" w:sz="4" w:space="0" w:color="auto"/>
            </w:tcBorders>
          </w:tcPr>
          <w:p w14:paraId="1E99F253" w14:textId="77777777" w:rsidR="00DB43B9" w:rsidRPr="000F2393" w:rsidRDefault="00DB43B9" w:rsidP="006D6235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(4,757)</w:t>
            </w:r>
          </w:p>
        </w:tc>
        <w:tc>
          <w:tcPr>
            <w:tcW w:w="236" w:type="dxa"/>
          </w:tcPr>
          <w:p w14:paraId="12F21294" w14:textId="77777777" w:rsidR="00DB43B9" w:rsidRPr="000F2393" w:rsidRDefault="00DB43B9" w:rsidP="006D6235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68" w:type="dxa"/>
            <w:tcBorders>
              <w:top w:val="single" w:sz="4" w:space="0" w:color="auto"/>
              <w:bottom w:val="double" w:sz="4" w:space="0" w:color="auto"/>
            </w:tcBorders>
          </w:tcPr>
          <w:p w14:paraId="6BBF629F" w14:textId="77777777" w:rsidR="00DB43B9" w:rsidRPr="000F2393" w:rsidRDefault="00DB43B9" w:rsidP="006D6235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5" w:type="dxa"/>
          </w:tcPr>
          <w:p w14:paraId="28376A12" w14:textId="77777777" w:rsidR="00DB43B9" w:rsidRPr="000F2393" w:rsidRDefault="00DB43B9" w:rsidP="006D623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double" w:sz="4" w:space="0" w:color="auto"/>
            </w:tcBorders>
          </w:tcPr>
          <w:p w14:paraId="70ECF533" w14:textId="77777777" w:rsidR="00DB43B9" w:rsidRPr="000F2393" w:rsidRDefault="00DB43B9" w:rsidP="006D6235">
            <w:pPr>
              <w:tabs>
                <w:tab w:val="clear" w:pos="680"/>
                <w:tab w:val="clear" w:pos="907"/>
                <w:tab w:val="left" w:pos="0"/>
                <w:tab w:val="decimal" w:pos="552"/>
              </w:tabs>
              <w:spacing w:line="240" w:lineRule="auto"/>
              <w:ind w:right="-1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(1,160,966)</w:t>
            </w:r>
          </w:p>
        </w:tc>
      </w:tr>
      <w:tr w:rsidR="00DB43B9" w:rsidRPr="000F2393" w14:paraId="7FCD67BE" w14:textId="77777777" w:rsidTr="006D6235">
        <w:tc>
          <w:tcPr>
            <w:tcW w:w="2790" w:type="dxa"/>
          </w:tcPr>
          <w:p w14:paraId="668678EB" w14:textId="77777777" w:rsidR="00DB43B9" w:rsidRPr="003F0EFB" w:rsidRDefault="00DB43B9" w:rsidP="006D6235">
            <w:pPr>
              <w:spacing w:line="240" w:lineRule="auto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4FD9C71B" w14:textId="77777777" w:rsidR="00DB43B9" w:rsidRPr="003F0EFB" w:rsidRDefault="00DB43B9" w:rsidP="006D623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70B83AAF" w14:textId="77777777" w:rsidR="00DB43B9" w:rsidRPr="003F0EFB" w:rsidRDefault="00DB43B9" w:rsidP="006D623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66B050A5" w14:textId="77777777" w:rsidR="00DB43B9" w:rsidRPr="00DB47CF" w:rsidRDefault="00DB43B9" w:rsidP="006D6235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8" w:type="dxa"/>
          </w:tcPr>
          <w:p w14:paraId="1512BA90" w14:textId="77777777" w:rsidR="00DB43B9" w:rsidRPr="003F0EFB" w:rsidRDefault="00DB43B9" w:rsidP="006D623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752" w:type="dxa"/>
            <w:tcBorders>
              <w:top w:val="double" w:sz="4" w:space="0" w:color="auto"/>
            </w:tcBorders>
          </w:tcPr>
          <w:p w14:paraId="0A8BDA04" w14:textId="77777777" w:rsidR="00DB43B9" w:rsidRPr="003F0EFB" w:rsidRDefault="00DB43B9" w:rsidP="006D623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304" w:type="dxa"/>
          </w:tcPr>
          <w:p w14:paraId="32378BAB" w14:textId="77777777" w:rsidR="00DB43B9" w:rsidRPr="003F0EFB" w:rsidRDefault="00DB43B9" w:rsidP="006D623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double" w:sz="4" w:space="0" w:color="auto"/>
            </w:tcBorders>
          </w:tcPr>
          <w:p w14:paraId="17F5EC26" w14:textId="77777777" w:rsidR="00DB43B9" w:rsidRPr="003F0EFB" w:rsidRDefault="00DB43B9" w:rsidP="006D623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50713D27" w14:textId="77777777" w:rsidR="00DB43B9" w:rsidRPr="003F0EFB" w:rsidRDefault="00DB43B9" w:rsidP="006D623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double" w:sz="4" w:space="0" w:color="auto"/>
            </w:tcBorders>
          </w:tcPr>
          <w:p w14:paraId="2343E8B9" w14:textId="77777777" w:rsidR="00DB43B9" w:rsidRPr="003F0EFB" w:rsidRDefault="00DB43B9" w:rsidP="006D623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45" w:type="dxa"/>
          </w:tcPr>
          <w:p w14:paraId="7F43B5BA" w14:textId="77777777" w:rsidR="00DB43B9" w:rsidRPr="003F0EFB" w:rsidRDefault="00DB43B9" w:rsidP="006D623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double" w:sz="4" w:space="0" w:color="auto"/>
            </w:tcBorders>
          </w:tcPr>
          <w:p w14:paraId="639FAD6F" w14:textId="77777777" w:rsidR="00DB43B9" w:rsidRPr="003F0EFB" w:rsidRDefault="00DB43B9" w:rsidP="006D623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</w:tr>
      <w:tr w:rsidR="00DB43B9" w:rsidRPr="000F2393" w14:paraId="30411E27" w14:textId="77777777" w:rsidTr="006D6235">
        <w:tc>
          <w:tcPr>
            <w:tcW w:w="2790" w:type="dxa"/>
          </w:tcPr>
          <w:p w14:paraId="0611DDDC" w14:textId="77777777" w:rsidR="00DB43B9" w:rsidRPr="000F2393" w:rsidRDefault="00DB43B9" w:rsidP="006D6235">
            <w:pPr>
              <w:spacing w:line="240" w:lineRule="auto"/>
              <w:ind w:left="73" w:right="-108" w:hanging="73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0F2393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หนี้สินทางการ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>เงิน</w:t>
            </w:r>
            <w:r w:rsidRPr="000F2393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ที่</w:t>
            </w:r>
            <w:r w:rsidRPr="000F2393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>เป็น</w:t>
            </w:r>
            <w:r w:rsidRPr="000F2393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อนุพันธ์</w:t>
            </w:r>
          </w:p>
        </w:tc>
        <w:tc>
          <w:tcPr>
            <w:tcW w:w="1080" w:type="dxa"/>
          </w:tcPr>
          <w:p w14:paraId="767901E2" w14:textId="77777777" w:rsidR="00DB43B9" w:rsidRPr="000F2393" w:rsidRDefault="00DB43B9" w:rsidP="006D623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1B4A2773" w14:textId="77777777" w:rsidR="00DB43B9" w:rsidRPr="000F2393" w:rsidRDefault="00DB43B9" w:rsidP="006D623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highlight w:val="cyan"/>
              </w:rPr>
            </w:pPr>
          </w:p>
        </w:tc>
        <w:tc>
          <w:tcPr>
            <w:tcW w:w="1170" w:type="dxa"/>
          </w:tcPr>
          <w:p w14:paraId="06D8336F" w14:textId="77777777" w:rsidR="00DB43B9" w:rsidRPr="00DB47CF" w:rsidRDefault="00DB43B9" w:rsidP="006D6235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8" w:type="dxa"/>
          </w:tcPr>
          <w:p w14:paraId="2F39D5D5" w14:textId="77777777" w:rsidR="00DB43B9" w:rsidRPr="000F2393" w:rsidRDefault="00DB43B9" w:rsidP="006D623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highlight w:val="cyan"/>
              </w:rPr>
            </w:pPr>
          </w:p>
        </w:tc>
        <w:tc>
          <w:tcPr>
            <w:tcW w:w="752" w:type="dxa"/>
          </w:tcPr>
          <w:p w14:paraId="58CD222C" w14:textId="77777777" w:rsidR="00DB43B9" w:rsidRPr="000F2393" w:rsidRDefault="00DB43B9" w:rsidP="006D623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highlight w:val="cyan"/>
              </w:rPr>
            </w:pPr>
          </w:p>
        </w:tc>
        <w:tc>
          <w:tcPr>
            <w:tcW w:w="304" w:type="dxa"/>
          </w:tcPr>
          <w:p w14:paraId="50A4CB00" w14:textId="77777777" w:rsidR="00DB43B9" w:rsidRPr="000F2393" w:rsidRDefault="00DB43B9" w:rsidP="006D623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highlight w:val="cyan"/>
              </w:rPr>
            </w:pPr>
          </w:p>
        </w:tc>
        <w:tc>
          <w:tcPr>
            <w:tcW w:w="776" w:type="dxa"/>
          </w:tcPr>
          <w:p w14:paraId="5D0C90BF" w14:textId="77777777" w:rsidR="00DB43B9" w:rsidRPr="000F2393" w:rsidRDefault="00DB43B9" w:rsidP="006D623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highlight w:val="cyan"/>
              </w:rPr>
            </w:pPr>
          </w:p>
        </w:tc>
        <w:tc>
          <w:tcPr>
            <w:tcW w:w="236" w:type="dxa"/>
          </w:tcPr>
          <w:p w14:paraId="4619CFBF" w14:textId="77777777" w:rsidR="00DB43B9" w:rsidRPr="000F2393" w:rsidRDefault="00DB43B9" w:rsidP="006D623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highlight w:val="cyan"/>
              </w:rPr>
            </w:pPr>
          </w:p>
        </w:tc>
        <w:tc>
          <w:tcPr>
            <w:tcW w:w="568" w:type="dxa"/>
          </w:tcPr>
          <w:p w14:paraId="67439C7D" w14:textId="77777777" w:rsidR="00DB43B9" w:rsidRPr="000F2393" w:rsidRDefault="00DB43B9" w:rsidP="006D623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highlight w:val="cyan"/>
              </w:rPr>
            </w:pPr>
          </w:p>
        </w:tc>
        <w:tc>
          <w:tcPr>
            <w:tcW w:w="245" w:type="dxa"/>
          </w:tcPr>
          <w:p w14:paraId="27D759E7" w14:textId="77777777" w:rsidR="00DB43B9" w:rsidRPr="000F2393" w:rsidRDefault="00DB43B9" w:rsidP="006D623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highlight w:val="cyan"/>
              </w:rPr>
            </w:pPr>
          </w:p>
        </w:tc>
        <w:tc>
          <w:tcPr>
            <w:tcW w:w="1021" w:type="dxa"/>
          </w:tcPr>
          <w:p w14:paraId="0BA0BB61" w14:textId="77777777" w:rsidR="00DB43B9" w:rsidRPr="000F2393" w:rsidRDefault="00DB43B9" w:rsidP="006D623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highlight w:val="cyan"/>
              </w:rPr>
            </w:pPr>
          </w:p>
        </w:tc>
      </w:tr>
      <w:tr w:rsidR="00DB43B9" w:rsidRPr="000F2393" w14:paraId="4B3E7476" w14:textId="77777777" w:rsidTr="006D6235">
        <w:tc>
          <w:tcPr>
            <w:tcW w:w="2790" w:type="dxa"/>
          </w:tcPr>
          <w:p w14:paraId="4D2E948F" w14:textId="77777777" w:rsidR="00DB43B9" w:rsidRPr="003F0EFB" w:rsidRDefault="00DB43B9" w:rsidP="006D6235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F0EFB">
              <w:rPr>
                <w:rFonts w:ascii="Angsana New" w:hAnsi="Angsana New" w:cs="Angsana New" w:hint="cs"/>
                <w:sz w:val="26"/>
                <w:szCs w:val="26"/>
                <w:cs/>
              </w:rPr>
              <w:t>สัญญาซื้อขายทองแดงล่วงหน้า</w:t>
            </w:r>
          </w:p>
        </w:tc>
        <w:tc>
          <w:tcPr>
            <w:tcW w:w="1080" w:type="dxa"/>
          </w:tcPr>
          <w:p w14:paraId="0F061C5A" w14:textId="77777777" w:rsidR="00DB43B9" w:rsidRDefault="00DB43B9" w:rsidP="006D623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87A5978" w14:textId="77777777" w:rsidR="00DB43B9" w:rsidRPr="000F2393" w:rsidRDefault="00DB43B9" w:rsidP="006D623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8C75A51" w14:textId="77777777" w:rsidR="00DB43B9" w:rsidRDefault="00DB43B9" w:rsidP="006D6235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8" w:type="dxa"/>
          </w:tcPr>
          <w:p w14:paraId="62E08381" w14:textId="77777777" w:rsidR="00DB43B9" w:rsidRPr="000F2393" w:rsidRDefault="00DB43B9" w:rsidP="006D623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2" w:type="dxa"/>
          </w:tcPr>
          <w:p w14:paraId="5A21E0E6" w14:textId="77777777" w:rsidR="00DB43B9" w:rsidRPr="000F2393" w:rsidRDefault="00DB43B9" w:rsidP="006D6235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4" w:type="dxa"/>
          </w:tcPr>
          <w:p w14:paraId="60BDCD1E" w14:textId="77777777" w:rsidR="00DB43B9" w:rsidRPr="000F2393" w:rsidRDefault="00DB43B9" w:rsidP="006D623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76" w:type="dxa"/>
          </w:tcPr>
          <w:p w14:paraId="6C72D183" w14:textId="77777777" w:rsidR="00DB43B9" w:rsidRPr="000F2393" w:rsidRDefault="00DB43B9" w:rsidP="006D6235">
            <w:pPr>
              <w:tabs>
                <w:tab w:val="clear" w:pos="454"/>
                <w:tab w:val="left" w:pos="400"/>
                <w:tab w:val="decimal" w:pos="644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BDC71B9" w14:textId="77777777" w:rsidR="00DB43B9" w:rsidRPr="000F2393" w:rsidRDefault="00DB43B9" w:rsidP="006D623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8" w:type="dxa"/>
          </w:tcPr>
          <w:p w14:paraId="230385AC" w14:textId="77777777" w:rsidR="00DB43B9" w:rsidRPr="000F2393" w:rsidRDefault="00DB43B9" w:rsidP="006D6235">
            <w:pPr>
              <w:tabs>
                <w:tab w:val="decimal" w:pos="647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5" w:type="dxa"/>
          </w:tcPr>
          <w:p w14:paraId="592BEB8D" w14:textId="77777777" w:rsidR="00DB43B9" w:rsidRPr="000F2393" w:rsidRDefault="00DB43B9" w:rsidP="006D623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1" w:type="dxa"/>
          </w:tcPr>
          <w:p w14:paraId="04F878C9" w14:textId="77777777" w:rsidR="00DB43B9" w:rsidRDefault="00DB43B9" w:rsidP="006D623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B43B9" w:rsidRPr="000F2393" w14:paraId="61626122" w14:textId="77777777" w:rsidTr="006D6235">
        <w:tc>
          <w:tcPr>
            <w:tcW w:w="2790" w:type="dxa"/>
          </w:tcPr>
          <w:p w14:paraId="3606AA9C" w14:textId="77777777" w:rsidR="00DB43B9" w:rsidRPr="000F2393" w:rsidRDefault="00DB43B9" w:rsidP="006D6235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ที่ใช้ในการป้องกันความเสี่ยง</w:t>
            </w:r>
          </w:p>
        </w:tc>
        <w:tc>
          <w:tcPr>
            <w:tcW w:w="1080" w:type="dxa"/>
          </w:tcPr>
          <w:p w14:paraId="38CBF10C" w14:textId="7EC4BEAB" w:rsidR="00DB43B9" w:rsidRDefault="00AB31EB" w:rsidP="00AB31E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 xml:space="preserve">        </w:t>
            </w:r>
            <w:r w:rsidR="00DB43B9">
              <w:rPr>
                <w:rFonts w:ascii="Angsana New" w:hAnsi="Angsana New" w:cs="Angsana New"/>
                <w:sz w:val="26"/>
                <w:szCs w:val="26"/>
                <w:lang w:bidi="th-TH"/>
              </w:rPr>
              <w:t>(26,951)</w:t>
            </w:r>
          </w:p>
        </w:tc>
        <w:tc>
          <w:tcPr>
            <w:tcW w:w="270" w:type="dxa"/>
          </w:tcPr>
          <w:p w14:paraId="02EB330D" w14:textId="77777777" w:rsidR="00DB43B9" w:rsidRPr="000F2393" w:rsidRDefault="00DB43B9" w:rsidP="006D623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4123D76" w14:textId="77777777" w:rsidR="00DB43B9" w:rsidRPr="000F2393" w:rsidRDefault="00DB43B9" w:rsidP="006D6235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1,261</w:t>
            </w:r>
          </w:p>
        </w:tc>
        <w:tc>
          <w:tcPr>
            <w:tcW w:w="238" w:type="dxa"/>
          </w:tcPr>
          <w:p w14:paraId="1ACC9324" w14:textId="77777777" w:rsidR="00DB43B9" w:rsidRPr="000F2393" w:rsidRDefault="00DB43B9" w:rsidP="006D623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2" w:type="dxa"/>
          </w:tcPr>
          <w:p w14:paraId="35358A32" w14:textId="77777777" w:rsidR="00DB43B9" w:rsidRPr="000F2393" w:rsidRDefault="00DB43B9" w:rsidP="006D6235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(144)</w:t>
            </w:r>
          </w:p>
        </w:tc>
        <w:tc>
          <w:tcPr>
            <w:tcW w:w="304" w:type="dxa"/>
          </w:tcPr>
          <w:p w14:paraId="620369E4" w14:textId="77777777" w:rsidR="00DB43B9" w:rsidRPr="000F2393" w:rsidRDefault="00DB43B9" w:rsidP="006D623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76" w:type="dxa"/>
          </w:tcPr>
          <w:p w14:paraId="380245D7" w14:textId="77777777" w:rsidR="00DB43B9" w:rsidRPr="000F2393" w:rsidRDefault="00DB43B9" w:rsidP="006D6235">
            <w:pPr>
              <w:tabs>
                <w:tab w:val="clear" w:pos="454"/>
                <w:tab w:val="left" w:pos="400"/>
                <w:tab w:val="decimal" w:pos="644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A3E262B" w14:textId="77777777" w:rsidR="00DB43B9" w:rsidRPr="000F2393" w:rsidRDefault="00DB43B9" w:rsidP="006D623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8" w:type="dxa"/>
          </w:tcPr>
          <w:p w14:paraId="4D4B0A06" w14:textId="77777777" w:rsidR="00DB43B9" w:rsidRPr="000F2393" w:rsidRDefault="00DB43B9" w:rsidP="006D6235">
            <w:pPr>
              <w:tabs>
                <w:tab w:val="decimal" w:pos="647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5" w:type="dxa"/>
          </w:tcPr>
          <w:p w14:paraId="52CC702E" w14:textId="77777777" w:rsidR="00DB43B9" w:rsidRPr="000F2393" w:rsidRDefault="00DB43B9" w:rsidP="006D623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1" w:type="dxa"/>
          </w:tcPr>
          <w:p w14:paraId="07F8730D" w14:textId="77777777" w:rsidR="00DB43B9" w:rsidRPr="000F2393" w:rsidRDefault="00DB43B9" w:rsidP="006D623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1,117</w:t>
            </w:r>
          </w:p>
        </w:tc>
      </w:tr>
      <w:tr w:rsidR="00DB43B9" w:rsidRPr="000F2393" w14:paraId="3EC7C220" w14:textId="77777777" w:rsidTr="006D6235">
        <w:tc>
          <w:tcPr>
            <w:tcW w:w="2790" w:type="dxa"/>
          </w:tcPr>
          <w:p w14:paraId="16354406" w14:textId="77777777" w:rsidR="00DB43B9" w:rsidRPr="000F2393" w:rsidRDefault="00DB43B9" w:rsidP="006D6235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6"/>
                <w:szCs w:val="26"/>
              </w:rPr>
            </w:pPr>
            <w:r w:rsidRPr="000F2393">
              <w:rPr>
                <w:rFonts w:ascii="Angsana New" w:hAnsi="Angsana New" w:cs="Angsana New" w:hint="cs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  <w:r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0F2393">
              <w:rPr>
                <w:rFonts w:ascii="Angsana New" w:hAnsi="Angsana New" w:cs="Angsana New" w:hint="cs"/>
                <w:sz w:val="26"/>
                <w:szCs w:val="26"/>
                <w:cs/>
              </w:rPr>
              <w:t>ใช้ในการป้องกันความเสี่ยง</w:t>
            </w:r>
          </w:p>
        </w:tc>
        <w:tc>
          <w:tcPr>
            <w:tcW w:w="1080" w:type="dxa"/>
          </w:tcPr>
          <w:p w14:paraId="147F5886" w14:textId="77777777" w:rsidR="00DB43B9" w:rsidRDefault="00DB43B9" w:rsidP="006D6235">
            <w:pPr>
              <w:rPr>
                <w:rFonts w:ascii="Angsana New" w:hAnsi="Angsana New" w:cs="Angsana New"/>
                <w:sz w:val="26"/>
                <w:szCs w:val="26"/>
              </w:rPr>
            </w:pPr>
          </w:p>
          <w:p w14:paraId="7473C4F3" w14:textId="77777777" w:rsidR="00DB43B9" w:rsidRPr="008E1E15" w:rsidRDefault="00DB43B9" w:rsidP="006D6235">
            <w:pPr>
              <w:jc w:val="right"/>
            </w:pPr>
            <w:r>
              <w:rPr>
                <w:lang w:val="en-GB" w:bidi="ar-SA"/>
              </w:rPr>
              <w:t>(</w:t>
            </w:r>
            <w:r w:rsidRPr="008E1E15">
              <w:rPr>
                <w:rFonts w:ascii="Angsana New" w:hAnsi="Angsana New" w:cs="Angsana New"/>
                <w:sz w:val="26"/>
                <w:szCs w:val="26"/>
                <w:lang w:val="en-GB" w:bidi="ar-SA"/>
              </w:rPr>
              <w:t>13,658)</w:t>
            </w:r>
          </w:p>
        </w:tc>
        <w:tc>
          <w:tcPr>
            <w:tcW w:w="270" w:type="dxa"/>
          </w:tcPr>
          <w:p w14:paraId="185787EE" w14:textId="77777777" w:rsidR="00DB43B9" w:rsidRPr="000F2393" w:rsidRDefault="00DB43B9" w:rsidP="006D623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1066D6E" w14:textId="77777777" w:rsidR="00DB43B9" w:rsidRPr="008E1E15" w:rsidRDefault="00DB43B9" w:rsidP="006D6235">
            <w:pPr>
              <w:jc w:val="center"/>
            </w:pPr>
          </w:p>
        </w:tc>
        <w:tc>
          <w:tcPr>
            <w:tcW w:w="238" w:type="dxa"/>
          </w:tcPr>
          <w:p w14:paraId="1EA1091A" w14:textId="77777777" w:rsidR="00DB43B9" w:rsidRPr="000F2393" w:rsidRDefault="00DB43B9" w:rsidP="006D623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2" w:type="dxa"/>
          </w:tcPr>
          <w:p w14:paraId="22E6F2E7" w14:textId="77777777" w:rsidR="00DB43B9" w:rsidRPr="00520474" w:rsidRDefault="00DB43B9" w:rsidP="006D6235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4" w:type="dxa"/>
          </w:tcPr>
          <w:p w14:paraId="11015433" w14:textId="77777777" w:rsidR="00DB43B9" w:rsidRPr="000F2393" w:rsidRDefault="00DB43B9" w:rsidP="006D623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76" w:type="dxa"/>
          </w:tcPr>
          <w:p w14:paraId="7B07D88E" w14:textId="77777777" w:rsidR="00DB43B9" w:rsidRPr="00520474" w:rsidRDefault="00DB43B9" w:rsidP="006D6235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70BA9FB" w14:textId="77777777" w:rsidR="00DB43B9" w:rsidRPr="000F2393" w:rsidRDefault="00DB43B9" w:rsidP="006D623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8" w:type="dxa"/>
          </w:tcPr>
          <w:p w14:paraId="1584FFB1" w14:textId="77777777" w:rsidR="00DB43B9" w:rsidRPr="00520474" w:rsidRDefault="00DB43B9" w:rsidP="006D6235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5" w:type="dxa"/>
          </w:tcPr>
          <w:p w14:paraId="2A51E65E" w14:textId="77777777" w:rsidR="00DB43B9" w:rsidRPr="000F2393" w:rsidRDefault="00DB43B9" w:rsidP="006D623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1" w:type="dxa"/>
          </w:tcPr>
          <w:p w14:paraId="22FF7F6A" w14:textId="77777777" w:rsidR="00DB43B9" w:rsidRPr="00520474" w:rsidRDefault="00DB43B9" w:rsidP="006D6235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73BFB" w:rsidRPr="000F2393" w14:paraId="0A802C12" w14:textId="77777777" w:rsidTr="006D6235">
        <w:tc>
          <w:tcPr>
            <w:tcW w:w="2790" w:type="dxa"/>
          </w:tcPr>
          <w:p w14:paraId="106F1D72" w14:textId="77777777" w:rsidR="00473BFB" w:rsidRPr="000F2393" w:rsidRDefault="00473BFB" w:rsidP="00473BFB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393">
              <w:rPr>
                <w:rFonts w:ascii="Angsana New" w:hAnsi="Angsana New" w:cs="Angsana New"/>
                <w:sz w:val="26"/>
                <w:szCs w:val="26"/>
              </w:rPr>
              <w:t xml:space="preserve">- </w:t>
            </w:r>
            <w:r w:rsidRPr="000F2393">
              <w:rPr>
                <w:rFonts w:ascii="Angsana New" w:hAnsi="Angsana New" w:cs="Angsana New" w:hint="cs"/>
                <w:sz w:val="26"/>
                <w:szCs w:val="26"/>
                <w:cs/>
              </w:rPr>
              <w:t>กระแสเงินสดออก</w:t>
            </w:r>
          </w:p>
        </w:tc>
        <w:tc>
          <w:tcPr>
            <w:tcW w:w="1080" w:type="dxa"/>
          </w:tcPr>
          <w:p w14:paraId="11C94D66" w14:textId="0D20DD9A" w:rsidR="00473BFB" w:rsidRPr="000F2393" w:rsidRDefault="00473BFB" w:rsidP="00473BFB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2AAF142" w14:textId="77777777" w:rsidR="00473BFB" w:rsidRPr="000F2393" w:rsidRDefault="00473BFB" w:rsidP="00473BFB">
            <w:pPr>
              <w:tabs>
                <w:tab w:val="clear" w:pos="227"/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2F65B74" w14:textId="77777777" w:rsidR="00473BFB" w:rsidRPr="000F2393" w:rsidRDefault="00473BFB" w:rsidP="00473BFB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(607,558)</w:t>
            </w:r>
          </w:p>
        </w:tc>
        <w:tc>
          <w:tcPr>
            <w:tcW w:w="238" w:type="dxa"/>
          </w:tcPr>
          <w:p w14:paraId="601F28F6" w14:textId="77777777" w:rsidR="00473BFB" w:rsidRPr="000F2393" w:rsidRDefault="00473BFB" w:rsidP="00473BF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2" w:type="dxa"/>
          </w:tcPr>
          <w:p w14:paraId="26734B92" w14:textId="77777777" w:rsidR="00473BFB" w:rsidRPr="000F2393" w:rsidRDefault="00473BFB" w:rsidP="00473BFB">
            <w:pPr>
              <w:tabs>
                <w:tab w:val="clear" w:pos="227"/>
                <w:tab w:val="left" w:pos="371"/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304" w:type="dxa"/>
          </w:tcPr>
          <w:p w14:paraId="3026F097" w14:textId="77777777" w:rsidR="00473BFB" w:rsidRPr="000F2393" w:rsidRDefault="00473BFB" w:rsidP="00473BFB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76" w:type="dxa"/>
          </w:tcPr>
          <w:p w14:paraId="60E88E72" w14:textId="77777777" w:rsidR="00473BFB" w:rsidRPr="000F2393" w:rsidRDefault="00473BFB" w:rsidP="00473BFB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4AD9117" w14:textId="77777777" w:rsidR="00473BFB" w:rsidRPr="000F2393" w:rsidRDefault="00473BFB" w:rsidP="00473BFB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8" w:type="dxa"/>
          </w:tcPr>
          <w:p w14:paraId="21A40BDB" w14:textId="77777777" w:rsidR="00473BFB" w:rsidRPr="000F2393" w:rsidRDefault="00473BFB" w:rsidP="00473BFB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5" w:type="dxa"/>
          </w:tcPr>
          <w:p w14:paraId="2D6784A3" w14:textId="77777777" w:rsidR="00473BFB" w:rsidRPr="000F2393" w:rsidRDefault="00473BFB" w:rsidP="00473BF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1" w:type="dxa"/>
          </w:tcPr>
          <w:p w14:paraId="77581DE7" w14:textId="77777777" w:rsidR="00473BFB" w:rsidRPr="000F2393" w:rsidRDefault="00473BFB" w:rsidP="00473BF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(607,558)</w:t>
            </w:r>
          </w:p>
        </w:tc>
      </w:tr>
      <w:tr w:rsidR="00473BFB" w:rsidRPr="000F2393" w14:paraId="1EF00AB7" w14:textId="77777777" w:rsidTr="006D6235">
        <w:trPr>
          <w:trHeight w:val="164"/>
        </w:trPr>
        <w:tc>
          <w:tcPr>
            <w:tcW w:w="2790" w:type="dxa"/>
          </w:tcPr>
          <w:p w14:paraId="72275978" w14:textId="77777777" w:rsidR="00473BFB" w:rsidRPr="000F2393" w:rsidRDefault="00473BFB" w:rsidP="00473BFB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6"/>
                <w:szCs w:val="26"/>
              </w:rPr>
            </w:pPr>
            <w:r w:rsidRPr="000F2393">
              <w:rPr>
                <w:rFonts w:ascii="Angsana New" w:hAnsi="Angsana New" w:cs="Angsana New"/>
                <w:sz w:val="26"/>
                <w:szCs w:val="26"/>
              </w:rPr>
              <w:t xml:space="preserve">- </w:t>
            </w:r>
            <w:r w:rsidRPr="000F2393">
              <w:rPr>
                <w:rFonts w:ascii="Angsana New" w:hAnsi="Angsana New" w:cs="Angsana New" w:hint="cs"/>
                <w:sz w:val="26"/>
                <w:szCs w:val="26"/>
                <w:cs/>
              </w:rPr>
              <w:t>กระแสเงินสดเข้า</w:t>
            </w:r>
          </w:p>
        </w:tc>
        <w:tc>
          <w:tcPr>
            <w:tcW w:w="1080" w:type="dxa"/>
          </w:tcPr>
          <w:p w14:paraId="6AA053DE" w14:textId="40E20658" w:rsidR="00473BFB" w:rsidRPr="000F2393" w:rsidRDefault="00473BFB" w:rsidP="00473BFB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3BE4E7B" w14:textId="77777777" w:rsidR="00473BFB" w:rsidRPr="000F2393" w:rsidRDefault="00473BFB" w:rsidP="00473BF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6D58E90" w14:textId="77777777" w:rsidR="00473BFB" w:rsidRPr="000F2393" w:rsidRDefault="00473BFB" w:rsidP="00473BFB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605,772</w:t>
            </w:r>
          </w:p>
        </w:tc>
        <w:tc>
          <w:tcPr>
            <w:tcW w:w="238" w:type="dxa"/>
          </w:tcPr>
          <w:p w14:paraId="59CB07E6" w14:textId="77777777" w:rsidR="00473BFB" w:rsidRPr="000F2393" w:rsidRDefault="00473BFB" w:rsidP="00473BF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2" w:type="dxa"/>
          </w:tcPr>
          <w:p w14:paraId="5CFAD75F" w14:textId="77777777" w:rsidR="00473BFB" w:rsidRPr="000F2393" w:rsidRDefault="00473BFB" w:rsidP="00473BFB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304" w:type="dxa"/>
          </w:tcPr>
          <w:p w14:paraId="1E254908" w14:textId="77777777" w:rsidR="00473BFB" w:rsidRPr="000F2393" w:rsidRDefault="00473BFB" w:rsidP="00473BFB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76" w:type="dxa"/>
          </w:tcPr>
          <w:p w14:paraId="176F7281" w14:textId="77777777" w:rsidR="00473BFB" w:rsidRPr="000F2393" w:rsidRDefault="00473BFB" w:rsidP="00473BFB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98873FD" w14:textId="77777777" w:rsidR="00473BFB" w:rsidRPr="000F2393" w:rsidRDefault="00473BFB" w:rsidP="00473BFB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8" w:type="dxa"/>
          </w:tcPr>
          <w:p w14:paraId="72D6826E" w14:textId="77777777" w:rsidR="00473BFB" w:rsidRPr="000F2393" w:rsidRDefault="00473BFB" w:rsidP="00473BFB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5" w:type="dxa"/>
          </w:tcPr>
          <w:p w14:paraId="2A56A7C7" w14:textId="77777777" w:rsidR="00473BFB" w:rsidRPr="000F2393" w:rsidRDefault="00473BFB" w:rsidP="00473BF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1" w:type="dxa"/>
          </w:tcPr>
          <w:p w14:paraId="596F53D5" w14:textId="77777777" w:rsidR="00473BFB" w:rsidRPr="00BE47D2" w:rsidRDefault="00473BFB" w:rsidP="00473BFB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605,772</w:t>
            </w:r>
          </w:p>
        </w:tc>
      </w:tr>
      <w:tr w:rsidR="00473BFB" w:rsidRPr="000F2393" w14:paraId="3B428E53" w14:textId="77777777" w:rsidTr="006D6235">
        <w:tc>
          <w:tcPr>
            <w:tcW w:w="2790" w:type="dxa"/>
          </w:tcPr>
          <w:p w14:paraId="79D7DD60" w14:textId="77777777" w:rsidR="00473BFB" w:rsidRPr="000F2393" w:rsidRDefault="00473BFB" w:rsidP="00473BFB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6"/>
                <w:szCs w:val="26"/>
                <w:highlight w:val="cyan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954B657" w14:textId="77777777" w:rsidR="00473BFB" w:rsidRPr="00DB47CF" w:rsidRDefault="00473BFB" w:rsidP="00473BFB">
            <w:pPr>
              <w:pStyle w:val="acctfourfigures"/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(40,609)</w:t>
            </w:r>
          </w:p>
        </w:tc>
        <w:tc>
          <w:tcPr>
            <w:tcW w:w="270" w:type="dxa"/>
          </w:tcPr>
          <w:p w14:paraId="71E41B38" w14:textId="77777777" w:rsidR="00473BFB" w:rsidRPr="000F2393" w:rsidRDefault="00473BFB" w:rsidP="00473BF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6F51799" w14:textId="77777777" w:rsidR="00473BFB" w:rsidRPr="00711D99" w:rsidDel="00D00E75" w:rsidRDefault="00473BFB" w:rsidP="00473BFB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11D99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(525)</w:t>
            </w:r>
          </w:p>
        </w:tc>
        <w:tc>
          <w:tcPr>
            <w:tcW w:w="238" w:type="dxa"/>
          </w:tcPr>
          <w:p w14:paraId="139723EC" w14:textId="77777777" w:rsidR="00473BFB" w:rsidRPr="000F2393" w:rsidDel="00D00E75" w:rsidRDefault="00473BFB" w:rsidP="00473BF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752" w:type="dxa"/>
            <w:tcBorders>
              <w:top w:val="single" w:sz="4" w:space="0" w:color="auto"/>
              <w:bottom w:val="double" w:sz="4" w:space="0" w:color="auto"/>
            </w:tcBorders>
          </w:tcPr>
          <w:p w14:paraId="2849D852" w14:textId="77777777" w:rsidR="00473BFB" w:rsidRPr="000F2393" w:rsidRDefault="00473BFB" w:rsidP="00473BFB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(144)</w:t>
            </w:r>
          </w:p>
        </w:tc>
        <w:tc>
          <w:tcPr>
            <w:tcW w:w="304" w:type="dxa"/>
          </w:tcPr>
          <w:p w14:paraId="33FC957C" w14:textId="77777777" w:rsidR="00473BFB" w:rsidRPr="000F2393" w:rsidRDefault="00473BFB" w:rsidP="00473BFB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double" w:sz="4" w:space="0" w:color="auto"/>
            </w:tcBorders>
          </w:tcPr>
          <w:p w14:paraId="7BFF8BC3" w14:textId="77777777" w:rsidR="00473BFB" w:rsidRPr="000F2393" w:rsidRDefault="00473BFB" w:rsidP="00473BFB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5A1B041" w14:textId="77777777" w:rsidR="00473BFB" w:rsidRPr="000F2393" w:rsidRDefault="00473BFB" w:rsidP="00473BFB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68" w:type="dxa"/>
            <w:tcBorders>
              <w:top w:val="single" w:sz="4" w:space="0" w:color="auto"/>
              <w:bottom w:val="double" w:sz="4" w:space="0" w:color="auto"/>
            </w:tcBorders>
          </w:tcPr>
          <w:p w14:paraId="76F35D31" w14:textId="77777777" w:rsidR="00473BFB" w:rsidRPr="000F2393" w:rsidRDefault="00473BFB" w:rsidP="00473BFB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5" w:type="dxa"/>
          </w:tcPr>
          <w:p w14:paraId="714B07C0" w14:textId="77777777" w:rsidR="00473BFB" w:rsidRPr="000F2393" w:rsidRDefault="00473BFB" w:rsidP="00473BF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double" w:sz="4" w:space="0" w:color="auto"/>
            </w:tcBorders>
          </w:tcPr>
          <w:p w14:paraId="667540C4" w14:textId="77777777" w:rsidR="00473BFB" w:rsidRPr="00B17438" w:rsidRDefault="00473BFB" w:rsidP="00473BFB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(669)</w:t>
            </w:r>
          </w:p>
        </w:tc>
      </w:tr>
    </w:tbl>
    <w:p w14:paraId="096FA1EB" w14:textId="77777777" w:rsidR="00140162" w:rsidRDefault="00140162" w:rsidP="00DB43B9">
      <w:pPr>
        <w:pStyle w:val="FSBlank"/>
        <w:spacing w:line="240" w:lineRule="auto"/>
        <w:ind w:left="0"/>
        <w:rPr>
          <w:sz w:val="30"/>
          <w:szCs w:val="30"/>
        </w:rPr>
      </w:pPr>
    </w:p>
    <w:p w14:paraId="4E2244E3" w14:textId="0F4A5AB5" w:rsidR="00B56D8C" w:rsidRDefault="00415C50" w:rsidP="00CB04F4">
      <w:pPr>
        <w:pStyle w:val="FSBlank"/>
        <w:tabs>
          <w:tab w:val="left" w:pos="3690"/>
        </w:tabs>
        <w:spacing w:line="240" w:lineRule="auto"/>
        <w:ind w:left="990"/>
        <w:rPr>
          <w:sz w:val="30"/>
          <w:szCs w:val="30"/>
        </w:rPr>
      </w:pPr>
      <w:r w:rsidRPr="00415C50">
        <w:rPr>
          <w:rFonts w:hint="cs"/>
          <w:sz w:val="30"/>
          <w:szCs w:val="30"/>
          <w:cs/>
        </w:rPr>
        <w:t>กระแสเงินสดเข้า</w:t>
      </w:r>
      <w:r w:rsidRPr="00415C50">
        <w:rPr>
          <w:sz w:val="30"/>
          <w:szCs w:val="30"/>
          <w:cs/>
        </w:rPr>
        <w:t>/</w:t>
      </w:r>
      <w:r w:rsidRPr="00415C50">
        <w:rPr>
          <w:rFonts w:hint="cs"/>
          <w:sz w:val="30"/>
          <w:szCs w:val="30"/>
          <w:cs/>
        </w:rPr>
        <w:t>กระแสเงินสดออก</w:t>
      </w:r>
      <w:r>
        <w:rPr>
          <w:sz w:val="30"/>
          <w:szCs w:val="30"/>
        </w:rPr>
        <w:t xml:space="preserve"> </w:t>
      </w:r>
      <w:r w:rsidRPr="00415C50">
        <w:rPr>
          <w:rFonts w:hint="cs"/>
          <w:sz w:val="30"/>
          <w:szCs w:val="30"/>
          <w:cs/>
        </w:rPr>
        <w:t>ซึ่งเปิดเผยไว้ในตารางด้านบนเป็นกระแสเงินสดตามสัญญาที่ไม่มีการคิดลดซึ่งเกี่ยวข้องกับหนี้สินทางการเงินที่เป็นอนุพันธ์ที่ถือไว้เพื่อวัตถุประสงค์ในการบริหารความเสี่ยง</w:t>
      </w:r>
      <w:r w:rsidRPr="00415C50">
        <w:rPr>
          <w:sz w:val="30"/>
          <w:szCs w:val="30"/>
          <w:cs/>
        </w:rPr>
        <w:t xml:space="preserve"> </w:t>
      </w:r>
      <w:r w:rsidRPr="00415C50">
        <w:rPr>
          <w:rFonts w:hint="cs"/>
          <w:sz w:val="30"/>
          <w:szCs w:val="30"/>
          <w:cs/>
        </w:rPr>
        <w:t>ซึ่งโดยปกติจะไม่มีการปิดสัญญาดังกล่าวก่อนการครบกำหนดของสัญญา</w:t>
      </w:r>
      <w:r w:rsidRPr="00415C50">
        <w:rPr>
          <w:sz w:val="30"/>
          <w:szCs w:val="30"/>
          <w:cs/>
        </w:rPr>
        <w:t xml:space="preserve"> </w:t>
      </w:r>
      <w:r w:rsidRPr="00415C50">
        <w:rPr>
          <w:rFonts w:hint="cs"/>
          <w:sz w:val="30"/>
          <w:szCs w:val="30"/>
          <w:cs/>
        </w:rPr>
        <w:t>การเปิดเผยแสดงให้เห็นจำนวนเงินของกระแสเงินสดสุทธิสำหรับอนุพันธ์ที่ชำระด้วยเงินสดสุทธิและจำนวนเงินของกระแสเงินสดเข้าและออกขั้นต้นของอนุพันธ์</w:t>
      </w:r>
      <w:r w:rsidRPr="00415C50">
        <w:rPr>
          <w:sz w:val="30"/>
          <w:szCs w:val="30"/>
          <w:cs/>
        </w:rPr>
        <w:t xml:space="preserve"> </w:t>
      </w:r>
      <w:r w:rsidRPr="00415C50">
        <w:rPr>
          <w:rFonts w:hint="cs"/>
          <w:sz w:val="30"/>
          <w:szCs w:val="30"/>
          <w:cs/>
        </w:rPr>
        <w:t>ซึ่งชำระเป็นเงินสดด้วยจำนวนขั้นต้นพร้อมกัน</w:t>
      </w:r>
    </w:p>
    <w:p w14:paraId="328680CF" w14:textId="77777777" w:rsidR="00CB04F4" w:rsidRDefault="00CB04F4" w:rsidP="00CB04F4">
      <w:pPr>
        <w:pStyle w:val="FSBlank"/>
        <w:tabs>
          <w:tab w:val="left" w:pos="3690"/>
        </w:tabs>
        <w:spacing w:line="240" w:lineRule="auto"/>
        <w:ind w:left="990"/>
        <w:rPr>
          <w:sz w:val="30"/>
          <w:szCs w:val="30"/>
        </w:rPr>
      </w:pPr>
    </w:p>
    <w:p w14:paraId="3B391149" w14:textId="36920FAA" w:rsidR="00A43721" w:rsidRPr="00711EA4" w:rsidRDefault="00A43721" w:rsidP="00A43721">
      <w:pPr>
        <w:pStyle w:val="FSBlank"/>
        <w:spacing w:line="240" w:lineRule="auto"/>
        <w:rPr>
          <w:b/>
          <w:bCs/>
          <w:i/>
          <w:iCs/>
          <w:sz w:val="30"/>
          <w:szCs w:val="30"/>
        </w:rPr>
      </w:pPr>
      <w:r w:rsidRPr="00711EA4">
        <w:rPr>
          <w:b/>
          <w:bCs/>
          <w:i/>
          <w:iCs/>
          <w:sz w:val="30"/>
          <w:szCs w:val="30"/>
        </w:rPr>
        <w:t>(</w:t>
      </w:r>
      <w:r w:rsidR="00C26E4C">
        <w:rPr>
          <w:rFonts w:hint="cs"/>
          <w:b/>
          <w:bCs/>
          <w:i/>
          <w:iCs/>
          <w:sz w:val="30"/>
          <w:szCs w:val="30"/>
          <w:cs/>
        </w:rPr>
        <w:t>ข</w:t>
      </w:r>
      <w:r w:rsidRPr="00711EA4">
        <w:rPr>
          <w:b/>
          <w:bCs/>
          <w:i/>
          <w:iCs/>
          <w:sz w:val="30"/>
          <w:szCs w:val="30"/>
          <w:cs/>
        </w:rPr>
        <w:t>.</w:t>
      </w:r>
      <w:r w:rsidR="00B53767">
        <w:rPr>
          <w:b/>
          <w:bCs/>
          <w:i/>
          <w:iCs/>
          <w:sz w:val="30"/>
          <w:szCs w:val="30"/>
        </w:rPr>
        <w:t>3</w:t>
      </w:r>
      <w:r w:rsidRPr="00711EA4">
        <w:rPr>
          <w:b/>
          <w:bCs/>
          <w:i/>
          <w:iCs/>
          <w:sz w:val="30"/>
          <w:szCs w:val="30"/>
        </w:rPr>
        <w:t xml:space="preserve">) </w:t>
      </w:r>
      <w:r w:rsidRPr="00711EA4">
        <w:rPr>
          <w:b/>
          <w:bCs/>
          <w:i/>
          <w:iCs/>
          <w:sz w:val="30"/>
          <w:szCs w:val="30"/>
          <w:cs/>
        </w:rPr>
        <w:t>ความเสี่ยงด้านตลาด</w:t>
      </w:r>
    </w:p>
    <w:p w14:paraId="6B57757C" w14:textId="77777777" w:rsidR="00A43721" w:rsidRPr="00711EA4" w:rsidRDefault="00A43721" w:rsidP="00A43721">
      <w:pPr>
        <w:pStyle w:val="FSBlank"/>
        <w:spacing w:line="240" w:lineRule="auto"/>
        <w:rPr>
          <w:sz w:val="30"/>
          <w:szCs w:val="30"/>
        </w:rPr>
      </w:pPr>
    </w:p>
    <w:p w14:paraId="2FFF9C67" w14:textId="7002E991" w:rsidR="00A43721" w:rsidRPr="00711EA4" w:rsidRDefault="00A43721" w:rsidP="009B00C9">
      <w:pPr>
        <w:pStyle w:val="FSBlank"/>
        <w:spacing w:line="240" w:lineRule="auto"/>
        <w:ind w:left="990"/>
        <w:rPr>
          <w:sz w:val="30"/>
          <w:szCs w:val="30"/>
        </w:rPr>
      </w:pPr>
      <w:r w:rsidRPr="00711EA4">
        <w:rPr>
          <w:sz w:val="30"/>
          <w:szCs w:val="30"/>
          <w:cs/>
        </w:rPr>
        <w:t>บริษัท</w:t>
      </w:r>
      <w:r w:rsidR="00900966" w:rsidRPr="00900966">
        <w:rPr>
          <w:rFonts w:hint="cs"/>
          <w:sz w:val="30"/>
          <w:szCs w:val="30"/>
          <w:cs/>
        </w:rPr>
        <w:t>มีความเสี่ยงที่มูลค่ายุติธรรมหรือกระแสเงินสดในอนาคตของเครื่องมือทางการเงินจะมีความผันผวนอันเนื่องมาจากการเปลี่ยนแปลงของราคาตลาด</w:t>
      </w:r>
      <w:r w:rsidR="00900966" w:rsidRPr="00900966">
        <w:rPr>
          <w:sz w:val="30"/>
          <w:szCs w:val="30"/>
          <w:cs/>
        </w:rPr>
        <w:t xml:space="preserve"> </w:t>
      </w:r>
      <w:r w:rsidR="00900966" w:rsidRPr="00900966">
        <w:rPr>
          <w:rFonts w:hint="cs"/>
          <w:sz w:val="30"/>
          <w:szCs w:val="30"/>
          <w:cs/>
        </w:rPr>
        <w:t>ความเสี่ยงด้านตลาดมีดังนี้</w:t>
      </w:r>
    </w:p>
    <w:p w14:paraId="4F4D246D" w14:textId="4B34047B" w:rsidR="00165B70" w:rsidRDefault="00165B70" w:rsidP="00A43721">
      <w:pPr>
        <w:pStyle w:val="FSBlank"/>
        <w:spacing w:line="240" w:lineRule="auto"/>
        <w:rPr>
          <w:sz w:val="30"/>
          <w:szCs w:val="30"/>
        </w:rPr>
      </w:pPr>
    </w:p>
    <w:p w14:paraId="759A4FA5" w14:textId="77777777" w:rsidR="00CB04F4" w:rsidRDefault="00CB04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  <w:r>
        <w:rPr>
          <w:sz w:val="30"/>
          <w:szCs w:val="30"/>
          <w:cs/>
        </w:rPr>
        <w:br w:type="page"/>
      </w:r>
    </w:p>
    <w:p w14:paraId="75DAEF99" w14:textId="6D0861BC" w:rsidR="00A0543B" w:rsidRPr="00711EA4" w:rsidRDefault="00A0543B" w:rsidP="00A0543B">
      <w:pPr>
        <w:pStyle w:val="FSBlank"/>
        <w:spacing w:line="240" w:lineRule="auto"/>
        <w:rPr>
          <w:sz w:val="30"/>
          <w:szCs w:val="30"/>
        </w:rPr>
      </w:pPr>
      <w:r w:rsidRPr="00711EA4">
        <w:rPr>
          <w:sz w:val="30"/>
          <w:szCs w:val="30"/>
          <w:cs/>
        </w:rPr>
        <w:lastRenderedPageBreak/>
        <w:t>(</w:t>
      </w:r>
      <w:r w:rsidR="00C26E4C">
        <w:rPr>
          <w:rFonts w:hint="cs"/>
          <w:sz w:val="30"/>
          <w:szCs w:val="30"/>
          <w:cs/>
        </w:rPr>
        <w:t>ข</w:t>
      </w:r>
      <w:r w:rsidRPr="00711EA4">
        <w:rPr>
          <w:sz w:val="30"/>
          <w:szCs w:val="30"/>
          <w:cs/>
        </w:rPr>
        <w:t>.</w:t>
      </w:r>
      <w:r w:rsidR="00B53767">
        <w:rPr>
          <w:sz w:val="30"/>
          <w:szCs w:val="30"/>
        </w:rPr>
        <w:t>3</w:t>
      </w:r>
      <w:r w:rsidR="00B32FD0">
        <w:rPr>
          <w:sz w:val="30"/>
          <w:szCs w:val="30"/>
        </w:rPr>
        <w:t>.</w:t>
      </w:r>
      <w:r w:rsidR="00B53767">
        <w:rPr>
          <w:sz w:val="30"/>
          <w:szCs w:val="30"/>
        </w:rPr>
        <w:t>1</w:t>
      </w:r>
      <w:r w:rsidRPr="00711EA4">
        <w:rPr>
          <w:sz w:val="30"/>
          <w:szCs w:val="30"/>
          <w:cs/>
        </w:rPr>
        <w:t>)</w:t>
      </w:r>
      <w:r w:rsidR="00B32FD0">
        <w:rPr>
          <w:sz w:val="30"/>
          <w:szCs w:val="30"/>
        </w:rPr>
        <w:t xml:space="preserve"> </w:t>
      </w:r>
      <w:r w:rsidRPr="00711EA4">
        <w:rPr>
          <w:sz w:val="30"/>
          <w:szCs w:val="30"/>
          <w:cs/>
        </w:rPr>
        <w:t>ความเสี่ยงด้านอัตราแลกเปลี่ยน</w:t>
      </w:r>
    </w:p>
    <w:p w14:paraId="46D326CE" w14:textId="77777777" w:rsidR="00A0543B" w:rsidRPr="00711EA4" w:rsidRDefault="00A0543B" w:rsidP="00A0543B">
      <w:pPr>
        <w:pStyle w:val="FSBlank"/>
        <w:spacing w:line="240" w:lineRule="auto"/>
        <w:rPr>
          <w:sz w:val="30"/>
          <w:szCs w:val="30"/>
        </w:rPr>
      </w:pPr>
    </w:p>
    <w:p w14:paraId="5BA30797" w14:textId="1DFF57BA" w:rsidR="00A43721" w:rsidRDefault="00A0543B" w:rsidP="009B00C9">
      <w:pPr>
        <w:pStyle w:val="FSBlank"/>
        <w:spacing w:line="240" w:lineRule="auto"/>
        <w:ind w:left="1170"/>
        <w:rPr>
          <w:sz w:val="30"/>
          <w:szCs w:val="30"/>
        </w:rPr>
      </w:pPr>
      <w:r w:rsidRPr="00711EA4">
        <w:rPr>
          <w:sz w:val="30"/>
          <w:szCs w:val="30"/>
          <w:cs/>
        </w:rPr>
        <w:t>บริษัทมีความเสี่ยงด้านอัตราแลกเปลี่ยนที่เกี่ยวข้องกับการซื้อและการขายที่เป็นสกุลเงินตราต่างประเทศบริษัทใช้สัญญาซื้อขายเงินตราต่างประเทศล่วงหน้าเป็นหลักเพื่อป้องกันความเสี่ยงในสินทรัพย์ทางการเงินหรือหนี้สินทางการเงินในสกุลเงินตราต่างประเทศที่ครบกำหนดชำระน้อยกว่าหนึ่งปี สัญญาซื้อขายเงินตราต่างประเทศล่วงหน้าที่ทำสัญญา ณ วันที่รายงานเกี่ยวข้องกับการซื้อและขายในสกุลเงินตราต่างประเทศที่คาดการณ์ว่าจะเกิดขึ้นในภายหลัง</w:t>
      </w:r>
    </w:p>
    <w:p w14:paraId="5BF85492" w14:textId="60D15009" w:rsidR="005A3A9B" w:rsidRDefault="005A3A9B" w:rsidP="00A0543B">
      <w:pPr>
        <w:pStyle w:val="FSBlank"/>
        <w:spacing w:line="240" w:lineRule="auto"/>
        <w:ind w:left="1080"/>
        <w:rPr>
          <w:sz w:val="30"/>
          <w:szCs w:val="30"/>
        </w:rPr>
      </w:pPr>
    </w:p>
    <w:p w14:paraId="58F851CB" w14:textId="735B8204" w:rsidR="005A3A9B" w:rsidRPr="00711EA4" w:rsidRDefault="005A3A9B" w:rsidP="00C26E4C">
      <w:pPr>
        <w:pStyle w:val="FSBlank"/>
        <w:spacing w:line="240" w:lineRule="auto"/>
        <w:ind w:left="1170"/>
        <w:rPr>
          <w:sz w:val="30"/>
          <w:szCs w:val="30"/>
        </w:rPr>
      </w:pPr>
      <w:r w:rsidRPr="005A3A9B">
        <w:rPr>
          <w:rFonts w:hint="cs"/>
          <w:sz w:val="30"/>
          <w:szCs w:val="30"/>
          <w:cs/>
        </w:rPr>
        <w:t>บริษัทมีฐานะเปิดต่อธุรกรรมที่มีความเสี่ยงจากอัตราแลกเปลี่ยนซึ่งเกิดจากการไม่สามารถจับคู่กันได้ระหว่างอัตราแลกเปลี่ยนในการขาย</w:t>
      </w:r>
      <w:r w:rsidRPr="005A3A9B">
        <w:rPr>
          <w:sz w:val="30"/>
          <w:szCs w:val="30"/>
          <w:cs/>
        </w:rPr>
        <w:t xml:space="preserve"> </w:t>
      </w:r>
      <w:r w:rsidRPr="005A3A9B">
        <w:rPr>
          <w:rFonts w:hint="cs"/>
          <w:sz w:val="30"/>
          <w:szCs w:val="30"/>
          <w:cs/>
        </w:rPr>
        <w:t>ซื้อ</w:t>
      </w:r>
      <w:r w:rsidR="003B5675">
        <w:rPr>
          <w:rFonts w:hint="cs"/>
          <w:sz w:val="30"/>
          <w:szCs w:val="30"/>
          <w:cs/>
        </w:rPr>
        <w:t xml:space="preserve"> และ</w:t>
      </w:r>
      <w:r w:rsidRPr="005A3A9B">
        <w:rPr>
          <w:rFonts w:hint="cs"/>
          <w:sz w:val="30"/>
          <w:szCs w:val="30"/>
          <w:cs/>
        </w:rPr>
        <w:t>ลูกหนี้ซึ่งกำหนดและเป็นสกุลเงินที่ใช้ในการดำเนินงานของบริษั</w:t>
      </w:r>
      <w:r>
        <w:rPr>
          <w:rFonts w:hint="cs"/>
          <w:sz w:val="30"/>
          <w:szCs w:val="30"/>
          <w:cs/>
        </w:rPr>
        <w:t>ท</w:t>
      </w:r>
      <w:r w:rsidRPr="005A3A9B">
        <w:rPr>
          <w:rFonts w:hint="cs"/>
          <w:sz w:val="30"/>
          <w:szCs w:val="30"/>
          <w:cs/>
        </w:rPr>
        <w:t>สกุลเงินที่ใช้ในการดำเนินงานของบริษั</w:t>
      </w:r>
      <w:r w:rsidR="00C4481D">
        <w:rPr>
          <w:rFonts w:hint="cs"/>
          <w:sz w:val="30"/>
          <w:szCs w:val="30"/>
          <w:cs/>
        </w:rPr>
        <w:t>ทเ</w:t>
      </w:r>
      <w:r w:rsidRPr="005A3A9B">
        <w:rPr>
          <w:rFonts w:hint="cs"/>
          <w:sz w:val="30"/>
          <w:szCs w:val="30"/>
          <w:cs/>
        </w:rPr>
        <w:t>ป็น</w:t>
      </w:r>
      <w:r w:rsidR="00C4481D">
        <w:rPr>
          <w:rFonts w:hint="cs"/>
          <w:sz w:val="30"/>
          <w:szCs w:val="30"/>
          <w:cs/>
        </w:rPr>
        <w:t xml:space="preserve">ไทยบาท </w:t>
      </w:r>
      <w:r w:rsidRPr="005A3A9B">
        <w:rPr>
          <w:rFonts w:hint="cs"/>
          <w:sz w:val="30"/>
          <w:szCs w:val="30"/>
          <w:cs/>
        </w:rPr>
        <w:t>สกุลเงินที่ใช้ในธุรกรรมเหล่านี้โดยหลักเป็น</w:t>
      </w:r>
      <w:r w:rsidR="003B5675">
        <w:rPr>
          <w:sz w:val="30"/>
          <w:szCs w:val="30"/>
          <w:cs/>
        </w:rPr>
        <w:br/>
      </w:r>
      <w:r w:rsidR="003B5675">
        <w:rPr>
          <w:rFonts w:hint="cs"/>
          <w:sz w:val="30"/>
          <w:szCs w:val="30"/>
          <w:cs/>
        </w:rPr>
        <w:t>เงินเหรียญ</w:t>
      </w:r>
      <w:r w:rsidRPr="005A3A9B">
        <w:rPr>
          <w:rFonts w:hint="cs"/>
          <w:sz w:val="30"/>
          <w:szCs w:val="30"/>
          <w:cs/>
        </w:rPr>
        <w:t>สหรัฐ</w:t>
      </w:r>
      <w:r w:rsidR="003B5675">
        <w:rPr>
          <w:rFonts w:hint="cs"/>
          <w:sz w:val="30"/>
          <w:szCs w:val="30"/>
          <w:cs/>
        </w:rPr>
        <w:t>อเมริกา</w:t>
      </w:r>
      <w:r w:rsidR="005310A6">
        <w:rPr>
          <w:sz w:val="30"/>
          <w:szCs w:val="30"/>
        </w:rPr>
        <w:t xml:space="preserve"> </w:t>
      </w:r>
      <w:r w:rsidR="005310A6">
        <w:rPr>
          <w:rFonts w:hint="cs"/>
          <w:sz w:val="30"/>
          <w:szCs w:val="30"/>
          <w:cs/>
        </w:rPr>
        <w:t xml:space="preserve">ยูโร </w:t>
      </w:r>
      <w:r w:rsidR="00C4481D">
        <w:rPr>
          <w:rFonts w:hint="cs"/>
          <w:sz w:val="30"/>
          <w:szCs w:val="30"/>
          <w:cs/>
        </w:rPr>
        <w:t>และเยน</w:t>
      </w:r>
    </w:p>
    <w:p w14:paraId="275FCFD4" w14:textId="0E0007BB" w:rsidR="00A0543B" w:rsidRDefault="00A0543B" w:rsidP="00A0543B">
      <w:pPr>
        <w:pStyle w:val="FSBlank"/>
        <w:spacing w:line="240" w:lineRule="auto"/>
        <w:ind w:left="1080"/>
        <w:rPr>
          <w:sz w:val="30"/>
          <w:szCs w:val="30"/>
        </w:rPr>
      </w:pPr>
    </w:p>
    <w:p w14:paraId="32355139" w14:textId="0793EBF6" w:rsidR="00C4481D" w:rsidRPr="00DC5148" w:rsidRDefault="00C4481D" w:rsidP="00DC5148">
      <w:pPr>
        <w:pStyle w:val="FSBlank"/>
        <w:spacing w:line="240" w:lineRule="auto"/>
        <w:ind w:left="1170"/>
        <w:rPr>
          <w:sz w:val="30"/>
          <w:szCs w:val="30"/>
        </w:rPr>
      </w:pPr>
      <w:r w:rsidRPr="00DC5148">
        <w:rPr>
          <w:rFonts w:hint="cs"/>
          <w:sz w:val="30"/>
          <w:szCs w:val="30"/>
          <w:cs/>
        </w:rPr>
        <w:t>นโยบายการจัดการความเสี่ยงของบริษัท</w:t>
      </w:r>
      <w:r w:rsidR="00DC5148" w:rsidRPr="00DC5148">
        <w:rPr>
          <w:rFonts w:hint="cs"/>
          <w:sz w:val="30"/>
          <w:szCs w:val="30"/>
          <w:cs/>
        </w:rPr>
        <w:t>มีการป้องกันความเสี่ยง</w:t>
      </w:r>
      <w:r w:rsidRPr="00DC5148">
        <w:rPr>
          <w:sz w:val="30"/>
          <w:szCs w:val="30"/>
          <w:cs/>
        </w:rPr>
        <w:t>ของฐานะ</w:t>
      </w:r>
      <w:r w:rsidRPr="00DC5148">
        <w:rPr>
          <w:rFonts w:hint="cs"/>
          <w:sz w:val="30"/>
          <w:szCs w:val="30"/>
          <w:cs/>
        </w:rPr>
        <w:t>เปิดของเงินตราต่างประเทศในรายการคาดการณ์ขายและซื้อที่คาดการณ์ไว้ตลอด</w:t>
      </w:r>
      <w:r w:rsidRPr="00DC5148">
        <w:rPr>
          <w:sz w:val="30"/>
          <w:szCs w:val="30"/>
          <w:cs/>
        </w:rPr>
        <w:t xml:space="preserve"> </w:t>
      </w:r>
      <w:r w:rsidR="00B53767" w:rsidRPr="00DC5148">
        <w:rPr>
          <w:sz w:val="30"/>
          <w:szCs w:val="30"/>
        </w:rPr>
        <w:t>12</w:t>
      </w:r>
      <w:r w:rsidRPr="00DC5148">
        <w:rPr>
          <w:sz w:val="30"/>
          <w:szCs w:val="30"/>
          <w:cs/>
        </w:rPr>
        <w:t xml:space="preserve"> </w:t>
      </w:r>
      <w:r w:rsidRPr="00DC5148">
        <w:rPr>
          <w:rFonts w:hint="cs"/>
          <w:sz w:val="30"/>
          <w:szCs w:val="30"/>
          <w:cs/>
        </w:rPr>
        <w:t>เดือนข้างหน้า</w:t>
      </w:r>
      <w:r w:rsidRPr="00DC5148">
        <w:rPr>
          <w:sz w:val="30"/>
          <w:szCs w:val="30"/>
          <w:cs/>
        </w:rPr>
        <w:t xml:space="preserve"> </w:t>
      </w:r>
      <w:r w:rsidRPr="00DC5148">
        <w:rPr>
          <w:rFonts w:hint="cs"/>
          <w:sz w:val="30"/>
          <w:szCs w:val="30"/>
          <w:cs/>
        </w:rPr>
        <w:t>ณ</w:t>
      </w:r>
      <w:r w:rsidRPr="00DC5148">
        <w:rPr>
          <w:sz w:val="30"/>
          <w:szCs w:val="30"/>
          <w:cs/>
        </w:rPr>
        <w:t xml:space="preserve"> </w:t>
      </w:r>
      <w:r w:rsidRPr="00DC5148">
        <w:rPr>
          <w:rFonts w:hint="cs"/>
          <w:sz w:val="30"/>
          <w:szCs w:val="30"/>
          <w:cs/>
        </w:rPr>
        <w:t>จุดใดจุดหนึ่งของเวลาบริษัทใช้สัญญาซื้อขายเงินตราต่างประเทศล่วงหน้าในการป้องกันความเสี่ยงจากอัตราแลกเปลี่ยนซึ่งส่วนใหญ่ครบกำหนดชำระน้อยกว่า</w:t>
      </w:r>
      <w:r w:rsidRPr="00DC5148">
        <w:rPr>
          <w:sz w:val="30"/>
          <w:szCs w:val="30"/>
          <w:cs/>
        </w:rPr>
        <w:t xml:space="preserve"> </w:t>
      </w:r>
      <w:r w:rsidR="00B53767" w:rsidRPr="00DC5148">
        <w:rPr>
          <w:sz w:val="30"/>
          <w:szCs w:val="30"/>
        </w:rPr>
        <w:t>1</w:t>
      </w:r>
      <w:r w:rsidRPr="00DC5148">
        <w:rPr>
          <w:sz w:val="30"/>
          <w:szCs w:val="30"/>
          <w:cs/>
        </w:rPr>
        <w:t xml:space="preserve"> </w:t>
      </w:r>
      <w:r w:rsidRPr="00DC5148">
        <w:rPr>
          <w:rFonts w:hint="cs"/>
          <w:sz w:val="30"/>
          <w:szCs w:val="30"/>
          <w:cs/>
        </w:rPr>
        <w:t>ปีนับจากวันที่รายงาน</w:t>
      </w:r>
      <w:r w:rsidRPr="00DC5148">
        <w:rPr>
          <w:sz w:val="30"/>
          <w:szCs w:val="30"/>
          <w:cs/>
        </w:rPr>
        <w:t xml:space="preserve"> </w:t>
      </w:r>
      <w:r w:rsidRPr="00DC5148">
        <w:rPr>
          <w:rFonts w:hint="cs"/>
          <w:sz w:val="30"/>
          <w:szCs w:val="30"/>
          <w:cs/>
        </w:rPr>
        <w:t>สัญญานี้กำหนดให้เป็นการป้องกันความเสี่ยงในกระแส</w:t>
      </w:r>
      <w:r w:rsidR="00DC5148">
        <w:rPr>
          <w:sz w:val="30"/>
          <w:szCs w:val="30"/>
          <w:cs/>
        </w:rPr>
        <w:br/>
      </w:r>
      <w:r w:rsidRPr="00DC5148">
        <w:rPr>
          <w:rFonts w:hint="cs"/>
          <w:sz w:val="30"/>
          <w:szCs w:val="30"/>
          <w:cs/>
        </w:rPr>
        <w:t>เงินสด</w:t>
      </w:r>
    </w:p>
    <w:p w14:paraId="00EAFD81" w14:textId="520BFB87" w:rsidR="00C4481D" w:rsidRDefault="00C4481D" w:rsidP="00A0543B">
      <w:pPr>
        <w:pStyle w:val="FSBlank"/>
        <w:spacing w:line="240" w:lineRule="auto"/>
        <w:ind w:left="1080"/>
        <w:rPr>
          <w:sz w:val="30"/>
          <w:szCs w:val="30"/>
        </w:rPr>
      </w:pPr>
    </w:p>
    <w:p w14:paraId="3CBCB2A4" w14:textId="251C55FE" w:rsidR="00C4481D" w:rsidRDefault="00C4481D" w:rsidP="00C26E4C">
      <w:pPr>
        <w:pStyle w:val="FSBlank"/>
        <w:spacing w:line="240" w:lineRule="auto"/>
        <w:ind w:left="1170"/>
        <w:rPr>
          <w:sz w:val="30"/>
          <w:szCs w:val="30"/>
        </w:rPr>
      </w:pPr>
      <w:r w:rsidRPr="00C4481D">
        <w:rPr>
          <w:rFonts w:hint="cs"/>
          <w:sz w:val="30"/>
          <w:szCs w:val="30"/>
          <w:cs/>
        </w:rPr>
        <w:t>บริษัทกำหนดให้องค์ประกอบราคาปัจจุบันของสัญญาซื้อขายเงินตราต่างประเทศล่วงหน้าป้องกันความเสี่ยงในอัตราแลกเปลี่ยนโดยใช้อัตราส่วนการป้องกันความเสี่ยงที่</w:t>
      </w:r>
      <w:r w:rsidRPr="00C4481D">
        <w:rPr>
          <w:sz w:val="30"/>
          <w:szCs w:val="30"/>
          <w:cs/>
        </w:rPr>
        <w:t xml:space="preserve"> </w:t>
      </w:r>
      <w:r w:rsidR="00B53767">
        <w:rPr>
          <w:sz w:val="30"/>
          <w:szCs w:val="30"/>
        </w:rPr>
        <w:t>1</w:t>
      </w:r>
      <w:r w:rsidRPr="00C4481D">
        <w:rPr>
          <w:sz w:val="30"/>
          <w:szCs w:val="30"/>
          <w:cs/>
        </w:rPr>
        <w:t>:</w:t>
      </w:r>
      <w:r w:rsidR="00B53767">
        <w:rPr>
          <w:sz w:val="30"/>
          <w:szCs w:val="30"/>
        </w:rPr>
        <w:t>1</w:t>
      </w:r>
      <w:r w:rsidRPr="00C4481D">
        <w:rPr>
          <w:sz w:val="30"/>
          <w:szCs w:val="30"/>
          <w:cs/>
        </w:rPr>
        <w:t xml:space="preserve"> </w:t>
      </w:r>
      <w:r w:rsidRPr="00C4481D">
        <w:rPr>
          <w:rFonts w:hint="cs"/>
          <w:sz w:val="30"/>
          <w:szCs w:val="30"/>
          <w:cs/>
        </w:rPr>
        <w:t>องค์ประกอบราคาล่วงหน้าของสัญญาซื้อขายเงินตราต่างประเทศล่วงหน้าแยกออกจากการกำหนดเป็นเครื่องมือที่ใช้ในการป้องกันความเสี่ยงและแยกบันทึกบัญชีเป็นต้นทุนในการได้มาซึ่งการป้องกันความเสี่ยงซึ่งรับรู้ในส่วนของผู้ถือหุ้นในสำรองสำหรับต้นทุนในการได้มาซึ่งการป้องกันความเสี่ยง</w:t>
      </w:r>
      <w:r w:rsidRPr="00C4481D">
        <w:rPr>
          <w:sz w:val="30"/>
          <w:szCs w:val="30"/>
          <w:cs/>
        </w:rPr>
        <w:t xml:space="preserve"> </w:t>
      </w:r>
      <w:r w:rsidRPr="00C4481D">
        <w:rPr>
          <w:rFonts w:hint="cs"/>
          <w:sz w:val="30"/>
          <w:szCs w:val="30"/>
          <w:cs/>
        </w:rPr>
        <w:t>นโยบายของบริษัทกำหนดให้ระยะเวลาของสัญญาซื้อขายเงินตราต่างประเทศล่วงหน้าสอดคล้องกับรายการที่ต้องการป้องกันความเสี่ยง</w:t>
      </w:r>
    </w:p>
    <w:p w14:paraId="40564FFC" w14:textId="77777777" w:rsidR="009B00C9" w:rsidRDefault="009B00C9" w:rsidP="00C4481D">
      <w:pPr>
        <w:pStyle w:val="FSBlank"/>
        <w:spacing w:line="240" w:lineRule="auto"/>
        <w:ind w:left="1080"/>
        <w:rPr>
          <w:sz w:val="30"/>
          <w:szCs w:val="30"/>
        </w:rPr>
      </w:pPr>
    </w:p>
    <w:p w14:paraId="2C21B5E4" w14:textId="019311A9" w:rsidR="00C4481D" w:rsidRDefault="00C4481D" w:rsidP="00C26E4C">
      <w:pPr>
        <w:pStyle w:val="FSBlank"/>
        <w:spacing w:line="240" w:lineRule="auto"/>
        <w:ind w:left="1170"/>
        <w:rPr>
          <w:sz w:val="30"/>
          <w:szCs w:val="30"/>
        </w:rPr>
      </w:pPr>
      <w:r w:rsidRPr="00C4481D">
        <w:rPr>
          <w:rFonts w:hint="cs"/>
          <w:sz w:val="30"/>
          <w:szCs w:val="30"/>
          <w:cs/>
        </w:rPr>
        <w:t>บริษัทพิจารณาการมีอยู่ของความสัมพันธ์ทางเศรษฐกิจระหว่างเครื่องมือที่ใช้ในการป้องกันความเสี่ยงและรายการที่ต้องการป้องกันความเสี่ยงโดยใช้สกุลเงิน</w:t>
      </w:r>
      <w:r w:rsidRPr="00C4481D">
        <w:rPr>
          <w:sz w:val="30"/>
          <w:szCs w:val="30"/>
          <w:cs/>
        </w:rPr>
        <w:t xml:space="preserve"> </w:t>
      </w:r>
      <w:r w:rsidRPr="00C4481D">
        <w:rPr>
          <w:rFonts w:hint="cs"/>
          <w:sz w:val="30"/>
          <w:szCs w:val="30"/>
          <w:cs/>
        </w:rPr>
        <w:t>จำนวนเงินและระยะเวลาที่เกี่ยวข้องกับกระแสเงินสด</w:t>
      </w:r>
    </w:p>
    <w:p w14:paraId="02193CA4" w14:textId="1D38148E" w:rsidR="00C4481D" w:rsidRDefault="00C4481D" w:rsidP="00C4481D">
      <w:pPr>
        <w:pStyle w:val="FSBlank"/>
        <w:spacing w:line="240" w:lineRule="auto"/>
        <w:ind w:left="1080"/>
        <w:rPr>
          <w:sz w:val="30"/>
          <w:szCs w:val="30"/>
        </w:rPr>
      </w:pPr>
    </w:p>
    <w:p w14:paraId="1F9B9F34" w14:textId="4A475914" w:rsidR="00C4481D" w:rsidRDefault="00C4481D" w:rsidP="00C26E4C">
      <w:pPr>
        <w:pStyle w:val="FSBlank"/>
        <w:spacing w:line="240" w:lineRule="auto"/>
        <w:ind w:left="1170"/>
        <w:rPr>
          <w:sz w:val="30"/>
          <w:szCs w:val="30"/>
        </w:rPr>
      </w:pPr>
      <w:r w:rsidRPr="00C4481D">
        <w:rPr>
          <w:rFonts w:hint="cs"/>
          <w:sz w:val="30"/>
          <w:szCs w:val="30"/>
          <w:cs/>
        </w:rPr>
        <w:t>บริษัทประเมินว่าอนุพันธ์ที่กำหนดในแต่ละความสัมพันธ์ของการป้องกันความเสี่ยงจะมีประสิทธิผลในการหักกลบการเปลี่ยนแปลงในกระแสเงินสดของรายการที่ต้องการป้องกันความเสี่ยงโดยใช้วิธีการอนุพันธ์เสมือน</w:t>
      </w:r>
    </w:p>
    <w:p w14:paraId="5401573D" w14:textId="4A05C2AB" w:rsidR="00C4481D" w:rsidRDefault="00C4481D" w:rsidP="00C26E4C">
      <w:pPr>
        <w:pStyle w:val="FSBlank"/>
        <w:spacing w:line="240" w:lineRule="auto"/>
        <w:ind w:left="1170"/>
        <w:rPr>
          <w:sz w:val="30"/>
          <w:szCs w:val="30"/>
        </w:rPr>
      </w:pPr>
      <w:r w:rsidRPr="00C4481D">
        <w:rPr>
          <w:rFonts w:hint="cs"/>
          <w:sz w:val="30"/>
          <w:szCs w:val="30"/>
          <w:cs/>
        </w:rPr>
        <w:lastRenderedPageBreak/>
        <w:t>ในความสัมพันธ์ของการป้องกันความเสี่ยง</w:t>
      </w:r>
      <w:r w:rsidRPr="00C4481D">
        <w:rPr>
          <w:sz w:val="30"/>
          <w:szCs w:val="30"/>
          <w:cs/>
        </w:rPr>
        <w:t xml:space="preserve"> </w:t>
      </w:r>
      <w:r w:rsidRPr="00C4481D">
        <w:rPr>
          <w:rFonts w:hint="cs"/>
          <w:sz w:val="30"/>
          <w:szCs w:val="30"/>
          <w:cs/>
        </w:rPr>
        <w:t>ความไม่มีประสิทธิผลส่วนใหญ่เกิดจาก</w:t>
      </w:r>
    </w:p>
    <w:p w14:paraId="028ABB31" w14:textId="1F3BF482" w:rsidR="00C4481D" w:rsidRPr="005310A6" w:rsidRDefault="00C4481D" w:rsidP="00C4481D">
      <w:pPr>
        <w:pStyle w:val="FSBlank"/>
        <w:spacing w:line="240" w:lineRule="auto"/>
        <w:ind w:left="1080"/>
      </w:pPr>
    </w:p>
    <w:p w14:paraId="65164C67" w14:textId="66F7D5BE" w:rsidR="00B32FD0" w:rsidRPr="00B32FD0" w:rsidRDefault="00C26E4C" w:rsidP="00C26E4C">
      <w:pPr>
        <w:pStyle w:val="FSBlank"/>
        <w:tabs>
          <w:tab w:val="left" w:pos="1800"/>
          <w:tab w:val="left" w:pos="1890"/>
        </w:tabs>
        <w:spacing w:line="240" w:lineRule="auto"/>
        <w:ind w:left="1440" w:hanging="270"/>
        <w:rPr>
          <w:sz w:val="30"/>
          <w:szCs w:val="30"/>
        </w:rPr>
      </w:pPr>
      <w:r>
        <w:rPr>
          <w:sz w:val="30"/>
          <w:szCs w:val="30"/>
        </w:rPr>
        <w:t xml:space="preserve">- </w:t>
      </w:r>
      <w:r>
        <w:rPr>
          <w:sz w:val="30"/>
          <w:szCs w:val="30"/>
        </w:rPr>
        <w:tab/>
      </w:r>
      <w:r w:rsidR="00C4481D" w:rsidRPr="001B5DD8">
        <w:rPr>
          <w:rFonts w:hint="cs"/>
          <w:sz w:val="30"/>
          <w:szCs w:val="30"/>
          <w:cs/>
        </w:rPr>
        <w:t>ผลกระทบจากความเสี่ยงด้านเครดิตของคู่สัญญาและของบริษัทที่มีต่อมูลค่ายุติธรรมของสัญญาแลกเปลี่ยนเงินตราต่างประเทศล่วงหน้าซึ่งไม่สะท้อนในการเปลี่ยนแปลงมูลค่ายุติธรรมของกระแสเงินสดที่ป้องกันความเสี่ยงซึ่งเกิดจากการเปลี่ยนแปลงในอัตราแลกเปลี่ยน</w:t>
      </w:r>
      <w:r w:rsidR="00C4481D" w:rsidRPr="001B5DD8">
        <w:rPr>
          <w:sz w:val="30"/>
          <w:szCs w:val="30"/>
          <w:cs/>
        </w:rPr>
        <w:t xml:space="preserve"> </w:t>
      </w:r>
      <w:r w:rsidR="00C4481D" w:rsidRPr="001B5DD8">
        <w:rPr>
          <w:rFonts w:hint="cs"/>
          <w:sz w:val="30"/>
          <w:szCs w:val="30"/>
          <w:cs/>
        </w:rPr>
        <w:t>และ</w:t>
      </w:r>
    </w:p>
    <w:p w14:paraId="5A1FF16D" w14:textId="2DE544CA" w:rsidR="00C4481D" w:rsidRPr="001B5DD8" w:rsidRDefault="00C26E4C" w:rsidP="00C26E4C">
      <w:pPr>
        <w:pStyle w:val="FSBlank"/>
        <w:tabs>
          <w:tab w:val="left" w:pos="1800"/>
          <w:tab w:val="left" w:pos="1890"/>
        </w:tabs>
        <w:spacing w:line="240" w:lineRule="auto"/>
        <w:ind w:left="1440" w:hanging="270"/>
        <w:rPr>
          <w:sz w:val="30"/>
          <w:szCs w:val="30"/>
        </w:rPr>
      </w:pPr>
      <w:r>
        <w:rPr>
          <w:sz w:val="30"/>
          <w:szCs w:val="30"/>
        </w:rPr>
        <w:t>-</w:t>
      </w:r>
      <w:r>
        <w:rPr>
          <w:sz w:val="30"/>
          <w:szCs w:val="30"/>
        </w:rPr>
        <w:tab/>
      </w:r>
      <w:r w:rsidR="00C4481D" w:rsidRPr="001B5DD8">
        <w:rPr>
          <w:rFonts w:hint="cs"/>
          <w:sz w:val="30"/>
          <w:szCs w:val="30"/>
          <w:cs/>
        </w:rPr>
        <w:t>ความแตกต่างของช่วงระยะเวลาของธุรกรรมที่ป้องกันความเสี่ยง</w:t>
      </w:r>
    </w:p>
    <w:p w14:paraId="037FB7BC" w14:textId="5C0B2A80" w:rsidR="001C4873" w:rsidRDefault="00A0543B" w:rsidP="00DD30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>
        <w:rPr>
          <w:rFonts w:ascii="Angsana New" w:hAnsi="Angsana New" w:cs="Angsana New"/>
          <w:b/>
          <w:bCs/>
          <w:i/>
          <w:iCs/>
          <w:sz w:val="30"/>
          <w:szCs w:val="30"/>
        </w:rPr>
        <w:t xml:space="preserve">         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09"/>
        <w:gridCol w:w="1442"/>
        <w:gridCol w:w="265"/>
        <w:gridCol w:w="1444"/>
        <w:gridCol w:w="236"/>
        <w:gridCol w:w="1474"/>
      </w:tblGrid>
      <w:tr w:rsidR="00241059" w:rsidRPr="00C26E4C" w14:paraId="11F86740" w14:textId="77777777" w:rsidTr="00241059">
        <w:trPr>
          <w:tblHeader/>
        </w:trPr>
        <w:tc>
          <w:tcPr>
            <w:tcW w:w="2378" w:type="pct"/>
          </w:tcPr>
          <w:p w14:paraId="2BB143CA" w14:textId="042184D1" w:rsidR="00241059" w:rsidRDefault="00241059" w:rsidP="0097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97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ความเสี่ยงจาก</w:t>
            </w:r>
            <w:r w:rsidRPr="00C26E4C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เงินตราต่างประเทศ </w:t>
            </w:r>
          </w:p>
          <w:p w14:paraId="4A82728D" w14:textId="5327A161" w:rsidR="00241059" w:rsidRPr="00C26E4C" w:rsidRDefault="00241059" w:rsidP="0097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97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26E4C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C26E4C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C26E4C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  <w:t xml:space="preserve"> 2566</w:t>
            </w:r>
          </w:p>
        </w:tc>
        <w:tc>
          <w:tcPr>
            <w:tcW w:w="778" w:type="pct"/>
          </w:tcPr>
          <w:p w14:paraId="097177B9" w14:textId="77777777" w:rsidR="00241059" w:rsidRDefault="00241059" w:rsidP="0097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610AA848" w14:textId="77777777" w:rsidR="00241059" w:rsidRPr="00C26E4C" w:rsidRDefault="00241059" w:rsidP="0097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เงินยูโร</w:t>
            </w:r>
          </w:p>
        </w:tc>
        <w:tc>
          <w:tcPr>
            <w:tcW w:w="143" w:type="pct"/>
          </w:tcPr>
          <w:p w14:paraId="70E6B535" w14:textId="77777777" w:rsidR="00241059" w:rsidRPr="00C26E4C" w:rsidRDefault="00241059" w:rsidP="0097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79" w:type="pct"/>
            <w:vAlign w:val="bottom"/>
          </w:tcPr>
          <w:p w14:paraId="5DC2B766" w14:textId="72150ED7" w:rsidR="00241059" w:rsidRPr="00C26E4C" w:rsidRDefault="00241059" w:rsidP="0097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6E4C">
              <w:rPr>
                <w:rFonts w:ascii="Angsana New" w:hAnsi="Angsana New" w:cs="Angsana New"/>
                <w:sz w:val="30"/>
                <w:szCs w:val="30"/>
                <w:cs/>
              </w:rPr>
              <w:t>เงินเหรียญสหรัฐอเมริกา</w:t>
            </w:r>
          </w:p>
        </w:tc>
        <w:tc>
          <w:tcPr>
            <w:tcW w:w="127" w:type="pct"/>
            <w:vAlign w:val="bottom"/>
          </w:tcPr>
          <w:p w14:paraId="1202BBB8" w14:textId="02AC5173" w:rsidR="00241059" w:rsidRPr="00C26E4C" w:rsidRDefault="00241059" w:rsidP="0097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5" w:type="pct"/>
            <w:vAlign w:val="bottom"/>
          </w:tcPr>
          <w:p w14:paraId="0DE83865" w14:textId="77777777" w:rsidR="00241059" w:rsidRPr="00C26E4C" w:rsidRDefault="00241059" w:rsidP="0097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6E4C">
              <w:rPr>
                <w:rFonts w:ascii="Angsana New" w:hAnsi="Angsana New" w:cs="Angsana New"/>
                <w:sz w:val="30"/>
                <w:szCs w:val="30"/>
                <w:cs/>
              </w:rPr>
              <w:t>เงินเยน</w:t>
            </w:r>
          </w:p>
        </w:tc>
      </w:tr>
      <w:tr w:rsidR="00241059" w:rsidRPr="00C26E4C" w14:paraId="261E4946" w14:textId="25BFC458" w:rsidTr="00241059">
        <w:tc>
          <w:tcPr>
            <w:tcW w:w="2378" w:type="pct"/>
          </w:tcPr>
          <w:p w14:paraId="019DB20F" w14:textId="77777777" w:rsidR="00241059" w:rsidRPr="00C26E4C" w:rsidRDefault="00241059" w:rsidP="0097143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622" w:type="pct"/>
            <w:gridSpan w:val="5"/>
          </w:tcPr>
          <w:p w14:paraId="48DC1B91" w14:textId="155AA4D4" w:rsidR="00241059" w:rsidRPr="00241059" w:rsidRDefault="00241059" w:rsidP="0024105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241059"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>(</w:t>
            </w:r>
            <w:r w:rsidRPr="00241059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241059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241059" w:rsidRPr="00C26E4C" w14:paraId="71F3A964" w14:textId="77777777" w:rsidTr="00241059">
        <w:tc>
          <w:tcPr>
            <w:tcW w:w="2378" w:type="pct"/>
          </w:tcPr>
          <w:p w14:paraId="72EDC9CC" w14:textId="77777777" w:rsidR="00241059" w:rsidRPr="00C26E4C" w:rsidRDefault="00241059" w:rsidP="0097143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26E4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ลูกหนี้การค้า </w:t>
            </w:r>
          </w:p>
        </w:tc>
        <w:tc>
          <w:tcPr>
            <w:tcW w:w="778" w:type="pct"/>
          </w:tcPr>
          <w:p w14:paraId="2763849E" w14:textId="588DDF83" w:rsidR="00241059" w:rsidRDefault="00241059" w:rsidP="0097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2FE37A0A" w14:textId="77777777" w:rsidR="00241059" w:rsidRDefault="00241059" w:rsidP="0097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79" w:type="pct"/>
          </w:tcPr>
          <w:p w14:paraId="44CDA6E7" w14:textId="1B865C02" w:rsidR="00241059" w:rsidRPr="00C26E4C" w:rsidRDefault="00241059" w:rsidP="00A329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  <w:r w:rsidRPr="000578B5">
              <w:rPr>
                <w:rFonts w:ascii="Angsana New" w:hAnsi="Angsana New" w:cs="Angsana New"/>
                <w:sz w:val="30"/>
                <w:szCs w:val="30"/>
              </w:rPr>
              <w:t>94,784</w:t>
            </w:r>
          </w:p>
        </w:tc>
        <w:tc>
          <w:tcPr>
            <w:tcW w:w="127" w:type="pct"/>
          </w:tcPr>
          <w:p w14:paraId="2088BA85" w14:textId="3F1A5AF9" w:rsidR="00241059" w:rsidRPr="00C26E4C" w:rsidRDefault="00241059" w:rsidP="0097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5" w:type="pct"/>
          </w:tcPr>
          <w:p w14:paraId="3868488C" w14:textId="00524543" w:rsidR="00241059" w:rsidRPr="00C26E4C" w:rsidRDefault="00241059" w:rsidP="0097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10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578B5">
              <w:rPr>
                <w:rFonts w:ascii="Angsana New" w:hAnsi="Angsana New" w:cs="Angsana New"/>
                <w:sz w:val="30"/>
                <w:szCs w:val="30"/>
              </w:rPr>
              <w:t>12,376</w:t>
            </w:r>
          </w:p>
        </w:tc>
      </w:tr>
      <w:tr w:rsidR="00241059" w:rsidRPr="00C26E4C" w14:paraId="5C4E139A" w14:textId="77777777" w:rsidTr="00241059">
        <w:tc>
          <w:tcPr>
            <w:tcW w:w="2378" w:type="pct"/>
          </w:tcPr>
          <w:p w14:paraId="2BB648F5" w14:textId="77777777" w:rsidR="00241059" w:rsidRPr="00C26E4C" w:rsidRDefault="00241059" w:rsidP="0097143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C26E4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ลูกหนี้อื่น</w:t>
            </w:r>
          </w:p>
        </w:tc>
        <w:tc>
          <w:tcPr>
            <w:tcW w:w="778" w:type="pct"/>
          </w:tcPr>
          <w:p w14:paraId="0B199A93" w14:textId="55C49954" w:rsidR="00241059" w:rsidRDefault="00241059" w:rsidP="0097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704BBC63" w14:textId="77777777" w:rsidR="00241059" w:rsidRDefault="00241059" w:rsidP="0097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79" w:type="pct"/>
          </w:tcPr>
          <w:p w14:paraId="24870AA4" w14:textId="19E4FB76" w:rsidR="00241059" w:rsidRPr="00C26E4C" w:rsidRDefault="00241059" w:rsidP="00A329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  <w:r w:rsidRPr="000578B5">
              <w:rPr>
                <w:rFonts w:ascii="Angsana New" w:hAnsi="Angsana New" w:cs="Angsana New"/>
                <w:sz w:val="30"/>
                <w:szCs w:val="30"/>
              </w:rPr>
              <w:t>22,086</w:t>
            </w:r>
          </w:p>
        </w:tc>
        <w:tc>
          <w:tcPr>
            <w:tcW w:w="127" w:type="pct"/>
          </w:tcPr>
          <w:p w14:paraId="6BB005F9" w14:textId="1525FBFB" w:rsidR="00241059" w:rsidRPr="00C26E4C" w:rsidRDefault="00241059" w:rsidP="0097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5" w:type="pct"/>
          </w:tcPr>
          <w:p w14:paraId="5AE21DD6" w14:textId="6F37B8B6" w:rsidR="00241059" w:rsidRPr="00C26E4C" w:rsidRDefault="00241059" w:rsidP="0097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08" w:right="1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41059" w:rsidRPr="00C26E4C" w14:paraId="08B94066" w14:textId="77777777" w:rsidTr="00241059">
        <w:tc>
          <w:tcPr>
            <w:tcW w:w="2378" w:type="pct"/>
          </w:tcPr>
          <w:p w14:paraId="3A52D323" w14:textId="77777777" w:rsidR="00241059" w:rsidRPr="00C26E4C" w:rsidRDefault="00241059" w:rsidP="00971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6E4C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778" w:type="pct"/>
          </w:tcPr>
          <w:p w14:paraId="167AB78A" w14:textId="30BDF7A5" w:rsidR="00241059" w:rsidRDefault="00241059" w:rsidP="0097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  <w:r w:rsidRPr="000578B5">
              <w:rPr>
                <w:rFonts w:ascii="Angsana New" w:hAnsi="Angsana New" w:cs="Angsana New"/>
                <w:sz w:val="30"/>
                <w:szCs w:val="30"/>
              </w:rPr>
              <w:t>(427)</w:t>
            </w:r>
          </w:p>
        </w:tc>
        <w:tc>
          <w:tcPr>
            <w:tcW w:w="143" w:type="pct"/>
          </w:tcPr>
          <w:p w14:paraId="7CDFEA18" w14:textId="77777777" w:rsidR="00241059" w:rsidRDefault="00241059" w:rsidP="0097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79" w:type="pct"/>
          </w:tcPr>
          <w:p w14:paraId="35248711" w14:textId="008FAD72" w:rsidR="00241059" w:rsidRPr="00C26E4C" w:rsidRDefault="00241059" w:rsidP="00A329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555E63D4" w14:textId="61CCA144" w:rsidR="00241059" w:rsidRPr="00C26E4C" w:rsidRDefault="00241059" w:rsidP="002410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  <w:tab w:val="decimal" w:pos="880"/>
                <w:tab w:val="decimal" w:pos="907"/>
              </w:tabs>
              <w:spacing w:after="0" w:line="240" w:lineRule="auto"/>
              <w:ind w:left="-108" w:right="1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5" w:type="pct"/>
          </w:tcPr>
          <w:p w14:paraId="21288EE3" w14:textId="7805ADE8" w:rsidR="00241059" w:rsidRPr="00C26E4C" w:rsidRDefault="00241059" w:rsidP="0097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5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578B5">
              <w:rPr>
                <w:rFonts w:ascii="Angsana New" w:hAnsi="Angsana New" w:cs="Angsana New"/>
                <w:sz w:val="30"/>
                <w:szCs w:val="30"/>
              </w:rPr>
              <w:t>(22,481)</w:t>
            </w:r>
          </w:p>
        </w:tc>
      </w:tr>
      <w:tr w:rsidR="00241059" w:rsidRPr="00C26E4C" w14:paraId="3995E3FF" w14:textId="77777777" w:rsidTr="00241059">
        <w:tc>
          <w:tcPr>
            <w:tcW w:w="2378" w:type="pct"/>
          </w:tcPr>
          <w:p w14:paraId="45E84D17" w14:textId="77777777" w:rsidR="00241059" w:rsidRPr="00C26E4C" w:rsidRDefault="00241059" w:rsidP="00971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C26E4C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778" w:type="pct"/>
            <w:tcBorders>
              <w:bottom w:val="single" w:sz="4" w:space="0" w:color="auto"/>
            </w:tcBorders>
          </w:tcPr>
          <w:p w14:paraId="7BE2427E" w14:textId="02D23FCD" w:rsidR="00241059" w:rsidRPr="00F42EE5" w:rsidRDefault="00241059" w:rsidP="0097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321DE57E" w14:textId="77777777" w:rsidR="00241059" w:rsidRDefault="00241059" w:rsidP="0097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79" w:type="pct"/>
            <w:tcBorders>
              <w:bottom w:val="single" w:sz="4" w:space="0" w:color="auto"/>
            </w:tcBorders>
          </w:tcPr>
          <w:p w14:paraId="3FF9E738" w14:textId="1E13076B" w:rsidR="00241059" w:rsidRPr="00C26E4C" w:rsidRDefault="00241059" w:rsidP="00A329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(303)</w:t>
            </w:r>
          </w:p>
        </w:tc>
        <w:tc>
          <w:tcPr>
            <w:tcW w:w="127" w:type="pct"/>
          </w:tcPr>
          <w:p w14:paraId="71281E04" w14:textId="5DEA7E78" w:rsidR="00241059" w:rsidRPr="00C26E4C" w:rsidRDefault="00241059" w:rsidP="0097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907"/>
              </w:tabs>
              <w:spacing w:after="0"/>
              <w:ind w:left="-86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5" w:type="pct"/>
            <w:tcBorders>
              <w:bottom w:val="single" w:sz="4" w:space="0" w:color="auto"/>
            </w:tcBorders>
          </w:tcPr>
          <w:p w14:paraId="2B147504" w14:textId="37B8C416" w:rsidR="00241059" w:rsidRPr="00C26E4C" w:rsidRDefault="00241059" w:rsidP="005C56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5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578B5">
              <w:rPr>
                <w:rFonts w:ascii="Angsana New" w:hAnsi="Angsana New" w:cs="Angsana New"/>
                <w:sz w:val="30"/>
                <w:szCs w:val="30"/>
              </w:rPr>
              <w:t>(172)</w:t>
            </w:r>
          </w:p>
        </w:tc>
      </w:tr>
      <w:tr w:rsidR="00241059" w:rsidRPr="00C26E4C" w14:paraId="6E6BE1C2" w14:textId="77777777" w:rsidTr="00241059">
        <w:tc>
          <w:tcPr>
            <w:tcW w:w="2378" w:type="pct"/>
          </w:tcPr>
          <w:p w14:paraId="46588C59" w14:textId="77777777" w:rsidR="00241059" w:rsidRPr="00C26E4C" w:rsidRDefault="00241059" w:rsidP="0097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9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26E4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778" w:type="pct"/>
            <w:tcBorders>
              <w:top w:val="single" w:sz="4" w:space="0" w:color="auto"/>
            </w:tcBorders>
          </w:tcPr>
          <w:p w14:paraId="4E0CFC96" w14:textId="12FC2524" w:rsidR="00241059" w:rsidRDefault="00241059" w:rsidP="0097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/>
              <w:ind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78B5">
              <w:rPr>
                <w:rFonts w:ascii="Angsana New" w:hAnsi="Angsana New" w:cs="Angsana New"/>
                <w:b/>
                <w:bCs/>
                <w:sz w:val="30"/>
                <w:szCs w:val="30"/>
              </w:rPr>
              <w:t>(427)</w:t>
            </w:r>
          </w:p>
        </w:tc>
        <w:tc>
          <w:tcPr>
            <w:tcW w:w="143" w:type="pct"/>
          </w:tcPr>
          <w:p w14:paraId="6342E08E" w14:textId="77777777" w:rsidR="00241059" w:rsidRDefault="00241059" w:rsidP="0097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79" w:type="pct"/>
            <w:tcBorders>
              <w:top w:val="single" w:sz="4" w:space="0" w:color="auto"/>
            </w:tcBorders>
          </w:tcPr>
          <w:p w14:paraId="17AD8E2A" w14:textId="1BC4650A" w:rsidR="00241059" w:rsidRPr="00A32931" w:rsidRDefault="00241059" w:rsidP="00A329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/>
              <w:ind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32931">
              <w:rPr>
                <w:rFonts w:ascii="Angsana New" w:hAnsi="Angsana New" w:cs="Angsana New"/>
                <w:b/>
                <w:bCs/>
                <w:sz w:val="30"/>
                <w:szCs w:val="30"/>
              </w:rPr>
              <w:t>116,567</w:t>
            </w:r>
          </w:p>
        </w:tc>
        <w:tc>
          <w:tcPr>
            <w:tcW w:w="127" w:type="pct"/>
          </w:tcPr>
          <w:p w14:paraId="7833AE48" w14:textId="6C1F5FCD" w:rsidR="00241059" w:rsidRPr="00C26E4C" w:rsidRDefault="00241059" w:rsidP="0097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/>
              <w:ind w:left="-86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95" w:type="pct"/>
            <w:tcBorders>
              <w:top w:val="single" w:sz="4" w:space="0" w:color="auto"/>
            </w:tcBorders>
          </w:tcPr>
          <w:p w14:paraId="71B1F5DE" w14:textId="0ADC7956" w:rsidR="00241059" w:rsidRPr="00C26E4C" w:rsidRDefault="00241059" w:rsidP="0097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5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16B92">
              <w:rPr>
                <w:rFonts w:ascii="Angsana New" w:hAnsi="Angsana New" w:cs="Angsana New"/>
                <w:b/>
                <w:bCs/>
                <w:sz w:val="30"/>
                <w:szCs w:val="30"/>
              </w:rPr>
              <w:t>(10,277)</w:t>
            </w:r>
          </w:p>
        </w:tc>
      </w:tr>
      <w:tr w:rsidR="00241059" w:rsidRPr="00C26E4C" w14:paraId="5BEF3E9A" w14:textId="77777777" w:rsidTr="00241059">
        <w:tc>
          <w:tcPr>
            <w:tcW w:w="2378" w:type="pct"/>
          </w:tcPr>
          <w:p w14:paraId="3BC0C9FC" w14:textId="025D758D" w:rsidR="00241059" w:rsidRPr="00C26E4C" w:rsidRDefault="00241059" w:rsidP="00971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6E4C">
              <w:rPr>
                <w:rFonts w:ascii="Angsana New" w:hAnsi="Angsana New" w:cs="Angsana New"/>
                <w:sz w:val="30"/>
                <w:szCs w:val="30"/>
                <w:cs/>
              </w:rPr>
              <w:t>ประมาณการยอด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ขาย</w:t>
            </w:r>
          </w:p>
        </w:tc>
        <w:tc>
          <w:tcPr>
            <w:tcW w:w="778" w:type="pct"/>
          </w:tcPr>
          <w:p w14:paraId="6E11A1C9" w14:textId="6E299F0E" w:rsidR="00241059" w:rsidRDefault="00241059" w:rsidP="0097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357882AC" w14:textId="77777777" w:rsidR="00241059" w:rsidRDefault="00241059" w:rsidP="0097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79" w:type="pct"/>
          </w:tcPr>
          <w:p w14:paraId="6B39D4A0" w14:textId="207789DD" w:rsidR="00241059" w:rsidRDefault="00241059" w:rsidP="00A329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  <w:r w:rsidRPr="000578B5">
              <w:rPr>
                <w:rFonts w:ascii="Angsana New" w:hAnsi="Angsana New" w:cs="Angsana New"/>
                <w:sz w:val="30"/>
                <w:szCs w:val="30"/>
              </w:rPr>
              <w:t>765,047</w:t>
            </w:r>
          </w:p>
        </w:tc>
        <w:tc>
          <w:tcPr>
            <w:tcW w:w="127" w:type="pct"/>
          </w:tcPr>
          <w:p w14:paraId="249EFDA8" w14:textId="62BBF498" w:rsidR="00241059" w:rsidRPr="00C26E4C" w:rsidRDefault="00241059" w:rsidP="0097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"/>
              </w:tabs>
              <w:spacing w:after="0"/>
              <w:ind w:left="-86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95" w:type="pct"/>
          </w:tcPr>
          <w:p w14:paraId="0275CF81" w14:textId="47278CD7" w:rsidR="00241059" w:rsidRPr="00C26E4C" w:rsidRDefault="00241059" w:rsidP="0097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 w:line="240" w:lineRule="auto"/>
              <w:ind w:left="-108" w:right="1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41059" w:rsidRPr="00C26E4C" w14:paraId="711A78B4" w14:textId="77777777" w:rsidTr="00241059">
        <w:tc>
          <w:tcPr>
            <w:tcW w:w="2378" w:type="pct"/>
          </w:tcPr>
          <w:p w14:paraId="0441870B" w14:textId="55CC7F2C" w:rsidR="00241059" w:rsidRPr="00C26E4C" w:rsidRDefault="00241059" w:rsidP="00971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6E4C">
              <w:rPr>
                <w:rFonts w:ascii="Angsana New" w:hAnsi="Angsana New" w:cs="Angsana New"/>
                <w:sz w:val="30"/>
                <w:szCs w:val="30"/>
                <w:cs/>
              </w:rPr>
              <w:t>ประมาณการยอดซื้อ</w:t>
            </w:r>
          </w:p>
        </w:tc>
        <w:tc>
          <w:tcPr>
            <w:tcW w:w="778" w:type="pct"/>
            <w:tcBorders>
              <w:bottom w:val="single" w:sz="4" w:space="0" w:color="auto"/>
            </w:tcBorders>
          </w:tcPr>
          <w:p w14:paraId="60E67674" w14:textId="4DC7D924" w:rsidR="00241059" w:rsidRDefault="00241059" w:rsidP="0097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045B2898" w14:textId="77777777" w:rsidR="00241059" w:rsidRDefault="00241059" w:rsidP="0097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79" w:type="pct"/>
            <w:tcBorders>
              <w:bottom w:val="single" w:sz="4" w:space="0" w:color="auto"/>
            </w:tcBorders>
          </w:tcPr>
          <w:p w14:paraId="38310AA3" w14:textId="5BB40417" w:rsidR="00241059" w:rsidRPr="00C26E4C" w:rsidRDefault="00241059" w:rsidP="00A329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  <w:r w:rsidRPr="000578B5">
              <w:rPr>
                <w:rFonts w:ascii="Angsana New" w:hAnsi="Angsana New" w:cs="Angsana New"/>
                <w:sz w:val="30"/>
                <w:szCs w:val="30"/>
              </w:rPr>
              <w:t>(111,913)</w:t>
            </w:r>
          </w:p>
        </w:tc>
        <w:tc>
          <w:tcPr>
            <w:tcW w:w="127" w:type="pct"/>
          </w:tcPr>
          <w:p w14:paraId="4C71EAA0" w14:textId="198E14BB" w:rsidR="00241059" w:rsidRPr="00C26E4C" w:rsidRDefault="00241059" w:rsidP="0097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"/>
              </w:tabs>
              <w:spacing w:after="0"/>
              <w:ind w:left="-86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95" w:type="pct"/>
            <w:tcBorders>
              <w:bottom w:val="single" w:sz="4" w:space="0" w:color="auto"/>
            </w:tcBorders>
          </w:tcPr>
          <w:p w14:paraId="4942ED0B" w14:textId="53530193" w:rsidR="00241059" w:rsidRPr="00C26E4C" w:rsidRDefault="00241059" w:rsidP="0097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 w:line="240" w:lineRule="auto"/>
              <w:ind w:left="-108" w:right="1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41059" w:rsidRPr="00C26E4C" w14:paraId="51AFD6FD" w14:textId="77777777" w:rsidTr="00241059">
        <w:tc>
          <w:tcPr>
            <w:tcW w:w="2378" w:type="pct"/>
          </w:tcPr>
          <w:p w14:paraId="1F95980A" w14:textId="77777777" w:rsidR="00241059" w:rsidRPr="00C26E4C" w:rsidRDefault="00241059" w:rsidP="00971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26E4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ยอดรวมความเสี่ยงทั้งสิ้น</w:t>
            </w:r>
          </w:p>
        </w:tc>
        <w:tc>
          <w:tcPr>
            <w:tcW w:w="778" w:type="pct"/>
            <w:tcBorders>
              <w:top w:val="single" w:sz="4" w:space="0" w:color="auto"/>
            </w:tcBorders>
          </w:tcPr>
          <w:p w14:paraId="48F68662" w14:textId="58BF58C8" w:rsidR="00241059" w:rsidRDefault="00241059" w:rsidP="0097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/>
              <w:ind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78B5">
              <w:rPr>
                <w:rFonts w:ascii="Angsana New" w:hAnsi="Angsana New" w:cs="Angsana New"/>
                <w:b/>
                <w:bCs/>
                <w:sz w:val="30"/>
                <w:szCs w:val="30"/>
              </w:rPr>
              <w:t>(427)</w:t>
            </w:r>
          </w:p>
        </w:tc>
        <w:tc>
          <w:tcPr>
            <w:tcW w:w="143" w:type="pct"/>
          </w:tcPr>
          <w:p w14:paraId="348E33C5" w14:textId="77777777" w:rsidR="00241059" w:rsidRDefault="00241059" w:rsidP="0097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79" w:type="pct"/>
            <w:tcBorders>
              <w:top w:val="single" w:sz="4" w:space="0" w:color="auto"/>
            </w:tcBorders>
          </w:tcPr>
          <w:p w14:paraId="4E64E20F" w14:textId="30792983" w:rsidR="00241059" w:rsidRPr="00C26E4C" w:rsidRDefault="00241059" w:rsidP="00A329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/>
              <w:ind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78B5">
              <w:rPr>
                <w:rFonts w:ascii="Angsana New" w:hAnsi="Angsana New" w:cs="Angsana New"/>
                <w:b/>
                <w:bCs/>
                <w:sz w:val="30"/>
                <w:szCs w:val="30"/>
              </w:rPr>
              <w:t>769,70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27" w:type="pct"/>
          </w:tcPr>
          <w:p w14:paraId="0F413CF5" w14:textId="67504410" w:rsidR="00241059" w:rsidRPr="00C26E4C" w:rsidRDefault="00241059" w:rsidP="0097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  <w:tab w:val="decimal" w:pos="907"/>
              </w:tabs>
              <w:spacing w:after="0"/>
              <w:ind w:left="-86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95" w:type="pct"/>
            <w:tcBorders>
              <w:top w:val="single" w:sz="4" w:space="0" w:color="auto"/>
            </w:tcBorders>
          </w:tcPr>
          <w:p w14:paraId="54CC3EDF" w14:textId="25C0B0B5" w:rsidR="00241059" w:rsidRPr="00C26E4C" w:rsidRDefault="00241059" w:rsidP="00FF37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5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16B92">
              <w:rPr>
                <w:rFonts w:ascii="Angsana New" w:hAnsi="Angsana New" w:cs="Angsana New"/>
                <w:b/>
                <w:bCs/>
                <w:sz w:val="30"/>
                <w:szCs w:val="30"/>
              </w:rPr>
              <w:t>(10,277)</w:t>
            </w:r>
          </w:p>
        </w:tc>
      </w:tr>
      <w:tr w:rsidR="00241059" w:rsidRPr="00C26E4C" w14:paraId="6B20B12B" w14:textId="77777777" w:rsidTr="00241059">
        <w:tc>
          <w:tcPr>
            <w:tcW w:w="2378" w:type="pct"/>
          </w:tcPr>
          <w:p w14:paraId="61D77BE7" w14:textId="77777777" w:rsidR="00241059" w:rsidRPr="00C26E4C" w:rsidRDefault="00241059" w:rsidP="00971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6E4C">
              <w:rPr>
                <w:rFonts w:ascii="Angsana New" w:hAnsi="Angsana New" w:cs="Angsana New"/>
                <w:sz w:val="30"/>
                <w:szCs w:val="30"/>
                <w:cs/>
              </w:rPr>
              <w:t>สัญญาซื้อเงินตราต่างประเทศ</w:t>
            </w:r>
          </w:p>
        </w:tc>
        <w:tc>
          <w:tcPr>
            <w:tcW w:w="778" w:type="pct"/>
          </w:tcPr>
          <w:p w14:paraId="22B93E83" w14:textId="3FBDDD61" w:rsidR="00241059" w:rsidRDefault="00241059" w:rsidP="0097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379FE927" w14:textId="77777777" w:rsidR="00241059" w:rsidRDefault="00241059" w:rsidP="0097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79" w:type="pct"/>
          </w:tcPr>
          <w:p w14:paraId="0CC0548A" w14:textId="7FD5229D" w:rsidR="00241059" w:rsidRPr="00C26E4C" w:rsidRDefault="00241059" w:rsidP="00A329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  <w:r w:rsidRPr="000578B5">
              <w:rPr>
                <w:rFonts w:ascii="Angsana New" w:hAnsi="Angsana New" w:cs="Angsana New"/>
                <w:sz w:val="30"/>
                <w:szCs w:val="30"/>
              </w:rPr>
              <w:t>111,913</w:t>
            </w:r>
          </w:p>
        </w:tc>
        <w:tc>
          <w:tcPr>
            <w:tcW w:w="127" w:type="pct"/>
          </w:tcPr>
          <w:p w14:paraId="4977DDAA" w14:textId="51A483EC" w:rsidR="00241059" w:rsidRPr="00C26E4C" w:rsidRDefault="00241059" w:rsidP="0097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  <w:tab w:val="decimal" w:pos="907"/>
              </w:tabs>
              <w:spacing w:after="0"/>
              <w:ind w:left="-86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5" w:type="pct"/>
          </w:tcPr>
          <w:p w14:paraId="167FB10E" w14:textId="73705641" w:rsidR="00241059" w:rsidRPr="00C26E4C" w:rsidRDefault="00241059" w:rsidP="0097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10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16B92">
              <w:rPr>
                <w:rFonts w:ascii="Angsana New" w:hAnsi="Angsana New" w:cs="Angsana New"/>
                <w:sz w:val="30"/>
                <w:szCs w:val="30"/>
              </w:rPr>
              <w:t>17,082</w:t>
            </w:r>
          </w:p>
        </w:tc>
      </w:tr>
      <w:tr w:rsidR="00241059" w:rsidRPr="00C26E4C" w14:paraId="69404847" w14:textId="77777777" w:rsidTr="00241059">
        <w:tc>
          <w:tcPr>
            <w:tcW w:w="2378" w:type="pct"/>
          </w:tcPr>
          <w:p w14:paraId="6039AB44" w14:textId="77777777" w:rsidR="00241059" w:rsidRPr="00C26E4C" w:rsidRDefault="00241059" w:rsidP="00971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6E4C">
              <w:rPr>
                <w:rFonts w:ascii="Angsana New" w:hAnsi="Angsana New" w:cs="Angsana New"/>
                <w:sz w:val="30"/>
                <w:szCs w:val="30"/>
                <w:cs/>
              </w:rPr>
              <w:t>สัญญาขายเงินตราต่างประเทศ</w:t>
            </w:r>
          </w:p>
        </w:tc>
        <w:tc>
          <w:tcPr>
            <w:tcW w:w="778" w:type="pct"/>
            <w:tcBorders>
              <w:bottom w:val="single" w:sz="4" w:space="0" w:color="auto"/>
            </w:tcBorders>
          </w:tcPr>
          <w:p w14:paraId="1F6C383B" w14:textId="71E29B37" w:rsidR="00241059" w:rsidRDefault="00241059" w:rsidP="0097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15B5F1D3" w14:textId="77777777" w:rsidR="00241059" w:rsidRDefault="00241059" w:rsidP="0097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79" w:type="pct"/>
            <w:tcBorders>
              <w:bottom w:val="single" w:sz="4" w:space="0" w:color="auto"/>
            </w:tcBorders>
          </w:tcPr>
          <w:p w14:paraId="000ADC96" w14:textId="3655895A" w:rsidR="00241059" w:rsidRPr="00C26E4C" w:rsidRDefault="00241059" w:rsidP="00A329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  <w:r w:rsidRPr="000578B5">
              <w:rPr>
                <w:rFonts w:ascii="Angsana New" w:hAnsi="Angsana New" w:cs="Angsana New"/>
                <w:sz w:val="30"/>
                <w:szCs w:val="30"/>
              </w:rPr>
              <w:t>(86,886)</w:t>
            </w:r>
          </w:p>
        </w:tc>
        <w:tc>
          <w:tcPr>
            <w:tcW w:w="127" w:type="pct"/>
          </w:tcPr>
          <w:p w14:paraId="3BBD0B0F" w14:textId="70EEE0D8" w:rsidR="00241059" w:rsidRPr="00C26E4C" w:rsidRDefault="00241059" w:rsidP="0097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  <w:tab w:val="decimal" w:pos="907"/>
              </w:tabs>
              <w:spacing w:after="0"/>
              <w:ind w:left="-86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5" w:type="pct"/>
            <w:tcBorders>
              <w:bottom w:val="single" w:sz="4" w:space="0" w:color="auto"/>
            </w:tcBorders>
          </w:tcPr>
          <w:p w14:paraId="5E5E0A80" w14:textId="6152A268" w:rsidR="00241059" w:rsidRPr="00C26E4C" w:rsidRDefault="00241059" w:rsidP="0097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5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16B92">
              <w:rPr>
                <w:rFonts w:ascii="Angsana New" w:hAnsi="Angsana New" w:cs="Angsana New"/>
                <w:sz w:val="30"/>
                <w:szCs w:val="30"/>
              </w:rPr>
              <w:t>(12,376)</w:t>
            </w:r>
          </w:p>
        </w:tc>
      </w:tr>
      <w:tr w:rsidR="00241059" w:rsidRPr="00C26E4C" w14:paraId="69B67598" w14:textId="77777777" w:rsidTr="00241059">
        <w:tc>
          <w:tcPr>
            <w:tcW w:w="2378" w:type="pct"/>
          </w:tcPr>
          <w:p w14:paraId="6221B883" w14:textId="77777777" w:rsidR="00241059" w:rsidRPr="00C26E4C" w:rsidRDefault="00241059" w:rsidP="00971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26E4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  <w:r w:rsidRPr="00C26E4C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778" w:type="pct"/>
            <w:tcBorders>
              <w:top w:val="single" w:sz="4" w:space="0" w:color="auto"/>
              <w:bottom w:val="double" w:sz="4" w:space="0" w:color="auto"/>
            </w:tcBorders>
          </w:tcPr>
          <w:p w14:paraId="42B068EF" w14:textId="1F2CA4A6" w:rsidR="00241059" w:rsidRDefault="00241059" w:rsidP="0097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/>
              <w:ind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78B5">
              <w:rPr>
                <w:rFonts w:ascii="Angsana New" w:hAnsi="Angsana New" w:cs="Angsana New"/>
                <w:b/>
                <w:bCs/>
                <w:sz w:val="30"/>
                <w:szCs w:val="30"/>
              </w:rPr>
              <w:t>(427)</w:t>
            </w:r>
          </w:p>
        </w:tc>
        <w:tc>
          <w:tcPr>
            <w:tcW w:w="143" w:type="pct"/>
          </w:tcPr>
          <w:p w14:paraId="04B66F85" w14:textId="77777777" w:rsidR="00241059" w:rsidRDefault="00241059" w:rsidP="0097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79" w:type="pct"/>
            <w:tcBorders>
              <w:top w:val="single" w:sz="4" w:space="0" w:color="auto"/>
              <w:bottom w:val="double" w:sz="4" w:space="0" w:color="auto"/>
            </w:tcBorders>
          </w:tcPr>
          <w:p w14:paraId="65E0FADC" w14:textId="4275984C" w:rsidR="00241059" w:rsidRPr="00C26E4C" w:rsidRDefault="00241059" w:rsidP="00A329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/>
              <w:ind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78B5">
              <w:rPr>
                <w:rFonts w:ascii="Angsana New" w:hAnsi="Angsana New" w:cs="Angsana New"/>
                <w:b/>
                <w:bCs/>
                <w:sz w:val="30"/>
                <w:szCs w:val="30"/>
              </w:rPr>
              <w:t>794,72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27" w:type="pct"/>
          </w:tcPr>
          <w:p w14:paraId="0304B6F2" w14:textId="5E8092D9" w:rsidR="00241059" w:rsidRPr="00C26E4C" w:rsidRDefault="00241059" w:rsidP="0097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  <w:tab w:val="decimal" w:pos="907"/>
              </w:tabs>
              <w:spacing w:after="0"/>
              <w:ind w:left="-86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95" w:type="pct"/>
            <w:tcBorders>
              <w:top w:val="single" w:sz="4" w:space="0" w:color="auto"/>
              <w:bottom w:val="double" w:sz="4" w:space="0" w:color="auto"/>
            </w:tcBorders>
          </w:tcPr>
          <w:p w14:paraId="66EB2067" w14:textId="0F7A1B06" w:rsidR="00241059" w:rsidRPr="00C26E4C" w:rsidRDefault="00241059" w:rsidP="0097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5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16B92">
              <w:rPr>
                <w:rFonts w:ascii="Angsana New" w:hAnsi="Angsana New" w:cs="Angsana New"/>
                <w:b/>
                <w:bCs/>
                <w:sz w:val="30"/>
                <w:szCs w:val="30"/>
              </w:rPr>
              <w:t>(5,571)</w:t>
            </w:r>
          </w:p>
        </w:tc>
      </w:tr>
    </w:tbl>
    <w:p w14:paraId="336A55F4" w14:textId="77777777" w:rsidR="007D15E4" w:rsidRPr="00A0543B" w:rsidRDefault="007D15E4" w:rsidP="00DD30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spacing w:val="-2"/>
          <w:highlight w:val="yellow"/>
        </w:rPr>
      </w:pPr>
    </w:p>
    <w:p w14:paraId="7B09F0EA" w14:textId="5676ECE7" w:rsidR="00FC0619" w:rsidRDefault="00FC06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cs="Cordia New"/>
          <w:sz w:val="30"/>
          <w:szCs w:val="30"/>
        </w:rPr>
      </w:pPr>
      <w:r>
        <w:rPr>
          <w:rFonts w:cs="Cordia New"/>
          <w:sz w:val="30"/>
          <w:szCs w:val="30"/>
          <w:cs/>
        </w:rPr>
        <w:br w:type="page"/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352"/>
        <w:gridCol w:w="267"/>
        <w:gridCol w:w="1442"/>
        <w:gridCol w:w="273"/>
        <w:gridCol w:w="1526"/>
      </w:tblGrid>
      <w:tr w:rsidR="00A32931" w:rsidRPr="00C26E4C" w14:paraId="7972BF5F" w14:textId="77777777" w:rsidTr="00A32931">
        <w:trPr>
          <w:tblHeader/>
        </w:trPr>
        <w:tc>
          <w:tcPr>
            <w:tcW w:w="2379" w:type="pct"/>
          </w:tcPr>
          <w:p w14:paraId="72FF05A2" w14:textId="77777777" w:rsidR="00A32931" w:rsidRDefault="00A32931" w:rsidP="006D62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97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ความเสี่ยงจาก</w:t>
            </w:r>
            <w:r w:rsidRPr="00C26E4C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เงินตราต่างประเทศ </w:t>
            </w:r>
          </w:p>
          <w:p w14:paraId="3C88089F" w14:textId="77777777" w:rsidR="00A32931" w:rsidRPr="00C26E4C" w:rsidRDefault="00A32931" w:rsidP="006D62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97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26E4C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C26E4C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C26E4C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  <w:t xml:space="preserve"> 2565</w:t>
            </w:r>
          </w:p>
        </w:tc>
        <w:tc>
          <w:tcPr>
            <w:tcW w:w="729" w:type="pct"/>
          </w:tcPr>
          <w:p w14:paraId="49BF7D79" w14:textId="77777777" w:rsidR="00A32931" w:rsidRDefault="00A32931" w:rsidP="006D62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523D7042" w14:textId="77777777" w:rsidR="00A32931" w:rsidRPr="00C26E4C" w:rsidRDefault="00A32931" w:rsidP="006D62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เงินยูโร</w:t>
            </w:r>
          </w:p>
        </w:tc>
        <w:tc>
          <w:tcPr>
            <w:tcW w:w="144" w:type="pct"/>
          </w:tcPr>
          <w:p w14:paraId="1A0883FF" w14:textId="77777777" w:rsidR="00A32931" w:rsidRPr="00C26E4C" w:rsidRDefault="00A32931" w:rsidP="006D62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78" w:type="pct"/>
            <w:vAlign w:val="bottom"/>
          </w:tcPr>
          <w:p w14:paraId="53BC9651" w14:textId="77777777" w:rsidR="00A32931" w:rsidRPr="00C26E4C" w:rsidRDefault="00A32931" w:rsidP="006D62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6E4C">
              <w:rPr>
                <w:rFonts w:ascii="Angsana New" w:hAnsi="Angsana New" w:cs="Angsana New"/>
                <w:sz w:val="30"/>
                <w:szCs w:val="30"/>
                <w:cs/>
              </w:rPr>
              <w:t>เงินเหรียญสหรัฐอเมริกา</w:t>
            </w:r>
          </w:p>
        </w:tc>
        <w:tc>
          <w:tcPr>
            <w:tcW w:w="147" w:type="pct"/>
            <w:vAlign w:val="bottom"/>
          </w:tcPr>
          <w:p w14:paraId="04DF829D" w14:textId="77777777" w:rsidR="00A32931" w:rsidRPr="00C26E4C" w:rsidRDefault="00A32931" w:rsidP="006D62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23" w:type="pct"/>
            <w:vAlign w:val="bottom"/>
          </w:tcPr>
          <w:p w14:paraId="0DA264B4" w14:textId="77777777" w:rsidR="00A32931" w:rsidRPr="00C26E4C" w:rsidRDefault="00A32931" w:rsidP="006D62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6E4C">
              <w:rPr>
                <w:rFonts w:ascii="Angsana New" w:hAnsi="Angsana New" w:cs="Angsana New"/>
                <w:sz w:val="30"/>
                <w:szCs w:val="30"/>
                <w:cs/>
              </w:rPr>
              <w:t>เงินเยน</w:t>
            </w:r>
          </w:p>
        </w:tc>
      </w:tr>
      <w:tr w:rsidR="00A32931" w:rsidRPr="00C26E4C" w14:paraId="6A89D9B3" w14:textId="77777777" w:rsidTr="00A32931">
        <w:tc>
          <w:tcPr>
            <w:tcW w:w="2379" w:type="pct"/>
          </w:tcPr>
          <w:p w14:paraId="0E59155C" w14:textId="77777777" w:rsidR="00A32931" w:rsidRPr="00C26E4C" w:rsidRDefault="00A32931" w:rsidP="006D6235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621" w:type="pct"/>
            <w:gridSpan w:val="5"/>
          </w:tcPr>
          <w:p w14:paraId="5CB36DD8" w14:textId="4067A172" w:rsidR="00A32931" w:rsidRDefault="00A32931" w:rsidP="00A329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10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41059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241059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241059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A32931" w:rsidRPr="00C26E4C" w14:paraId="7371DFF9" w14:textId="77777777" w:rsidTr="00A32931">
        <w:tc>
          <w:tcPr>
            <w:tcW w:w="2379" w:type="pct"/>
          </w:tcPr>
          <w:p w14:paraId="78CCA260" w14:textId="77777777" w:rsidR="00A32931" w:rsidRPr="00C26E4C" w:rsidRDefault="00A32931" w:rsidP="006D6235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26E4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ลูกหนี้การค้า </w:t>
            </w:r>
          </w:p>
        </w:tc>
        <w:tc>
          <w:tcPr>
            <w:tcW w:w="729" w:type="pct"/>
          </w:tcPr>
          <w:p w14:paraId="5D7E2B8B" w14:textId="77777777" w:rsidR="00A32931" w:rsidRDefault="00A32931" w:rsidP="006D62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4C595846" w14:textId="77777777" w:rsidR="00A32931" w:rsidRDefault="00A32931" w:rsidP="006D62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78" w:type="pct"/>
          </w:tcPr>
          <w:p w14:paraId="1A9C5B09" w14:textId="77777777" w:rsidR="00A32931" w:rsidRPr="00C26E4C" w:rsidRDefault="00A32931" w:rsidP="00A329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198,247</w:t>
            </w:r>
          </w:p>
        </w:tc>
        <w:tc>
          <w:tcPr>
            <w:tcW w:w="147" w:type="pct"/>
          </w:tcPr>
          <w:p w14:paraId="7B5D276E" w14:textId="77777777" w:rsidR="00A32931" w:rsidRPr="00C26E4C" w:rsidRDefault="00A32931" w:rsidP="006D62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23" w:type="pct"/>
          </w:tcPr>
          <w:p w14:paraId="3FBEABE2" w14:textId="77777777" w:rsidR="00A32931" w:rsidRPr="00C26E4C" w:rsidRDefault="00A32931" w:rsidP="006D62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10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10,323</w:t>
            </w:r>
          </w:p>
        </w:tc>
      </w:tr>
      <w:tr w:rsidR="00A32931" w:rsidRPr="00C26E4C" w14:paraId="768A2404" w14:textId="77777777" w:rsidTr="00A32931">
        <w:tc>
          <w:tcPr>
            <w:tcW w:w="2379" w:type="pct"/>
          </w:tcPr>
          <w:p w14:paraId="72AA4EA3" w14:textId="77777777" w:rsidR="00A32931" w:rsidRPr="00C26E4C" w:rsidRDefault="00A32931" w:rsidP="006D6235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C26E4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ลูกหนี้อื่น</w:t>
            </w:r>
          </w:p>
        </w:tc>
        <w:tc>
          <w:tcPr>
            <w:tcW w:w="729" w:type="pct"/>
          </w:tcPr>
          <w:p w14:paraId="0A97B4BC" w14:textId="77777777" w:rsidR="00A32931" w:rsidRDefault="00A32931" w:rsidP="006D62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78FD4AF6" w14:textId="77777777" w:rsidR="00A32931" w:rsidRDefault="00A32931" w:rsidP="006D62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78" w:type="pct"/>
          </w:tcPr>
          <w:p w14:paraId="2831C830" w14:textId="77777777" w:rsidR="00A32931" w:rsidRPr="00C26E4C" w:rsidRDefault="00A32931" w:rsidP="006D62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21,906</w:t>
            </w:r>
          </w:p>
        </w:tc>
        <w:tc>
          <w:tcPr>
            <w:tcW w:w="147" w:type="pct"/>
          </w:tcPr>
          <w:p w14:paraId="18D9A6FE" w14:textId="77777777" w:rsidR="00A32931" w:rsidRPr="00C26E4C" w:rsidRDefault="00A32931" w:rsidP="006D62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23" w:type="pct"/>
          </w:tcPr>
          <w:p w14:paraId="70E811AC" w14:textId="77777777" w:rsidR="00A32931" w:rsidRPr="00C26E4C" w:rsidRDefault="00A32931" w:rsidP="006D62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08" w:right="1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A32931" w:rsidRPr="00C26E4C" w14:paraId="456977B4" w14:textId="77777777" w:rsidTr="00A32931">
        <w:tc>
          <w:tcPr>
            <w:tcW w:w="2379" w:type="pct"/>
          </w:tcPr>
          <w:p w14:paraId="2C949EF9" w14:textId="77777777" w:rsidR="00A32931" w:rsidRPr="00C26E4C" w:rsidRDefault="00A32931" w:rsidP="006D6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6E4C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729" w:type="pct"/>
          </w:tcPr>
          <w:p w14:paraId="5CA37120" w14:textId="77777777" w:rsidR="00A32931" w:rsidRDefault="00A32931" w:rsidP="006D62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(766)</w:t>
            </w:r>
          </w:p>
        </w:tc>
        <w:tc>
          <w:tcPr>
            <w:tcW w:w="144" w:type="pct"/>
          </w:tcPr>
          <w:p w14:paraId="0537BB16" w14:textId="77777777" w:rsidR="00A32931" w:rsidRDefault="00A32931" w:rsidP="006D62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78" w:type="pct"/>
          </w:tcPr>
          <w:p w14:paraId="4610E208" w14:textId="77777777" w:rsidR="00A32931" w:rsidRPr="00C26E4C" w:rsidRDefault="00A32931" w:rsidP="006D62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(40,830)</w:t>
            </w:r>
          </w:p>
        </w:tc>
        <w:tc>
          <w:tcPr>
            <w:tcW w:w="147" w:type="pct"/>
          </w:tcPr>
          <w:p w14:paraId="10BC18BD" w14:textId="77777777" w:rsidR="00A32931" w:rsidRPr="00C26E4C" w:rsidRDefault="00A32931" w:rsidP="006D62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907"/>
              </w:tabs>
              <w:spacing w:after="0"/>
              <w:ind w:left="-86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23" w:type="pct"/>
          </w:tcPr>
          <w:p w14:paraId="1B0DB73F" w14:textId="77777777" w:rsidR="00A32931" w:rsidRPr="00C26E4C" w:rsidRDefault="00A32931" w:rsidP="006D62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5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(15,718)</w:t>
            </w:r>
          </w:p>
        </w:tc>
      </w:tr>
      <w:tr w:rsidR="00A32931" w:rsidRPr="00C26E4C" w14:paraId="41945189" w14:textId="77777777" w:rsidTr="00A32931">
        <w:tc>
          <w:tcPr>
            <w:tcW w:w="2379" w:type="pct"/>
          </w:tcPr>
          <w:p w14:paraId="7A221831" w14:textId="77777777" w:rsidR="00A32931" w:rsidRPr="00C26E4C" w:rsidRDefault="00A32931" w:rsidP="006D6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C26E4C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729" w:type="pct"/>
            <w:tcBorders>
              <w:bottom w:val="single" w:sz="4" w:space="0" w:color="auto"/>
            </w:tcBorders>
          </w:tcPr>
          <w:p w14:paraId="09070DE9" w14:textId="77777777" w:rsidR="00A32931" w:rsidRPr="00F42EE5" w:rsidRDefault="00A32931" w:rsidP="006D62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  <w:r w:rsidRPr="00F42EE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6EAD4BBB" w14:textId="77777777" w:rsidR="00A32931" w:rsidRDefault="00A32931" w:rsidP="006D62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78" w:type="pct"/>
            <w:tcBorders>
              <w:bottom w:val="single" w:sz="4" w:space="0" w:color="auto"/>
            </w:tcBorders>
          </w:tcPr>
          <w:p w14:paraId="093F2598" w14:textId="77777777" w:rsidR="00A32931" w:rsidRPr="00C26E4C" w:rsidRDefault="00A32931" w:rsidP="006D62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(18,449)</w:t>
            </w:r>
          </w:p>
        </w:tc>
        <w:tc>
          <w:tcPr>
            <w:tcW w:w="147" w:type="pct"/>
          </w:tcPr>
          <w:p w14:paraId="5691F7FB" w14:textId="77777777" w:rsidR="00A32931" w:rsidRPr="00C26E4C" w:rsidRDefault="00A32931" w:rsidP="006D62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907"/>
              </w:tabs>
              <w:spacing w:after="0"/>
              <w:ind w:left="-86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23" w:type="pct"/>
            <w:tcBorders>
              <w:bottom w:val="single" w:sz="4" w:space="0" w:color="auto"/>
            </w:tcBorders>
          </w:tcPr>
          <w:p w14:paraId="38E34821" w14:textId="77777777" w:rsidR="00A32931" w:rsidRPr="00C26E4C" w:rsidRDefault="00A32931" w:rsidP="00A329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5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(209)</w:t>
            </w:r>
          </w:p>
        </w:tc>
      </w:tr>
      <w:tr w:rsidR="00A32931" w:rsidRPr="00C26E4C" w14:paraId="38726444" w14:textId="77777777" w:rsidTr="00A32931">
        <w:tc>
          <w:tcPr>
            <w:tcW w:w="2379" w:type="pct"/>
          </w:tcPr>
          <w:p w14:paraId="7208D473" w14:textId="77777777" w:rsidR="00A32931" w:rsidRPr="00C26E4C" w:rsidRDefault="00A32931" w:rsidP="006D62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9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26E4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729" w:type="pct"/>
            <w:tcBorders>
              <w:top w:val="single" w:sz="4" w:space="0" w:color="auto"/>
            </w:tcBorders>
          </w:tcPr>
          <w:p w14:paraId="57CB3E41" w14:textId="77777777" w:rsidR="00A32931" w:rsidRDefault="00A32931" w:rsidP="006D62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/>
              <w:ind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(766)</w:t>
            </w:r>
          </w:p>
        </w:tc>
        <w:tc>
          <w:tcPr>
            <w:tcW w:w="144" w:type="pct"/>
          </w:tcPr>
          <w:p w14:paraId="2B2034D5" w14:textId="77777777" w:rsidR="00A32931" w:rsidRDefault="00A32931" w:rsidP="006D62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78" w:type="pct"/>
            <w:tcBorders>
              <w:top w:val="single" w:sz="4" w:space="0" w:color="auto"/>
            </w:tcBorders>
          </w:tcPr>
          <w:p w14:paraId="0D979477" w14:textId="77777777" w:rsidR="00A32931" w:rsidRPr="00C26E4C" w:rsidRDefault="00A32931" w:rsidP="006D62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160,874</w:t>
            </w:r>
          </w:p>
        </w:tc>
        <w:tc>
          <w:tcPr>
            <w:tcW w:w="147" w:type="pct"/>
          </w:tcPr>
          <w:p w14:paraId="0B275ED8" w14:textId="77777777" w:rsidR="00A32931" w:rsidRPr="00C26E4C" w:rsidRDefault="00A32931" w:rsidP="006D62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/>
              <w:ind w:left="-86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23" w:type="pct"/>
            <w:tcBorders>
              <w:top w:val="single" w:sz="4" w:space="0" w:color="auto"/>
            </w:tcBorders>
          </w:tcPr>
          <w:p w14:paraId="006E2E22" w14:textId="77777777" w:rsidR="00A32931" w:rsidRPr="00C26E4C" w:rsidRDefault="00A32931" w:rsidP="006D62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5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(5,604)</w:t>
            </w:r>
          </w:p>
        </w:tc>
      </w:tr>
      <w:tr w:rsidR="00A32931" w:rsidRPr="00C26E4C" w14:paraId="4D72112D" w14:textId="77777777" w:rsidTr="00A32931">
        <w:tc>
          <w:tcPr>
            <w:tcW w:w="2379" w:type="pct"/>
          </w:tcPr>
          <w:p w14:paraId="177D6015" w14:textId="77777777" w:rsidR="00A32931" w:rsidRPr="00C26E4C" w:rsidRDefault="00A32931" w:rsidP="006D6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6E4C">
              <w:rPr>
                <w:rFonts w:ascii="Angsana New" w:hAnsi="Angsana New" w:cs="Angsana New"/>
                <w:sz w:val="30"/>
                <w:szCs w:val="30"/>
                <w:cs/>
              </w:rPr>
              <w:t>ประมาณการยอด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ขาย</w:t>
            </w:r>
          </w:p>
        </w:tc>
        <w:tc>
          <w:tcPr>
            <w:tcW w:w="729" w:type="pct"/>
          </w:tcPr>
          <w:p w14:paraId="3FDBB97B" w14:textId="77777777" w:rsidR="00A32931" w:rsidRDefault="00A32931" w:rsidP="006D62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6B6771D5" w14:textId="77777777" w:rsidR="00A32931" w:rsidRDefault="00A32931" w:rsidP="006D62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78" w:type="pct"/>
          </w:tcPr>
          <w:p w14:paraId="7A86E386" w14:textId="77777777" w:rsidR="00A32931" w:rsidRDefault="00A32931" w:rsidP="006D62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1,291,309</w:t>
            </w:r>
          </w:p>
        </w:tc>
        <w:tc>
          <w:tcPr>
            <w:tcW w:w="147" w:type="pct"/>
          </w:tcPr>
          <w:p w14:paraId="23D3824B" w14:textId="77777777" w:rsidR="00A32931" w:rsidRPr="00C26E4C" w:rsidRDefault="00A32931" w:rsidP="006D62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"/>
              </w:tabs>
              <w:spacing w:after="0"/>
              <w:ind w:left="-86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23" w:type="pct"/>
          </w:tcPr>
          <w:p w14:paraId="043A3F68" w14:textId="77777777" w:rsidR="00A32931" w:rsidRPr="00C26E4C" w:rsidRDefault="00A32931" w:rsidP="006D62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 w:line="240" w:lineRule="auto"/>
              <w:ind w:left="-108" w:right="1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A32931" w:rsidRPr="00C26E4C" w14:paraId="3368CFE3" w14:textId="77777777" w:rsidTr="00A32931">
        <w:tc>
          <w:tcPr>
            <w:tcW w:w="2379" w:type="pct"/>
          </w:tcPr>
          <w:p w14:paraId="2C09D094" w14:textId="77777777" w:rsidR="00A32931" w:rsidRPr="00C26E4C" w:rsidRDefault="00A32931" w:rsidP="006D6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6E4C">
              <w:rPr>
                <w:rFonts w:ascii="Angsana New" w:hAnsi="Angsana New" w:cs="Angsana New"/>
                <w:sz w:val="30"/>
                <w:szCs w:val="30"/>
                <w:cs/>
              </w:rPr>
              <w:t>ประมาณการยอดซื้อ</w:t>
            </w:r>
          </w:p>
        </w:tc>
        <w:tc>
          <w:tcPr>
            <w:tcW w:w="729" w:type="pct"/>
            <w:tcBorders>
              <w:bottom w:val="single" w:sz="4" w:space="0" w:color="auto"/>
            </w:tcBorders>
          </w:tcPr>
          <w:p w14:paraId="0F938075" w14:textId="77777777" w:rsidR="00A32931" w:rsidRDefault="00A32931" w:rsidP="006D62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28B3AEF2" w14:textId="77777777" w:rsidR="00A32931" w:rsidRDefault="00A32931" w:rsidP="006D62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78" w:type="pct"/>
            <w:tcBorders>
              <w:bottom w:val="single" w:sz="4" w:space="0" w:color="auto"/>
            </w:tcBorders>
          </w:tcPr>
          <w:p w14:paraId="104B345D" w14:textId="77777777" w:rsidR="00A32931" w:rsidRPr="00C26E4C" w:rsidRDefault="00A32931" w:rsidP="006D62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(362,473)</w:t>
            </w:r>
          </w:p>
        </w:tc>
        <w:tc>
          <w:tcPr>
            <w:tcW w:w="147" w:type="pct"/>
          </w:tcPr>
          <w:p w14:paraId="30247AF9" w14:textId="77777777" w:rsidR="00A32931" w:rsidRPr="00C26E4C" w:rsidRDefault="00A32931" w:rsidP="006D62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"/>
              </w:tabs>
              <w:spacing w:after="0"/>
              <w:ind w:left="-86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23" w:type="pct"/>
            <w:tcBorders>
              <w:bottom w:val="single" w:sz="4" w:space="0" w:color="auto"/>
            </w:tcBorders>
          </w:tcPr>
          <w:p w14:paraId="028E7C3A" w14:textId="77777777" w:rsidR="00A32931" w:rsidRPr="00C26E4C" w:rsidRDefault="00A32931" w:rsidP="006D62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 w:line="240" w:lineRule="auto"/>
              <w:ind w:left="-108" w:right="1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A32931" w:rsidRPr="00C26E4C" w14:paraId="16AD03A0" w14:textId="77777777" w:rsidTr="00A32931">
        <w:tc>
          <w:tcPr>
            <w:tcW w:w="2379" w:type="pct"/>
          </w:tcPr>
          <w:p w14:paraId="56FBFDAC" w14:textId="77777777" w:rsidR="00A32931" w:rsidRPr="00C26E4C" w:rsidRDefault="00A32931" w:rsidP="006D6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26E4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ยอดรวมความเสี่ยงทั้งสิ้น</w:t>
            </w:r>
          </w:p>
        </w:tc>
        <w:tc>
          <w:tcPr>
            <w:tcW w:w="729" w:type="pct"/>
            <w:tcBorders>
              <w:top w:val="single" w:sz="4" w:space="0" w:color="auto"/>
            </w:tcBorders>
          </w:tcPr>
          <w:p w14:paraId="1C3F90E5" w14:textId="77777777" w:rsidR="00A32931" w:rsidRDefault="00A32931" w:rsidP="006D62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/>
              <w:ind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(766)</w:t>
            </w:r>
          </w:p>
        </w:tc>
        <w:tc>
          <w:tcPr>
            <w:tcW w:w="144" w:type="pct"/>
          </w:tcPr>
          <w:p w14:paraId="4DA659C3" w14:textId="77777777" w:rsidR="00A32931" w:rsidRDefault="00A32931" w:rsidP="006D62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78" w:type="pct"/>
            <w:tcBorders>
              <w:top w:val="single" w:sz="4" w:space="0" w:color="auto"/>
            </w:tcBorders>
          </w:tcPr>
          <w:p w14:paraId="01CE6D01" w14:textId="77777777" w:rsidR="00A32931" w:rsidRPr="00C26E4C" w:rsidRDefault="00A32931" w:rsidP="006D62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1,089,710</w:t>
            </w:r>
          </w:p>
        </w:tc>
        <w:tc>
          <w:tcPr>
            <w:tcW w:w="147" w:type="pct"/>
          </w:tcPr>
          <w:p w14:paraId="673866B3" w14:textId="77777777" w:rsidR="00A32931" w:rsidRPr="00C26E4C" w:rsidRDefault="00A32931" w:rsidP="006D62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  <w:tab w:val="decimal" w:pos="907"/>
              </w:tabs>
              <w:spacing w:after="0"/>
              <w:ind w:left="-86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23" w:type="pct"/>
            <w:tcBorders>
              <w:top w:val="single" w:sz="4" w:space="0" w:color="auto"/>
            </w:tcBorders>
          </w:tcPr>
          <w:p w14:paraId="79C8C8BA" w14:textId="77777777" w:rsidR="00A32931" w:rsidRPr="00C26E4C" w:rsidRDefault="00A32931" w:rsidP="00A329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5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(5,604)</w:t>
            </w:r>
          </w:p>
        </w:tc>
      </w:tr>
      <w:tr w:rsidR="00A32931" w:rsidRPr="00C26E4C" w14:paraId="4E334F22" w14:textId="77777777" w:rsidTr="00A32931">
        <w:tc>
          <w:tcPr>
            <w:tcW w:w="2379" w:type="pct"/>
          </w:tcPr>
          <w:p w14:paraId="0670D53D" w14:textId="77777777" w:rsidR="00A32931" w:rsidRPr="00C26E4C" w:rsidRDefault="00A32931" w:rsidP="006D6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6E4C">
              <w:rPr>
                <w:rFonts w:ascii="Angsana New" w:hAnsi="Angsana New" w:cs="Angsana New"/>
                <w:sz w:val="30"/>
                <w:szCs w:val="30"/>
                <w:cs/>
              </w:rPr>
              <w:t>สัญญาซื้อเงินตราต่างประเทศ</w:t>
            </w:r>
          </w:p>
        </w:tc>
        <w:tc>
          <w:tcPr>
            <w:tcW w:w="729" w:type="pct"/>
          </w:tcPr>
          <w:p w14:paraId="31B13CE8" w14:textId="77777777" w:rsidR="00A32931" w:rsidRDefault="00A32931" w:rsidP="006D62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777A6F83" w14:textId="77777777" w:rsidR="00A32931" w:rsidRDefault="00A32931" w:rsidP="006D62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78" w:type="pct"/>
          </w:tcPr>
          <w:p w14:paraId="2F14EFA0" w14:textId="77777777" w:rsidR="00A32931" w:rsidRPr="00C26E4C" w:rsidRDefault="00A32931" w:rsidP="006D62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401,514</w:t>
            </w:r>
          </w:p>
        </w:tc>
        <w:tc>
          <w:tcPr>
            <w:tcW w:w="147" w:type="pct"/>
          </w:tcPr>
          <w:p w14:paraId="51398A7E" w14:textId="77777777" w:rsidR="00A32931" w:rsidRPr="00C26E4C" w:rsidRDefault="00A32931" w:rsidP="006D62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  <w:tab w:val="decimal" w:pos="907"/>
              </w:tabs>
              <w:spacing w:after="0"/>
              <w:ind w:left="-86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23" w:type="pct"/>
          </w:tcPr>
          <w:p w14:paraId="2782D48C" w14:textId="77777777" w:rsidR="00A32931" w:rsidRPr="00C26E4C" w:rsidRDefault="00A32931" w:rsidP="006D62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10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10,475</w:t>
            </w:r>
          </w:p>
        </w:tc>
      </w:tr>
      <w:tr w:rsidR="00A32931" w:rsidRPr="00C26E4C" w14:paraId="6755C4B3" w14:textId="77777777" w:rsidTr="00A32931">
        <w:tc>
          <w:tcPr>
            <w:tcW w:w="2379" w:type="pct"/>
          </w:tcPr>
          <w:p w14:paraId="216F9B3A" w14:textId="77777777" w:rsidR="00A32931" w:rsidRPr="00C26E4C" w:rsidRDefault="00A32931" w:rsidP="006D6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6E4C">
              <w:rPr>
                <w:rFonts w:ascii="Angsana New" w:hAnsi="Angsana New" w:cs="Angsana New"/>
                <w:sz w:val="30"/>
                <w:szCs w:val="30"/>
                <w:cs/>
              </w:rPr>
              <w:t>สัญญาขายเงินตราต่างประเทศ</w:t>
            </w:r>
          </w:p>
        </w:tc>
        <w:tc>
          <w:tcPr>
            <w:tcW w:w="729" w:type="pct"/>
            <w:tcBorders>
              <w:bottom w:val="single" w:sz="4" w:space="0" w:color="auto"/>
            </w:tcBorders>
          </w:tcPr>
          <w:p w14:paraId="51A2CBAC" w14:textId="77777777" w:rsidR="00A32931" w:rsidRDefault="00A32931" w:rsidP="006D62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6D6C69E3" w14:textId="77777777" w:rsidR="00A32931" w:rsidRDefault="00A32931" w:rsidP="006D62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78" w:type="pct"/>
            <w:tcBorders>
              <w:bottom w:val="single" w:sz="4" w:space="0" w:color="auto"/>
            </w:tcBorders>
          </w:tcPr>
          <w:p w14:paraId="73271296" w14:textId="77777777" w:rsidR="00A32931" w:rsidRPr="00C26E4C" w:rsidRDefault="00A32931" w:rsidP="006D62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(188,671)</w:t>
            </w:r>
          </w:p>
        </w:tc>
        <w:tc>
          <w:tcPr>
            <w:tcW w:w="147" w:type="pct"/>
          </w:tcPr>
          <w:p w14:paraId="3D00FEB3" w14:textId="77777777" w:rsidR="00A32931" w:rsidRPr="00C26E4C" w:rsidRDefault="00A32931" w:rsidP="006D62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  <w:tab w:val="decimal" w:pos="907"/>
              </w:tabs>
              <w:spacing w:after="0"/>
              <w:ind w:left="-86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23" w:type="pct"/>
            <w:tcBorders>
              <w:bottom w:val="single" w:sz="4" w:space="0" w:color="auto"/>
            </w:tcBorders>
          </w:tcPr>
          <w:p w14:paraId="6A37FCC1" w14:textId="77777777" w:rsidR="00A32931" w:rsidRPr="00C26E4C" w:rsidRDefault="00A32931" w:rsidP="006D62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5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(10,128)</w:t>
            </w:r>
          </w:p>
        </w:tc>
      </w:tr>
      <w:tr w:rsidR="00A32931" w:rsidRPr="00C26E4C" w14:paraId="740D00CD" w14:textId="77777777" w:rsidTr="00A32931">
        <w:tc>
          <w:tcPr>
            <w:tcW w:w="2379" w:type="pct"/>
          </w:tcPr>
          <w:p w14:paraId="6068002F" w14:textId="77777777" w:rsidR="00A32931" w:rsidRPr="00C26E4C" w:rsidRDefault="00A32931" w:rsidP="006D6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26E4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  <w:r w:rsidRPr="00C26E4C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729" w:type="pct"/>
            <w:tcBorders>
              <w:top w:val="single" w:sz="4" w:space="0" w:color="auto"/>
              <w:bottom w:val="double" w:sz="4" w:space="0" w:color="auto"/>
            </w:tcBorders>
          </w:tcPr>
          <w:p w14:paraId="10DC0044" w14:textId="77777777" w:rsidR="00A32931" w:rsidRDefault="00A32931" w:rsidP="006D62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/>
              <w:ind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(766)</w:t>
            </w:r>
          </w:p>
        </w:tc>
        <w:tc>
          <w:tcPr>
            <w:tcW w:w="144" w:type="pct"/>
          </w:tcPr>
          <w:p w14:paraId="6302E779" w14:textId="77777777" w:rsidR="00A32931" w:rsidRDefault="00A32931" w:rsidP="006D62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78" w:type="pct"/>
            <w:tcBorders>
              <w:top w:val="single" w:sz="4" w:space="0" w:color="auto"/>
              <w:bottom w:val="double" w:sz="4" w:space="0" w:color="auto"/>
            </w:tcBorders>
          </w:tcPr>
          <w:p w14:paraId="017704B2" w14:textId="77777777" w:rsidR="00A32931" w:rsidRPr="00C26E4C" w:rsidRDefault="00A32931" w:rsidP="006D62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1,302,553</w:t>
            </w:r>
          </w:p>
        </w:tc>
        <w:tc>
          <w:tcPr>
            <w:tcW w:w="147" w:type="pct"/>
          </w:tcPr>
          <w:p w14:paraId="4DFBDE2E" w14:textId="77777777" w:rsidR="00A32931" w:rsidRPr="00C26E4C" w:rsidRDefault="00A32931" w:rsidP="006D62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  <w:tab w:val="decimal" w:pos="907"/>
              </w:tabs>
              <w:spacing w:after="0"/>
              <w:ind w:left="-86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23" w:type="pct"/>
            <w:tcBorders>
              <w:top w:val="single" w:sz="4" w:space="0" w:color="auto"/>
              <w:bottom w:val="double" w:sz="4" w:space="0" w:color="auto"/>
            </w:tcBorders>
          </w:tcPr>
          <w:p w14:paraId="5287696C" w14:textId="77777777" w:rsidR="00A32931" w:rsidRPr="00C26E4C" w:rsidRDefault="00A32931" w:rsidP="006D62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5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(5,257)</w:t>
            </w:r>
          </w:p>
        </w:tc>
      </w:tr>
    </w:tbl>
    <w:p w14:paraId="6F9324A7" w14:textId="77777777" w:rsidR="00AB325F" w:rsidRDefault="00AB325F" w:rsidP="00DB43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7B7B6E2C" w14:textId="4AF68D2F" w:rsidR="00DD30C3" w:rsidRPr="001E4F21" w:rsidRDefault="00DD30C3" w:rsidP="00DD30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1E4F21">
        <w:rPr>
          <w:rFonts w:ascii="Angsana New" w:hAnsi="Angsana New" w:cs="Angsana New"/>
          <w:i/>
          <w:iCs/>
          <w:sz w:val="30"/>
          <w:szCs w:val="30"/>
        </w:rPr>
        <w:t>(</w:t>
      </w:r>
      <w:r w:rsidR="00612679" w:rsidRPr="001E4F21">
        <w:rPr>
          <w:rFonts w:ascii="Angsana New" w:hAnsi="Angsana New" w:cs="Angsana New" w:hint="cs"/>
          <w:i/>
          <w:iCs/>
          <w:sz w:val="30"/>
          <w:szCs w:val="30"/>
          <w:cs/>
        </w:rPr>
        <w:t>ข</w:t>
      </w:r>
      <w:r w:rsidRPr="001E4F21">
        <w:rPr>
          <w:rFonts w:ascii="Angsana New" w:hAnsi="Angsana New" w:cs="Angsana New"/>
          <w:i/>
          <w:iCs/>
          <w:sz w:val="30"/>
          <w:szCs w:val="30"/>
        </w:rPr>
        <w:t>.</w:t>
      </w:r>
      <w:r w:rsidR="00B53767">
        <w:rPr>
          <w:rFonts w:ascii="Angsana New" w:hAnsi="Angsana New" w:cs="Angsana New"/>
          <w:i/>
          <w:iCs/>
          <w:sz w:val="30"/>
          <w:szCs w:val="30"/>
        </w:rPr>
        <w:t>3</w:t>
      </w:r>
      <w:r w:rsidRPr="001E4F21">
        <w:rPr>
          <w:rFonts w:ascii="Angsana New" w:hAnsi="Angsana New" w:cs="Angsana New"/>
          <w:i/>
          <w:iCs/>
          <w:sz w:val="30"/>
          <w:szCs w:val="30"/>
        </w:rPr>
        <w:t>.</w:t>
      </w:r>
      <w:r w:rsidR="00B53767">
        <w:rPr>
          <w:rFonts w:ascii="Angsana New" w:hAnsi="Angsana New" w:cs="Angsana New" w:hint="cs"/>
          <w:i/>
          <w:iCs/>
          <w:sz w:val="30"/>
          <w:szCs w:val="30"/>
        </w:rPr>
        <w:t>2</w:t>
      </w:r>
      <w:r w:rsidRPr="001E4F21">
        <w:rPr>
          <w:rFonts w:ascii="Angsana New" w:hAnsi="Angsana New" w:cs="Angsana New"/>
          <w:i/>
          <w:iCs/>
          <w:sz w:val="30"/>
          <w:szCs w:val="30"/>
        </w:rPr>
        <w:t xml:space="preserve">) </w:t>
      </w:r>
      <w:r w:rsidRPr="001E4F21">
        <w:rPr>
          <w:rFonts w:ascii="Angsana New" w:hAnsi="Angsana New" w:cs="Angsana New" w:hint="cs"/>
          <w:i/>
          <w:iCs/>
          <w:sz w:val="30"/>
          <w:szCs w:val="30"/>
          <w:cs/>
        </w:rPr>
        <w:t>ความเสี่ยงด้านอัตราดอกเบี้ย</w:t>
      </w:r>
    </w:p>
    <w:p w14:paraId="493E8798" w14:textId="77777777" w:rsidR="00DD30C3" w:rsidRPr="001E4F21" w:rsidRDefault="00DD30C3" w:rsidP="00DD30C3">
      <w:pPr>
        <w:pStyle w:val="FSBlank"/>
        <w:spacing w:line="240" w:lineRule="auto"/>
        <w:rPr>
          <w:sz w:val="30"/>
          <w:szCs w:val="30"/>
        </w:rPr>
      </w:pPr>
    </w:p>
    <w:p w14:paraId="7EE4A490" w14:textId="6829F2A5" w:rsidR="00DD30C3" w:rsidRPr="001E4F21" w:rsidRDefault="005154F5" w:rsidP="00C23F91">
      <w:pPr>
        <w:pStyle w:val="FSContent"/>
        <w:ind w:left="1170"/>
        <w:rPr>
          <w:spacing w:val="-2"/>
        </w:rPr>
      </w:pPr>
      <w:r w:rsidRPr="005154F5">
        <w:rPr>
          <w:rFonts w:hint="cs"/>
          <w:spacing w:val="-2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</w:t>
      </w:r>
      <w:r w:rsidRPr="005154F5">
        <w:rPr>
          <w:spacing w:val="-2"/>
          <w:cs/>
        </w:rPr>
        <w:t xml:space="preserve"> </w:t>
      </w:r>
      <w:r w:rsidRPr="005154F5">
        <w:rPr>
          <w:rFonts w:hint="cs"/>
          <w:spacing w:val="-2"/>
          <w:cs/>
        </w:rPr>
        <w:t>ผลกระทบต่อผลการดำเนินงานและกระแสเงินสดของบริษัท</w:t>
      </w:r>
      <w:r w:rsidRPr="005154F5">
        <w:rPr>
          <w:spacing w:val="-2"/>
          <w:cs/>
        </w:rPr>
        <w:t xml:space="preserve"> </w:t>
      </w:r>
      <w:r w:rsidRPr="005154F5">
        <w:rPr>
          <w:rFonts w:hint="cs"/>
          <w:spacing w:val="-2"/>
          <w:cs/>
        </w:rPr>
        <w:t>เนื่องจากเงินกู้ยืม</w:t>
      </w:r>
      <w:r w:rsidRPr="005154F5">
        <w:rPr>
          <w:spacing w:val="-2"/>
          <w:cs/>
        </w:rPr>
        <w:t xml:space="preserve"> (</w:t>
      </w:r>
      <w:r w:rsidRPr="005154F5">
        <w:rPr>
          <w:rFonts w:hint="cs"/>
          <w:spacing w:val="-2"/>
          <w:cs/>
        </w:rPr>
        <w:t>ดูหมายเหตุข้อ</w:t>
      </w:r>
      <w:r w:rsidRPr="005154F5">
        <w:rPr>
          <w:spacing w:val="-2"/>
          <w:cs/>
        </w:rPr>
        <w:t xml:space="preserve"> </w:t>
      </w:r>
      <w:r w:rsidR="005C4D27">
        <w:rPr>
          <w:spacing w:val="-2"/>
        </w:rPr>
        <w:t>9</w:t>
      </w:r>
      <w:r w:rsidRPr="005154F5">
        <w:rPr>
          <w:spacing w:val="-2"/>
          <w:cs/>
        </w:rPr>
        <w:t xml:space="preserve">) </w:t>
      </w:r>
      <w:r w:rsidRPr="005154F5">
        <w:rPr>
          <w:rFonts w:hint="cs"/>
          <w:spacing w:val="-2"/>
          <w:cs/>
        </w:rPr>
        <w:t>ส่วนใหญ่มีอัตราดอกเบี้ยผันแปรทำให้บริษัทมีความเสี่ยงด้านอัตราดอกเบี้ย</w:t>
      </w:r>
      <w:r w:rsidRPr="005154F5">
        <w:rPr>
          <w:spacing w:val="-2"/>
          <w:cs/>
        </w:rPr>
        <w:t xml:space="preserve"> </w:t>
      </w:r>
      <w:r w:rsidR="00C23F91">
        <w:rPr>
          <w:rFonts w:hint="cs"/>
          <w:spacing w:val="-2"/>
          <w:cs/>
        </w:rPr>
        <w:t>บริษัท</w:t>
      </w:r>
      <w:r w:rsidR="00C23F91" w:rsidRPr="00C23F91">
        <w:rPr>
          <w:rFonts w:hint="cs"/>
          <w:spacing w:val="-2"/>
          <w:cs/>
        </w:rPr>
        <w:t>ได้ลดความเสี่ยงดังกล่าวด้วยการทำให้มั่นใจว่าเงินกู้ยืมส่วนใหญ่มีอัตราดอกเบี้ยคงที่</w:t>
      </w:r>
    </w:p>
    <w:p w14:paraId="6C45188F" w14:textId="652F1599" w:rsidR="001E4F21" w:rsidRDefault="001E4F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518128F8" w14:textId="77777777" w:rsidR="00AB325F" w:rsidRDefault="00AB32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</w:rPr>
      </w:pPr>
      <w:r>
        <w:rPr>
          <w:rFonts w:ascii="Angsana New" w:hAnsi="Angsana New" w:cs="Angsana New"/>
          <w:b/>
          <w:bCs/>
          <w:i/>
          <w:iCs/>
          <w:sz w:val="30"/>
          <w:szCs w:val="30"/>
        </w:rPr>
        <w:br w:type="page"/>
      </w:r>
    </w:p>
    <w:p w14:paraId="08637A96" w14:textId="6200BDE0" w:rsidR="00E91BA2" w:rsidRPr="001B5DD8" w:rsidRDefault="009B00C9" w:rsidP="00E91B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1B5DD8">
        <w:rPr>
          <w:rFonts w:ascii="Angsana New" w:hAnsi="Angsana New" w:cs="Angsana New"/>
          <w:b/>
          <w:bCs/>
          <w:i/>
          <w:iCs/>
          <w:sz w:val="30"/>
          <w:szCs w:val="30"/>
        </w:rPr>
        <w:lastRenderedPageBreak/>
        <w:t>(</w:t>
      </w:r>
      <w:r w:rsidR="00DB3304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ข</w:t>
      </w:r>
      <w:r w:rsidRPr="001B5DD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.</w:t>
      </w:r>
      <w:r w:rsidR="00B53767">
        <w:rPr>
          <w:rFonts w:ascii="Angsana New" w:hAnsi="Angsana New" w:cs="Angsana New"/>
          <w:b/>
          <w:bCs/>
          <w:i/>
          <w:iCs/>
          <w:sz w:val="30"/>
          <w:szCs w:val="30"/>
        </w:rPr>
        <w:t>4</w:t>
      </w:r>
      <w:r w:rsidRPr="001B5DD8">
        <w:rPr>
          <w:rFonts w:ascii="Angsana New" w:hAnsi="Angsana New" w:cs="Angsana New"/>
          <w:b/>
          <w:bCs/>
          <w:i/>
          <w:iCs/>
          <w:sz w:val="30"/>
          <w:szCs w:val="30"/>
        </w:rPr>
        <w:t>)</w:t>
      </w:r>
      <w:r>
        <w:rPr>
          <w:rFonts w:ascii="Angsana New" w:hAnsi="Angsana New" w:cs="Angsana New"/>
          <w:b/>
          <w:bCs/>
          <w:i/>
          <w:iCs/>
          <w:sz w:val="30"/>
          <w:szCs w:val="30"/>
        </w:rPr>
        <w:t xml:space="preserve"> </w:t>
      </w:r>
      <w:r w:rsidRPr="001B5DD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การ</w:t>
      </w:r>
      <w:r w:rsidR="001B5DD8" w:rsidRPr="001B5DD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ป้องกันความเสี่ยงในกระแสเงินสด</w:t>
      </w:r>
    </w:p>
    <w:p w14:paraId="6B629026" w14:textId="77777777" w:rsidR="00E91BA2" w:rsidRPr="001B5DD8" w:rsidRDefault="00E91BA2" w:rsidP="00E91B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9"/>
        <w:jc w:val="both"/>
        <w:rPr>
          <w:rFonts w:ascii="Angsana New" w:hAnsi="Angsana New" w:cs="Angsana New"/>
          <w:sz w:val="30"/>
          <w:szCs w:val="30"/>
        </w:rPr>
      </w:pPr>
    </w:p>
    <w:p w14:paraId="3C167720" w14:textId="20494772" w:rsidR="00E91BA2" w:rsidRDefault="001B5DD8" w:rsidP="00DB47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 w:right="9"/>
        <w:jc w:val="thaiDistribute"/>
        <w:rPr>
          <w:rFonts w:ascii="Angsana New" w:hAnsi="Angsana New" w:cs="Angsana New"/>
          <w:sz w:val="30"/>
          <w:szCs w:val="30"/>
        </w:rPr>
      </w:pPr>
      <w:r w:rsidRPr="001B5DD8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B53767">
        <w:rPr>
          <w:rFonts w:ascii="Angsana New" w:hAnsi="Angsana New" w:cs="Angsana New"/>
          <w:sz w:val="30"/>
          <w:szCs w:val="30"/>
        </w:rPr>
        <w:t>31</w:t>
      </w:r>
      <w:r w:rsidRPr="001B5DD8">
        <w:rPr>
          <w:rFonts w:ascii="Angsana New" w:hAnsi="Angsana New" w:cs="Angsana New"/>
          <w:sz w:val="30"/>
          <w:szCs w:val="30"/>
        </w:rPr>
        <w:t xml:space="preserve"> </w:t>
      </w:r>
      <w:r w:rsidRPr="001B5DD8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DB43B9">
        <w:rPr>
          <w:rFonts w:ascii="Angsana New" w:hAnsi="Angsana New" w:cs="Angsana New"/>
          <w:sz w:val="30"/>
          <w:szCs w:val="30"/>
        </w:rPr>
        <w:t>2566</w:t>
      </w:r>
      <w:r w:rsidR="00034333">
        <w:rPr>
          <w:rFonts w:ascii="Angsana New" w:hAnsi="Angsana New" w:cs="Angsana New" w:hint="cs"/>
          <w:sz w:val="30"/>
          <w:szCs w:val="30"/>
          <w:cs/>
        </w:rPr>
        <w:t xml:space="preserve"> และ </w:t>
      </w:r>
      <w:r w:rsidR="00DB43B9">
        <w:rPr>
          <w:rFonts w:ascii="Angsana New" w:hAnsi="Angsana New" w:cs="Angsana New"/>
          <w:sz w:val="30"/>
          <w:szCs w:val="30"/>
        </w:rPr>
        <w:t>2565</w:t>
      </w:r>
      <w:r w:rsidR="000A4ED7" w:rsidRPr="001B5DD8">
        <w:rPr>
          <w:rFonts w:ascii="Angsana New" w:hAnsi="Angsana New" w:cs="Angsana New"/>
          <w:sz w:val="30"/>
          <w:szCs w:val="30"/>
        </w:rPr>
        <w:t xml:space="preserve"> </w:t>
      </w:r>
      <w:r w:rsidRPr="001B5DD8">
        <w:rPr>
          <w:rFonts w:ascii="Angsana New" w:hAnsi="Angsana New" w:cs="Angsana New"/>
          <w:sz w:val="30"/>
          <w:szCs w:val="30"/>
          <w:cs/>
        </w:rPr>
        <w:t>บริษัทถือเครื่องมือทางการเงินเหล่านี้เพื่อป้องกันความเสี่ยง</w:t>
      </w:r>
      <w:r w:rsidR="00687D97">
        <w:rPr>
          <w:rFonts w:ascii="Angsana New" w:hAnsi="Angsana New" w:cs="Angsana New" w:hint="cs"/>
          <w:sz w:val="30"/>
          <w:szCs w:val="30"/>
          <w:cs/>
        </w:rPr>
        <w:t>จาก</w:t>
      </w:r>
      <w:r w:rsidRPr="001B5DD8">
        <w:rPr>
          <w:rFonts w:ascii="Angsana New" w:hAnsi="Angsana New" w:cs="Angsana New"/>
          <w:sz w:val="30"/>
          <w:szCs w:val="30"/>
          <w:cs/>
        </w:rPr>
        <w:t>กา</w:t>
      </w:r>
      <w:r w:rsidR="00504DBC">
        <w:rPr>
          <w:rFonts w:ascii="Angsana New" w:hAnsi="Angsana New" w:cs="Angsana New" w:hint="cs"/>
          <w:sz w:val="30"/>
          <w:szCs w:val="30"/>
          <w:cs/>
        </w:rPr>
        <w:t>ร</w:t>
      </w:r>
      <w:r w:rsidRPr="001B5DD8">
        <w:rPr>
          <w:rFonts w:ascii="Angsana New" w:hAnsi="Angsana New" w:cs="Angsana New"/>
          <w:sz w:val="30"/>
          <w:szCs w:val="30"/>
          <w:cs/>
        </w:rPr>
        <w:t>เปลี่ยนแปลงในอัตราแลกเปลี่ยนเงินตราต่างประเทศ</w:t>
      </w:r>
    </w:p>
    <w:p w14:paraId="3932D4BF" w14:textId="77777777" w:rsidR="002975BE" w:rsidRPr="001B5DD8" w:rsidRDefault="002975BE" w:rsidP="00E91B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9"/>
        <w:jc w:val="both"/>
        <w:rPr>
          <w:rFonts w:ascii="Angsana New" w:hAnsi="Angsana New" w:cs="Angsana New"/>
          <w:sz w:val="30"/>
          <w:szCs w:val="30"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70"/>
        <w:gridCol w:w="1350"/>
        <w:gridCol w:w="241"/>
        <w:gridCol w:w="1289"/>
        <w:gridCol w:w="265"/>
        <w:gridCol w:w="1445"/>
      </w:tblGrid>
      <w:tr w:rsidR="00E91BA2" w:rsidRPr="00E91BA2" w14:paraId="2CF7A1CC" w14:textId="77777777" w:rsidTr="00DB47CF">
        <w:trPr>
          <w:trHeight w:val="182"/>
          <w:tblHeader/>
        </w:trPr>
        <w:tc>
          <w:tcPr>
            <w:tcW w:w="4770" w:type="dxa"/>
          </w:tcPr>
          <w:p w14:paraId="44E4E6FC" w14:textId="77777777" w:rsidR="00E91BA2" w:rsidRPr="002975BE" w:rsidRDefault="00E91BA2" w:rsidP="00C4481D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4590" w:type="dxa"/>
            <w:gridSpan w:val="5"/>
          </w:tcPr>
          <w:p w14:paraId="1C7E1BA7" w14:textId="4E0B6688" w:rsidR="00E91BA2" w:rsidRPr="002975BE" w:rsidRDefault="001B5DD8" w:rsidP="00C4481D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975B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การครบกำหนด</w:t>
            </w:r>
          </w:p>
        </w:tc>
      </w:tr>
      <w:tr w:rsidR="00E91BA2" w:rsidRPr="00E91BA2" w14:paraId="0DE6AD71" w14:textId="77777777" w:rsidTr="00504DBC">
        <w:trPr>
          <w:tblHeader/>
        </w:trPr>
        <w:tc>
          <w:tcPr>
            <w:tcW w:w="4770" w:type="dxa"/>
          </w:tcPr>
          <w:p w14:paraId="2888A1F4" w14:textId="1E5E10AC" w:rsidR="001B5DD8" w:rsidRPr="002975BE" w:rsidRDefault="001B5DD8" w:rsidP="00C4481D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2975B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="00B5376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2975B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ธันวาคม </w:t>
            </w:r>
            <w:r w:rsidR="000A4ED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256</w:t>
            </w:r>
            <w:r w:rsidR="00DB43B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350" w:type="dxa"/>
          </w:tcPr>
          <w:p w14:paraId="226DF14E" w14:textId="45047F33" w:rsidR="00E91BA2" w:rsidRPr="002975BE" w:rsidRDefault="00B53767" w:rsidP="00C4481D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E91BA2" w:rsidRPr="002975B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 w:rsidR="00E91BA2" w:rsidRPr="002975BE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  <w:r w:rsidR="001B5DD8" w:rsidRPr="002975B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เดือน</w:t>
            </w:r>
          </w:p>
        </w:tc>
        <w:tc>
          <w:tcPr>
            <w:tcW w:w="241" w:type="dxa"/>
          </w:tcPr>
          <w:p w14:paraId="6ECF147A" w14:textId="77777777" w:rsidR="00E91BA2" w:rsidRPr="002975BE" w:rsidRDefault="00E91BA2" w:rsidP="00C4481D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89" w:type="dxa"/>
          </w:tcPr>
          <w:p w14:paraId="19516FAE" w14:textId="3F7D0578" w:rsidR="001B5DD8" w:rsidRPr="002975BE" w:rsidRDefault="00B53767" w:rsidP="007F0AB7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 w:rsidR="00E91BA2" w:rsidRPr="002975B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12</w:t>
            </w:r>
            <w:r w:rsidR="00E91BA2" w:rsidRPr="002975BE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  <w:r w:rsidR="001B5DD8" w:rsidRPr="002975B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เดือน</w:t>
            </w:r>
          </w:p>
        </w:tc>
        <w:tc>
          <w:tcPr>
            <w:tcW w:w="265" w:type="dxa"/>
          </w:tcPr>
          <w:p w14:paraId="6436144A" w14:textId="77777777" w:rsidR="00E91BA2" w:rsidRPr="002975BE" w:rsidRDefault="00E91BA2" w:rsidP="00C4481D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45" w:type="dxa"/>
          </w:tcPr>
          <w:p w14:paraId="0BC7DFF0" w14:textId="01CE6FB4" w:rsidR="001B5DD8" w:rsidRPr="002975BE" w:rsidRDefault="001B5DD8" w:rsidP="00C4481D">
            <w:pPr>
              <w:pStyle w:val="block"/>
              <w:spacing w:after="0" w:line="240" w:lineRule="auto"/>
              <w:ind w:left="-11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975B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มากกว่า </w:t>
            </w:r>
            <w:r w:rsidR="00B5376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Pr="002975B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ปี</w:t>
            </w:r>
          </w:p>
        </w:tc>
      </w:tr>
      <w:tr w:rsidR="00E91BA2" w:rsidRPr="00E91BA2" w14:paraId="5B44DBBB" w14:textId="77777777" w:rsidTr="00504DBC">
        <w:tc>
          <w:tcPr>
            <w:tcW w:w="4770" w:type="dxa"/>
          </w:tcPr>
          <w:p w14:paraId="659884D1" w14:textId="0FA3596D" w:rsidR="00E91BA2" w:rsidRPr="002975BE" w:rsidRDefault="001B5DD8" w:rsidP="00C4481D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2975B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ความเสี่ยงด้านอัตราแลกเปลี่ยน</w:t>
            </w:r>
          </w:p>
        </w:tc>
        <w:tc>
          <w:tcPr>
            <w:tcW w:w="1350" w:type="dxa"/>
          </w:tcPr>
          <w:p w14:paraId="272C2BAE" w14:textId="77777777" w:rsidR="00E91BA2" w:rsidRPr="002975BE" w:rsidRDefault="00E91BA2" w:rsidP="00C4481D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41" w:type="dxa"/>
          </w:tcPr>
          <w:p w14:paraId="64947F4F" w14:textId="77777777" w:rsidR="00E91BA2" w:rsidRPr="002975BE" w:rsidRDefault="00E91BA2" w:rsidP="00C4481D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89" w:type="dxa"/>
          </w:tcPr>
          <w:p w14:paraId="2FE4F662" w14:textId="77777777" w:rsidR="00E91BA2" w:rsidRPr="002975BE" w:rsidRDefault="00E91BA2" w:rsidP="00C4481D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65" w:type="dxa"/>
          </w:tcPr>
          <w:p w14:paraId="7DCCCAAA" w14:textId="77777777" w:rsidR="00E91BA2" w:rsidRPr="002975BE" w:rsidRDefault="00E91BA2" w:rsidP="00C4481D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45" w:type="dxa"/>
          </w:tcPr>
          <w:p w14:paraId="3487DD63" w14:textId="77777777" w:rsidR="00E91BA2" w:rsidRPr="002975BE" w:rsidRDefault="00E91BA2" w:rsidP="00C4481D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E91BA2" w:rsidRPr="00E91BA2" w14:paraId="4A8B39B6" w14:textId="77777777" w:rsidTr="00504DBC">
        <w:tc>
          <w:tcPr>
            <w:tcW w:w="4770" w:type="dxa"/>
          </w:tcPr>
          <w:p w14:paraId="7BAE7AAF" w14:textId="3C32E310" w:rsidR="001B5DD8" w:rsidRPr="002975BE" w:rsidRDefault="001B5DD8" w:rsidP="00C4481D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2975BE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350" w:type="dxa"/>
          </w:tcPr>
          <w:p w14:paraId="6FA57F09" w14:textId="359AF693" w:rsidR="001B5DD8" w:rsidRPr="002975BE" w:rsidRDefault="001B5DD8" w:rsidP="00C4481D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41" w:type="dxa"/>
          </w:tcPr>
          <w:p w14:paraId="3B077907" w14:textId="77777777" w:rsidR="00E91BA2" w:rsidRPr="002975BE" w:rsidRDefault="00E91BA2" w:rsidP="00C4481D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89" w:type="dxa"/>
          </w:tcPr>
          <w:p w14:paraId="28BAC5A8" w14:textId="77777777" w:rsidR="00E91BA2" w:rsidRPr="002975BE" w:rsidRDefault="00E91BA2" w:rsidP="00C4481D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65" w:type="dxa"/>
          </w:tcPr>
          <w:p w14:paraId="203D75C8" w14:textId="77777777" w:rsidR="00E91BA2" w:rsidRPr="002975BE" w:rsidRDefault="00E91BA2" w:rsidP="00C4481D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45" w:type="dxa"/>
          </w:tcPr>
          <w:p w14:paraId="70DC3286" w14:textId="77777777" w:rsidR="00E91BA2" w:rsidRPr="002975BE" w:rsidRDefault="00E91BA2" w:rsidP="00C4481D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E91BA2" w:rsidRPr="00E91BA2" w14:paraId="4DB3F88F" w14:textId="77777777" w:rsidTr="00504DBC">
        <w:tc>
          <w:tcPr>
            <w:tcW w:w="4770" w:type="dxa"/>
          </w:tcPr>
          <w:p w14:paraId="5A31DED8" w14:textId="51B62981" w:rsidR="00E91BA2" w:rsidRPr="002975BE" w:rsidRDefault="00687D97" w:rsidP="00C4481D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ความเสี่ยง</w:t>
            </w:r>
            <w:r w:rsidR="001B5DD8" w:rsidRPr="002975B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สุทธิ</w:t>
            </w:r>
            <w:r w:rsidR="00E91BA2" w:rsidRPr="002975BE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  <w:r w:rsidR="00E91BA2" w:rsidRPr="002975BE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="001B5DD8" w:rsidRPr="002975BE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="00E91BA2" w:rsidRPr="002975BE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  <w:r w:rsidR="00E91BA2" w:rsidRPr="002975B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</w:t>
            </w:r>
          </w:p>
        </w:tc>
        <w:tc>
          <w:tcPr>
            <w:tcW w:w="1350" w:type="dxa"/>
          </w:tcPr>
          <w:p w14:paraId="463EFB9B" w14:textId="61858D3A" w:rsidR="00E91BA2" w:rsidRPr="002975BE" w:rsidRDefault="00316B92" w:rsidP="00C4481D">
            <w:pPr>
              <w:pStyle w:val="block"/>
              <w:spacing w:after="0" w:line="240" w:lineRule="auto"/>
              <w:ind w:left="0" w:right="11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16B9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111,913</w:t>
            </w:r>
          </w:p>
        </w:tc>
        <w:tc>
          <w:tcPr>
            <w:tcW w:w="241" w:type="dxa"/>
          </w:tcPr>
          <w:p w14:paraId="79473BCD" w14:textId="77777777" w:rsidR="00E91BA2" w:rsidRPr="002975BE" w:rsidRDefault="00E91BA2" w:rsidP="00C4481D">
            <w:pPr>
              <w:pStyle w:val="block"/>
              <w:spacing w:after="0" w:line="240" w:lineRule="auto"/>
              <w:ind w:left="0" w:right="11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89" w:type="dxa"/>
          </w:tcPr>
          <w:p w14:paraId="3CCE2727" w14:textId="05D5B6CA" w:rsidR="00E91BA2" w:rsidRPr="002975BE" w:rsidRDefault="00316B92" w:rsidP="00316B92">
            <w:pPr>
              <w:pStyle w:val="block"/>
              <w:spacing w:after="0" w:line="240" w:lineRule="auto"/>
              <w:ind w:left="0" w:right="1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5" w:type="dxa"/>
          </w:tcPr>
          <w:p w14:paraId="4BC0CA6D" w14:textId="77777777" w:rsidR="00E91BA2" w:rsidRPr="002975BE" w:rsidRDefault="00E91BA2" w:rsidP="00C4481D">
            <w:pPr>
              <w:pStyle w:val="block"/>
              <w:spacing w:after="0" w:line="240" w:lineRule="auto"/>
              <w:ind w:left="0" w:right="11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45" w:type="dxa"/>
          </w:tcPr>
          <w:p w14:paraId="3E228779" w14:textId="023976C9" w:rsidR="00E91BA2" w:rsidRPr="002975BE" w:rsidRDefault="00316B92" w:rsidP="00C4481D">
            <w:pPr>
              <w:pStyle w:val="block"/>
              <w:spacing w:after="0" w:line="240" w:lineRule="auto"/>
              <w:ind w:left="0" w:right="1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E91BA2" w:rsidRPr="00E91BA2" w14:paraId="12E63837" w14:textId="77777777" w:rsidTr="008E1E15">
        <w:trPr>
          <w:trHeight w:val="1152"/>
        </w:trPr>
        <w:tc>
          <w:tcPr>
            <w:tcW w:w="4770" w:type="dxa"/>
          </w:tcPr>
          <w:p w14:paraId="24AF312F" w14:textId="77777777" w:rsidR="002975BE" w:rsidRPr="002975BE" w:rsidRDefault="002975BE" w:rsidP="00C4481D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975B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อัตราสัญญาแลกเปลี่ยนเงินตรา</w:t>
            </w:r>
          </w:p>
          <w:p w14:paraId="730DB926" w14:textId="77777777" w:rsidR="002975BE" w:rsidRPr="002975BE" w:rsidRDefault="002975BE" w:rsidP="00C4481D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975B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      ต่างประเทศล่วงหน้าโดยเฉลี่ยของ</w:t>
            </w:r>
          </w:p>
          <w:p w14:paraId="7723E7D1" w14:textId="4F0470DE" w:rsidR="00E06038" w:rsidRPr="00E06038" w:rsidRDefault="002975BE" w:rsidP="00E02372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975B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      เงินบาทต่อเงินเหรียญสหรัฐอเมริกา</w:t>
            </w:r>
          </w:p>
        </w:tc>
        <w:tc>
          <w:tcPr>
            <w:tcW w:w="1350" w:type="dxa"/>
            <w:vAlign w:val="bottom"/>
          </w:tcPr>
          <w:p w14:paraId="732A1748" w14:textId="70A85BC6" w:rsidR="00520474" w:rsidRPr="008E1E15" w:rsidRDefault="00316B92">
            <w:pPr>
              <w:pStyle w:val="block"/>
              <w:spacing w:after="0" w:line="240" w:lineRule="auto"/>
              <w:ind w:left="0" w:right="11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16B9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35.10</w:t>
            </w:r>
          </w:p>
        </w:tc>
        <w:tc>
          <w:tcPr>
            <w:tcW w:w="241" w:type="dxa"/>
          </w:tcPr>
          <w:p w14:paraId="30CC2762" w14:textId="77777777" w:rsidR="00E91BA2" w:rsidRPr="002F5D11" w:rsidRDefault="00E91BA2" w:rsidP="00C4481D">
            <w:pPr>
              <w:pStyle w:val="block"/>
              <w:spacing w:after="0" w:line="240" w:lineRule="auto"/>
              <w:ind w:left="0" w:right="11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9" w:type="dxa"/>
            <w:vAlign w:val="bottom"/>
          </w:tcPr>
          <w:p w14:paraId="2AC9B8E6" w14:textId="72D22099" w:rsidR="00AE41CF" w:rsidRPr="002F5D11" w:rsidRDefault="00316B92" w:rsidP="00316B92">
            <w:pPr>
              <w:pStyle w:val="block"/>
              <w:spacing w:after="0" w:line="240" w:lineRule="auto"/>
              <w:ind w:left="0" w:right="1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5" w:type="dxa"/>
          </w:tcPr>
          <w:p w14:paraId="17C71FA8" w14:textId="77777777" w:rsidR="00E91BA2" w:rsidRPr="002975BE" w:rsidRDefault="00E91BA2" w:rsidP="00C4481D">
            <w:pPr>
              <w:pStyle w:val="block"/>
              <w:spacing w:after="0" w:line="240" w:lineRule="auto"/>
              <w:ind w:left="0" w:right="11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5" w:type="dxa"/>
            <w:vAlign w:val="bottom"/>
          </w:tcPr>
          <w:p w14:paraId="665CD863" w14:textId="718EB164" w:rsidR="00BA5307" w:rsidRPr="008E1E15" w:rsidRDefault="00316B92">
            <w:pPr>
              <w:pStyle w:val="block"/>
              <w:spacing w:after="0" w:line="240" w:lineRule="auto"/>
              <w:ind w:left="0" w:right="1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421C0E" w:rsidRPr="00E91BA2" w14:paraId="5FDBCCFE" w14:textId="77777777" w:rsidTr="00504DBC">
        <w:tc>
          <w:tcPr>
            <w:tcW w:w="4770" w:type="dxa"/>
          </w:tcPr>
          <w:p w14:paraId="77AF97D1" w14:textId="77777777" w:rsidR="00421C0E" w:rsidRPr="002975BE" w:rsidRDefault="00421C0E" w:rsidP="00C4481D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50" w:type="dxa"/>
          </w:tcPr>
          <w:p w14:paraId="2660288F" w14:textId="77777777" w:rsidR="00421C0E" w:rsidRPr="002975BE" w:rsidRDefault="00421C0E" w:rsidP="00C4481D">
            <w:pPr>
              <w:pStyle w:val="block"/>
              <w:spacing w:after="0" w:line="240" w:lineRule="auto"/>
              <w:ind w:left="0" w:right="11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41" w:type="dxa"/>
          </w:tcPr>
          <w:p w14:paraId="5200C4B3" w14:textId="77777777" w:rsidR="00421C0E" w:rsidRPr="002975BE" w:rsidRDefault="00421C0E" w:rsidP="00C4481D">
            <w:pPr>
              <w:pStyle w:val="block"/>
              <w:spacing w:after="0" w:line="240" w:lineRule="auto"/>
              <w:ind w:left="0" w:right="11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89" w:type="dxa"/>
          </w:tcPr>
          <w:p w14:paraId="0286DD33" w14:textId="77777777" w:rsidR="00421C0E" w:rsidRPr="002975BE" w:rsidRDefault="00421C0E" w:rsidP="00C4481D">
            <w:pPr>
              <w:pStyle w:val="block"/>
              <w:spacing w:after="0" w:line="240" w:lineRule="auto"/>
              <w:ind w:left="0" w:right="11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65" w:type="dxa"/>
          </w:tcPr>
          <w:p w14:paraId="0AE09CA9" w14:textId="77777777" w:rsidR="00421C0E" w:rsidRPr="002975BE" w:rsidRDefault="00421C0E" w:rsidP="00C4481D">
            <w:pPr>
              <w:pStyle w:val="block"/>
              <w:spacing w:after="0" w:line="240" w:lineRule="auto"/>
              <w:ind w:left="0" w:right="11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45" w:type="dxa"/>
          </w:tcPr>
          <w:p w14:paraId="65E6BC89" w14:textId="77777777" w:rsidR="00421C0E" w:rsidRPr="002975BE" w:rsidRDefault="00421C0E" w:rsidP="00C4481D">
            <w:pPr>
              <w:pStyle w:val="block"/>
              <w:spacing w:after="0" w:line="240" w:lineRule="auto"/>
              <w:ind w:left="0" w:right="1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DB43B9" w:rsidRPr="00E91BA2" w14:paraId="277CBC57" w14:textId="77777777" w:rsidTr="00414D81">
        <w:trPr>
          <w:tblHeader/>
        </w:trPr>
        <w:tc>
          <w:tcPr>
            <w:tcW w:w="4770" w:type="dxa"/>
          </w:tcPr>
          <w:p w14:paraId="55E31BF2" w14:textId="3304F21D" w:rsidR="00DB43B9" w:rsidRPr="002975BE" w:rsidRDefault="00DB43B9" w:rsidP="00DB43B9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2975B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2975B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ธันวาคม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350" w:type="dxa"/>
          </w:tcPr>
          <w:p w14:paraId="04B3F90C" w14:textId="099B8D20" w:rsidR="00DB43B9" w:rsidRPr="002975BE" w:rsidRDefault="00DB43B9" w:rsidP="00DB43B9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41" w:type="dxa"/>
          </w:tcPr>
          <w:p w14:paraId="0765E494" w14:textId="77777777" w:rsidR="00DB43B9" w:rsidRPr="002975BE" w:rsidRDefault="00DB43B9" w:rsidP="00DB43B9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89" w:type="dxa"/>
          </w:tcPr>
          <w:p w14:paraId="6AFEC37A" w14:textId="762F2496" w:rsidR="00DB43B9" w:rsidRPr="002975BE" w:rsidRDefault="00DB43B9" w:rsidP="00DB43B9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65" w:type="dxa"/>
          </w:tcPr>
          <w:p w14:paraId="4A9E049F" w14:textId="77777777" w:rsidR="00DB43B9" w:rsidRPr="002975BE" w:rsidRDefault="00DB43B9" w:rsidP="00DB43B9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45" w:type="dxa"/>
          </w:tcPr>
          <w:p w14:paraId="2B2437C8" w14:textId="5B841BE6" w:rsidR="00DB43B9" w:rsidRPr="002975BE" w:rsidRDefault="00DB43B9" w:rsidP="00DB43B9">
            <w:pPr>
              <w:pStyle w:val="block"/>
              <w:spacing w:after="0" w:line="240" w:lineRule="auto"/>
              <w:ind w:left="-11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DB43B9" w:rsidRPr="00E91BA2" w14:paraId="68A13E15" w14:textId="77777777" w:rsidTr="00414D81">
        <w:tc>
          <w:tcPr>
            <w:tcW w:w="4770" w:type="dxa"/>
          </w:tcPr>
          <w:p w14:paraId="7752106C" w14:textId="5B4BB39E" w:rsidR="00DB43B9" w:rsidRPr="002975BE" w:rsidRDefault="00DB43B9" w:rsidP="00DB43B9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2975B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ความเสี่ยงด้านอัตราแลกเปลี่ยน</w:t>
            </w:r>
          </w:p>
        </w:tc>
        <w:tc>
          <w:tcPr>
            <w:tcW w:w="1350" w:type="dxa"/>
          </w:tcPr>
          <w:p w14:paraId="224CEFA1" w14:textId="77777777" w:rsidR="00DB43B9" w:rsidRPr="002975BE" w:rsidRDefault="00DB43B9" w:rsidP="00DB43B9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41" w:type="dxa"/>
          </w:tcPr>
          <w:p w14:paraId="7C91B8A5" w14:textId="77777777" w:rsidR="00DB43B9" w:rsidRPr="002975BE" w:rsidRDefault="00DB43B9" w:rsidP="00DB43B9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89" w:type="dxa"/>
          </w:tcPr>
          <w:p w14:paraId="7D6584E1" w14:textId="77777777" w:rsidR="00DB43B9" w:rsidRPr="002975BE" w:rsidRDefault="00DB43B9" w:rsidP="00DB43B9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65" w:type="dxa"/>
          </w:tcPr>
          <w:p w14:paraId="3AA79E28" w14:textId="77777777" w:rsidR="00DB43B9" w:rsidRPr="002975BE" w:rsidRDefault="00DB43B9" w:rsidP="00DB43B9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45" w:type="dxa"/>
          </w:tcPr>
          <w:p w14:paraId="4B6B2618" w14:textId="77777777" w:rsidR="00DB43B9" w:rsidRPr="002975BE" w:rsidRDefault="00DB43B9" w:rsidP="00DB43B9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DB43B9" w:rsidRPr="00E91BA2" w14:paraId="33914FAD" w14:textId="77777777" w:rsidTr="00414D81">
        <w:tc>
          <w:tcPr>
            <w:tcW w:w="4770" w:type="dxa"/>
          </w:tcPr>
          <w:p w14:paraId="0CD7A3E4" w14:textId="042652E0" w:rsidR="00DB43B9" w:rsidRPr="002975BE" w:rsidRDefault="00DB43B9" w:rsidP="00DB43B9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2975BE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350" w:type="dxa"/>
          </w:tcPr>
          <w:p w14:paraId="47B729C2" w14:textId="77777777" w:rsidR="00DB43B9" w:rsidRPr="002975BE" w:rsidRDefault="00DB43B9" w:rsidP="00DB43B9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41" w:type="dxa"/>
          </w:tcPr>
          <w:p w14:paraId="58C9DFB3" w14:textId="77777777" w:rsidR="00DB43B9" w:rsidRPr="002975BE" w:rsidRDefault="00DB43B9" w:rsidP="00DB43B9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89" w:type="dxa"/>
          </w:tcPr>
          <w:p w14:paraId="5397C944" w14:textId="77777777" w:rsidR="00DB43B9" w:rsidRPr="002975BE" w:rsidRDefault="00DB43B9" w:rsidP="00DB43B9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65" w:type="dxa"/>
          </w:tcPr>
          <w:p w14:paraId="01111D7C" w14:textId="77777777" w:rsidR="00DB43B9" w:rsidRPr="002975BE" w:rsidRDefault="00DB43B9" w:rsidP="00DB43B9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45" w:type="dxa"/>
          </w:tcPr>
          <w:p w14:paraId="08A4C11E" w14:textId="77777777" w:rsidR="00DB43B9" w:rsidRPr="002975BE" w:rsidRDefault="00DB43B9" w:rsidP="00DB43B9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DB43B9" w:rsidRPr="00E91BA2" w14:paraId="6DB9B1CF" w14:textId="77777777" w:rsidTr="00414D81">
        <w:tc>
          <w:tcPr>
            <w:tcW w:w="4770" w:type="dxa"/>
          </w:tcPr>
          <w:p w14:paraId="68AA7287" w14:textId="152D38EC" w:rsidR="00DB43B9" w:rsidRPr="002975BE" w:rsidRDefault="00DB43B9" w:rsidP="00DB43B9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ความเสี่ยง</w:t>
            </w:r>
            <w:r w:rsidRPr="002975B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สุทธิ</w:t>
            </w:r>
            <w:r w:rsidRPr="002975BE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  <w:r w:rsidRPr="002975BE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  <w:r w:rsidRPr="002975B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</w:t>
            </w:r>
          </w:p>
        </w:tc>
        <w:tc>
          <w:tcPr>
            <w:tcW w:w="1350" w:type="dxa"/>
          </w:tcPr>
          <w:p w14:paraId="6DF8A2F5" w14:textId="6A87FBAA" w:rsidR="00DB43B9" w:rsidRPr="002975BE" w:rsidRDefault="00DB43B9" w:rsidP="00DB43B9">
            <w:pPr>
              <w:pStyle w:val="block"/>
              <w:spacing w:after="0" w:line="240" w:lineRule="auto"/>
              <w:ind w:left="0" w:right="11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278,465</w:t>
            </w:r>
          </w:p>
        </w:tc>
        <w:tc>
          <w:tcPr>
            <w:tcW w:w="241" w:type="dxa"/>
          </w:tcPr>
          <w:p w14:paraId="7690878A" w14:textId="77777777" w:rsidR="00DB43B9" w:rsidRPr="002975BE" w:rsidRDefault="00DB43B9" w:rsidP="00DB43B9">
            <w:pPr>
              <w:pStyle w:val="block"/>
              <w:spacing w:after="0" w:line="240" w:lineRule="auto"/>
              <w:ind w:left="0" w:right="11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89" w:type="dxa"/>
          </w:tcPr>
          <w:p w14:paraId="21ACA0C3" w14:textId="7971ADDA" w:rsidR="00DB43B9" w:rsidRPr="002975BE" w:rsidRDefault="00DB43B9" w:rsidP="00DB43B9">
            <w:pPr>
              <w:pStyle w:val="block"/>
              <w:spacing w:after="0" w:line="240" w:lineRule="auto"/>
              <w:ind w:left="0" w:right="11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84,008</w:t>
            </w:r>
          </w:p>
        </w:tc>
        <w:tc>
          <w:tcPr>
            <w:tcW w:w="265" w:type="dxa"/>
          </w:tcPr>
          <w:p w14:paraId="76A01468" w14:textId="77777777" w:rsidR="00DB43B9" w:rsidRPr="002975BE" w:rsidRDefault="00DB43B9" w:rsidP="00DB43B9">
            <w:pPr>
              <w:pStyle w:val="block"/>
              <w:spacing w:after="0" w:line="240" w:lineRule="auto"/>
              <w:ind w:left="0" w:right="11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45" w:type="dxa"/>
          </w:tcPr>
          <w:p w14:paraId="763BC321" w14:textId="1D1782E8" w:rsidR="00DB43B9" w:rsidRPr="002975BE" w:rsidRDefault="00DB43B9" w:rsidP="00E67B60">
            <w:pPr>
              <w:pStyle w:val="block"/>
              <w:spacing w:after="0" w:line="240" w:lineRule="auto"/>
              <w:ind w:left="0" w:right="-372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DB43B9" w:rsidRPr="00E91BA2" w14:paraId="33B107FF" w14:textId="77777777" w:rsidTr="003C5DE4">
        <w:tc>
          <w:tcPr>
            <w:tcW w:w="4770" w:type="dxa"/>
          </w:tcPr>
          <w:p w14:paraId="3927BE23" w14:textId="77777777" w:rsidR="00DB43B9" w:rsidRPr="002975BE" w:rsidRDefault="00DB43B9" w:rsidP="00DB43B9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975B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อัตราสัญญาแลกเปลี่ยนเงินตรา</w:t>
            </w:r>
          </w:p>
          <w:p w14:paraId="44B6261F" w14:textId="77777777" w:rsidR="00DB43B9" w:rsidRPr="002975BE" w:rsidRDefault="00DB43B9" w:rsidP="00DB43B9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975B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      ต่างประเทศล่วงหน้าโดยเฉลี่ยของ</w:t>
            </w:r>
          </w:p>
          <w:p w14:paraId="28A6FC0F" w14:textId="1AE15233" w:rsidR="00DB43B9" w:rsidRPr="002975BE" w:rsidRDefault="00DB43B9" w:rsidP="00DB43B9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975B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      เงินบาทต่อเงินเหรียญสหรัฐอเมริกา</w:t>
            </w:r>
          </w:p>
        </w:tc>
        <w:tc>
          <w:tcPr>
            <w:tcW w:w="1350" w:type="dxa"/>
            <w:vAlign w:val="bottom"/>
          </w:tcPr>
          <w:p w14:paraId="292085AC" w14:textId="19C068DB" w:rsidR="00DB43B9" w:rsidRPr="002975BE" w:rsidRDefault="00DB43B9" w:rsidP="00DB43B9">
            <w:pPr>
              <w:pStyle w:val="block"/>
              <w:spacing w:after="0" w:line="240" w:lineRule="auto"/>
              <w:ind w:left="0" w:right="11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35.15</w:t>
            </w:r>
          </w:p>
        </w:tc>
        <w:tc>
          <w:tcPr>
            <w:tcW w:w="241" w:type="dxa"/>
          </w:tcPr>
          <w:p w14:paraId="5FB4D021" w14:textId="77777777" w:rsidR="00DB43B9" w:rsidRPr="002975BE" w:rsidRDefault="00DB43B9" w:rsidP="00DB43B9">
            <w:pPr>
              <w:pStyle w:val="block"/>
              <w:spacing w:after="0" w:line="240" w:lineRule="auto"/>
              <w:ind w:left="0" w:right="11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89" w:type="dxa"/>
            <w:vAlign w:val="bottom"/>
          </w:tcPr>
          <w:p w14:paraId="36A1681E" w14:textId="1B42EC05" w:rsidR="00DB43B9" w:rsidRPr="002975BE" w:rsidRDefault="00DB43B9" w:rsidP="00DB43B9">
            <w:pPr>
              <w:pStyle w:val="block"/>
              <w:spacing w:after="0" w:line="240" w:lineRule="auto"/>
              <w:ind w:left="0" w:right="11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36.27</w:t>
            </w:r>
          </w:p>
        </w:tc>
        <w:tc>
          <w:tcPr>
            <w:tcW w:w="265" w:type="dxa"/>
          </w:tcPr>
          <w:p w14:paraId="6924107A" w14:textId="77777777" w:rsidR="00DB43B9" w:rsidRPr="002975BE" w:rsidRDefault="00DB43B9" w:rsidP="00DB43B9">
            <w:pPr>
              <w:pStyle w:val="block"/>
              <w:spacing w:after="0" w:line="240" w:lineRule="auto"/>
              <w:ind w:left="0" w:right="11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45" w:type="dxa"/>
            <w:vAlign w:val="bottom"/>
          </w:tcPr>
          <w:p w14:paraId="527DBA49" w14:textId="77777777" w:rsidR="00DB43B9" w:rsidRDefault="00DB43B9" w:rsidP="00DB43B9">
            <w:pPr>
              <w:pStyle w:val="block"/>
              <w:spacing w:after="0" w:line="240" w:lineRule="auto"/>
              <w:ind w:left="0" w:right="1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27990066" w14:textId="3C607563" w:rsidR="00DB43B9" w:rsidRPr="002975BE" w:rsidRDefault="00DB43B9" w:rsidP="00E67B60">
            <w:pPr>
              <w:pStyle w:val="block"/>
              <w:spacing w:after="0" w:line="240" w:lineRule="auto"/>
              <w:ind w:left="0" w:right="-372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3F0EC24C" w14:textId="77777777" w:rsidR="00C3746E" w:rsidRPr="001E4F21" w:rsidRDefault="00C3746E" w:rsidP="00AB32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9"/>
        <w:jc w:val="both"/>
        <w:rPr>
          <w:rFonts w:ascii="Times New Roman" w:hAnsi="Times New Roman" w:cs="Angsana New"/>
          <w:sz w:val="30"/>
          <w:szCs w:val="30"/>
          <w:cs/>
        </w:rPr>
      </w:pPr>
    </w:p>
    <w:p w14:paraId="1880AAA3" w14:textId="77777777" w:rsidR="00AB325F" w:rsidRDefault="00AB32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 w:cs="Angsana New"/>
          <w:sz w:val="30"/>
          <w:szCs w:val="30"/>
          <w:cs/>
        </w:rPr>
      </w:pPr>
      <w:r>
        <w:rPr>
          <w:rFonts w:ascii="Times New Roman" w:hAnsi="Times New Roman" w:cs="Angsana New"/>
          <w:sz w:val="30"/>
          <w:szCs w:val="30"/>
          <w:cs/>
        </w:rPr>
        <w:br w:type="page"/>
      </w:r>
    </w:p>
    <w:p w14:paraId="3A6C840E" w14:textId="3DDE6976" w:rsidR="002975BE" w:rsidRPr="001E4F21" w:rsidRDefault="002975BE" w:rsidP="00504D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9"/>
        <w:jc w:val="thaiDistribute"/>
        <w:rPr>
          <w:rFonts w:ascii="Times New Roman" w:hAnsi="Times New Roman"/>
          <w:sz w:val="30"/>
          <w:szCs w:val="30"/>
          <w:highlight w:val="yellow"/>
        </w:rPr>
      </w:pPr>
      <w:r w:rsidRPr="001E4F21">
        <w:rPr>
          <w:rFonts w:ascii="Times New Roman" w:hAnsi="Times New Roman" w:cs="Angsana New" w:hint="cs"/>
          <w:sz w:val="30"/>
          <w:szCs w:val="30"/>
          <w:cs/>
        </w:rPr>
        <w:lastRenderedPageBreak/>
        <w:t>จำนวนเงิน</w:t>
      </w:r>
      <w:r w:rsidRPr="001E4F21">
        <w:rPr>
          <w:rFonts w:ascii="Times New Roman" w:hAnsi="Times New Roman" w:cs="Angsana New"/>
          <w:sz w:val="30"/>
          <w:szCs w:val="30"/>
          <w:cs/>
        </w:rPr>
        <w:t xml:space="preserve"> </w:t>
      </w:r>
      <w:r w:rsidRPr="001E4F21">
        <w:rPr>
          <w:rFonts w:ascii="Times New Roman" w:hAnsi="Times New Roman" w:cs="Angsana New" w:hint="cs"/>
          <w:sz w:val="30"/>
          <w:szCs w:val="30"/>
          <w:cs/>
        </w:rPr>
        <w:t>ณ</w:t>
      </w:r>
      <w:r w:rsidRPr="001E4F21">
        <w:rPr>
          <w:rFonts w:ascii="Times New Roman" w:hAnsi="Times New Roman" w:cs="Angsana New"/>
          <w:sz w:val="30"/>
          <w:szCs w:val="30"/>
          <w:cs/>
        </w:rPr>
        <w:t xml:space="preserve"> </w:t>
      </w:r>
      <w:r w:rsidRPr="001E4F21">
        <w:rPr>
          <w:rFonts w:ascii="Times New Roman" w:hAnsi="Times New Roman" w:cs="Angsana New" w:hint="cs"/>
          <w:sz w:val="30"/>
          <w:szCs w:val="30"/>
          <w:cs/>
        </w:rPr>
        <w:t>วันที่รายงานซึ่งเกี่ยวข้องกับรายการที่กำหนดให้เป็นรายการที่ต้องการป้องกันความเสี่ยง</w:t>
      </w:r>
    </w:p>
    <w:p w14:paraId="2CF635EE" w14:textId="77777777" w:rsidR="00E91BA2" w:rsidRPr="001E4F21" w:rsidRDefault="00E91BA2" w:rsidP="002975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9"/>
        <w:jc w:val="both"/>
        <w:rPr>
          <w:rFonts w:ascii="Angsana New" w:hAnsi="Angsana New" w:cs="Angsana New"/>
          <w:sz w:val="30"/>
          <w:szCs w:val="30"/>
          <w:highlight w:val="yellow"/>
        </w:rPr>
      </w:pPr>
    </w:p>
    <w:tbl>
      <w:tblPr>
        <w:tblStyle w:val="TableGrid"/>
        <w:tblW w:w="965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10"/>
        <w:gridCol w:w="1530"/>
        <w:gridCol w:w="241"/>
        <w:gridCol w:w="1056"/>
        <w:gridCol w:w="268"/>
        <w:gridCol w:w="955"/>
        <w:gridCol w:w="241"/>
        <w:gridCol w:w="2754"/>
      </w:tblGrid>
      <w:tr w:rsidR="00E91BA2" w:rsidRPr="00011BED" w14:paraId="4FB41E6E" w14:textId="77777777" w:rsidTr="000A4ED7">
        <w:trPr>
          <w:tblHeader/>
        </w:trPr>
        <w:tc>
          <w:tcPr>
            <w:tcW w:w="2610" w:type="dxa"/>
            <w:vAlign w:val="bottom"/>
          </w:tcPr>
          <w:p w14:paraId="7C7FB543" w14:textId="014A3AF2" w:rsidR="00E91BA2" w:rsidRPr="00011BED" w:rsidRDefault="00E91BA2" w:rsidP="00C4481D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4A59C852" w14:textId="64278D6C" w:rsidR="00E91BA2" w:rsidRPr="00011BED" w:rsidRDefault="002975BE" w:rsidP="00C4481D">
            <w:pPr>
              <w:pStyle w:val="block"/>
              <w:spacing w:after="0" w:line="240" w:lineRule="auto"/>
              <w:ind w:left="-21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011BED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การเปลี่ยนแปลงในมูลค่าที่ใช้ในการคำนวณการป้องกันความเสี่ยงส่วนที่ไม่มีประสิทธิภาพ</w:t>
            </w:r>
          </w:p>
        </w:tc>
        <w:tc>
          <w:tcPr>
            <w:tcW w:w="241" w:type="dxa"/>
            <w:vAlign w:val="bottom"/>
          </w:tcPr>
          <w:p w14:paraId="7166CABA" w14:textId="77777777" w:rsidR="00E91BA2" w:rsidRPr="00011BED" w:rsidRDefault="00E91BA2" w:rsidP="00C4481D">
            <w:pPr>
              <w:pStyle w:val="block"/>
              <w:spacing w:after="0" w:line="240" w:lineRule="auto"/>
              <w:ind w:left="0" w:right="1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56" w:type="dxa"/>
            <w:vAlign w:val="bottom"/>
          </w:tcPr>
          <w:p w14:paraId="0F7C32B7" w14:textId="5CABCD6B" w:rsidR="00E91BA2" w:rsidRPr="00011BED" w:rsidRDefault="002975BE" w:rsidP="00C4481D">
            <w:pPr>
              <w:pStyle w:val="block"/>
              <w:spacing w:after="0" w:line="240" w:lineRule="auto"/>
              <w:ind w:left="-95" w:right="-93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11BED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สำรองสำหรับการป้องกัน</w:t>
            </w:r>
            <w:r w:rsidR="00B56D8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br/>
            </w:r>
            <w:r w:rsidRPr="00011BED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ความเสี่ยง</w:t>
            </w:r>
            <w:r w:rsidR="00B56D8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br/>
            </w:r>
            <w:r w:rsidRPr="00011BED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ในกระแสเงินสด</w:t>
            </w:r>
          </w:p>
        </w:tc>
        <w:tc>
          <w:tcPr>
            <w:tcW w:w="268" w:type="dxa"/>
            <w:vAlign w:val="bottom"/>
          </w:tcPr>
          <w:p w14:paraId="2AB254BF" w14:textId="77777777" w:rsidR="00E91BA2" w:rsidRPr="00011BED" w:rsidRDefault="00E91BA2" w:rsidP="00C4481D">
            <w:pPr>
              <w:pStyle w:val="block"/>
              <w:spacing w:after="0" w:line="240" w:lineRule="auto"/>
              <w:ind w:left="0" w:right="1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955" w:type="dxa"/>
            <w:vAlign w:val="bottom"/>
          </w:tcPr>
          <w:p w14:paraId="7AD10F7D" w14:textId="33019289" w:rsidR="00E91BA2" w:rsidRPr="00011BED" w:rsidRDefault="002975BE" w:rsidP="00C4481D">
            <w:pPr>
              <w:pStyle w:val="block"/>
              <w:spacing w:after="0" w:line="240" w:lineRule="auto"/>
              <w:ind w:left="-107" w:right="-13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11BED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ต้นทุนในการได้มาซึ่งการป้องกันความเสี่ยง</w:t>
            </w:r>
          </w:p>
        </w:tc>
        <w:tc>
          <w:tcPr>
            <w:tcW w:w="241" w:type="dxa"/>
            <w:vAlign w:val="bottom"/>
          </w:tcPr>
          <w:p w14:paraId="414C3295" w14:textId="77777777" w:rsidR="00E91BA2" w:rsidRPr="00011BED" w:rsidRDefault="00E91BA2" w:rsidP="00C4481D">
            <w:pPr>
              <w:pStyle w:val="block"/>
              <w:spacing w:after="0" w:line="240" w:lineRule="auto"/>
              <w:ind w:left="0" w:right="1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54" w:type="dxa"/>
            <w:vAlign w:val="bottom"/>
          </w:tcPr>
          <w:p w14:paraId="1748676A" w14:textId="71DC0C52" w:rsidR="00E91BA2" w:rsidRPr="00011BED" w:rsidRDefault="001720EB" w:rsidP="001720EB">
            <w:pPr>
              <w:pStyle w:val="block"/>
              <w:spacing w:after="0" w:line="240" w:lineRule="auto"/>
              <w:ind w:left="-81" w:right="-106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11BED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จำนวนเงินที่ยังคงเหลือในสำรองสำหรับการป้องกันความเสี่ยงในกระแสเงินสดจากการความสัมพันธ์ในการป้องกันความเสี่ยงซึ่งไม่ได้นำการบัญชีป้องกันความเสี่ยงมาถือปฎิบัติอีกต่อไป</w:t>
            </w:r>
          </w:p>
        </w:tc>
      </w:tr>
      <w:tr w:rsidR="00E91BA2" w:rsidRPr="00011BED" w14:paraId="35514036" w14:textId="77777777" w:rsidTr="00DB47CF">
        <w:trPr>
          <w:tblHeader/>
        </w:trPr>
        <w:tc>
          <w:tcPr>
            <w:tcW w:w="2610" w:type="dxa"/>
          </w:tcPr>
          <w:p w14:paraId="4C004265" w14:textId="77777777" w:rsidR="00E91BA2" w:rsidRPr="00011BED" w:rsidRDefault="00E91BA2" w:rsidP="00C4481D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45" w:type="dxa"/>
            <w:gridSpan w:val="7"/>
          </w:tcPr>
          <w:p w14:paraId="40FFEDC4" w14:textId="553DEB4D" w:rsidR="00E91BA2" w:rsidRPr="00011BED" w:rsidRDefault="00E91BA2" w:rsidP="00C4481D">
            <w:pPr>
              <w:pStyle w:val="block"/>
              <w:spacing w:after="0" w:line="240" w:lineRule="auto"/>
              <w:ind w:left="-81" w:right="-10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  <w:r w:rsidRPr="00011BED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="001720EB" w:rsidRPr="00011BED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011BED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421C0E" w:rsidRPr="00011BED" w14:paraId="25529765" w14:textId="77777777" w:rsidTr="000A4ED7">
        <w:tc>
          <w:tcPr>
            <w:tcW w:w="2610" w:type="dxa"/>
            <w:shd w:val="clear" w:color="auto" w:fill="auto"/>
            <w:vAlign w:val="bottom"/>
          </w:tcPr>
          <w:p w14:paraId="164C6FAE" w14:textId="31EBC25B" w:rsidR="00421C0E" w:rsidRPr="007F0AB7" w:rsidRDefault="00421C0E" w:rsidP="00421C0E">
            <w:pPr>
              <w:pStyle w:val="NoSpacing"/>
              <w:tabs>
                <w:tab w:val="clear" w:pos="2580"/>
                <w:tab w:val="left" w:pos="2316"/>
              </w:tabs>
              <w:ind w:right="-1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11BE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B5376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011BE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 </w:t>
            </w:r>
            <w:r w:rsidR="00257F8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530" w:type="dxa"/>
            <w:shd w:val="clear" w:color="auto" w:fill="auto"/>
          </w:tcPr>
          <w:p w14:paraId="0D6510A0" w14:textId="77777777" w:rsidR="00421C0E" w:rsidRPr="007F0AB7" w:rsidRDefault="00421C0E" w:rsidP="00421C0E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  <w:shd w:val="clear" w:color="auto" w:fill="auto"/>
          </w:tcPr>
          <w:p w14:paraId="793B7641" w14:textId="77777777" w:rsidR="00421C0E" w:rsidRPr="007F0AB7" w:rsidRDefault="00421C0E" w:rsidP="00421C0E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6" w:type="dxa"/>
            <w:shd w:val="clear" w:color="auto" w:fill="auto"/>
          </w:tcPr>
          <w:p w14:paraId="79349B4A" w14:textId="77777777" w:rsidR="00421C0E" w:rsidRPr="007F0AB7" w:rsidRDefault="00421C0E" w:rsidP="00421C0E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72365380" w14:textId="77777777" w:rsidR="00421C0E" w:rsidRPr="007F0AB7" w:rsidRDefault="00421C0E" w:rsidP="00421C0E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5" w:type="dxa"/>
            <w:shd w:val="clear" w:color="auto" w:fill="auto"/>
          </w:tcPr>
          <w:p w14:paraId="292E4BD0" w14:textId="77777777" w:rsidR="00421C0E" w:rsidRPr="007F0AB7" w:rsidRDefault="00421C0E" w:rsidP="00421C0E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  <w:shd w:val="clear" w:color="auto" w:fill="auto"/>
          </w:tcPr>
          <w:p w14:paraId="701F3D35" w14:textId="77777777" w:rsidR="00421C0E" w:rsidRPr="007F0AB7" w:rsidRDefault="00421C0E" w:rsidP="00421C0E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54" w:type="dxa"/>
            <w:shd w:val="clear" w:color="auto" w:fill="auto"/>
          </w:tcPr>
          <w:p w14:paraId="797C0180" w14:textId="77777777" w:rsidR="00421C0E" w:rsidRPr="007F0AB7" w:rsidRDefault="00421C0E" w:rsidP="00421C0E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21C0E" w:rsidRPr="00011BED" w14:paraId="318BAA45" w14:textId="77777777" w:rsidTr="000A4ED7">
        <w:tc>
          <w:tcPr>
            <w:tcW w:w="2610" w:type="dxa"/>
            <w:shd w:val="clear" w:color="auto" w:fill="auto"/>
          </w:tcPr>
          <w:p w14:paraId="09192073" w14:textId="115ED811" w:rsidR="00421C0E" w:rsidRPr="007F0AB7" w:rsidRDefault="00421C0E" w:rsidP="00421C0E">
            <w:pPr>
              <w:pStyle w:val="NoSpacing"/>
              <w:tabs>
                <w:tab w:val="clear" w:pos="2580"/>
                <w:tab w:val="left" w:pos="2316"/>
              </w:tabs>
              <w:ind w:right="-1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F0AB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ความเสี่ยงด้านอัตราแลกเปลี่ยน</w:t>
            </w:r>
          </w:p>
        </w:tc>
        <w:tc>
          <w:tcPr>
            <w:tcW w:w="1530" w:type="dxa"/>
            <w:shd w:val="clear" w:color="auto" w:fill="auto"/>
          </w:tcPr>
          <w:p w14:paraId="23FEA489" w14:textId="77777777" w:rsidR="00421C0E" w:rsidRPr="007F0AB7" w:rsidRDefault="00421C0E" w:rsidP="00421C0E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  <w:shd w:val="clear" w:color="auto" w:fill="auto"/>
          </w:tcPr>
          <w:p w14:paraId="7AFADD8E" w14:textId="77777777" w:rsidR="00421C0E" w:rsidRPr="007F0AB7" w:rsidRDefault="00421C0E" w:rsidP="00421C0E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6" w:type="dxa"/>
            <w:shd w:val="clear" w:color="auto" w:fill="auto"/>
          </w:tcPr>
          <w:p w14:paraId="05127CDC" w14:textId="77777777" w:rsidR="00421C0E" w:rsidRPr="007F0AB7" w:rsidRDefault="00421C0E" w:rsidP="00421C0E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314CC988" w14:textId="77777777" w:rsidR="00421C0E" w:rsidRPr="007F0AB7" w:rsidRDefault="00421C0E" w:rsidP="00421C0E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5" w:type="dxa"/>
            <w:shd w:val="clear" w:color="auto" w:fill="auto"/>
          </w:tcPr>
          <w:p w14:paraId="69DC366D" w14:textId="77777777" w:rsidR="00421C0E" w:rsidRPr="007F0AB7" w:rsidRDefault="00421C0E" w:rsidP="00421C0E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  <w:shd w:val="clear" w:color="auto" w:fill="auto"/>
          </w:tcPr>
          <w:p w14:paraId="4020F380" w14:textId="77777777" w:rsidR="00421C0E" w:rsidRPr="007F0AB7" w:rsidRDefault="00421C0E" w:rsidP="00421C0E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54" w:type="dxa"/>
            <w:shd w:val="clear" w:color="auto" w:fill="auto"/>
          </w:tcPr>
          <w:p w14:paraId="4B2A51A9" w14:textId="77777777" w:rsidR="00421C0E" w:rsidRPr="007F0AB7" w:rsidRDefault="00421C0E" w:rsidP="00421C0E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21C0E" w:rsidRPr="00011BED" w14:paraId="7FF35948" w14:textId="77777777" w:rsidTr="000A4ED7">
        <w:tc>
          <w:tcPr>
            <w:tcW w:w="2610" w:type="dxa"/>
            <w:shd w:val="clear" w:color="auto" w:fill="auto"/>
          </w:tcPr>
          <w:p w14:paraId="6EDBC8A1" w14:textId="42EE9AEB" w:rsidR="00421C0E" w:rsidRPr="007F0AB7" w:rsidRDefault="00421C0E" w:rsidP="00421C0E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  <w:r w:rsidRPr="007F0AB7">
              <w:rPr>
                <w:rFonts w:ascii="Angsana New" w:hAnsi="Angsana New"/>
                <w:sz w:val="30"/>
                <w:szCs w:val="30"/>
                <w:cs/>
              </w:rPr>
              <w:t>ยอดซื้อสินค้าคงเหลือ</w:t>
            </w:r>
          </w:p>
        </w:tc>
        <w:tc>
          <w:tcPr>
            <w:tcW w:w="1530" w:type="dxa"/>
            <w:shd w:val="clear" w:color="auto" w:fill="auto"/>
          </w:tcPr>
          <w:p w14:paraId="00ACB5D0" w14:textId="66E20F8F" w:rsidR="00421C0E" w:rsidRPr="007F0AB7" w:rsidRDefault="00316B92" w:rsidP="00421C0E">
            <w:pPr>
              <w:pStyle w:val="block"/>
              <w:spacing w:after="0" w:line="240" w:lineRule="auto"/>
              <w:ind w:left="0" w:right="-12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7CC7A0A2" w14:textId="77777777" w:rsidR="00421C0E" w:rsidRPr="007F0AB7" w:rsidRDefault="00421C0E" w:rsidP="00421C0E">
            <w:pPr>
              <w:pStyle w:val="NoSpacing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6" w:type="dxa"/>
            <w:shd w:val="clear" w:color="auto" w:fill="auto"/>
          </w:tcPr>
          <w:p w14:paraId="116A7046" w14:textId="74502571" w:rsidR="00421C0E" w:rsidRPr="007F0AB7" w:rsidRDefault="00316B92" w:rsidP="00421C0E">
            <w:pPr>
              <w:pStyle w:val="NoSpacing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16B92">
              <w:rPr>
                <w:rFonts w:ascii="Angsana New" w:hAnsi="Angsana New"/>
                <w:sz w:val="30"/>
                <w:szCs w:val="30"/>
              </w:rPr>
              <w:t>(4,576)</w:t>
            </w:r>
          </w:p>
        </w:tc>
        <w:tc>
          <w:tcPr>
            <w:tcW w:w="268" w:type="dxa"/>
            <w:shd w:val="clear" w:color="auto" w:fill="auto"/>
          </w:tcPr>
          <w:p w14:paraId="3B61F164" w14:textId="77777777" w:rsidR="00421C0E" w:rsidRPr="007F0AB7" w:rsidRDefault="00421C0E" w:rsidP="00421C0E">
            <w:pPr>
              <w:pStyle w:val="NoSpacing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5" w:type="dxa"/>
            <w:shd w:val="clear" w:color="auto" w:fill="auto"/>
          </w:tcPr>
          <w:p w14:paraId="37765981" w14:textId="41B95E01" w:rsidR="00421C0E" w:rsidRPr="007F0AB7" w:rsidRDefault="00316B92" w:rsidP="00421C0E">
            <w:pPr>
              <w:pStyle w:val="block"/>
              <w:spacing w:after="0" w:line="240" w:lineRule="auto"/>
              <w:ind w:left="0" w:right="-12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52546AFA" w14:textId="77777777" w:rsidR="00421C0E" w:rsidRPr="007F0AB7" w:rsidRDefault="00421C0E" w:rsidP="00421C0E">
            <w:pPr>
              <w:pStyle w:val="NoSpacing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54" w:type="dxa"/>
            <w:shd w:val="clear" w:color="auto" w:fill="auto"/>
          </w:tcPr>
          <w:p w14:paraId="0B98CCBE" w14:textId="7F58333C" w:rsidR="00421C0E" w:rsidRPr="007F0AB7" w:rsidRDefault="00316B92" w:rsidP="00421C0E">
            <w:pPr>
              <w:pStyle w:val="NoSpacing"/>
              <w:ind w:right="25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21C0E" w:rsidRPr="00011BED" w14:paraId="4CAC691A" w14:textId="77777777" w:rsidTr="000A4ED7">
        <w:trPr>
          <w:trHeight w:hRule="exact" w:val="288"/>
        </w:trPr>
        <w:tc>
          <w:tcPr>
            <w:tcW w:w="2610" w:type="dxa"/>
            <w:shd w:val="clear" w:color="auto" w:fill="auto"/>
          </w:tcPr>
          <w:p w14:paraId="703150BA" w14:textId="77777777" w:rsidR="00421C0E" w:rsidRPr="007F0AB7" w:rsidRDefault="00421C0E" w:rsidP="00421C0E">
            <w:pPr>
              <w:pStyle w:val="NoSpacing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2EF2E1FD" w14:textId="77777777" w:rsidR="00421C0E" w:rsidRPr="007F0AB7" w:rsidRDefault="00421C0E" w:rsidP="00421C0E">
            <w:pPr>
              <w:pStyle w:val="block"/>
              <w:spacing w:after="0" w:line="240" w:lineRule="auto"/>
              <w:ind w:left="0" w:right="-12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41" w:type="dxa"/>
            <w:shd w:val="clear" w:color="auto" w:fill="auto"/>
          </w:tcPr>
          <w:p w14:paraId="36D46879" w14:textId="77777777" w:rsidR="00421C0E" w:rsidRPr="007F0AB7" w:rsidRDefault="00421C0E" w:rsidP="00421C0E">
            <w:pPr>
              <w:pStyle w:val="NoSpacing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6" w:type="dxa"/>
            <w:shd w:val="clear" w:color="auto" w:fill="auto"/>
          </w:tcPr>
          <w:p w14:paraId="0DB8C154" w14:textId="77777777" w:rsidR="00421C0E" w:rsidRPr="007F0AB7" w:rsidRDefault="00421C0E" w:rsidP="00421C0E">
            <w:pPr>
              <w:pStyle w:val="NoSpacing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03DD5F0E" w14:textId="77777777" w:rsidR="00421C0E" w:rsidRPr="007F0AB7" w:rsidRDefault="00421C0E" w:rsidP="00421C0E">
            <w:pPr>
              <w:pStyle w:val="NoSpacing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5" w:type="dxa"/>
            <w:shd w:val="clear" w:color="auto" w:fill="auto"/>
          </w:tcPr>
          <w:p w14:paraId="5E943DA7" w14:textId="77777777" w:rsidR="00421C0E" w:rsidRPr="007F0AB7" w:rsidRDefault="00421C0E" w:rsidP="00421C0E">
            <w:pPr>
              <w:pStyle w:val="block"/>
              <w:spacing w:after="0" w:line="240" w:lineRule="auto"/>
              <w:ind w:left="0" w:right="-12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41" w:type="dxa"/>
            <w:shd w:val="clear" w:color="auto" w:fill="auto"/>
          </w:tcPr>
          <w:p w14:paraId="780E17E4" w14:textId="77777777" w:rsidR="00421C0E" w:rsidRPr="007F0AB7" w:rsidRDefault="00421C0E" w:rsidP="00421C0E">
            <w:pPr>
              <w:pStyle w:val="NoSpacing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54" w:type="dxa"/>
            <w:shd w:val="clear" w:color="auto" w:fill="auto"/>
          </w:tcPr>
          <w:p w14:paraId="4FB77911" w14:textId="77777777" w:rsidR="00421C0E" w:rsidRPr="007F0AB7" w:rsidRDefault="00421C0E" w:rsidP="00421C0E">
            <w:pPr>
              <w:pStyle w:val="NoSpacing"/>
              <w:ind w:right="25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57F8F" w:rsidRPr="00011BED" w14:paraId="482DB8E6" w14:textId="77777777" w:rsidTr="000A4ED7">
        <w:tc>
          <w:tcPr>
            <w:tcW w:w="2610" w:type="dxa"/>
            <w:shd w:val="clear" w:color="auto" w:fill="auto"/>
            <w:vAlign w:val="bottom"/>
          </w:tcPr>
          <w:p w14:paraId="0D48E1D1" w14:textId="3CC0ED22" w:rsidR="00257F8F" w:rsidRPr="007F0AB7" w:rsidRDefault="00257F8F" w:rsidP="00257F8F">
            <w:pPr>
              <w:pStyle w:val="NoSpacing"/>
              <w:rPr>
                <w:rFonts w:ascii="Angsana New" w:hAnsi="Angsana New"/>
                <w:sz w:val="30"/>
                <w:szCs w:val="30"/>
                <w:cs/>
              </w:rPr>
            </w:pPr>
            <w:r w:rsidRPr="00011BE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011BE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530" w:type="dxa"/>
            <w:shd w:val="clear" w:color="auto" w:fill="auto"/>
          </w:tcPr>
          <w:p w14:paraId="400BBA76" w14:textId="77777777" w:rsidR="00257F8F" w:rsidRPr="007F0AB7" w:rsidRDefault="00257F8F" w:rsidP="00257F8F">
            <w:pPr>
              <w:pStyle w:val="block"/>
              <w:spacing w:after="0" w:line="240" w:lineRule="auto"/>
              <w:ind w:left="0" w:right="-12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41" w:type="dxa"/>
            <w:shd w:val="clear" w:color="auto" w:fill="auto"/>
          </w:tcPr>
          <w:p w14:paraId="1CFD08CD" w14:textId="77777777" w:rsidR="00257F8F" w:rsidRPr="007F0AB7" w:rsidRDefault="00257F8F" w:rsidP="00257F8F">
            <w:pPr>
              <w:pStyle w:val="NoSpacing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6" w:type="dxa"/>
            <w:shd w:val="clear" w:color="auto" w:fill="auto"/>
          </w:tcPr>
          <w:p w14:paraId="32476256" w14:textId="77777777" w:rsidR="00257F8F" w:rsidRPr="007F0AB7" w:rsidRDefault="00257F8F" w:rsidP="00257F8F">
            <w:pPr>
              <w:pStyle w:val="NoSpacing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77944A1E" w14:textId="77777777" w:rsidR="00257F8F" w:rsidRPr="007F0AB7" w:rsidRDefault="00257F8F" w:rsidP="00257F8F">
            <w:pPr>
              <w:pStyle w:val="NoSpacing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5" w:type="dxa"/>
            <w:shd w:val="clear" w:color="auto" w:fill="auto"/>
          </w:tcPr>
          <w:p w14:paraId="0EEC48AD" w14:textId="77777777" w:rsidR="00257F8F" w:rsidRPr="007F0AB7" w:rsidRDefault="00257F8F" w:rsidP="00257F8F">
            <w:pPr>
              <w:pStyle w:val="block"/>
              <w:spacing w:after="0" w:line="240" w:lineRule="auto"/>
              <w:ind w:left="0" w:right="-12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41" w:type="dxa"/>
            <w:shd w:val="clear" w:color="auto" w:fill="auto"/>
          </w:tcPr>
          <w:p w14:paraId="19ACDE5B" w14:textId="77777777" w:rsidR="00257F8F" w:rsidRPr="007F0AB7" w:rsidRDefault="00257F8F" w:rsidP="00257F8F">
            <w:pPr>
              <w:pStyle w:val="NoSpacing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54" w:type="dxa"/>
            <w:shd w:val="clear" w:color="auto" w:fill="auto"/>
          </w:tcPr>
          <w:p w14:paraId="17DB03CE" w14:textId="77777777" w:rsidR="00257F8F" w:rsidRPr="007F0AB7" w:rsidRDefault="00257F8F" w:rsidP="00257F8F">
            <w:pPr>
              <w:pStyle w:val="NoSpacing"/>
              <w:ind w:right="25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57F8F" w:rsidRPr="00011BED" w14:paraId="43D5B7ED" w14:textId="77777777" w:rsidTr="000A4ED7">
        <w:tc>
          <w:tcPr>
            <w:tcW w:w="2610" w:type="dxa"/>
            <w:shd w:val="clear" w:color="auto" w:fill="auto"/>
          </w:tcPr>
          <w:p w14:paraId="06577243" w14:textId="10E3DDDF" w:rsidR="00257F8F" w:rsidRPr="007F0AB7" w:rsidRDefault="00257F8F" w:rsidP="00257F8F">
            <w:pPr>
              <w:pStyle w:val="NoSpacing"/>
              <w:tabs>
                <w:tab w:val="clear" w:pos="2580"/>
                <w:tab w:val="left" w:pos="2316"/>
              </w:tabs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7F0AB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ความเสี่ยงด้านอัตราแลกเปลี่ยน</w:t>
            </w:r>
          </w:p>
        </w:tc>
        <w:tc>
          <w:tcPr>
            <w:tcW w:w="1530" w:type="dxa"/>
            <w:shd w:val="clear" w:color="auto" w:fill="auto"/>
          </w:tcPr>
          <w:p w14:paraId="63C73573" w14:textId="77777777" w:rsidR="00257F8F" w:rsidRPr="007F0AB7" w:rsidRDefault="00257F8F" w:rsidP="00257F8F">
            <w:pPr>
              <w:pStyle w:val="block"/>
              <w:spacing w:after="0" w:line="240" w:lineRule="auto"/>
              <w:ind w:left="0" w:right="-12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41" w:type="dxa"/>
            <w:shd w:val="clear" w:color="auto" w:fill="auto"/>
          </w:tcPr>
          <w:p w14:paraId="6C5A770F" w14:textId="77777777" w:rsidR="00257F8F" w:rsidRPr="007F0AB7" w:rsidRDefault="00257F8F" w:rsidP="00257F8F">
            <w:pPr>
              <w:pStyle w:val="NoSpacing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6" w:type="dxa"/>
            <w:shd w:val="clear" w:color="auto" w:fill="auto"/>
          </w:tcPr>
          <w:p w14:paraId="65966512" w14:textId="77777777" w:rsidR="00257F8F" w:rsidRPr="007F0AB7" w:rsidRDefault="00257F8F" w:rsidP="00257F8F">
            <w:pPr>
              <w:pStyle w:val="NoSpacing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55B04FA9" w14:textId="77777777" w:rsidR="00257F8F" w:rsidRPr="007F0AB7" w:rsidRDefault="00257F8F" w:rsidP="00257F8F">
            <w:pPr>
              <w:pStyle w:val="NoSpacing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5" w:type="dxa"/>
            <w:shd w:val="clear" w:color="auto" w:fill="auto"/>
          </w:tcPr>
          <w:p w14:paraId="67ECE45A" w14:textId="77777777" w:rsidR="00257F8F" w:rsidRPr="007F0AB7" w:rsidRDefault="00257F8F" w:rsidP="00257F8F">
            <w:pPr>
              <w:pStyle w:val="block"/>
              <w:spacing w:after="0" w:line="240" w:lineRule="auto"/>
              <w:ind w:left="0" w:right="-12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41" w:type="dxa"/>
            <w:shd w:val="clear" w:color="auto" w:fill="auto"/>
          </w:tcPr>
          <w:p w14:paraId="0601485C" w14:textId="77777777" w:rsidR="00257F8F" w:rsidRPr="007F0AB7" w:rsidRDefault="00257F8F" w:rsidP="00257F8F">
            <w:pPr>
              <w:pStyle w:val="NoSpacing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54" w:type="dxa"/>
            <w:shd w:val="clear" w:color="auto" w:fill="auto"/>
          </w:tcPr>
          <w:p w14:paraId="7A41A7F7" w14:textId="77777777" w:rsidR="00257F8F" w:rsidRPr="007F0AB7" w:rsidRDefault="00257F8F" w:rsidP="00257F8F">
            <w:pPr>
              <w:pStyle w:val="NoSpacing"/>
              <w:ind w:right="25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57F8F" w:rsidRPr="00011BED" w14:paraId="2C3E0D84" w14:textId="77777777" w:rsidTr="000A4ED7">
        <w:tc>
          <w:tcPr>
            <w:tcW w:w="2610" w:type="dxa"/>
            <w:shd w:val="clear" w:color="auto" w:fill="auto"/>
          </w:tcPr>
          <w:p w14:paraId="1D1B18D6" w14:textId="346E6C2F" w:rsidR="00257F8F" w:rsidRPr="007F0AB7" w:rsidRDefault="00257F8F" w:rsidP="00257F8F">
            <w:pPr>
              <w:pStyle w:val="NoSpacing"/>
              <w:rPr>
                <w:rFonts w:ascii="Angsana New" w:hAnsi="Angsana New"/>
                <w:sz w:val="30"/>
                <w:szCs w:val="30"/>
                <w:cs/>
              </w:rPr>
            </w:pPr>
            <w:r w:rsidRPr="007F0AB7">
              <w:rPr>
                <w:rFonts w:ascii="Angsana New" w:hAnsi="Angsana New"/>
                <w:sz w:val="30"/>
                <w:szCs w:val="30"/>
                <w:cs/>
              </w:rPr>
              <w:t>ยอดซื้อสินค้าคงเหลือ</w:t>
            </w:r>
          </w:p>
        </w:tc>
        <w:tc>
          <w:tcPr>
            <w:tcW w:w="1530" w:type="dxa"/>
            <w:shd w:val="clear" w:color="auto" w:fill="auto"/>
          </w:tcPr>
          <w:p w14:paraId="339495F2" w14:textId="2A4BBBB3" w:rsidR="00257F8F" w:rsidRPr="007F0AB7" w:rsidRDefault="00257F8F" w:rsidP="00257F8F">
            <w:pPr>
              <w:pStyle w:val="block"/>
              <w:spacing w:after="0" w:line="240" w:lineRule="auto"/>
              <w:ind w:left="0" w:right="-12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66493456" w14:textId="77777777" w:rsidR="00257F8F" w:rsidRPr="007F0AB7" w:rsidRDefault="00257F8F" w:rsidP="00257F8F">
            <w:pPr>
              <w:pStyle w:val="NoSpacing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6" w:type="dxa"/>
            <w:shd w:val="clear" w:color="auto" w:fill="auto"/>
          </w:tcPr>
          <w:p w14:paraId="2169B5C3" w14:textId="7AF89B1E" w:rsidR="00257F8F" w:rsidRPr="007F0AB7" w:rsidRDefault="00257F8F" w:rsidP="00257F8F">
            <w:pPr>
              <w:pStyle w:val="NoSpacing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(11,475)</w:t>
            </w:r>
          </w:p>
        </w:tc>
        <w:tc>
          <w:tcPr>
            <w:tcW w:w="268" w:type="dxa"/>
            <w:shd w:val="clear" w:color="auto" w:fill="auto"/>
          </w:tcPr>
          <w:p w14:paraId="6F6ED09B" w14:textId="77777777" w:rsidR="00257F8F" w:rsidRPr="007F0AB7" w:rsidRDefault="00257F8F" w:rsidP="00257F8F">
            <w:pPr>
              <w:pStyle w:val="NoSpacing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5" w:type="dxa"/>
            <w:shd w:val="clear" w:color="auto" w:fill="auto"/>
          </w:tcPr>
          <w:p w14:paraId="0945B130" w14:textId="440962A9" w:rsidR="00257F8F" w:rsidRPr="007F0AB7" w:rsidRDefault="00257F8F" w:rsidP="00257F8F">
            <w:pPr>
              <w:pStyle w:val="block"/>
              <w:spacing w:after="0" w:line="240" w:lineRule="auto"/>
              <w:ind w:left="0" w:right="-12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51AB410C" w14:textId="77777777" w:rsidR="00257F8F" w:rsidRPr="007F0AB7" w:rsidRDefault="00257F8F" w:rsidP="00257F8F">
            <w:pPr>
              <w:pStyle w:val="NoSpacing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54" w:type="dxa"/>
            <w:shd w:val="clear" w:color="auto" w:fill="auto"/>
          </w:tcPr>
          <w:p w14:paraId="31EB558F" w14:textId="195CFA58" w:rsidR="00257F8F" w:rsidRPr="007F0AB7" w:rsidRDefault="00257F8F" w:rsidP="00257F8F">
            <w:pPr>
              <w:pStyle w:val="NoSpacing"/>
              <w:ind w:right="25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7D7BA107" w14:textId="77777777" w:rsidR="00E91BA2" w:rsidRPr="000B3B05" w:rsidRDefault="00E91BA2" w:rsidP="00E91B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9"/>
        <w:jc w:val="both"/>
        <w:rPr>
          <w:rFonts w:ascii="Angsana New" w:hAnsi="Angsana New" w:cs="Angsana New"/>
          <w:sz w:val="20"/>
          <w:szCs w:val="20"/>
        </w:rPr>
      </w:pPr>
    </w:p>
    <w:p w14:paraId="39A4CCBE" w14:textId="19D20B4F" w:rsidR="00011BED" w:rsidRPr="00212D50" w:rsidRDefault="00011BED" w:rsidP="00504D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9"/>
        <w:jc w:val="thaiDistribute"/>
        <w:rPr>
          <w:rFonts w:ascii="Angsana New" w:hAnsi="Angsana New" w:cs="Angsana New"/>
          <w:sz w:val="30"/>
          <w:szCs w:val="30"/>
        </w:rPr>
      </w:pPr>
      <w:r w:rsidRPr="00212D50">
        <w:rPr>
          <w:rFonts w:ascii="Times New Roman" w:hAnsi="Times New Roman" w:cs="Angsana New"/>
          <w:sz w:val="30"/>
          <w:szCs w:val="30"/>
          <w:cs/>
        </w:rPr>
        <w:t>จำนวนเงินซึ่งเกี่ยวข้องกับรายการที่กำหนดให้เป็นเครื่องมือที่ใช้ในการป้องกันความเสี่ยงและความไม่มี</w:t>
      </w:r>
      <w:r w:rsidRPr="00212D50">
        <w:rPr>
          <w:rFonts w:ascii="Angsana New" w:hAnsi="Angsana New" w:cs="Angsana New"/>
          <w:sz w:val="30"/>
          <w:szCs w:val="30"/>
          <w:cs/>
        </w:rPr>
        <w:t>ประสิทธิผลในการป้องกันความเสี่ยง</w:t>
      </w:r>
    </w:p>
    <w:p w14:paraId="2A0887D4" w14:textId="77777777" w:rsidR="00837E42" w:rsidRPr="000B3B05" w:rsidRDefault="00837E42" w:rsidP="00504D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9"/>
        <w:jc w:val="thaiDistribute"/>
        <w:rPr>
          <w:rFonts w:ascii="Angsana New" w:hAnsi="Angsana New" w:cs="Angsana New"/>
          <w:sz w:val="20"/>
          <w:szCs w:val="20"/>
          <w:highlight w:val="yellow"/>
        </w:rPr>
      </w:pPr>
    </w:p>
    <w:tbl>
      <w:tblPr>
        <w:tblStyle w:val="TableGrid"/>
        <w:tblW w:w="972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87"/>
        <w:gridCol w:w="1533"/>
        <w:gridCol w:w="270"/>
        <w:gridCol w:w="1533"/>
      </w:tblGrid>
      <w:tr w:rsidR="00F21787" w:rsidRPr="00A97DFF" w14:paraId="3BC30B6C" w14:textId="0D020B65" w:rsidTr="00A97DFF">
        <w:trPr>
          <w:tblHeader/>
        </w:trPr>
        <w:tc>
          <w:tcPr>
            <w:tcW w:w="6387" w:type="dxa"/>
          </w:tcPr>
          <w:p w14:paraId="5253433A" w14:textId="3E06A78C" w:rsidR="00F21787" w:rsidRPr="00A97DFF" w:rsidRDefault="00F21787" w:rsidP="00F21787">
            <w:pPr>
              <w:pStyle w:val="block"/>
              <w:spacing w:after="0" w:line="380" w:lineRule="exact"/>
              <w:ind w:left="0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A97DF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ความเสี่ยงด้านอัตราแลกเปลี่ยน ณ วันที่ </w:t>
            </w:r>
            <w:r w:rsidRPr="00A97DF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31 </w:t>
            </w:r>
            <w:r w:rsidRPr="00A97DF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533" w:type="dxa"/>
          </w:tcPr>
          <w:p w14:paraId="5F46D76B" w14:textId="0F3105A1" w:rsidR="00F21787" w:rsidRPr="00A97DFF" w:rsidRDefault="00F21787" w:rsidP="00F21787">
            <w:pPr>
              <w:pStyle w:val="block"/>
              <w:spacing w:after="0" w:line="38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27C95097" w14:textId="77777777" w:rsidR="00F21787" w:rsidRPr="00A97DFF" w:rsidRDefault="00F21787" w:rsidP="00F21787">
            <w:pPr>
              <w:pStyle w:val="block"/>
              <w:spacing w:after="0" w:line="38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33" w:type="dxa"/>
          </w:tcPr>
          <w:p w14:paraId="227BE20F" w14:textId="4A0C52A4" w:rsidR="00F21787" w:rsidRPr="00A97DFF" w:rsidRDefault="00F21787" w:rsidP="00F21787">
            <w:pPr>
              <w:pStyle w:val="block"/>
              <w:spacing w:after="0" w:line="38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</w:tr>
      <w:tr w:rsidR="00CE71C1" w:rsidRPr="00A97DFF" w14:paraId="3C2E0692" w14:textId="77777777" w:rsidTr="00A97DFF">
        <w:trPr>
          <w:tblHeader/>
        </w:trPr>
        <w:tc>
          <w:tcPr>
            <w:tcW w:w="6387" w:type="dxa"/>
          </w:tcPr>
          <w:p w14:paraId="751827BD" w14:textId="77777777" w:rsidR="00CE71C1" w:rsidRPr="00A97DFF" w:rsidRDefault="00CE71C1" w:rsidP="00212D50">
            <w:pPr>
              <w:pStyle w:val="block"/>
              <w:spacing w:after="0" w:line="380" w:lineRule="exact"/>
              <w:ind w:left="0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3336" w:type="dxa"/>
            <w:gridSpan w:val="3"/>
          </w:tcPr>
          <w:p w14:paraId="76D3F369" w14:textId="71256EF8" w:rsidR="00CE71C1" w:rsidRPr="00A97DFF" w:rsidRDefault="00CE71C1" w:rsidP="00212D50">
            <w:pPr>
              <w:pStyle w:val="block"/>
              <w:spacing w:after="0" w:line="38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97DFF"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  <w:t>(</w:t>
            </w:r>
            <w:r w:rsidRPr="00A97DF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A97DFF"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7B1BC5" w:rsidRPr="00A97DFF" w14:paraId="4C005260" w14:textId="2ED8E051" w:rsidTr="008E1E15">
        <w:tc>
          <w:tcPr>
            <w:tcW w:w="6387" w:type="dxa"/>
          </w:tcPr>
          <w:p w14:paraId="57C1B543" w14:textId="3E4ADDF8" w:rsidR="007B1BC5" w:rsidRPr="00A97DFF" w:rsidRDefault="007B1BC5" w:rsidP="007B1BC5">
            <w:pPr>
              <w:pStyle w:val="block"/>
              <w:spacing w:after="0" w:line="380" w:lineRule="exact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97DFF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สัญญาแลกเปลี่ยนเงินตราต่างประเทศล่วงหน้า - จำนวนเงินตามสัญญา</w:t>
            </w:r>
          </w:p>
        </w:tc>
        <w:tc>
          <w:tcPr>
            <w:tcW w:w="1533" w:type="dxa"/>
            <w:vAlign w:val="bottom"/>
          </w:tcPr>
          <w:p w14:paraId="3D539ECF" w14:textId="098B3326" w:rsidR="007B1BC5" w:rsidRPr="00A97DFF" w:rsidRDefault="00027B5A" w:rsidP="007B1B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  <w:r w:rsidRPr="00027B5A">
              <w:rPr>
                <w:rFonts w:ascii="Angsana New" w:hAnsi="Angsana New" w:cs="Angsana New"/>
                <w:sz w:val="30"/>
                <w:szCs w:val="30"/>
              </w:rPr>
              <w:t>111,913</w:t>
            </w:r>
          </w:p>
        </w:tc>
        <w:tc>
          <w:tcPr>
            <w:tcW w:w="270" w:type="dxa"/>
          </w:tcPr>
          <w:p w14:paraId="44AE160E" w14:textId="77777777" w:rsidR="007B1BC5" w:rsidRPr="00A97DFF" w:rsidRDefault="007B1BC5" w:rsidP="007B1B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3" w:type="dxa"/>
            <w:vAlign w:val="bottom"/>
          </w:tcPr>
          <w:p w14:paraId="51225745" w14:textId="4FA0CFEC" w:rsidR="007B1BC5" w:rsidRPr="00A97DFF" w:rsidRDefault="007B1BC5" w:rsidP="007B1B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362,473</w:t>
            </w:r>
          </w:p>
        </w:tc>
      </w:tr>
      <w:tr w:rsidR="007B1BC5" w:rsidRPr="00A97DFF" w14:paraId="326C28E4" w14:textId="2D7AD5B9" w:rsidTr="00CE71C1">
        <w:tc>
          <w:tcPr>
            <w:tcW w:w="6387" w:type="dxa"/>
          </w:tcPr>
          <w:p w14:paraId="43650B49" w14:textId="657F4576" w:rsidR="007B1BC5" w:rsidRPr="00A97DFF" w:rsidRDefault="007B1BC5" w:rsidP="007B1BC5">
            <w:pPr>
              <w:pStyle w:val="block"/>
              <w:spacing w:after="0" w:line="380" w:lineRule="exact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97DFF">
              <w:rPr>
                <w:rFonts w:ascii="Angsana New" w:hAnsi="Angsana New" w:cs="Angsana New"/>
                <w:sz w:val="30"/>
                <w:szCs w:val="30"/>
                <w:cs/>
              </w:rPr>
              <w:t>มูลค่าตามบัญชีที่รวมอยู่ใน</w:t>
            </w:r>
          </w:p>
        </w:tc>
        <w:tc>
          <w:tcPr>
            <w:tcW w:w="1533" w:type="dxa"/>
          </w:tcPr>
          <w:p w14:paraId="166EC444" w14:textId="77777777" w:rsidR="007B1BC5" w:rsidRPr="00A97DFF" w:rsidRDefault="007B1BC5" w:rsidP="007B1B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22D2028" w14:textId="77777777" w:rsidR="007B1BC5" w:rsidRPr="00A97DFF" w:rsidRDefault="007B1BC5" w:rsidP="007B1B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3" w:type="dxa"/>
          </w:tcPr>
          <w:p w14:paraId="5C65E403" w14:textId="6590E1A3" w:rsidR="007B1BC5" w:rsidRPr="00A97DFF" w:rsidRDefault="007B1BC5" w:rsidP="007B1B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B1BC5" w:rsidRPr="00A97DFF" w14:paraId="5247CCA0" w14:textId="77777777" w:rsidTr="008E1E15">
        <w:tc>
          <w:tcPr>
            <w:tcW w:w="6387" w:type="dxa"/>
          </w:tcPr>
          <w:p w14:paraId="7B0F6A59" w14:textId="643CBDDF" w:rsidR="007B1BC5" w:rsidRPr="00A97DFF" w:rsidRDefault="007B1BC5" w:rsidP="007B1BC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11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80" w:lineRule="exact"/>
              <w:ind w:left="0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A97DFF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- </w:t>
            </w:r>
            <w:r w:rsidRPr="00A97DF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สินทรัพย์ทางการเงินหมุนเวียนอื่น</w:t>
            </w:r>
          </w:p>
        </w:tc>
        <w:tc>
          <w:tcPr>
            <w:tcW w:w="1533" w:type="dxa"/>
            <w:vAlign w:val="bottom"/>
          </w:tcPr>
          <w:p w14:paraId="196FDA2F" w14:textId="401EC26C" w:rsidR="007B1BC5" w:rsidRPr="00A97DFF" w:rsidRDefault="00027B5A" w:rsidP="007B1B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  <w:r w:rsidRPr="00027B5A">
              <w:rPr>
                <w:rFonts w:ascii="Angsana New" w:hAnsi="Angsana New" w:cs="Angsana New"/>
                <w:sz w:val="30"/>
                <w:szCs w:val="30"/>
              </w:rPr>
              <w:t>127</w:t>
            </w:r>
          </w:p>
        </w:tc>
        <w:tc>
          <w:tcPr>
            <w:tcW w:w="270" w:type="dxa"/>
          </w:tcPr>
          <w:p w14:paraId="73120EAB" w14:textId="77777777" w:rsidR="007B1BC5" w:rsidRPr="00A97DFF" w:rsidRDefault="007B1BC5" w:rsidP="007B1B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3" w:type="dxa"/>
            <w:vAlign w:val="bottom"/>
          </w:tcPr>
          <w:p w14:paraId="16C9AEE9" w14:textId="5516E1DB" w:rsidR="007B1BC5" w:rsidRPr="00A97DFF" w:rsidRDefault="007B1BC5" w:rsidP="007B1B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1,519</w:t>
            </w:r>
          </w:p>
        </w:tc>
      </w:tr>
      <w:tr w:rsidR="007B1BC5" w:rsidRPr="00A97DFF" w14:paraId="3A9181B7" w14:textId="4BE91DB5" w:rsidTr="008E1E15">
        <w:tc>
          <w:tcPr>
            <w:tcW w:w="6387" w:type="dxa"/>
          </w:tcPr>
          <w:p w14:paraId="7A69718A" w14:textId="22A0E71B" w:rsidR="007B1BC5" w:rsidRPr="00A97DFF" w:rsidRDefault="007B1BC5" w:rsidP="007B1BC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11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80" w:lineRule="exact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97DFF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- </w:t>
            </w:r>
            <w:r w:rsidRPr="00A97DF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เจ้าหนี้การค้าและเจ้าหนี้อื่น</w:t>
            </w:r>
          </w:p>
        </w:tc>
        <w:tc>
          <w:tcPr>
            <w:tcW w:w="1533" w:type="dxa"/>
            <w:vAlign w:val="bottom"/>
          </w:tcPr>
          <w:p w14:paraId="3A35BC9C" w14:textId="7219CDBA" w:rsidR="007B1BC5" w:rsidRPr="00A97DFF" w:rsidRDefault="00027B5A" w:rsidP="007B1B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  <w:r w:rsidRPr="00027B5A">
              <w:rPr>
                <w:rFonts w:ascii="Angsana New" w:hAnsi="Angsana New" w:cs="Angsana New"/>
                <w:sz w:val="30"/>
                <w:szCs w:val="30"/>
              </w:rPr>
              <w:t>(2,084)</w:t>
            </w:r>
          </w:p>
        </w:tc>
        <w:tc>
          <w:tcPr>
            <w:tcW w:w="270" w:type="dxa"/>
          </w:tcPr>
          <w:p w14:paraId="1CC22EDF" w14:textId="77777777" w:rsidR="007B1BC5" w:rsidRPr="00A97DFF" w:rsidRDefault="007B1BC5" w:rsidP="007B1B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3" w:type="dxa"/>
            <w:vAlign w:val="bottom"/>
          </w:tcPr>
          <w:p w14:paraId="492581B2" w14:textId="54654002" w:rsidR="007B1BC5" w:rsidRPr="00A97DFF" w:rsidRDefault="007B1BC5" w:rsidP="007B1B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(3,927)</w:t>
            </w:r>
          </w:p>
        </w:tc>
      </w:tr>
      <w:tr w:rsidR="007B1BC5" w:rsidRPr="00A97DFF" w14:paraId="5B002741" w14:textId="3EED5471" w:rsidTr="008E1E15">
        <w:tc>
          <w:tcPr>
            <w:tcW w:w="6387" w:type="dxa"/>
          </w:tcPr>
          <w:p w14:paraId="7B2A2989" w14:textId="003C4234" w:rsidR="007B1BC5" w:rsidRPr="00A97DFF" w:rsidRDefault="007B1BC5" w:rsidP="007B1BC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11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80" w:lineRule="exact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97DFF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- </w:t>
            </w:r>
            <w:r w:rsidRPr="00A97DF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หนี้สินทางการเงินหมุนเวียนอื่น</w:t>
            </w:r>
          </w:p>
        </w:tc>
        <w:tc>
          <w:tcPr>
            <w:tcW w:w="1533" w:type="dxa"/>
            <w:vAlign w:val="bottom"/>
          </w:tcPr>
          <w:p w14:paraId="1B8867BB" w14:textId="30719FB6" w:rsidR="007B1BC5" w:rsidRPr="00A97DFF" w:rsidRDefault="00027B5A" w:rsidP="007B1B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27B5A">
              <w:rPr>
                <w:rFonts w:ascii="Angsana New" w:hAnsi="Angsana New" w:cs="Angsana New"/>
                <w:sz w:val="30"/>
                <w:szCs w:val="30"/>
              </w:rPr>
              <w:t>(4,687)</w:t>
            </w:r>
          </w:p>
        </w:tc>
        <w:tc>
          <w:tcPr>
            <w:tcW w:w="270" w:type="dxa"/>
          </w:tcPr>
          <w:p w14:paraId="158433CD" w14:textId="77777777" w:rsidR="007B1BC5" w:rsidRPr="00A97DFF" w:rsidRDefault="007B1BC5" w:rsidP="007B1B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3" w:type="dxa"/>
            <w:vAlign w:val="bottom"/>
          </w:tcPr>
          <w:p w14:paraId="31CD5788" w14:textId="2A8289DA" w:rsidR="007B1BC5" w:rsidRPr="00A97DFF" w:rsidRDefault="007B1BC5" w:rsidP="007B1B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(13,218)</w:t>
            </w:r>
          </w:p>
        </w:tc>
      </w:tr>
      <w:tr w:rsidR="00BD5A78" w:rsidRPr="00A97DFF" w14:paraId="75469DF0" w14:textId="77777777" w:rsidTr="008E1E15">
        <w:tc>
          <w:tcPr>
            <w:tcW w:w="6387" w:type="dxa"/>
          </w:tcPr>
          <w:p w14:paraId="61EB118D" w14:textId="77777777" w:rsidR="00BD5A78" w:rsidRPr="00A97DFF" w:rsidRDefault="00BD5A78" w:rsidP="000A4ED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11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80" w:lineRule="exact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533" w:type="dxa"/>
            <w:vAlign w:val="bottom"/>
          </w:tcPr>
          <w:p w14:paraId="120D4955" w14:textId="77777777" w:rsidR="00BD5A78" w:rsidRDefault="00BD5A78" w:rsidP="000A4E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2C30611" w14:textId="77777777" w:rsidR="00BD5A78" w:rsidRPr="00A97DFF" w:rsidRDefault="00BD5A78" w:rsidP="000A4E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3" w:type="dxa"/>
            <w:vAlign w:val="bottom"/>
          </w:tcPr>
          <w:p w14:paraId="2ECC78E4" w14:textId="77777777" w:rsidR="00BD5A78" w:rsidRPr="00A97DFF" w:rsidRDefault="00BD5A78" w:rsidP="000A4E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D5A78" w:rsidRPr="00A97DFF" w14:paraId="59DF9D2D" w14:textId="77777777" w:rsidTr="008E1E15">
        <w:tc>
          <w:tcPr>
            <w:tcW w:w="6387" w:type="dxa"/>
          </w:tcPr>
          <w:p w14:paraId="041954EE" w14:textId="77777777" w:rsidR="00BD5A78" w:rsidRPr="00A97DFF" w:rsidRDefault="00BD5A78" w:rsidP="000A4ED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11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80" w:lineRule="exact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533" w:type="dxa"/>
            <w:vAlign w:val="bottom"/>
          </w:tcPr>
          <w:p w14:paraId="5ADBDEF0" w14:textId="77777777" w:rsidR="00BD5A78" w:rsidRDefault="00BD5A78" w:rsidP="000A4E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0048B08" w14:textId="77777777" w:rsidR="00BD5A78" w:rsidRPr="00A97DFF" w:rsidRDefault="00BD5A78" w:rsidP="000A4E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3" w:type="dxa"/>
            <w:vAlign w:val="bottom"/>
          </w:tcPr>
          <w:p w14:paraId="095696B0" w14:textId="77777777" w:rsidR="00BD5A78" w:rsidRPr="00A97DFF" w:rsidRDefault="00BD5A78" w:rsidP="000A4E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D5A78" w:rsidRPr="00A97DFF" w14:paraId="747A2EA6" w14:textId="77777777" w:rsidTr="008E1E15">
        <w:tc>
          <w:tcPr>
            <w:tcW w:w="6387" w:type="dxa"/>
          </w:tcPr>
          <w:p w14:paraId="0734D8BC" w14:textId="77777777" w:rsidR="00BD5A78" w:rsidRPr="00A97DFF" w:rsidRDefault="00BD5A78" w:rsidP="000A4ED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11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80" w:lineRule="exact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533" w:type="dxa"/>
            <w:vAlign w:val="bottom"/>
          </w:tcPr>
          <w:p w14:paraId="116B6231" w14:textId="77777777" w:rsidR="00BD5A78" w:rsidRDefault="00BD5A78" w:rsidP="000A4E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FA2A6A0" w14:textId="77777777" w:rsidR="00BD5A78" w:rsidRPr="00A97DFF" w:rsidRDefault="00BD5A78" w:rsidP="000A4E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3" w:type="dxa"/>
            <w:vAlign w:val="bottom"/>
          </w:tcPr>
          <w:p w14:paraId="7DDF2422" w14:textId="77777777" w:rsidR="00BD5A78" w:rsidRPr="00A97DFF" w:rsidRDefault="00BD5A78" w:rsidP="000A4E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D5A78" w:rsidRPr="00A97DFF" w14:paraId="613CFDF4" w14:textId="77777777" w:rsidTr="008E1E15">
        <w:tc>
          <w:tcPr>
            <w:tcW w:w="6387" w:type="dxa"/>
          </w:tcPr>
          <w:p w14:paraId="2ECE921F" w14:textId="77777777" w:rsidR="00BD5A78" w:rsidRPr="00A97DFF" w:rsidRDefault="00BD5A78" w:rsidP="000A4ED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11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80" w:lineRule="exact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533" w:type="dxa"/>
            <w:vAlign w:val="bottom"/>
          </w:tcPr>
          <w:p w14:paraId="45C884FB" w14:textId="77777777" w:rsidR="00BD5A78" w:rsidRDefault="00BD5A78" w:rsidP="000A4E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8A2633B" w14:textId="77777777" w:rsidR="00BD5A78" w:rsidRPr="00A97DFF" w:rsidRDefault="00BD5A78" w:rsidP="000A4E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3" w:type="dxa"/>
            <w:vAlign w:val="bottom"/>
          </w:tcPr>
          <w:p w14:paraId="48C5A44D" w14:textId="77777777" w:rsidR="00BD5A78" w:rsidRPr="00A97DFF" w:rsidRDefault="00BD5A78" w:rsidP="000A4E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D5A78" w:rsidRPr="00A97DFF" w14:paraId="2BA32C89" w14:textId="77777777" w:rsidTr="008E1E15">
        <w:tc>
          <w:tcPr>
            <w:tcW w:w="6387" w:type="dxa"/>
          </w:tcPr>
          <w:p w14:paraId="436F483B" w14:textId="77777777" w:rsidR="00BD5A78" w:rsidRPr="00A97DFF" w:rsidRDefault="00BD5A78" w:rsidP="000A4ED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11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80" w:lineRule="exact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533" w:type="dxa"/>
            <w:vAlign w:val="bottom"/>
          </w:tcPr>
          <w:p w14:paraId="1F32D441" w14:textId="77777777" w:rsidR="00BD5A78" w:rsidRDefault="00BD5A78" w:rsidP="000A4E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C058CC3" w14:textId="77777777" w:rsidR="00BD5A78" w:rsidRPr="00A97DFF" w:rsidRDefault="00BD5A78" w:rsidP="000A4E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3" w:type="dxa"/>
            <w:vAlign w:val="bottom"/>
          </w:tcPr>
          <w:p w14:paraId="7BF61C28" w14:textId="77777777" w:rsidR="00BD5A78" w:rsidRPr="00A97DFF" w:rsidRDefault="00BD5A78" w:rsidP="000A4E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A4ED7" w:rsidRPr="00A97DFF" w14:paraId="649A4026" w14:textId="178258D9" w:rsidTr="00CE71C1">
        <w:tc>
          <w:tcPr>
            <w:tcW w:w="6387" w:type="dxa"/>
          </w:tcPr>
          <w:p w14:paraId="10E22542" w14:textId="77777777" w:rsidR="00305CB2" w:rsidRDefault="00305CB2" w:rsidP="000A4ED7">
            <w:pPr>
              <w:pStyle w:val="block"/>
              <w:spacing w:after="0" w:line="380" w:lineRule="exact"/>
              <w:ind w:left="0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  <w:p w14:paraId="0F983F98" w14:textId="1CDACC73" w:rsidR="000A4ED7" w:rsidRPr="00A97DFF" w:rsidRDefault="000A4ED7" w:rsidP="000A4ED7">
            <w:pPr>
              <w:pStyle w:val="block"/>
              <w:spacing w:after="0" w:line="380" w:lineRule="exact"/>
              <w:ind w:left="0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A97DF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 xml:space="preserve">สำหรับปีสิ้นสุดวันที่ </w:t>
            </w:r>
            <w:r w:rsidRPr="00A97DF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A97DF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533" w:type="dxa"/>
          </w:tcPr>
          <w:p w14:paraId="5ECC7465" w14:textId="77777777" w:rsidR="000A4ED7" w:rsidRPr="00A97DFF" w:rsidRDefault="000A4ED7" w:rsidP="000A4E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55AFBD7" w14:textId="77777777" w:rsidR="000A4ED7" w:rsidRPr="00A97DFF" w:rsidRDefault="000A4ED7" w:rsidP="000A4E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3" w:type="dxa"/>
          </w:tcPr>
          <w:p w14:paraId="7E974762" w14:textId="17BA6901" w:rsidR="000A4ED7" w:rsidRPr="00A97DFF" w:rsidRDefault="000A4ED7" w:rsidP="000A4E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A4ED7" w:rsidRPr="00A97DFF" w14:paraId="567E53D3" w14:textId="0C9A708B" w:rsidTr="00CE71C1">
        <w:tc>
          <w:tcPr>
            <w:tcW w:w="6387" w:type="dxa"/>
          </w:tcPr>
          <w:p w14:paraId="0C9BDC82" w14:textId="263523BD" w:rsidR="000A4ED7" w:rsidRPr="00A97DFF" w:rsidRDefault="000A4ED7" w:rsidP="000A4ED7">
            <w:pPr>
              <w:pStyle w:val="block"/>
              <w:spacing w:after="0" w:line="380" w:lineRule="exact"/>
              <w:ind w:left="0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  <w:r w:rsidRPr="00A97DF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533" w:type="dxa"/>
          </w:tcPr>
          <w:p w14:paraId="52670D84" w14:textId="77777777" w:rsidR="000A4ED7" w:rsidRPr="00A97DFF" w:rsidRDefault="000A4ED7" w:rsidP="000A4E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2D3D30F" w14:textId="77777777" w:rsidR="000A4ED7" w:rsidRPr="00A97DFF" w:rsidRDefault="000A4ED7" w:rsidP="000A4E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3" w:type="dxa"/>
          </w:tcPr>
          <w:p w14:paraId="1BDC3461" w14:textId="6E7C54F3" w:rsidR="000A4ED7" w:rsidRPr="00A97DFF" w:rsidRDefault="000A4ED7" w:rsidP="000A4E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B1BC5" w:rsidRPr="00A97DFF" w14:paraId="642B76B5" w14:textId="69D22356" w:rsidTr="008E1E15">
        <w:tc>
          <w:tcPr>
            <w:tcW w:w="6387" w:type="dxa"/>
          </w:tcPr>
          <w:p w14:paraId="47629B72" w14:textId="409C8031" w:rsidR="007B1BC5" w:rsidRPr="00A97DFF" w:rsidRDefault="007B1BC5" w:rsidP="007B1BC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11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80" w:lineRule="exact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97DFF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Pr="00A97DFF">
              <w:rPr>
                <w:rFonts w:ascii="Angsana New" w:hAnsi="Angsana New" w:cs="Angsana New"/>
                <w:sz w:val="30"/>
                <w:szCs w:val="30"/>
                <w:cs/>
              </w:rPr>
              <w:t>การเปลี่ยนแปลงในมูลค่าของเครื่องมือที่ใช้ในการป้องกันความเสี่ยง</w:t>
            </w:r>
          </w:p>
        </w:tc>
        <w:tc>
          <w:tcPr>
            <w:tcW w:w="1533" w:type="dxa"/>
            <w:vAlign w:val="bottom"/>
          </w:tcPr>
          <w:p w14:paraId="2CF23D6E" w14:textId="0B701C77" w:rsidR="007B1BC5" w:rsidRPr="00A97DFF" w:rsidRDefault="00027B5A" w:rsidP="007B1B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  <w:r w:rsidRPr="00027B5A">
              <w:rPr>
                <w:rFonts w:ascii="Angsana New" w:hAnsi="Angsana New" w:cs="Angsana New"/>
                <w:sz w:val="30"/>
                <w:szCs w:val="30"/>
              </w:rPr>
              <w:t>(4,576)</w:t>
            </w:r>
          </w:p>
        </w:tc>
        <w:tc>
          <w:tcPr>
            <w:tcW w:w="270" w:type="dxa"/>
          </w:tcPr>
          <w:p w14:paraId="61681656" w14:textId="77777777" w:rsidR="007B1BC5" w:rsidRPr="00A97DFF" w:rsidRDefault="007B1BC5" w:rsidP="007B1B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3" w:type="dxa"/>
            <w:vAlign w:val="bottom"/>
          </w:tcPr>
          <w:p w14:paraId="3DA279A0" w14:textId="5349C502" w:rsidR="007B1BC5" w:rsidRPr="00A97DFF" w:rsidRDefault="007B1BC5" w:rsidP="007B1B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(11,475)</w:t>
            </w:r>
          </w:p>
        </w:tc>
      </w:tr>
      <w:tr w:rsidR="007B1BC5" w:rsidRPr="00A97DFF" w14:paraId="00DC07C9" w14:textId="1D20D1BC" w:rsidTr="008E1E15">
        <w:tc>
          <w:tcPr>
            <w:tcW w:w="6387" w:type="dxa"/>
          </w:tcPr>
          <w:p w14:paraId="7275DE1C" w14:textId="4D4C94FA" w:rsidR="007B1BC5" w:rsidRPr="00A97DFF" w:rsidRDefault="007B1BC5" w:rsidP="007B1BC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11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80" w:lineRule="exact"/>
              <w:ind w:left="0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A97DFF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Pr="00A97DF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จำนวนสำรองสำหรับการป้องกันความเสี่ยงที่โอนไปยังกำไรหรือขาดทุน</w:t>
            </w:r>
          </w:p>
        </w:tc>
        <w:tc>
          <w:tcPr>
            <w:tcW w:w="1533" w:type="dxa"/>
            <w:vAlign w:val="bottom"/>
          </w:tcPr>
          <w:p w14:paraId="2ED6C8A4" w14:textId="70677266" w:rsidR="007B1BC5" w:rsidRPr="00A97DFF" w:rsidRDefault="00027B5A" w:rsidP="007B1B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  <w:r w:rsidRPr="00027B5A">
              <w:rPr>
                <w:rFonts w:ascii="Angsana New" w:hAnsi="Angsana New" w:cs="Angsana New"/>
                <w:sz w:val="30"/>
                <w:szCs w:val="30"/>
              </w:rPr>
              <w:t>11,47</w:t>
            </w:r>
            <w:r w:rsidR="00585401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0285FC46" w14:textId="77777777" w:rsidR="007B1BC5" w:rsidRPr="00A97DFF" w:rsidRDefault="007B1BC5" w:rsidP="007B1B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3" w:type="dxa"/>
            <w:vAlign w:val="bottom"/>
          </w:tcPr>
          <w:p w14:paraId="0F1ACE46" w14:textId="3BD84598" w:rsidR="007B1BC5" w:rsidRPr="00A97DFF" w:rsidRDefault="007B1BC5" w:rsidP="007B1B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(2,021)</w:t>
            </w:r>
          </w:p>
        </w:tc>
      </w:tr>
      <w:tr w:rsidR="007B1BC5" w:rsidRPr="00A97DFF" w14:paraId="7A0B9927" w14:textId="12681705" w:rsidTr="008E1E15">
        <w:trPr>
          <w:trHeight w:hRule="exact" w:val="288"/>
        </w:trPr>
        <w:tc>
          <w:tcPr>
            <w:tcW w:w="6387" w:type="dxa"/>
          </w:tcPr>
          <w:p w14:paraId="5DA73BB7" w14:textId="77777777" w:rsidR="007B1BC5" w:rsidRPr="00A97DFF" w:rsidRDefault="007B1BC5" w:rsidP="007B1BC5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533" w:type="dxa"/>
            <w:vAlign w:val="bottom"/>
          </w:tcPr>
          <w:p w14:paraId="73AAC9C6" w14:textId="77777777" w:rsidR="007B1BC5" w:rsidRPr="00A97DFF" w:rsidRDefault="007B1BC5" w:rsidP="007B1B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5FA8F0" w14:textId="77777777" w:rsidR="007B1BC5" w:rsidRPr="00A97DFF" w:rsidRDefault="007B1BC5" w:rsidP="007B1B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3" w:type="dxa"/>
            <w:vAlign w:val="bottom"/>
          </w:tcPr>
          <w:p w14:paraId="3E47C826" w14:textId="692BB8DB" w:rsidR="007B1BC5" w:rsidRPr="00A97DFF" w:rsidRDefault="007B1BC5" w:rsidP="007B1B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B1BC5" w:rsidRPr="00A97DFF" w14:paraId="30D08AB6" w14:textId="62D62F85" w:rsidTr="008E1E15">
        <w:tc>
          <w:tcPr>
            <w:tcW w:w="6387" w:type="dxa"/>
          </w:tcPr>
          <w:p w14:paraId="16DFF70C" w14:textId="2BF8B2F4" w:rsidR="007B1BC5" w:rsidRPr="00A97DFF" w:rsidRDefault="007B1BC5" w:rsidP="007B1BC5">
            <w:pPr>
              <w:pStyle w:val="block"/>
              <w:spacing w:after="0" w:line="380" w:lineRule="exact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97DF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รับรู้ในกำไรหรือขาดทุน</w:t>
            </w:r>
          </w:p>
        </w:tc>
        <w:tc>
          <w:tcPr>
            <w:tcW w:w="1533" w:type="dxa"/>
            <w:vAlign w:val="bottom"/>
          </w:tcPr>
          <w:p w14:paraId="29154A4F" w14:textId="77777777" w:rsidR="007B1BC5" w:rsidRPr="00A97DFF" w:rsidRDefault="007B1BC5" w:rsidP="007B1B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42EB97A" w14:textId="77777777" w:rsidR="007B1BC5" w:rsidRPr="00A97DFF" w:rsidRDefault="007B1BC5" w:rsidP="007B1B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3" w:type="dxa"/>
            <w:vAlign w:val="bottom"/>
          </w:tcPr>
          <w:p w14:paraId="4DE9F9BA" w14:textId="69E0E7EF" w:rsidR="007B1BC5" w:rsidRPr="00A97DFF" w:rsidRDefault="007B1BC5" w:rsidP="007B1B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B1BC5" w:rsidRPr="00A97DFF" w14:paraId="46F6EA6D" w14:textId="77777777" w:rsidTr="008E1E15">
        <w:tc>
          <w:tcPr>
            <w:tcW w:w="6387" w:type="dxa"/>
          </w:tcPr>
          <w:p w14:paraId="2D4FA37A" w14:textId="56013F25" w:rsidR="007B1BC5" w:rsidRPr="00A97DFF" w:rsidRDefault="007B1BC5" w:rsidP="007B1BC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160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80" w:lineRule="exact"/>
              <w:ind w:left="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97D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- </w:t>
            </w:r>
            <w:r w:rsidRPr="00A97DFF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จำนวนเงินที่จัดประเภทรายการใหม่จากสำรองสำหรับการป้องกันความเสี่ยง</w:t>
            </w:r>
          </w:p>
        </w:tc>
        <w:tc>
          <w:tcPr>
            <w:tcW w:w="1533" w:type="dxa"/>
            <w:vAlign w:val="bottom"/>
          </w:tcPr>
          <w:p w14:paraId="633F3E2F" w14:textId="77777777" w:rsidR="007B1BC5" w:rsidRPr="00A97DFF" w:rsidRDefault="007B1BC5" w:rsidP="007B1B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32606DF" w14:textId="77777777" w:rsidR="007B1BC5" w:rsidRPr="00A97DFF" w:rsidRDefault="007B1BC5" w:rsidP="007B1B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3" w:type="dxa"/>
            <w:vAlign w:val="bottom"/>
          </w:tcPr>
          <w:p w14:paraId="0C417A21" w14:textId="7B9EB8D7" w:rsidR="007B1BC5" w:rsidRPr="00A97DFF" w:rsidRDefault="007B1BC5" w:rsidP="007B1B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B1BC5" w:rsidRPr="00A97DFF" w14:paraId="750DD024" w14:textId="3BF7DADD" w:rsidTr="008E1E15">
        <w:tc>
          <w:tcPr>
            <w:tcW w:w="6387" w:type="dxa"/>
          </w:tcPr>
          <w:p w14:paraId="4D6BAAB2" w14:textId="4DC10D50" w:rsidR="007B1BC5" w:rsidRPr="00A97DFF" w:rsidRDefault="007B1BC5" w:rsidP="007B1BC5">
            <w:pPr>
              <w:pStyle w:val="block"/>
              <w:tabs>
                <w:tab w:val="left" w:pos="431"/>
                <w:tab w:val="left" w:pos="680"/>
                <w:tab w:val="left" w:pos="11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80" w:lineRule="exact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97DFF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      ที่รวมอยู่ในต้นทุนขาย</w:t>
            </w:r>
          </w:p>
        </w:tc>
        <w:tc>
          <w:tcPr>
            <w:tcW w:w="1533" w:type="dxa"/>
            <w:vAlign w:val="bottom"/>
          </w:tcPr>
          <w:p w14:paraId="36805A1D" w14:textId="54BB468D" w:rsidR="007B1BC5" w:rsidRPr="00A97DFF" w:rsidRDefault="00027B5A" w:rsidP="007B1B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  <w:r w:rsidRPr="00027B5A">
              <w:rPr>
                <w:rFonts w:ascii="Angsana New" w:hAnsi="Angsana New" w:cs="Angsana New"/>
                <w:sz w:val="30"/>
                <w:szCs w:val="30"/>
              </w:rPr>
              <w:t>11,47</w:t>
            </w:r>
            <w:r w:rsidR="00585401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680D6F8C" w14:textId="77777777" w:rsidR="007B1BC5" w:rsidRPr="00A97DFF" w:rsidRDefault="007B1BC5" w:rsidP="007B1B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3" w:type="dxa"/>
            <w:vAlign w:val="bottom"/>
          </w:tcPr>
          <w:p w14:paraId="2E942E2C" w14:textId="635DDE5A" w:rsidR="007B1BC5" w:rsidRPr="00A97DFF" w:rsidRDefault="007B1BC5" w:rsidP="007B1B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(2,021)</w:t>
            </w:r>
          </w:p>
        </w:tc>
      </w:tr>
    </w:tbl>
    <w:p w14:paraId="1B3BE6F1" w14:textId="77777777" w:rsidR="00A97DFF" w:rsidRDefault="00A97DFF" w:rsidP="00E868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9"/>
        <w:jc w:val="thaiDistribute"/>
        <w:rPr>
          <w:rFonts w:ascii="Times New Roman" w:hAnsi="Times New Roman" w:cs="Angsana New"/>
          <w:sz w:val="30"/>
          <w:szCs w:val="30"/>
        </w:rPr>
      </w:pPr>
    </w:p>
    <w:p w14:paraId="703DB5CA" w14:textId="0AA94800" w:rsidR="00E91BA2" w:rsidRPr="00212D50" w:rsidRDefault="004A686E" w:rsidP="00E868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9"/>
        <w:jc w:val="thaiDistribute"/>
        <w:rPr>
          <w:rFonts w:ascii="Times New Roman" w:hAnsi="Times New Roman" w:cs="Angsana New"/>
          <w:sz w:val="30"/>
          <w:szCs w:val="30"/>
        </w:rPr>
      </w:pPr>
      <w:r w:rsidRPr="00212D50">
        <w:rPr>
          <w:rFonts w:ascii="Times New Roman" w:hAnsi="Times New Roman" w:cs="Angsana New" w:hint="cs"/>
          <w:sz w:val="30"/>
          <w:szCs w:val="30"/>
          <w:cs/>
        </w:rPr>
        <w:t>ตารางด้านล่างแสดงการกระทบยอดส่วนประกอบของผู้ถือหุ้นตามประเภทความเสี่ยงและวิเคราะห์รายการกำไรขาดทุนเบ็ดเสร็จอื่นสุทธิจากภาษีจากการบัญชีป้องกันความเสี่ยงในกระแสเงินสด</w:t>
      </w:r>
    </w:p>
    <w:p w14:paraId="7CD02A09" w14:textId="77777777" w:rsidR="004461DD" w:rsidRPr="00A97DFF" w:rsidRDefault="004461DD" w:rsidP="004A68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9"/>
        <w:jc w:val="thaiDistribute"/>
        <w:rPr>
          <w:rFonts w:ascii="Angsana New" w:hAnsi="Angsana New" w:cs="Angsana New"/>
          <w:sz w:val="30"/>
          <w:szCs w:val="30"/>
          <w:highlight w:val="yellow"/>
        </w:rPr>
      </w:pP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60"/>
        <w:gridCol w:w="1530"/>
        <w:gridCol w:w="270"/>
        <w:gridCol w:w="1530"/>
      </w:tblGrid>
      <w:tr w:rsidR="000A4ED7" w:rsidRPr="00837E42" w14:paraId="23E45C46" w14:textId="77777777" w:rsidTr="008E1E15">
        <w:trPr>
          <w:tblHeader/>
        </w:trPr>
        <w:tc>
          <w:tcPr>
            <w:tcW w:w="5760" w:type="dxa"/>
          </w:tcPr>
          <w:p w14:paraId="4F1A0F72" w14:textId="77777777" w:rsidR="000A4ED7" w:rsidRPr="00837E42" w:rsidRDefault="000A4ED7" w:rsidP="00AF2BC7">
            <w:pPr>
              <w:pStyle w:val="block"/>
              <w:spacing w:after="0" w:line="380" w:lineRule="exact"/>
              <w:ind w:left="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3330" w:type="dxa"/>
            <w:gridSpan w:val="3"/>
          </w:tcPr>
          <w:p w14:paraId="49854748" w14:textId="77777777" w:rsidR="000A4ED7" w:rsidRDefault="000A4ED7" w:rsidP="00AF2BC7">
            <w:pPr>
              <w:pStyle w:val="block"/>
              <w:spacing w:after="0" w:line="38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12D50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สำรองสำหรับการป้องกันความเสี่ยง</w:t>
            </w:r>
          </w:p>
          <w:p w14:paraId="3FF7E3A1" w14:textId="190C8447" w:rsidR="000A4ED7" w:rsidRDefault="000A4ED7" w:rsidP="00AF2BC7">
            <w:pPr>
              <w:pStyle w:val="block"/>
              <w:spacing w:after="0" w:line="38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12D50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กระแสเงินสด</w:t>
            </w:r>
          </w:p>
        </w:tc>
      </w:tr>
      <w:tr w:rsidR="00F21787" w:rsidRPr="00837E42" w14:paraId="38DC7DF4" w14:textId="77777777" w:rsidTr="008E1E15">
        <w:trPr>
          <w:tblHeader/>
        </w:trPr>
        <w:tc>
          <w:tcPr>
            <w:tcW w:w="5760" w:type="dxa"/>
          </w:tcPr>
          <w:p w14:paraId="1B002E3F" w14:textId="77777777" w:rsidR="00F21787" w:rsidRPr="00837E42" w:rsidRDefault="00F21787" w:rsidP="00F21787">
            <w:pPr>
              <w:pStyle w:val="block"/>
              <w:spacing w:after="0" w:line="380" w:lineRule="exact"/>
              <w:ind w:left="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530" w:type="dxa"/>
          </w:tcPr>
          <w:p w14:paraId="62F10F72" w14:textId="2BF83B07" w:rsidR="00F21787" w:rsidRPr="00212D50" w:rsidRDefault="00F21787" w:rsidP="00F21787">
            <w:pPr>
              <w:pStyle w:val="block"/>
              <w:spacing w:after="0" w:line="38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54EA7B94" w14:textId="77777777" w:rsidR="00F21787" w:rsidRPr="00212D50" w:rsidRDefault="00F21787" w:rsidP="00F21787">
            <w:pPr>
              <w:pStyle w:val="block"/>
              <w:tabs>
                <w:tab w:val="decimal" w:pos="1049"/>
              </w:tabs>
              <w:spacing w:after="0" w:line="38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530" w:type="dxa"/>
          </w:tcPr>
          <w:p w14:paraId="4293BD93" w14:textId="4CDB6C9E" w:rsidR="00F21787" w:rsidRPr="00212D50" w:rsidRDefault="00F21787" w:rsidP="00F21787">
            <w:pPr>
              <w:pStyle w:val="block"/>
              <w:spacing w:after="0" w:line="38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</w:tr>
      <w:tr w:rsidR="000A4ED7" w:rsidRPr="00837E42" w14:paraId="237C3317" w14:textId="07DC89E8" w:rsidTr="008E1E15">
        <w:trPr>
          <w:tblHeader/>
        </w:trPr>
        <w:tc>
          <w:tcPr>
            <w:tcW w:w="5760" w:type="dxa"/>
          </w:tcPr>
          <w:p w14:paraId="0AAC6856" w14:textId="77777777" w:rsidR="000A4ED7" w:rsidRPr="00837E42" w:rsidRDefault="000A4ED7" w:rsidP="000A4ED7">
            <w:pPr>
              <w:pStyle w:val="block"/>
              <w:spacing w:after="0" w:line="380" w:lineRule="exact"/>
              <w:ind w:left="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3330" w:type="dxa"/>
            <w:gridSpan w:val="3"/>
            <w:vAlign w:val="center"/>
          </w:tcPr>
          <w:p w14:paraId="32A32CE0" w14:textId="24A9BA86" w:rsidR="000A4ED7" w:rsidRPr="00212D50" w:rsidRDefault="000A4ED7" w:rsidP="000A4ED7">
            <w:pPr>
              <w:pStyle w:val="block"/>
              <w:tabs>
                <w:tab w:val="decimal" w:pos="1049"/>
              </w:tabs>
              <w:spacing w:after="0" w:line="380" w:lineRule="exact"/>
              <w:ind w:left="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  <w:r w:rsidRPr="00212D50"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  <w:t>(</w:t>
            </w:r>
            <w:r w:rsidRPr="00212D50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212D50"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7B1BC5" w:rsidRPr="00837E42" w14:paraId="3B4AF35B" w14:textId="38FD4B91" w:rsidTr="008E1E15">
        <w:tc>
          <w:tcPr>
            <w:tcW w:w="5760" w:type="dxa"/>
          </w:tcPr>
          <w:p w14:paraId="516DE644" w14:textId="2409D1FF" w:rsidR="007B1BC5" w:rsidRPr="00AF2BC7" w:rsidRDefault="007B1BC5" w:rsidP="007B1BC5">
            <w:pPr>
              <w:pStyle w:val="block"/>
              <w:spacing w:after="0" w:line="380" w:lineRule="exact"/>
              <w:ind w:left="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AF2BC7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 xml:space="preserve">ยอดคงเหลือ ณ วันที่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</w:t>
            </w:r>
            <w:r w:rsidRPr="00AF2BC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AF2BC7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มกราคม</w:t>
            </w:r>
          </w:p>
        </w:tc>
        <w:tc>
          <w:tcPr>
            <w:tcW w:w="1530" w:type="dxa"/>
          </w:tcPr>
          <w:p w14:paraId="096D25AC" w14:textId="45344BA5" w:rsidR="007B1BC5" w:rsidRPr="00AF2BC7" w:rsidRDefault="005274E5" w:rsidP="007B1B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  <w:r w:rsidRPr="005274E5">
              <w:rPr>
                <w:rFonts w:ascii="Angsana New" w:hAnsi="Angsana New" w:cs="Angsana New"/>
                <w:sz w:val="30"/>
                <w:szCs w:val="30"/>
              </w:rPr>
              <w:t>(9,180)</w:t>
            </w:r>
          </w:p>
        </w:tc>
        <w:tc>
          <w:tcPr>
            <w:tcW w:w="270" w:type="dxa"/>
          </w:tcPr>
          <w:p w14:paraId="259AA3C2" w14:textId="77777777" w:rsidR="007B1BC5" w:rsidRPr="00AF2BC7" w:rsidRDefault="007B1BC5" w:rsidP="007B1B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848CA5F" w14:textId="34ECECFD" w:rsidR="007B1BC5" w:rsidRPr="00AF2BC7" w:rsidRDefault="007B1BC5" w:rsidP="007B1B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1,617</w:t>
            </w:r>
          </w:p>
        </w:tc>
      </w:tr>
      <w:tr w:rsidR="007B1BC5" w:rsidRPr="00837E42" w14:paraId="7C9D8A0E" w14:textId="4B889067" w:rsidTr="008E1E15">
        <w:tc>
          <w:tcPr>
            <w:tcW w:w="5760" w:type="dxa"/>
          </w:tcPr>
          <w:p w14:paraId="4566B0EE" w14:textId="5C58BE9F" w:rsidR="007B1BC5" w:rsidRPr="00AF2BC7" w:rsidRDefault="007B1BC5" w:rsidP="007B1BC5">
            <w:pPr>
              <w:pStyle w:val="block"/>
              <w:spacing w:after="0" w:line="380" w:lineRule="exact"/>
              <w:ind w:left="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AF2BC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การป้องกันความเสี่ยงในกระแสเงินสด</w:t>
            </w:r>
          </w:p>
        </w:tc>
        <w:tc>
          <w:tcPr>
            <w:tcW w:w="1530" w:type="dxa"/>
          </w:tcPr>
          <w:p w14:paraId="4F5EA2EF" w14:textId="77777777" w:rsidR="007B1BC5" w:rsidRPr="00AF2BC7" w:rsidRDefault="007B1BC5" w:rsidP="007B1B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2EC4DE" w14:textId="77777777" w:rsidR="007B1BC5" w:rsidRPr="00AF2BC7" w:rsidRDefault="007B1BC5" w:rsidP="007B1B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1189CDA" w14:textId="77777777" w:rsidR="007B1BC5" w:rsidRPr="00AF2BC7" w:rsidRDefault="007B1BC5" w:rsidP="007B1B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B1BC5" w:rsidRPr="00837E42" w14:paraId="515769D6" w14:textId="38464471" w:rsidTr="008E1E15">
        <w:tc>
          <w:tcPr>
            <w:tcW w:w="5760" w:type="dxa"/>
          </w:tcPr>
          <w:p w14:paraId="42C6361E" w14:textId="64EEC847" w:rsidR="007B1BC5" w:rsidRPr="00AF2BC7" w:rsidRDefault="007B1BC5" w:rsidP="007B1BC5">
            <w:pPr>
              <w:pStyle w:val="block"/>
              <w:spacing w:after="0" w:line="380" w:lineRule="exact"/>
              <w:ind w:left="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F2BC7">
              <w:rPr>
                <w:rFonts w:ascii="Angsana New" w:hAnsi="Angsana New" w:cs="Angsana New"/>
                <w:sz w:val="30"/>
                <w:szCs w:val="30"/>
                <w:cs/>
              </w:rPr>
              <w:t>การเปลี่ยนแปลงในมูลค่ายุติธรรม</w:t>
            </w:r>
          </w:p>
        </w:tc>
        <w:tc>
          <w:tcPr>
            <w:tcW w:w="1530" w:type="dxa"/>
          </w:tcPr>
          <w:p w14:paraId="127FF144" w14:textId="3111C47E" w:rsidR="007B1BC5" w:rsidRPr="00AF2BC7" w:rsidRDefault="007B1BC5" w:rsidP="007B1B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57AB51" w14:textId="77777777" w:rsidR="007B1BC5" w:rsidRPr="00AF2BC7" w:rsidRDefault="007B1BC5" w:rsidP="007B1B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ABC7671" w14:textId="77777777" w:rsidR="007B1BC5" w:rsidRPr="00AF2BC7" w:rsidRDefault="007B1BC5" w:rsidP="007B1B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B1BC5" w:rsidRPr="00837E42" w14:paraId="111E847B" w14:textId="2B18D3A0" w:rsidTr="008E1E15">
        <w:tc>
          <w:tcPr>
            <w:tcW w:w="5760" w:type="dxa"/>
          </w:tcPr>
          <w:p w14:paraId="16592DD3" w14:textId="092B50D2" w:rsidR="007B1BC5" w:rsidRPr="00AF2BC7" w:rsidRDefault="007B1BC5" w:rsidP="007B1BC5">
            <w:pPr>
              <w:pStyle w:val="block"/>
              <w:spacing w:after="0" w:line="380" w:lineRule="exact"/>
              <w:ind w:left="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F2BC7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  </w:t>
            </w:r>
            <w:r w:rsidRPr="00AF2BC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ความเสี่ยงด้านอัตราแลกเปลี่ยน</w:t>
            </w:r>
          </w:p>
        </w:tc>
        <w:tc>
          <w:tcPr>
            <w:tcW w:w="1530" w:type="dxa"/>
          </w:tcPr>
          <w:p w14:paraId="0615E5D3" w14:textId="77777777" w:rsidR="007B1BC5" w:rsidRPr="00AF2BC7" w:rsidRDefault="007B1BC5" w:rsidP="007B1B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17F3AD9" w14:textId="77777777" w:rsidR="007B1BC5" w:rsidRPr="00AF2BC7" w:rsidRDefault="007B1BC5" w:rsidP="007B1B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27B5D4A" w14:textId="77777777" w:rsidR="007B1BC5" w:rsidRPr="00AF2BC7" w:rsidRDefault="007B1BC5" w:rsidP="007B1B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B1BC5" w:rsidRPr="00837E42" w14:paraId="78421A5E" w14:textId="01B6DA9F" w:rsidTr="008E1E15">
        <w:tc>
          <w:tcPr>
            <w:tcW w:w="5760" w:type="dxa"/>
          </w:tcPr>
          <w:p w14:paraId="468BE7D6" w14:textId="4C353F8C" w:rsidR="007B1BC5" w:rsidRPr="00AF2BC7" w:rsidRDefault="007B1BC5" w:rsidP="007B1BC5">
            <w:pPr>
              <w:pStyle w:val="block"/>
              <w:spacing w:after="0" w:line="380" w:lineRule="exact"/>
              <w:ind w:left="434" w:hanging="207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bookmarkStart w:id="3" w:name="_Hlk126781332"/>
            <w:r w:rsidRPr="00AF2BC7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- </w:t>
            </w:r>
            <w:r w:rsidRPr="00AF2BC7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ยอดซื้อสินค้าคงเหลือ</w:t>
            </w:r>
            <w:bookmarkEnd w:id="3"/>
          </w:p>
        </w:tc>
        <w:tc>
          <w:tcPr>
            <w:tcW w:w="1530" w:type="dxa"/>
          </w:tcPr>
          <w:p w14:paraId="294FDF9C" w14:textId="6ED98BCB" w:rsidR="007B1BC5" w:rsidRPr="00AF2BC7" w:rsidRDefault="00027B5A" w:rsidP="007B1B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  <w:r w:rsidRPr="00027B5A">
              <w:rPr>
                <w:rFonts w:ascii="Angsana New" w:hAnsi="Angsana New" w:cs="Angsana New"/>
                <w:sz w:val="30"/>
                <w:szCs w:val="30"/>
              </w:rPr>
              <w:t>(4,576)</w:t>
            </w:r>
          </w:p>
        </w:tc>
        <w:tc>
          <w:tcPr>
            <w:tcW w:w="270" w:type="dxa"/>
          </w:tcPr>
          <w:p w14:paraId="45F6378C" w14:textId="77777777" w:rsidR="007B1BC5" w:rsidRPr="00AF2BC7" w:rsidRDefault="007B1BC5" w:rsidP="007B1B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EEDA741" w14:textId="125A9417" w:rsidR="007B1BC5" w:rsidRPr="00AF2BC7" w:rsidRDefault="007B1BC5" w:rsidP="007B1B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(11,475)</w:t>
            </w:r>
          </w:p>
        </w:tc>
      </w:tr>
      <w:tr w:rsidR="007B1BC5" w:rsidRPr="00837E42" w14:paraId="665918BD" w14:textId="5E3649DF" w:rsidTr="008E1E15">
        <w:tc>
          <w:tcPr>
            <w:tcW w:w="5760" w:type="dxa"/>
          </w:tcPr>
          <w:p w14:paraId="15DE7818" w14:textId="4D0690F1" w:rsidR="007B1BC5" w:rsidRPr="00AF2BC7" w:rsidRDefault="007B1BC5" w:rsidP="007B1BC5">
            <w:pPr>
              <w:pStyle w:val="block"/>
              <w:spacing w:after="0" w:line="380" w:lineRule="exact"/>
              <w:ind w:left="230" w:hanging="2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F2BC7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จำนวนเงินที่จัดประเภทรายการใหม่ไปยังกำไรหรือขาดทุน</w:t>
            </w:r>
          </w:p>
        </w:tc>
        <w:tc>
          <w:tcPr>
            <w:tcW w:w="1530" w:type="dxa"/>
          </w:tcPr>
          <w:p w14:paraId="5163379B" w14:textId="77777777" w:rsidR="007B1BC5" w:rsidRPr="00AF2BC7" w:rsidRDefault="007B1BC5" w:rsidP="007B1B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88866B4" w14:textId="77777777" w:rsidR="007B1BC5" w:rsidRPr="00AF2BC7" w:rsidRDefault="007B1BC5" w:rsidP="007B1B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3BCD803" w14:textId="77777777" w:rsidR="007B1BC5" w:rsidRPr="00AF2BC7" w:rsidRDefault="007B1BC5" w:rsidP="007B1B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B1BC5" w:rsidRPr="00837E42" w14:paraId="6BCAFD2A" w14:textId="77777777" w:rsidTr="008E1E15">
        <w:tc>
          <w:tcPr>
            <w:tcW w:w="5760" w:type="dxa"/>
          </w:tcPr>
          <w:p w14:paraId="421288AC" w14:textId="0CE8AD2C" w:rsidR="007B1BC5" w:rsidRPr="00AF2BC7" w:rsidRDefault="007B1BC5" w:rsidP="007B1BC5">
            <w:pPr>
              <w:pStyle w:val="block"/>
              <w:spacing w:after="0" w:line="380" w:lineRule="exact"/>
              <w:ind w:left="230" w:hanging="207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AF2BC7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  </w:t>
            </w:r>
            <w:r w:rsidRPr="00AF2BC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ความเสี่ยงด้านอัตราแลกเปลี่ยน</w:t>
            </w:r>
          </w:p>
        </w:tc>
        <w:tc>
          <w:tcPr>
            <w:tcW w:w="1530" w:type="dxa"/>
          </w:tcPr>
          <w:p w14:paraId="5C11F690" w14:textId="77777777" w:rsidR="007B1BC5" w:rsidRPr="00AF2BC7" w:rsidRDefault="007B1BC5" w:rsidP="007B1B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82CE87A" w14:textId="77777777" w:rsidR="007B1BC5" w:rsidRPr="00AF2BC7" w:rsidRDefault="007B1BC5" w:rsidP="007B1B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DDF54F5" w14:textId="77777777" w:rsidR="007B1BC5" w:rsidRPr="00AF2BC7" w:rsidRDefault="007B1BC5" w:rsidP="007B1B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B1BC5" w:rsidRPr="00837E42" w14:paraId="5C4DBCF4" w14:textId="5EB7C96C" w:rsidTr="008E1E15">
        <w:tc>
          <w:tcPr>
            <w:tcW w:w="5760" w:type="dxa"/>
          </w:tcPr>
          <w:p w14:paraId="0316E5ED" w14:textId="47740F45" w:rsidR="007B1BC5" w:rsidRPr="00AF2BC7" w:rsidRDefault="007B1BC5" w:rsidP="007B1BC5">
            <w:pPr>
              <w:pStyle w:val="block"/>
              <w:spacing w:after="0" w:line="380" w:lineRule="exact"/>
              <w:ind w:left="434" w:hanging="207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F2BC7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- </w:t>
            </w:r>
            <w:r w:rsidRPr="00AF2BC7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ยอดซื้อสินค้าคงเหลือ</w:t>
            </w:r>
          </w:p>
        </w:tc>
        <w:tc>
          <w:tcPr>
            <w:tcW w:w="1530" w:type="dxa"/>
          </w:tcPr>
          <w:p w14:paraId="543A514C" w14:textId="074CE660" w:rsidR="007B1BC5" w:rsidRPr="00AF2BC7" w:rsidRDefault="00027B5A" w:rsidP="007B1B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  <w:r w:rsidRPr="00027B5A">
              <w:rPr>
                <w:rFonts w:ascii="Angsana New" w:hAnsi="Angsana New" w:cs="Angsana New"/>
                <w:sz w:val="30"/>
                <w:szCs w:val="30"/>
              </w:rPr>
              <w:t>11,47</w:t>
            </w:r>
            <w:r w:rsidR="00585401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0F1ACA94" w14:textId="77777777" w:rsidR="007B1BC5" w:rsidRPr="00AF2BC7" w:rsidRDefault="007B1BC5" w:rsidP="007B1B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BB7285F" w14:textId="085522A8" w:rsidR="007B1BC5" w:rsidRPr="00AF2BC7" w:rsidRDefault="007B1BC5" w:rsidP="007B1B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(2,021)</w:t>
            </w:r>
          </w:p>
        </w:tc>
      </w:tr>
      <w:tr w:rsidR="007B1BC5" w:rsidRPr="00837E42" w14:paraId="41C71A61" w14:textId="4C94B32E" w:rsidTr="008E1E15">
        <w:tc>
          <w:tcPr>
            <w:tcW w:w="5760" w:type="dxa"/>
          </w:tcPr>
          <w:p w14:paraId="106A8C8B" w14:textId="171E216B" w:rsidR="007B1BC5" w:rsidRPr="00AF2BC7" w:rsidRDefault="007B1BC5" w:rsidP="007B1BC5">
            <w:pPr>
              <w:pStyle w:val="block"/>
              <w:spacing w:after="0" w:line="380" w:lineRule="exact"/>
              <w:ind w:left="0" w:firstLine="23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F2BC7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การเปลี่ยนแปลงของภาษีสำรองระหว่าง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FA0AAD9" w14:textId="188C268B" w:rsidR="007B1BC5" w:rsidRPr="00AF2BC7" w:rsidRDefault="00027B5A" w:rsidP="007B1B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  <w:r w:rsidRPr="00027B5A">
              <w:rPr>
                <w:rFonts w:ascii="Angsana New" w:hAnsi="Angsana New" w:cs="Angsana New"/>
                <w:sz w:val="30"/>
                <w:szCs w:val="30"/>
              </w:rPr>
              <w:t>(1,380)</w:t>
            </w:r>
          </w:p>
        </w:tc>
        <w:tc>
          <w:tcPr>
            <w:tcW w:w="270" w:type="dxa"/>
          </w:tcPr>
          <w:p w14:paraId="7EF06092" w14:textId="77777777" w:rsidR="007B1BC5" w:rsidRPr="00AF2BC7" w:rsidRDefault="007B1BC5" w:rsidP="007B1B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7FAAD069" w14:textId="5B5090AC" w:rsidR="007B1BC5" w:rsidRPr="00AF2BC7" w:rsidRDefault="007B1BC5" w:rsidP="007B1B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2,699</w:t>
            </w:r>
          </w:p>
        </w:tc>
      </w:tr>
      <w:tr w:rsidR="007B1BC5" w:rsidRPr="00C650C2" w14:paraId="50C48420" w14:textId="570A5124" w:rsidTr="008E1E15">
        <w:tc>
          <w:tcPr>
            <w:tcW w:w="5760" w:type="dxa"/>
          </w:tcPr>
          <w:p w14:paraId="0E4BC306" w14:textId="16F1EA91" w:rsidR="007B1BC5" w:rsidRPr="00AF2BC7" w:rsidRDefault="007B1BC5" w:rsidP="007B1BC5">
            <w:pPr>
              <w:pStyle w:val="block"/>
              <w:spacing w:after="0" w:line="380" w:lineRule="exact"/>
              <w:ind w:left="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AF2BC7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 xml:space="preserve">ยอดคงเหลือ ณ วันที่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31</w:t>
            </w:r>
            <w:r w:rsidRPr="00AF2BC7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1950EDEE" w14:textId="12335B97" w:rsidR="007B1BC5" w:rsidRPr="00AF2BC7" w:rsidRDefault="00027B5A" w:rsidP="007B1B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27B5A">
              <w:rPr>
                <w:rFonts w:ascii="Angsana New" w:hAnsi="Angsana New" w:cs="Angsana New"/>
                <w:b/>
                <w:bCs/>
                <w:sz w:val="30"/>
                <w:szCs w:val="30"/>
              </w:rPr>
              <w:t>(3,66</w:t>
            </w:r>
            <w:r w:rsidR="00585401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Pr="00027B5A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3001915" w14:textId="77777777" w:rsidR="007B1BC5" w:rsidRPr="00AF2BC7" w:rsidRDefault="007B1BC5" w:rsidP="007B1B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41D7BBCD" w14:textId="516F6671" w:rsidR="007B1BC5" w:rsidRPr="00AF2BC7" w:rsidRDefault="007B1BC5" w:rsidP="007B1B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/>
              <w:ind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(9,180)</w:t>
            </w:r>
          </w:p>
        </w:tc>
      </w:tr>
    </w:tbl>
    <w:p w14:paraId="1C6E082D" w14:textId="5C8A4E7A" w:rsidR="00837E42" w:rsidRDefault="00837E42" w:rsidP="00504D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40F191EF" w14:textId="0E786215" w:rsidR="00A97DFF" w:rsidRDefault="00A97DFF" w:rsidP="00504D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3B577474" w14:textId="251B6228" w:rsidR="00A97DFF" w:rsidRDefault="00A97DFF" w:rsidP="00504D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26914E1B" w14:textId="2EF3D8D6" w:rsidR="00A97DFF" w:rsidRDefault="00A97DFF" w:rsidP="007D71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5BD24A67" w14:textId="77777777" w:rsidR="002F5D11" w:rsidRDefault="002F5D11" w:rsidP="00504D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2554C0E9" w14:textId="1A04019F" w:rsidR="00504DBC" w:rsidRPr="006B1F67" w:rsidRDefault="00504DBC" w:rsidP="00504D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6B1F67">
        <w:rPr>
          <w:rFonts w:ascii="Angsana New" w:hAnsi="Angsana New" w:cs="Angsana New"/>
          <w:b/>
          <w:bCs/>
          <w:i/>
          <w:iCs/>
          <w:sz w:val="30"/>
          <w:szCs w:val="30"/>
        </w:rPr>
        <w:lastRenderedPageBreak/>
        <w:t>(</w:t>
      </w:r>
      <w:r w:rsidR="00180FD5" w:rsidRPr="006B1F67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ข</w:t>
      </w:r>
      <w:r w:rsidRPr="006B1F67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.</w:t>
      </w:r>
      <w:r w:rsidR="00B53767">
        <w:rPr>
          <w:rFonts w:ascii="Angsana New" w:hAnsi="Angsana New" w:cs="Angsana New"/>
          <w:b/>
          <w:bCs/>
          <w:i/>
          <w:iCs/>
          <w:sz w:val="30"/>
          <w:szCs w:val="30"/>
        </w:rPr>
        <w:t>5</w:t>
      </w:r>
      <w:r w:rsidRPr="006B1F67">
        <w:rPr>
          <w:rFonts w:ascii="Angsana New" w:hAnsi="Angsana New" w:cs="Angsana New"/>
          <w:b/>
          <w:bCs/>
          <w:i/>
          <w:iCs/>
          <w:sz w:val="30"/>
          <w:szCs w:val="30"/>
        </w:rPr>
        <w:t xml:space="preserve">) </w:t>
      </w:r>
      <w:r w:rsidRPr="006B1F67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การป้องกันความเสี่ยงใน</w:t>
      </w:r>
      <w:r w:rsidRPr="006B1F67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มูลค่ายุติธรรม</w:t>
      </w:r>
    </w:p>
    <w:p w14:paraId="129F5487" w14:textId="057A797E" w:rsidR="00504DBC" w:rsidRPr="006B1F67" w:rsidRDefault="00504DBC" w:rsidP="00504D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0370075B" w14:textId="6B67D560" w:rsidR="00504DBC" w:rsidRPr="006B1F67" w:rsidRDefault="00504DBC" w:rsidP="00504D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90" w:hanging="450"/>
        <w:rPr>
          <w:rFonts w:ascii="Angsana New" w:hAnsi="Angsana New" w:cs="Angsana New"/>
          <w:i/>
          <w:iCs/>
          <w:sz w:val="30"/>
          <w:szCs w:val="30"/>
        </w:rPr>
      </w:pPr>
      <w:r w:rsidRPr="006B1F67">
        <w:rPr>
          <w:rFonts w:ascii="Angsana New" w:hAnsi="Angsana New" w:cs="Angsana New"/>
          <w:sz w:val="30"/>
          <w:szCs w:val="30"/>
          <w:cs/>
        </w:rPr>
        <w:tab/>
      </w:r>
      <w:r w:rsidRPr="006B1F67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สัญญาซื้อขายทองแดงล่วงหน้า </w:t>
      </w:r>
      <w:r w:rsidRPr="006B1F67">
        <w:rPr>
          <w:rFonts w:ascii="Angsana New" w:hAnsi="Angsana New" w:cs="Angsana New"/>
          <w:i/>
          <w:iCs/>
          <w:sz w:val="30"/>
          <w:szCs w:val="30"/>
        </w:rPr>
        <w:t xml:space="preserve">– </w:t>
      </w:r>
      <w:r w:rsidRPr="006B1F67">
        <w:rPr>
          <w:rFonts w:ascii="Angsana New" w:hAnsi="Angsana New" w:cs="Angsana New" w:hint="cs"/>
          <w:i/>
          <w:iCs/>
          <w:sz w:val="30"/>
          <w:szCs w:val="30"/>
          <w:cs/>
        </w:rPr>
        <w:t>สัญญาป้องกันความเสี่ย</w:t>
      </w:r>
      <w:r w:rsidR="00E00CDC" w:rsidRPr="006B1F67">
        <w:rPr>
          <w:rFonts w:ascii="Angsana New" w:hAnsi="Angsana New" w:cs="Angsana New" w:hint="cs"/>
          <w:i/>
          <w:iCs/>
          <w:sz w:val="30"/>
          <w:szCs w:val="30"/>
          <w:cs/>
        </w:rPr>
        <w:t>งหลัก</w:t>
      </w:r>
    </w:p>
    <w:p w14:paraId="2CB5D615" w14:textId="77777777" w:rsidR="00504DBC" w:rsidRPr="006B1F67" w:rsidRDefault="00504DBC" w:rsidP="00504D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ascii="Angsana New" w:hAnsi="Angsana New" w:cs="Angsana New"/>
          <w:i/>
          <w:iCs/>
          <w:sz w:val="30"/>
          <w:szCs w:val="30"/>
        </w:rPr>
      </w:pPr>
    </w:p>
    <w:p w14:paraId="46937DF6" w14:textId="314273BC" w:rsidR="00504DBC" w:rsidRPr="006B1F67" w:rsidRDefault="00504DBC" w:rsidP="001551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90" w:hanging="450"/>
        <w:jc w:val="thaiDistribute"/>
        <w:rPr>
          <w:rFonts w:ascii="Angsana New" w:hAnsi="Angsana New" w:cs="Angsana New"/>
          <w:sz w:val="30"/>
          <w:szCs w:val="30"/>
        </w:rPr>
      </w:pPr>
      <w:r w:rsidRPr="006B1F67">
        <w:rPr>
          <w:rFonts w:ascii="Angsana New" w:hAnsi="Angsana New" w:cs="Angsana New"/>
          <w:i/>
          <w:iCs/>
          <w:sz w:val="30"/>
          <w:szCs w:val="30"/>
          <w:cs/>
        </w:rPr>
        <w:tab/>
      </w:r>
      <w:r w:rsidRPr="006B1F67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B97E27" w:rsidRPr="006B1F67">
        <w:rPr>
          <w:rFonts w:ascii="Angsana New" w:hAnsi="Angsana New" w:cs="Angsana New" w:hint="cs"/>
          <w:sz w:val="30"/>
          <w:szCs w:val="30"/>
          <w:cs/>
        </w:rPr>
        <w:t>มีความเสี่ยงที่เกิดจากการผันผวนของราคาจากการขายผลิตภัณฑ์ทองแดงของบริษัทให้กับลูกค้า บริษัท</w:t>
      </w:r>
      <w:r w:rsidR="000A129B" w:rsidRPr="006B1F67">
        <w:rPr>
          <w:rFonts w:ascii="Angsana New" w:hAnsi="Angsana New" w:cs="Angsana New" w:hint="cs"/>
          <w:sz w:val="30"/>
          <w:szCs w:val="30"/>
          <w:cs/>
        </w:rPr>
        <w:t>ใช้อนุพันธ์เพื่อจัดการความเสี่ยง</w:t>
      </w:r>
      <w:r w:rsidR="00155101" w:rsidRPr="006B1F67">
        <w:rPr>
          <w:rFonts w:ascii="Angsana New" w:hAnsi="Angsana New" w:cs="Angsana New" w:hint="cs"/>
          <w:sz w:val="30"/>
          <w:szCs w:val="30"/>
          <w:cs/>
        </w:rPr>
        <w:t>ที่เกิดจากการเปลี่ยนแปลงใน</w:t>
      </w:r>
      <w:r w:rsidR="000A129B" w:rsidRPr="006B1F67">
        <w:rPr>
          <w:rFonts w:ascii="Angsana New" w:hAnsi="Angsana New" w:cs="Angsana New" w:hint="cs"/>
          <w:sz w:val="30"/>
          <w:szCs w:val="30"/>
          <w:cs/>
        </w:rPr>
        <w:t>ราคาสินค้าโภคภัณฑ์</w:t>
      </w:r>
      <w:r w:rsidR="005E101E" w:rsidRPr="006B1F67">
        <w:rPr>
          <w:rFonts w:ascii="Angsana New" w:hAnsi="Angsana New" w:cs="Angsana New" w:hint="cs"/>
          <w:sz w:val="30"/>
          <w:szCs w:val="30"/>
          <w:cs/>
        </w:rPr>
        <w:t>โดย</w:t>
      </w:r>
      <w:r w:rsidR="00155101" w:rsidRPr="006B1F67">
        <w:rPr>
          <w:rFonts w:ascii="Angsana New" w:hAnsi="Angsana New" w:cs="Angsana New" w:hint="cs"/>
          <w:sz w:val="30"/>
          <w:szCs w:val="30"/>
          <w:cs/>
        </w:rPr>
        <w:t>พิจารณาความสัมพันธ์เชิงเศรษฐกิจระหว่างเครื่องมือที่ใช้ในการป้องกันความเสี่ยงและรายการที่ต้องการป้องกันความเสี่ยง</w:t>
      </w:r>
      <w:r w:rsidR="005E101E" w:rsidRPr="006B1F67">
        <w:rPr>
          <w:rFonts w:ascii="Angsana New" w:hAnsi="Angsana New" w:cs="Angsana New" w:hint="cs"/>
          <w:sz w:val="30"/>
          <w:szCs w:val="30"/>
          <w:cs/>
        </w:rPr>
        <w:t xml:space="preserve"> บริษัทใช้กลยุทธ์</w:t>
      </w:r>
      <w:r w:rsidR="006E77F4" w:rsidRPr="006B1F67">
        <w:rPr>
          <w:rFonts w:ascii="Angsana New" w:hAnsi="Angsana New" w:cs="Angsana New" w:hint="cs"/>
          <w:sz w:val="30"/>
          <w:szCs w:val="30"/>
          <w:cs/>
        </w:rPr>
        <w:t>นี้ในการบริหารความเสี่ยงสำหรับความเสี่ยงที่เกิดขึ้นในลักษณะเดียวกันหรือคล้ายคลึงกันทั้งหมด</w:t>
      </w:r>
    </w:p>
    <w:p w14:paraId="0243C10C" w14:textId="5C3C1C3C" w:rsidR="000B3B05" w:rsidRDefault="000B3B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</w:p>
    <w:p w14:paraId="17847DA7" w14:textId="057F434B" w:rsidR="00E868B1" w:rsidRPr="006B1F67" w:rsidRDefault="00E868B1" w:rsidP="00A97D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 w:right="9"/>
        <w:jc w:val="thaiDistribute"/>
        <w:rPr>
          <w:rFonts w:ascii="Angsana New" w:hAnsi="Angsana New" w:cs="Angsana New"/>
          <w:sz w:val="30"/>
          <w:szCs w:val="30"/>
        </w:rPr>
      </w:pPr>
      <w:r w:rsidRPr="006B1F67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B53767">
        <w:rPr>
          <w:rFonts w:ascii="Angsana New" w:hAnsi="Angsana New" w:cs="Angsana New"/>
          <w:sz w:val="30"/>
          <w:szCs w:val="30"/>
        </w:rPr>
        <w:t>31</w:t>
      </w:r>
      <w:r w:rsidRPr="006B1F67">
        <w:rPr>
          <w:rFonts w:ascii="Angsana New" w:hAnsi="Angsana New" w:cs="Angsana New"/>
          <w:sz w:val="30"/>
          <w:szCs w:val="30"/>
        </w:rPr>
        <w:t xml:space="preserve"> </w:t>
      </w:r>
      <w:r w:rsidRPr="006B1F67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5274E5">
        <w:rPr>
          <w:rFonts w:ascii="Angsana New" w:hAnsi="Angsana New" w:cs="Angsana New"/>
          <w:sz w:val="30"/>
          <w:szCs w:val="30"/>
        </w:rPr>
        <w:t>2566</w:t>
      </w:r>
      <w:r w:rsidR="002F4C55">
        <w:rPr>
          <w:rFonts w:ascii="Angsana New" w:hAnsi="Angsana New" w:cs="Angsana New"/>
          <w:sz w:val="30"/>
          <w:szCs w:val="30"/>
        </w:rPr>
        <w:t xml:space="preserve"> </w:t>
      </w:r>
      <w:r w:rsidR="00256773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5274E5">
        <w:rPr>
          <w:rFonts w:ascii="Angsana New" w:hAnsi="Angsana New" w:cs="Angsana New"/>
          <w:sz w:val="30"/>
          <w:szCs w:val="30"/>
        </w:rPr>
        <w:t>2565</w:t>
      </w:r>
      <w:r w:rsidR="002F4C55" w:rsidRPr="006B1F67">
        <w:rPr>
          <w:rFonts w:ascii="Angsana New" w:hAnsi="Angsana New" w:cs="Angsana New"/>
          <w:sz w:val="30"/>
          <w:szCs w:val="30"/>
        </w:rPr>
        <w:t xml:space="preserve"> </w:t>
      </w:r>
      <w:r w:rsidRPr="006B1F67">
        <w:rPr>
          <w:rFonts w:ascii="Angsana New" w:hAnsi="Angsana New" w:cs="Angsana New"/>
          <w:sz w:val="30"/>
          <w:szCs w:val="30"/>
          <w:cs/>
        </w:rPr>
        <w:t>บริษัทถือเครื่องมือทางการเงินเหล่านี้เพื่อป้องกันความเสี่ยงในฐานะเปิดต่อกา</w:t>
      </w:r>
      <w:r w:rsidRPr="006B1F67">
        <w:rPr>
          <w:rFonts w:ascii="Angsana New" w:hAnsi="Angsana New" w:cs="Angsana New" w:hint="cs"/>
          <w:sz w:val="30"/>
          <w:szCs w:val="30"/>
          <w:cs/>
        </w:rPr>
        <w:t>ร</w:t>
      </w:r>
      <w:r w:rsidRPr="006B1F67">
        <w:rPr>
          <w:rFonts w:ascii="Angsana New" w:hAnsi="Angsana New" w:cs="Angsana New"/>
          <w:sz w:val="30"/>
          <w:szCs w:val="30"/>
          <w:cs/>
        </w:rPr>
        <w:t>เปลี่ยนแปลงใน</w:t>
      </w:r>
      <w:r w:rsidRPr="006B1F67">
        <w:rPr>
          <w:rFonts w:ascii="Angsana New" w:hAnsi="Angsana New" w:cs="Angsana New" w:hint="cs"/>
          <w:sz w:val="30"/>
          <w:szCs w:val="30"/>
          <w:cs/>
        </w:rPr>
        <w:t>ราคาสินค้าโภคภัณฑ์</w:t>
      </w:r>
    </w:p>
    <w:p w14:paraId="50D528D6" w14:textId="77777777" w:rsidR="00E868B1" w:rsidRPr="006B1F67" w:rsidRDefault="00E868B1" w:rsidP="00E868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9"/>
        <w:jc w:val="both"/>
        <w:rPr>
          <w:rFonts w:ascii="Angsana New" w:hAnsi="Angsana New" w:cs="Angsana New"/>
          <w:sz w:val="30"/>
          <w:szCs w:val="30"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70"/>
        <w:gridCol w:w="1350"/>
        <w:gridCol w:w="241"/>
        <w:gridCol w:w="1289"/>
        <w:gridCol w:w="265"/>
        <w:gridCol w:w="1445"/>
      </w:tblGrid>
      <w:tr w:rsidR="00E868B1" w:rsidRPr="00E91BA2" w14:paraId="1BF2A2BC" w14:textId="77777777" w:rsidTr="0020749D">
        <w:trPr>
          <w:tblHeader/>
        </w:trPr>
        <w:tc>
          <w:tcPr>
            <w:tcW w:w="4770" w:type="dxa"/>
          </w:tcPr>
          <w:p w14:paraId="1C8C8A49" w14:textId="77777777" w:rsidR="00E868B1" w:rsidRPr="002975BE" w:rsidRDefault="00E868B1" w:rsidP="0020749D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4590" w:type="dxa"/>
            <w:gridSpan w:val="5"/>
          </w:tcPr>
          <w:p w14:paraId="56A1E59D" w14:textId="77777777" w:rsidR="00E868B1" w:rsidRPr="002975BE" w:rsidRDefault="00E868B1" w:rsidP="0020749D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975B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การครบกำหนด</w:t>
            </w:r>
          </w:p>
        </w:tc>
      </w:tr>
      <w:tr w:rsidR="00E868B1" w:rsidRPr="00E91BA2" w14:paraId="4BED90AE" w14:textId="77777777" w:rsidTr="0020749D">
        <w:trPr>
          <w:tblHeader/>
        </w:trPr>
        <w:tc>
          <w:tcPr>
            <w:tcW w:w="4770" w:type="dxa"/>
          </w:tcPr>
          <w:p w14:paraId="4659D2F3" w14:textId="3326E73A" w:rsidR="00E868B1" w:rsidRPr="002975BE" w:rsidRDefault="00E868B1" w:rsidP="0020749D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7EFE8725" w14:textId="564008CB" w:rsidR="00E868B1" w:rsidRPr="002975BE" w:rsidRDefault="00B53767" w:rsidP="0020749D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E868B1" w:rsidRPr="002975B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 w:rsidR="00E868B1" w:rsidRPr="002975BE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  <w:r w:rsidR="00E868B1" w:rsidRPr="002975B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เดือน</w:t>
            </w:r>
          </w:p>
        </w:tc>
        <w:tc>
          <w:tcPr>
            <w:tcW w:w="241" w:type="dxa"/>
          </w:tcPr>
          <w:p w14:paraId="0593929A" w14:textId="77777777" w:rsidR="00E868B1" w:rsidRPr="002975BE" w:rsidRDefault="00E868B1" w:rsidP="0020749D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89" w:type="dxa"/>
          </w:tcPr>
          <w:p w14:paraId="096BD0AD" w14:textId="5CA3A106" w:rsidR="00E868B1" w:rsidRPr="002975BE" w:rsidRDefault="00B53767" w:rsidP="0020749D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 w:rsidR="00E868B1" w:rsidRPr="002975B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12</w:t>
            </w:r>
            <w:r w:rsidR="00E868B1" w:rsidRPr="002975BE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  <w:r w:rsidR="00E868B1" w:rsidRPr="002975B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เดือน</w:t>
            </w:r>
          </w:p>
        </w:tc>
        <w:tc>
          <w:tcPr>
            <w:tcW w:w="265" w:type="dxa"/>
          </w:tcPr>
          <w:p w14:paraId="08312F34" w14:textId="77777777" w:rsidR="00E868B1" w:rsidRPr="002975BE" w:rsidRDefault="00E868B1" w:rsidP="0020749D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45" w:type="dxa"/>
          </w:tcPr>
          <w:p w14:paraId="61EC93C3" w14:textId="3C46836C" w:rsidR="00E868B1" w:rsidRPr="002975BE" w:rsidRDefault="00E868B1" w:rsidP="0020749D">
            <w:pPr>
              <w:pStyle w:val="block"/>
              <w:spacing w:after="0" w:line="240" w:lineRule="auto"/>
              <w:ind w:left="-11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975B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มากกว่า </w:t>
            </w:r>
            <w:r w:rsidR="00B5376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Pr="002975B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ปี</w:t>
            </w:r>
          </w:p>
        </w:tc>
      </w:tr>
      <w:tr w:rsidR="00256773" w:rsidRPr="00E91BA2" w14:paraId="6A1DC1BA" w14:textId="77777777" w:rsidTr="0020749D">
        <w:tc>
          <w:tcPr>
            <w:tcW w:w="4770" w:type="dxa"/>
          </w:tcPr>
          <w:p w14:paraId="37624406" w14:textId="6DCC9ED1" w:rsidR="00256773" w:rsidRPr="002975BE" w:rsidRDefault="00256773" w:rsidP="00256773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2975B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="00B5376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2975B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ธันวาคม </w:t>
            </w:r>
            <w:r w:rsidR="005274E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350" w:type="dxa"/>
          </w:tcPr>
          <w:p w14:paraId="4FD85CB7" w14:textId="77777777" w:rsidR="00256773" w:rsidRPr="002975BE" w:rsidRDefault="00256773" w:rsidP="00256773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41" w:type="dxa"/>
          </w:tcPr>
          <w:p w14:paraId="3A69BDB6" w14:textId="77777777" w:rsidR="00256773" w:rsidRPr="002975BE" w:rsidRDefault="00256773" w:rsidP="00256773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89" w:type="dxa"/>
          </w:tcPr>
          <w:p w14:paraId="059FB1CF" w14:textId="77777777" w:rsidR="00256773" w:rsidRPr="002975BE" w:rsidRDefault="00256773" w:rsidP="00256773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65" w:type="dxa"/>
          </w:tcPr>
          <w:p w14:paraId="5A74F8A3" w14:textId="77777777" w:rsidR="00256773" w:rsidRPr="002975BE" w:rsidRDefault="00256773" w:rsidP="00256773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45" w:type="dxa"/>
          </w:tcPr>
          <w:p w14:paraId="54736605" w14:textId="77777777" w:rsidR="00256773" w:rsidRPr="002975BE" w:rsidRDefault="00256773" w:rsidP="00256773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256773" w:rsidRPr="00E91BA2" w14:paraId="15C719F2" w14:textId="77777777" w:rsidTr="0020749D">
        <w:tc>
          <w:tcPr>
            <w:tcW w:w="4770" w:type="dxa"/>
          </w:tcPr>
          <w:p w14:paraId="73D4522D" w14:textId="03EA1C27" w:rsidR="00256773" w:rsidRPr="002975BE" w:rsidRDefault="00256773" w:rsidP="00256773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2975B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ความเสี่ยงด้าน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ราคาสินค้าโภคภัณฑ์</w:t>
            </w:r>
          </w:p>
        </w:tc>
        <w:tc>
          <w:tcPr>
            <w:tcW w:w="1350" w:type="dxa"/>
          </w:tcPr>
          <w:p w14:paraId="336188ED" w14:textId="77777777" w:rsidR="00256773" w:rsidRPr="002975BE" w:rsidRDefault="00256773" w:rsidP="00256773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41" w:type="dxa"/>
          </w:tcPr>
          <w:p w14:paraId="3FCEBA40" w14:textId="77777777" w:rsidR="00256773" w:rsidRPr="002975BE" w:rsidRDefault="00256773" w:rsidP="00256773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89" w:type="dxa"/>
          </w:tcPr>
          <w:p w14:paraId="78CBEE08" w14:textId="77777777" w:rsidR="00256773" w:rsidRPr="002975BE" w:rsidRDefault="00256773" w:rsidP="00256773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65" w:type="dxa"/>
          </w:tcPr>
          <w:p w14:paraId="42779F5E" w14:textId="77777777" w:rsidR="00256773" w:rsidRPr="002975BE" w:rsidRDefault="00256773" w:rsidP="00256773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45" w:type="dxa"/>
          </w:tcPr>
          <w:p w14:paraId="0229B9BC" w14:textId="77777777" w:rsidR="00256773" w:rsidRPr="002975BE" w:rsidRDefault="00256773" w:rsidP="00256773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256773" w:rsidRPr="00E91BA2" w14:paraId="52C7A427" w14:textId="77777777" w:rsidTr="0020749D">
        <w:tc>
          <w:tcPr>
            <w:tcW w:w="4770" w:type="dxa"/>
          </w:tcPr>
          <w:p w14:paraId="123B18AF" w14:textId="6B5D0186" w:rsidR="00256773" w:rsidRPr="002975BE" w:rsidRDefault="00256773" w:rsidP="00256773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2975BE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สัญญา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ซื้อขายทองแดงล่วงหน้า</w:t>
            </w:r>
          </w:p>
        </w:tc>
        <w:tc>
          <w:tcPr>
            <w:tcW w:w="1350" w:type="dxa"/>
          </w:tcPr>
          <w:p w14:paraId="002EABCC" w14:textId="77777777" w:rsidR="00256773" w:rsidRPr="002975BE" w:rsidRDefault="00256773" w:rsidP="00256773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41" w:type="dxa"/>
          </w:tcPr>
          <w:p w14:paraId="198169C2" w14:textId="77777777" w:rsidR="00256773" w:rsidRPr="002975BE" w:rsidRDefault="00256773" w:rsidP="00256773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89" w:type="dxa"/>
          </w:tcPr>
          <w:p w14:paraId="14C2F73F" w14:textId="77777777" w:rsidR="00256773" w:rsidRPr="002975BE" w:rsidRDefault="00256773" w:rsidP="00256773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65" w:type="dxa"/>
          </w:tcPr>
          <w:p w14:paraId="1693DD79" w14:textId="77777777" w:rsidR="00256773" w:rsidRPr="002975BE" w:rsidRDefault="00256773" w:rsidP="00256773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45" w:type="dxa"/>
          </w:tcPr>
          <w:p w14:paraId="41A42FB9" w14:textId="77777777" w:rsidR="00256773" w:rsidRPr="002975BE" w:rsidRDefault="00256773" w:rsidP="00256773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256773" w:rsidRPr="00E91BA2" w14:paraId="0D7A5A6C" w14:textId="77777777" w:rsidTr="0020749D">
        <w:tc>
          <w:tcPr>
            <w:tcW w:w="4770" w:type="dxa"/>
          </w:tcPr>
          <w:p w14:paraId="4FF15751" w14:textId="7207D04F" w:rsidR="00256773" w:rsidRPr="002975BE" w:rsidRDefault="00F13100" w:rsidP="00256773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ความเสี่ยง</w:t>
            </w:r>
            <w:r w:rsidR="00256773" w:rsidRPr="002975B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สุทธิ</w:t>
            </w:r>
            <w:r w:rsidR="00256773" w:rsidRPr="002975BE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  <w:r w:rsidR="00256773" w:rsidRPr="002975BE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  <w:r w:rsidR="00256773" w:rsidRPr="002975B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</w:t>
            </w:r>
          </w:p>
        </w:tc>
        <w:tc>
          <w:tcPr>
            <w:tcW w:w="1350" w:type="dxa"/>
          </w:tcPr>
          <w:p w14:paraId="78AF8E85" w14:textId="3ACCC556" w:rsidR="00256773" w:rsidRPr="002975BE" w:rsidRDefault="009B38D2" w:rsidP="00256773">
            <w:pPr>
              <w:pStyle w:val="block"/>
              <w:spacing w:after="0" w:line="240" w:lineRule="auto"/>
              <w:ind w:left="0" w:right="11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B38D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645,585</w:t>
            </w:r>
          </w:p>
        </w:tc>
        <w:tc>
          <w:tcPr>
            <w:tcW w:w="241" w:type="dxa"/>
          </w:tcPr>
          <w:p w14:paraId="01FB8B31" w14:textId="77777777" w:rsidR="00256773" w:rsidRPr="002975BE" w:rsidRDefault="00256773" w:rsidP="00256773">
            <w:pPr>
              <w:pStyle w:val="block"/>
              <w:spacing w:after="0" w:line="240" w:lineRule="auto"/>
              <w:ind w:left="0" w:right="11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89" w:type="dxa"/>
          </w:tcPr>
          <w:p w14:paraId="2A17887B" w14:textId="2152EA79" w:rsidR="00256773" w:rsidRPr="002975BE" w:rsidRDefault="009B38D2" w:rsidP="009B38D2">
            <w:pPr>
              <w:pStyle w:val="block"/>
              <w:spacing w:after="0" w:line="240" w:lineRule="auto"/>
              <w:ind w:left="0" w:right="11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9B38D2">
              <w:rPr>
                <w:rFonts w:ascii="Angsana New" w:hAnsi="Angsana New" w:cs="Angsana New"/>
                <w:sz w:val="30"/>
                <w:szCs w:val="30"/>
                <w:lang w:val="en-US"/>
              </w:rPr>
              <w:t>126,843</w:t>
            </w:r>
          </w:p>
        </w:tc>
        <w:tc>
          <w:tcPr>
            <w:tcW w:w="265" w:type="dxa"/>
          </w:tcPr>
          <w:p w14:paraId="63DB9A92" w14:textId="77777777" w:rsidR="00256773" w:rsidRPr="002975BE" w:rsidRDefault="00256773" w:rsidP="00256773">
            <w:pPr>
              <w:pStyle w:val="block"/>
              <w:spacing w:after="0" w:line="240" w:lineRule="auto"/>
              <w:ind w:left="0" w:right="11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45" w:type="dxa"/>
          </w:tcPr>
          <w:p w14:paraId="7AC5B33E" w14:textId="5FFD7301" w:rsidR="00256773" w:rsidRPr="002975BE" w:rsidRDefault="00027B5A" w:rsidP="00256773">
            <w:pPr>
              <w:pStyle w:val="block"/>
              <w:spacing w:after="0" w:line="240" w:lineRule="auto"/>
              <w:ind w:left="0" w:right="1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256773" w:rsidRPr="00E91BA2" w14:paraId="6E1E970A" w14:textId="77777777" w:rsidTr="0020749D">
        <w:tc>
          <w:tcPr>
            <w:tcW w:w="4770" w:type="dxa"/>
          </w:tcPr>
          <w:p w14:paraId="2A92E5A5" w14:textId="15ABBDCB" w:rsidR="00256773" w:rsidRPr="002975BE" w:rsidRDefault="00256773" w:rsidP="00256773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975B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อัตราสัญญา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ซื้อขายทองแดงโดยเฉลี่ยต่อพันตัน </w:t>
            </w:r>
            <w:r w:rsidRPr="00E868B1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E868B1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E868B1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350" w:type="dxa"/>
          </w:tcPr>
          <w:p w14:paraId="1A9B783C" w14:textId="311171A5" w:rsidR="00256773" w:rsidRPr="002975BE" w:rsidRDefault="009B38D2" w:rsidP="00256773">
            <w:pPr>
              <w:pStyle w:val="block"/>
              <w:spacing w:after="0" w:line="240" w:lineRule="auto"/>
              <w:ind w:left="0" w:right="118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9B38D2">
              <w:rPr>
                <w:rFonts w:ascii="Angsana New" w:hAnsi="Angsana New" w:cs="Angsana New"/>
                <w:sz w:val="30"/>
                <w:szCs w:val="30"/>
                <w:lang w:val="en-US"/>
              </w:rPr>
              <w:t>279.</w:t>
            </w:r>
            <w:r w:rsidR="00A32931">
              <w:rPr>
                <w:rFonts w:ascii="Angsana New" w:hAnsi="Angsana New" w:cs="Angsana New"/>
                <w:sz w:val="30"/>
                <w:szCs w:val="30"/>
                <w:lang w:val="en-US"/>
              </w:rPr>
              <w:t>86</w:t>
            </w:r>
          </w:p>
        </w:tc>
        <w:tc>
          <w:tcPr>
            <w:tcW w:w="241" w:type="dxa"/>
          </w:tcPr>
          <w:p w14:paraId="596062E6" w14:textId="77777777" w:rsidR="00256773" w:rsidRPr="002975BE" w:rsidRDefault="00256773" w:rsidP="00256773">
            <w:pPr>
              <w:pStyle w:val="block"/>
              <w:spacing w:after="0" w:line="240" w:lineRule="auto"/>
              <w:ind w:left="0" w:right="11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89" w:type="dxa"/>
          </w:tcPr>
          <w:p w14:paraId="62F27F50" w14:textId="153917EB" w:rsidR="00256773" w:rsidRPr="002975BE" w:rsidRDefault="009B38D2" w:rsidP="009B38D2">
            <w:pPr>
              <w:pStyle w:val="block"/>
              <w:spacing w:after="0" w:line="240" w:lineRule="auto"/>
              <w:ind w:left="0" w:right="11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9B38D2">
              <w:rPr>
                <w:rFonts w:ascii="Angsana New" w:hAnsi="Angsana New" w:cs="Angsana New"/>
                <w:sz w:val="30"/>
                <w:szCs w:val="30"/>
                <w:lang w:val="en-US"/>
              </w:rPr>
              <w:t>275.75</w:t>
            </w:r>
          </w:p>
        </w:tc>
        <w:tc>
          <w:tcPr>
            <w:tcW w:w="265" w:type="dxa"/>
          </w:tcPr>
          <w:p w14:paraId="0C0B0332" w14:textId="77777777" w:rsidR="00256773" w:rsidRPr="002975BE" w:rsidRDefault="00256773" w:rsidP="00256773">
            <w:pPr>
              <w:pStyle w:val="block"/>
              <w:spacing w:after="0" w:line="240" w:lineRule="auto"/>
              <w:ind w:left="0" w:right="11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45" w:type="dxa"/>
          </w:tcPr>
          <w:p w14:paraId="0BFC6E42" w14:textId="1931E759" w:rsidR="00256773" w:rsidRPr="002975BE" w:rsidRDefault="00027B5A" w:rsidP="009D05C1">
            <w:pPr>
              <w:pStyle w:val="block"/>
              <w:spacing w:after="0" w:line="240" w:lineRule="auto"/>
              <w:ind w:left="0" w:right="72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256773" w:rsidRPr="00E91BA2" w14:paraId="340988ED" w14:textId="77777777" w:rsidTr="0020749D">
        <w:tc>
          <w:tcPr>
            <w:tcW w:w="4770" w:type="dxa"/>
          </w:tcPr>
          <w:p w14:paraId="62513FE7" w14:textId="77777777" w:rsidR="00256773" w:rsidRPr="002975BE" w:rsidRDefault="00256773" w:rsidP="00256773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50" w:type="dxa"/>
          </w:tcPr>
          <w:p w14:paraId="620D75BB" w14:textId="77777777" w:rsidR="00256773" w:rsidRPr="002975BE" w:rsidRDefault="00256773" w:rsidP="00256773">
            <w:pPr>
              <w:pStyle w:val="block"/>
              <w:spacing w:after="0" w:line="240" w:lineRule="auto"/>
              <w:ind w:left="0" w:right="11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41" w:type="dxa"/>
          </w:tcPr>
          <w:p w14:paraId="396A6798" w14:textId="77777777" w:rsidR="00256773" w:rsidRPr="002975BE" w:rsidRDefault="00256773" w:rsidP="00256773">
            <w:pPr>
              <w:pStyle w:val="block"/>
              <w:spacing w:after="0" w:line="240" w:lineRule="auto"/>
              <w:ind w:left="0" w:right="11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89" w:type="dxa"/>
          </w:tcPr>
          <w:p w14:paraId="4214F1D5" w14:textId="77777777" w:rsidR="00256773" w:rsidRPr="002975BE" w:rsidRDefault="00256773" w:rsidP="00256773">
            <w:pPr>
              <w:pStyle w:val="block"/>
              <w:spacing w:after="0" w:line="240" w:lineRule="auto"/>
              <w:ind w:left="0" w:right="11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65" w:type="dxa"/>
          </w:tcPr>
          <w:p w14:paraId="388E5A63" w14:textId="77777777" w:rsidR="00256773" w:rsidRPr="002975BE" w:rsidRDefault="00256773" w:rsidP="00256773">
            <w:pPr>
              <w:pStyle w:val="block"/>
              <w:spacing w:after="0" w:line="240" w:lineRule="auto"/>
              <w:ind w:left="0" w:right="11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45" w:type="dxa"/>
          </w:tcPr>
          <w:p w14:paraId="482E51EB" w14:textId="77777777" w:rsidR="00256773" w:rsidRPr="002975BE" w:rsidRDefault="00256773" w:rsidP="00256773">
            <w:pPr>
              <w:pStyle w:val="block"/>
              <w:spacing w:after="0" w:line="240" w:lineRule="auto"/>
              <w:ind w:left="0" w:right="1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5274E5" w:rsidRPr="00E91BA2" w14:paraId="5B8B770D" w14:textId="77777777" w:rsidTr="0020749D">
        <w:tc>
          <w:tcPr>
            <w:tcW w:w="4770" w:type="dxa"/>
          </w:tcPr>
          <w:p w14:paraId="4492BF99" w14:textId="1A3DE1FA" w:rsidR="005274E5" w:rsidRPr="002975BE" w:rsidRDefault="005274E5" w:rsidP="005274E5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2975B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2975B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ธันวาคม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350" w:type="dxa"/>
          </w:tcPr>
          <w:p w14:paraId="4CCD1E5B" w14:textId="77777777" w:rsidR="005274E5" w:rsidRPr="002975BE" w:rsidRDefault="005274E5" w:rsidP="005274E5">
            <w:pPr>
              <w:pStyle w:val="block"/>
              <w:spacing w:after="0" w:line="240" w:lineRule="auto"/>
              <w:ind w:left="0" w:right="11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41" w:type="dxa"/>
          </w:tcPr>
          <w:p w14:paraId="741277BA" w14:textId="77777777" w:rsidR="005274E5" w:rsidRPr="002975BE" w:rsidRDefault="005274E5" w:rsidP="005274E5">
            <w:pPr>
              <w:pStyle w:val="block"/>
              <w:spacing w:after="0" w:line="240" w:lineRule="auto"/>
              <w:ind w:left="0" w:right="11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89" w:type="dxa"/>
          </w:tcPr>
          <w:p w14:paraId="0387FF47" w14:textId="77777777" w:rsidR="005274E5" w:rsidRPr="002975BE" w:rsidRDefault="005274E5" w:rsidP="005274E5">
            <w:pPr>
              <w:pStyle w:val="block"/>
              <w:spacing w:after="0" w:line="240" w:lineRule="auto"/>
              <w:ind w:left="0" w:right="11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65" w:type="dxa"/>
          </w:tcPr>
          <w:p w14:paraId="1358FF11" w14:textId="77777777" w:rsidR="005274E5" w:rsidRPr="002975BE" w:rsidRDefault="005274E5" w:rsidP="005274E5">
            <w:pPr>
              <w:pStyle w:val="block"/>
              <w:spacing w:after="0" w:line="240" w:lineRule="auto"/>
              <w:ind w:left="0" w:right="11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45" w:type="dxa"/>
          </w:tcPr>
          <w:p w14:paraId="583DF276" w14:textId="77777777" w:rsidR="005274E5" w:rsidRPr="002975BE" w:rsidRDefault="005274E5" w:rsidP="005274E5">
            <w:pPr>
              <w:pStyle w:val="block"/>
              <w:spacing w:after="0" w:line="240" w:lineRule="auto"/>
              <w:ind w:left="0" w:right="1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5274E5" w:rsidRPr="00E91BA2" w14:paraId="3B6BC9D7" w14:textId="77777777" w:rsidTr="0020749D">
        <w:tc>
          <w:tcPr>
            <w:tcW w:w="4770" w:type="dxa"/>
          </w:tcPr>
          <w:p w14:paraId="6CD6BCCB" w14:textId="19AD0459" w:rsidR="005274E5" w:rsidRPr="002975BE" w:rsidRDefault="005274E5" w:rsidP="005274E5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2975B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ความเสี่ยงด้าน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ราคาสินค้าโภคภัณฑ์</w:t>
            </w:r>
          </w:p>
        </w:tc>
        <w:tc>
          <w:tcPr>
            <w:tcW w:w="1350" w:type="dxa"/>
          </w:tcPr>
          <w:p w14:paraId="0515A9A4" w14:textId="77777777" w:rsidR="005274E5" w:rsidRPr="002975BE" w:rsidRDefault="005274E5" w:rsidP="005274E5">
            <w:pPr>
              <w:pStyle w:val="block"/>
              <w:spacing w:after="0" w:line="240" w:lineRule="auto"/>
              <w:ind w:left="0" w:right="11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41" w:type="dxa"/>
          </w:tcPr>
          <w:p w14:paraId="2B19AFA7" w14:textId="77777777" w:rsidR="005274E5" w:rsidRPr="002975BE" w:rsidRDefault="005274E5" w:rsidP="005274E5">
            <w:pPr>
              <w:pStyle w:val="block"/>
              <w:spacing w:after="0" w:line="240" w:lineRule="auto"/>
              <w:ind w:left="0" w:right="11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89" w:type="dxa"/>
          </w:tcPr>
          <w:p w14:paraId="1374608E" w14:textId="77777777" w:rsidR="005274E5" w:rsidRPr="002975BE" w:rsidRDefault="005274E5" w:rsidP="005274E5">
            <w:pPr>
              <w:pStyle w:val="block"/>
              <w:spacing w:after="0" w:line="240" w:lineRule="auto"/>
              <w:ind w:left="0" w:right="11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65" w:type="dxa"/>
          </w:tcPr>
          <w:p w14:paraId="72A8D49D" w14:textId="77777777" w:rsidR="005274E5" w:rsidRPr="002975BE" w:rsidRDefault="005274E5" w:rsidP="005274E5">
            <w:pPr>
              <w:pStyle w:val="block"/>
              <w:spacing w:after="0" w:line="240" w:lineRule="auto"/>
              <w:ind w:left="0" w:right="11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45" w:type="dxa"/>
          </w:tcPr>
          <w:p w14:paraId="51F1919B" w14:textId="77777777" w:rsidR="005274E5" w:rsidRPr="002975BE" w:rsidRDefault="005274E5" w:rsidP="005274E5">
            <w:pPr>
              <w:pStyle w:val="block"/>
              <w:spacing w:after="0" w:line="240" w:lineRule="auto"/>
              <w:ind w:left="0" w:right="1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5274E5" w:rsidRPr="00E91BA2" w14:paraId="267C1A9B" w14:textId="77777777" w:rsidTr="0020749D">
        <w:tc>
          <w:tcPr>
            <w:tcW w:w="4770" w:type="dxa"/>
          </w:tcPr>
          <w:p w14:paraId="312B117A" w14:textId="3646CBE2" w:rsidR="005274E5" w:rsidRPr="002975BE" w:rsidRDefault="005274E5" w:rsidP="005274E5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2975BE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สัญญา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ซื้อขายทองแดงล่วงหน้า</w:t>
            </w:r>
          </w:p>
        </w:tc>
        <w:tc>
          <w:tcPr>
            <w:tcW w:w="1350" w:type="dxa"/>
          </w:tcPr>
          <w:p w14:paraId="5C4A3D06" w14:textId="77777777" w:rsidR="005274E5" w:rsidRPr="002975BE" w:rsidRDefault="005274E5" w:rsidP="005274E5">
            <w:pPr>
              <w:pStyle w:val="block"/>
              <w:spacing w:after="0" w:line="240" w:lineRule="auto"/>
              <w:ind w:left="0" w:right="11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41" w:type="dxa"/>
          </w:tcPr>
          <w:p w14:paraId="271408DD" w14:textId="77777777" w:rsidR="005274E5" w:rsidRPr="002975BE" w:rsidRDefault="005274E5" w:rsidP="005274E5">
            <w:pPr>
              <w:pStyle w:val="block"/>
              <w:spacing w:after="0" w:line="240" w:lineRule="auto"/>
              <w:ind w:left="0" w:right="11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89" w:type="dxa"/>
          </w:tcPr>
          <w:p w14:paraId="46A4DF86" w14:textId="77777777" w:rsidR="005274E5" w:rsidRPr="002975BE" w:rsidRDefault="005274E5" w:rsidP="005274E5">
            <w:pPr>
              <w:pStyle w:val="block"/>
              <w:spacing w:after="0" w:line="240" w:lineRule="auto"/>
              <w:ind w:left="0" w:right="11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65" w:type="dxa"/>
          </w:tcPr>
          <w:p w14:paraId="3E1FFE55" w14:textId="77777777" w:rsidR="005274E5" w:rsidRPr="002975BE" w:rsidRDefault="005274E5" w:rsidP="005274E5">
            <w:pPr>
              <w:pStyle w:val="block"/>
              <w:spacing w:after="0" w:line="240" w:lineRule="auto"/>
              <w:ind w:left="0" w:right="11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45" w:type="dxa"/>
          </w:tcPr>
          <w:p w14:paraId="6C6CD6DF" w14:textId="77777777" w:rsidR="005274E5" w:rsidRPr="002975BE" w:rsidRDefault="005274E5" w:rsidP="005274E5">
            <w:pPr>
              <w:pStyle w:val="block"/>
              <w:spacing w:after="0" w:line="240" w:lineRule="auto"/>
              <w:ind w:left="0" w:right="1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5274E5" w:rsidRPr="00E91BA2" w14:paraId="424BB14F" w14:textId="77777777" w:rsidTr="0020749D">
        <w:tc>
          <w:tcPr>
            <w:tcW w:w="4770" w:type="dxa"/>
          </w:tcPr>
          <w:p w14:paraId="02156DE0" w14:textId="3FA85A28" w:rsidR="005274E5" w:rsidRPr="002975BE" w:rsidRDefault="005274E5" w:rsidP="005274E5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ความเสี่ยง</w:t>
            </w:r>
            <w:r w:rsidRPr="002975B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สุทธิ</w:t>
            </w:r>
            <w:r w:rsidRPr="002975BE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  <w:r w:rsidRPr="002975BE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  <w:r w:rsidRPr="002975B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</w:t>
            </w:r>
          </w:p>
        </w:tc>
        <w:tc>
          <w:tcPr>
            <w:tcW w:w="1350" w:type="dxa"/>
          </w:tcPr>
          <w:p w14:paraId="0B24DB62" w14:textId="27178208" w:rsidR="005274E5" w:rsidRPr="002975BE" w:rsidRDefault="005274E5" w:rsidP="005274E5">
            <w:pPr>
              <w:pStyle w:val="block"/>
              <w:spacing w:after="0" w:line="240" w:lineRule="auto"/>
              <w:ind w:left="0" w:right="11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761,239</w:t>
            </w:r>
          </w:p>
        </w:tc>
        <w:tc>
          <w:tcPr>
            <w:tcW w:w="241" w:type="dxa"/>
          </w:tcPr>
          <w:p w14:paraId="2000EA24" w14:textId="77777777" w:rsidR="005274E5" w:rsidRPr="002975BE" w:rsidRDefault="005274E5" w:rsidP="005274E5">
            <w:pPr>
              <w:pStyle w:val="block"/>
              <w:spacing w:after="0" w:line="240" w:lineRule="auto"/>
              <w:ind w:left="0" w:right="11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89" w:type="dxa"/>
          </w:tcPr>
          <w:p w14:paraId="5E231FA3" w14:textId="0E66EB7A" w:rsidR="005274E5" w:rsidRPr="002975BE" w:rsidRDefault="005274E5" w:rsidP="005274E5">
            <w:pPr>
              <w:pStyle w:val="block"/>
              <w:spacing w:after="0" w:line="240" w:lineRule="auto"/>
              <w:ind w:left="0" w:right="11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421,439</w:t>
            </w:r>
          </w:p>
        </w:tc>
        <w:tc>
          <w:tcPr>
            <w:tcW w:w="265" w:type="dxa"/>
          </w:tcPr>
          <w:p w14:paraId="0481A67E" w14:textId="77777777" w:rsidR="005274E5" w:rsidRPr="002975BE" w:rsidRDefault="005274E5" w:rsidP="005274E5">
            <w:pPr>
              <w:pStyle w:val="block"/>
              <w:spacing w:after="0" w:line="240" w:lineRule="auto"/>
              <w:ind w:left="0" w:right="11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45" w:type="dxa"/>
          </w:tcPr>
          <w:p w14:paraId="7CDCEBB6" w14:textId="2FB6C1DE" w:rsidR="005274E5" w:rsidRPr="002975BE" w:rsidRDefault="005274E5" w:rsidP="005274E5">
            <w:pPr>
              <w:pStyle w:val="block"/>
              <w:spacing w:after="0" w:line="240" w:lineRule="auto"/>
              <w:ind w:left="0" w:right="-20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121,480</w:t>
            </w:r>
          </w:p>
        </w:tc>
      </w:tr>
      <w:tr w:rsidR="005274E5" w:rsidRPr="00E91BA2" w14:paraId="7F2716FB" w14:textId="77777777" w:rsidTr="0020749D">
        <w:tc>
          <w:tcPr>
            <w:tcW w:w="4770" w:type="dxa"/>
          </w:tcPr>
          <w:p w14:paraId="6715609C" w14:textId="321EA0D0" w:rsidR="005274E5" w:rsidRPr="002975BE" w:rsidRDefault="005274E5" w:rsidP="005274E5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2975B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อัตราสัญญา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ซื้อขายทองแดงโดยเฉลี่ยต่อพันตัน </w:t>
            </w:r>
            <w:r w:rsidRPr="00E868B1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E868B1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E868B1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350" w:type="dxa"/>
          </w:tcPr>
          <w:p w14:paraId="3A28205B" w14:textId="561E1374" w:rsidR="005274E5" w:rsidRPr="002975BE" w:rsidRDefault="005274E5" w:rsidP="005274E5">
            <w:pPr>
              <w:pStyle w:val="block"/>
              <w:spacing w:after="0" w:line="240" w:lineRule="auto"/>
              <w:ind w:left="0" w:right="11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298.85</w:t>
            </w:r>
          </w:p>
        </w:tc>
        <w:tc>
          <w:tcPr>
            <w:tcW w:w="241" w:type="dxa"/>
          </w:tcPr>
          <w:p w14:paraId="306E1B2D" w14:textId="77777777" w:rsidR="005274E5" w:rsidRPr="002975BE" w:rsidRDefault="005274E5" w:rsidP="005274E5">
            <w:pPr>
              <w:pStyle w:val="block"/>
              <w:spacing w:after="0" w:line="240" w:lineRule="auto"/>
              <w:ind w:left="0" w:right="11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89" w:type="dxa"/>
          </w:tcPr>
          <w:p w14:paraId="0B155834" w14:textId="749E9A4C" w:rsidR="005274E5" w:rsidRPr="002975BE" w:rsidRDefault="005274E5" w:rsidP="005274E5">
            <w:pPr>
              <w:pStyle w:val="block"/>
              <w:spacing w:after="0" w:line="240" w:lineRule="auto"/>
              <w:ind w:left="0" w:right="11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282.96</w:t>
            </w:r>
          </w:p>
        </w:tc>
        <w:tc>
          <w:tcPr>
            <w:tcW w:w="265" w:type="dxa"/>
          </w:tcPr>
          <w:p w14:paraId="4CE587F9" w14:textId="77777777" w:rsidR="005274E5" w:rsidRPr="002975BE" w:rsidRDefault="005274E5" w:rsidP="005274E5">
            <w:pPr>
              <w:pStyle w:val="block"/>
              <w:spacing w:after="0" w:line="240" w:lineRule="auto"/>
              <w:ind w:left="0" w:right="11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45" w:type="dxa"/>
          </w:tcPr>
          <w:p w14:paraId="1C9E476E" w14:textId="6D82E455" w:rsidR="005274E5" w:rsidRPr="002975BE" w:rsidRDefault="00CF0205" w:rsidP="005274E5">
            <w:pPr>
              <w:pStyle w:val="block"/>
              <w:spacing w:after="0" w:line="240" w:lineRule="auto"/>
              <w:ind w:left="0" w:right="-20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 </w:t>
            </w:r>
            <w:r w:rsidR="005274E5">
              <w:rPr>
                <w:rFonts w:ascii="Angsana New" w:hAnsi="Angsana New" w:cs="Angsana New"/>
                <w:sz w:val="30"/>
                <w:szCs w:val="30"/>
                <w:lang w:val="en-US"/>
              </w:rPr>
              <w:t>242.96</w:t>
            </w:r>
          </w:p>
        </w:tc>
      </w:tr>
    </w:tbl>
    <w:p w14:paraId="7C14E113" w14:textId="525D7A1B" w:rsidR="003A0487" w:rsidRDefault="003A0487" w:rsidP="00E868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9"/>
        <w:jc w:val="thaiDistribute"/>
        <w:rPr>
          <w:rFonts w:ascii="Times New Roman" w:hAnsi="Times New Roman" w:cs="Angsana New"/>
          <w:sz w:val="30"/>
          <w:szCs w:val="30"/>
        </w:rPr>
      </w:pPr>
    </w:p>
    <w:p w14:paraId="67223985" w14:textId="270589BF" w:rsidR="00A97DFF" w:rsidRDefault="00A97DFF" w:rsidP="00E868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9"/>
        <w:jc w:val="thaiDistribute"/>
        <w:rPr>
          <w:rFonts w:ascii="Times New Roman" w:hAnsi="Times New Roman" w:cs="Angsana New"/>
          <w:sz w:val="30"/>
          <w:szCs w:val="30"/>
        </w:rPr>
      </w:pPr>
    </w:p>
    <w:p w14:paraId="1A82237B" w14:textId="0D97D6EA" w:rsidR="00A97DFF" w:rsidRDefault="00A97DFF" w:rsidP="00E868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9"/>
        <w:jc w:val="thaiDistribute"/>
        <w:rPr>
          <w:rFonts w:ascii="Times New Roman" w:hAnsi="Times New Roman" w:cs="Angsana New"/>
          <w:sz w:val="30"/>
          <w:szCs w:val="30"/>
        </w:rPr>
      </w:pPr>
    </w:p>
    <w:p w14:paraId="151C8F73" w14:textId="03B7EA59" w:rsidR="00A97DFF" w:rsidRDefault="00A97DFF" w:rsidP="00E868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9"/>
        <w:jc w:val="thaiDistribute"/>
        <w:rPr>
          <w:rFonts w:ascii="Times New Roman" w:hAnsi="Times New Roman" w:cs="Angsana New"/>
          <w:sz w:val="30"/>
          <w:szCs w:val="30"/>
        </w:rPr>
      </w:pPr>
    </w:p>
    <w:p w14:paraId="41A61B51" w14:textId="1C72DB1A" w:rsidR="00A97DFF" w:rsidRDefault="00A97DFF" w:rsidP="00E868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9"/>
        <w:jc w:val="thaiDistribute"/>
        <w:rPr>
          <w:rFonts w:ascii="Times New Roman" w:hAnsi="Times New Roman" w:cs="Angsana New"/>
          <w:sz w:val="30"/>
          <w:szCs w:val="30"/>
        </w:rPr>
      </w:pPr>
    </w:p>
    <w:p w14:paraId="7D4C44C4" w14:textId="71F7089D" w:rsidR="00A97DFF" w:rsidRDefault="00A97DFF" w:rsidP="00E868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9"/>
        <w:jc w:val="thaiDistribute"/>
        <w:rPr>
          <w:rFonts w:ascii="Times New Roman" w:hAnsi="Times New Roman" w:cs="Angsana New"/>
          <w:sz w:val="30"/>
          <w:szCs w:val="30"/>
        </w:rPr>
      </w:pPr>
    </w:p>
    <w:p w14:paraId="2D126127" w14:textId="77777777" w:rsidR="00A97DFF" w:rsidRDefault="00A97DFF" w:rsidP="00E868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9"/>
        <w:jc w:val="thaiDistribute"/>
        <w:rPr>
          <w:rFonts w:ascii="Times New Roman" w:hAnsi="Times New Roman" w:cs="Angsana New"/>
          <w:sz w:val="30"/>
          <w:szCs w:val="30"/>
          <w:cs/>
        </w:rPr>
      </w:pPr>
    </w:p>
    <w:p w14:paraId="1C6E6717" w14:textId="729C9534" w:rsidR="00E868B1" w:rsidRPr="00011BED" w:rsidRDefault="00E868B1" w:rsidP="00E868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9"/>
        <w:jc w:val="thaiDistribute"/>
        <w:rPr>
          <w:rFonts w:ascii="Angsana New" w:hAnsi="Angsana New" w:cs="Angsana New"/>
          <w:sz w:val="30"/>
          <w:szCs w:val="30"/>
        </w:rPr>
      </w:pPr>
      <w:r w:rsidRPr="00504DBC">
        <w:rPr>
          <w:rFonts w:ascii="Times New Roman" w:hAnsi="Times New Roman" w:cs="Angsana New"/>
          <w:sz w:val="30"/>
          <w:szCs w:val="30"/>
          <w:cs/>
        </w:rPr>
        <w:lastRenderedPageBreak/>
        <w:t>จำนวนเงินซึ่งเกี่ยวข้องกับรายการที่กำหนดให้เป็นเครื่องมือที่ใช้ในการป้องกันความเสี่ยงและความไม่มี</w:t>
      </w:r>
      <w:r w:rsidRPr="00011BED">
        <w:rPr>
          <w:rFonts w:ascii="Angsana New" w:hAnsi="Angsana New" w:cs="Angsana New"/>
          <w:sz w:val="30"/>
          <w:szCs w:val="30"/>
          <w:cs/>
        </w:rPr>
        <w:t>ประสิทธิผลในการป้องกันความเสี่ยง</w:t>
      </w:r>
    </w:p>
    <w:p w14:paraId="5275909B" w14:textId="77777777" w:rsidR="00E868B1" w:rsidRPr="009E725F" w:rsidRDefault="00E868B1" w:rsidP="00E868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9"/>
        <w:jc w:val="both"/>
        <w:rPr>
          <w:rFonts w:ascii="Angsana New" w:hAnsi="Angsana New" w:cs="Angsana New"/>
          <w:sz w:val="28"/>
          <w:szCs w:val="28"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0"/>
        <w:gridCol w:w="1350"/>
        <w:gridCol w:w="270"/>
        <w:gridCol w:w="1260"/>
      </w:tblGrid>
      <w:tr w:rsidR="00F21787" w:rsidRPr="00011BED" w14:paraId="019360AB" w14:textId="77777777" w:rsidTr="00F13100">
        <w:tc>
          <w:tcPr>
            <w:tcW w:w="6480" w:type="dxa"/>
          </w:tcPr>
          <w:p w14:paraId="08422A1F" w14:textId="093751AF" w:rsidR="00F21787" w:rsidRPr="002975BE" w:rsidRDefault="00F21787" w:rsidP="00F21787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2975B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ความเสี่ยงด้าน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ราคาสินค้าโภคภัณฑ์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7F0AB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7F0AB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Pr="007F0AB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350" w:type="dxa"/>
          </w:tcPr>
          <w:p w14:paraId="6D569D82" w14:textId="76F7E868" w:rsidR="00F21787" w:rsidRPr="007F0AB7" w:rsidRDefault="00F21787" w:rsidP="00F21787">
            <w:pPr>
              <w:pStyle w:val="block"/>
              <w:spacing w:after="0" w:line="38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2EE5718C" w14:textId="77777777" w:rsidR="00F21787" w:rsidRPr="007F0AB7" w:rsidRDefault="00F21787" w:rsidP="00F21787">
            <w:pPr>
              <w:pStyle w:val="block"/>
              <w:spacing w:after="0" w:line="38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3341E24D" w14:textId="38A8A96B" w:rsidR="00F21787" w:rsidRPr="007F0AB7" w:rsidRDefault="00F21787" w:rsidP="00F21787">
            <w:pPr>
              <w:pStyle w:val="block"/>
              <w:spacing w:after="0" w:line="38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</w:tr>
      <w:tr w:rsidR="00F13100" w:rsidRPr="00011BED" w14:paraId="4D9649C2" w14:textId="77777777" w:rsidTr="00C827AA">
        <w:tc>
          <w:tcPr>
            <w:tcW w:w="6480" w:type="dxa"/>
          </w:tcPr>
          <w:p w14:paraId="198400B1" w14:textId="77777777" w:rsidR="00F13100" w:rsidRPr="007F0AB7" w:rsidRDefault="00F13100" w:rsidP="00F13100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880" w:type="dxa"/>
            <w:gridSpan w:val="3"/>
            <w:vAlign w:val="bottom"/>
          </w:tcPr>
          <w:p w14:paraId="73F30867" w14:textId="1590E7BF" w:rsidR="00F13100" w:rsidRDefault="00F13100" w:rsidP="00F13100">
            <w:pPr>
              <w:pStyle w:val="block"/>
              <w:spacing w:after="0" w:line="38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11BED"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  <w:t>(</w:t>
            </w:r>
            <w:r w:rsidRPr="00011BED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011BED"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B25C59" w:rsidRPr="00011BED" w14:paraId="62920B14" w14:textId="46CC11AD" w:rsidTr="00C827AA">
        <w:tc>
          <w:tcPr>
            <w:tcW w:w="6480" w:type="dxa"/>
          </w:tcPr>
          <w:p w14:paraId="4CA0D3D2" w14:textId="1DFC1E12" w:rsidR="00B25C59" w:rsidRPr="007F0AB7" w:rsidRDefault="00B25C59" w:rsidP="00B25C59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868B1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สัญญาซื้อขายทองแดงล่วงหน้า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Pr="007F0AB7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 จำนวนเงินตามสัญญา</w:t>
            </w:r>
          </w:p>
        </w:tc>
        <w:tc>
          <w:tcPr>
            <w:tcW w:w="1350" w:type="dxa"/>
            <w:vAlign w:val="bottom"/>
          </w:tcPr>
          <w:p w14:paraId="50EB00FF" w14:textId="444955AE" w:rsidR="00B25C59" w:rsidRPr="007F0AB7" w:rsidRDefault="00027B5A" w:rsidP="00B25C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  <w:r w:rsidRPr="00027B5A">
              <w:rPr>
                <w:rFonts w:ascii="Angsana New" w:hAnsi="Angsana New" w:cs="Angsana New"/>
                <w:sz w:val="30"/>
                <w:szCs w:val="30"/>
              </w:rPr>
              <w:t>772,428</w:t>
            </w:r>
          </w:p>
        </w:tc>
        <w:tc>
          <w:tcPr>
            <w:tcW w:w="270" w:type="dxa"/>
          </w:tcPr>
          <w:p w14:paraId="35BE978F" w14:textId="77777777" w:rsidR="00B25C59" w:rsidRPr="007F0AB7" w:rsidRDefault="00B25C59" w:rsidP="00B25C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DCEFEC7" w14:textId="179BB231" w:rsidR="00B25C59" w:rsidRPr="007F0AB7" w:rsidRDefault="00B25C59" w:rsidP="00B25C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1,304,158</w:t>
            </w:r>
          </w:p>
        </w:tc>
      </w:tr>
      <w:tr w:rsidR="00B25C59" w:rsidRPr="00011BED" w14:paraId="3EFE4F62" w14:textId="2910E579" w:rsidTr="008E1E15">
        <w:tc>
          <w:tcPr>
            <w:tcW w:w="6480" w:type="dxa"/>
          </w:tcPr>
          <w:p w14:paraId="17BFF34E" w14:textId="77777777" w:rsidR="00B25C59" w:rsidRPr="007F0AB7" w:rsidRDefault="00B25C59" w:rsidP="00B25C59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F0AB7">
              <w:rPr>
                <w:rFonts w:ascii="Angsana New" w:hAnsi="Angsana New" w:cs="Angsana New"/>
                <w:sz w:val="30"/>
                <w:szCs w:val="30"/>
                <w:cs/>
              </w:rPr>
              <w:t>มูลค่าตามบัญชีที่รวมอยู่ใน</w:t>
            </w:r>
          </w:p>
        </w:tc>
        <w:tc>
          <w:tcPr>
            <w:tcW w:w="1350" w:type="dxa"/>
          </w:tcPr>
          <w:p w14:paraId="39E5C689" w14:textId="77777777" w:rsidR="00B25C59" w:rsidRPr="007F0AB7" w:rsidRDefault="00B25C59" w:rsidP="00B25C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C8DC4F9" w14:textId="77777777" w:rsidR="00B25C59" w:rsidRPr="007F0AB7" w:rsidRDefault="00B25C59" w:rsidP="00B25C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84009E2" w14:textId="77777777" w:rsidR="00B25C59" w:rsidRPr="007F0AB7" w:rsidRDefault="00B25C59" w:rsidP="00B25C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25C59" w:rsidRPr="00011BED" w14:paraId="2305B90A" w14:textId="1BC7DC0D" w:rsidTr="00C827AA">
        <w:tc>
          <w:tcPr>
            <w:tcW w:w="6480" w:type="dxa"/>
          </w:tcPr>
          <w:p w14:paraId="3D3845BB" w14:textId="222E7F4B" w:rsidR="00B25C59" w:rsidRPr="007F0AB7" w:rsidRDefault="00B25C59" w:rsidP="00B25C5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11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F0AB7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-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สินทรัพย์ทางการเงินหมุนเวียนอื่น</w:t>
            </w:r>
          </w:p>
        </w:tc>
        <w:tc>
          <w:tcPr>
            <w:tcW w:w="1350" w:type="dxa"/>
            <w:vAlign w:val="bottom"/>
          </w:tcPr>
          <w:p w14:paraId="32D7FCB0" w14:textId="31A108FD" w:rsidR="00B25C59" w:rsidRPr="007F0AB7" w:rsidRDefault="00027B5A" w:rsidP="00B25C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  <w:r w:rsidRPr="00027B5A">
              <w:rPr>
                <w:rFonts w:ascii="Angsana New" w:hAnsi="Angsana New" w:cs="Angsana New"/>
                <w:sz w:val="30"/>
                <w:szCs w:val="30"/>
              </w:rPr>
              <w:t>73,498</w:t>
            </w:r>
          </w:p>
        </w:tc>
        <w:tc>
          <w:tcPr>
            <w:tcW w:w="270" w:type="dxa"/>
          </w:tcPr>
          <w:p w14:paraId="3CDE7A52" w14:textId="77777777" w:rsidR="00B25C59" w:rsidRPr="007F0AB7" w:rsidRDefault="00B25C59" w:rsidP="00B25C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D5193FF" w14:textId="37DD719C" w:rsidR="00B25C59" w:rsidRPr="007F0AB7" w:rsidRDefault="00B25C59" w:rsidP="00B25C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17,571</w:t>
            </w:r>
          </w:p>
        </w:tc>
      </w:tr>
      <w:tr w:rsidR="00B25C59" w:rsidRPr="00011BED" w14:paraId="2E254E05" w14:textId="1DA77D19" w:rsidTr="00C827AA">
        <w:trPr>
          <w:trHeight w:val="60"/>
        </w:trPr>
        <w:tc>
          <w:tcPr>
            <w:tcW w:w="6480" w:type="dxa"/>
          </w:tcPr>
          <w:p w14:paraId="2D988AF4" w14:textId="15153AAE" w:rsidR="00B25C59" w:rsidRPr="007F0AB7" w:rsidRDefault="00B25C59" w:rsidP="00B25C5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11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F0AB7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- </w:t>
            </w:r>
            <w:r w:rsidRPr="007F0AB7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หนี้สิน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ทางการเงินหมุนเวียนอื่น</w:t>
            </w:r>
          </w:p>
        </w:tc>
        <w:tc>
          <w:tcPr>
            <w:tcW w:w="1350" w:type="dxa"/>
            <w:vAlign w:val="bottom"/>
          </w:tcPr>
          <w:p w14:paraId="50176FB5" w14:textId="77A1A1A8" w:rsidR="00B25C59" w:rsidRPr="007F0AB7" w:rsidRDefault="00027B5A" w:rsidP="00B25C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  <w:r w:rsidRPr="00027B5A">
              <w:rPr>
                <w:rFonts w:ascii="Angsana New" w:hAnsi="Angsana New" w:cs="Angsana New"/>
                <w:sz w:val="30"/>
                <w:szCs w:val="30"/>
              </w:rPr>
              <w:t>(69,373)</w:t>
            </w:r>
          </w:p>
        </w:tc>
        <w:tc>
          <w:tcPr>
            <w:tcW w:w="270" w:type="dxa"/>
          </w:tcPr>
          <w:p w14:paraId="3DE5426C" w14:textId="77777777" w:rsidR="00B25C59" w:rsidRPr="007F0AB7" w:rsidRDefault="00B25C59" w:rsidP="00B25C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D76EB4B" w14:textId="7C9587C6" w:rsidR="00B25C59" w:rsidRPr="007F0AB7" w:rsidRDefault="00B25C59" w:rsidP="00B25C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(26,951)</w:t>
            </w:r>
          </w:p>
        </w:tc>
      </w:tr>
      <w:tr w:rsidR="00B25C59" w:rsidRPr="00C650C2" w14:paraId="60B06E6B" w14:textId="162D7377" w:rsidTr="00C827AA">
        <w:tc>
          <w:tcPr>
            <w:tcW w:w="6480" w:type="dxa"/>
          </w:tcPr>
          <w:p w14:paraId="682ED26E" w14:textId="77777777" w:rsidR="00B25C59" w:rsidRPr="0084206A" w:rsidRDefault="00B25C59" w:rsidP="00B25C59">
            <w:pPr>
              <w:pStyle w:val="block"/>
              <w:tabs>
                <w:tab w:val="left" w:pos="1151"/>
              </w:tabs>
              <w:spacing w:after="0" w:line="240" w:lineRule="auto"/>
              <w:ind w:left="161"/>
              <w:jc w:val="both"/>
              <w:rPr>
                <w:rFonts w:ascii="Angsana New" w:hAnsi="Angsana New" w:cs="Angsana New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674BC423" w14:textId="77777777" w:rsidR="00B25C59" w:rsidRPr="00F13100" w:rsidRDefault="00B25C59" w:rsidP="00B25C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ABE57D1" w14:textId="77777777" w:rsidR="00B25C59" w:rsidRPr="00F13100" w:rsidRDefault="00B25C59" w:rsidP="00B25C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68B36030" w14:textId="77777777" w:rsidR="00B25C59" w:rsidRPr="00F13100" w:rsidRDefault="00B25C59" w:rsidP="00B25C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B25C59" w:rsidRPr="00C650C2" w14:paraId="0935461A" w14:textId="447E07F9" w:rsidTr="008E1E15">
        <w:tc>
          <w:tcPr>
            <w:tcW w:w="6480" w:type="dxa"/>
          </w:tcPr>
          <w:p w14:paraId="6B88FACD" w14:textId="41A68801" w:rsidR="00B25C59" w:rsidRPr="00B45D0E" w:rsidRDefault="00B25C59" w:rsidP="00B25C59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B45D0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B45D0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350" w:type="dxa"/>
          </w:tcPr>
          <w:p w14:paraId="010A74F3" w14:textId="77777777" w:rsidR="00B25C59" w:rsidRPr="00B45D0E" w:rsidRDefault="00B25C59" w:rsidP="00B25C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9F14019" w14:textId="77777777" w:rsidR="00B25C59" w:rsidRPr="00B45D0E" w:rsidRDefault="00B25C59" w:rsidP="00B25C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204C2EF" w14:textId="77777777" w:rsidR="00B25C59" w:rsidRPr="00B45D0E" w:rsidRDefault="00B25C59" w:rsidP="00B25C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25C59" w:rsidRPr="00C650C2" w14:paraId="1EACB452" w14:textId="7BB71EBE" w:rsidTr="008E1E15">
        <w:tc>
          <w:tcPr>
            <w:tcW w:w="6480" w:type="dxa"/>
          </w:tcPr>
          <w:p w14:paraId="5BCF1349" w14:textId="48936D60" w:rsidR="00B25C59" w:rsidRPr="00B45D0E" w:rsidRDefault="00B25C59" w:rsidP="00B25C59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B45D0E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รับรู้ในกำไร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หรือขาดทุน</w:t>
            </w:r>
          </w:p>
        </w:tc>
        <w:tc>
          <w:tcPr>
            <w:tcW w:w="1350" w:type="dxa"/>
          </w:tcPr>
          <w:p w14:paraId="3223B392" w14:textId="77777777" w:rsidR="00B25C59" w:rsidRPr="00B45D0E" w:rsidRDefault="00B25C59" w:rsidP="00B25C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E1FCDB0" w14:textId="77777777" w:rsidR="00B25C59" w:rsidRPr="00B45D0E" w:rsidRDefault="00B25C59" w:rsidP="00B25C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B2349A6" w14:textId="77777777" w:rsidR="00B25C59" w:rsidRPr="00B45D0E" w:rsidRDefault="00B25C59" w:rsidP="00B25C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25C59" w:rsidRPr="00C650C2" w14:paraId="323BB4F3" w14:textId="53CD2B10" w:rsidTr="00C827AA">
        <w:tc>
          <w:tcPr>
            <w:tcW w:w="6480" w:type="dxa"/>
          </w:tcPr>
          <w:p w14:paraId="368472BC" w14:textId="59C07A1E" w:rsidR="00B25C59" w:rsidRPr="00B45D0E" w:rsidRDefault="00B25C59" w:rsidP="00B25C5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11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45D0E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Pr="009A726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ส่วนที่ไม่มีประสิทธิผลในการป้องกันความเสี่ยงที่รวมอยู่ใน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ผลกำไร (ขาดทุน)</w:t>
            </w:r>
          </w:p>
        </w:tc>
        <w:tc>
          <w:tcPr>
            <w:tcW w:w="1350" w:type="dxa"/>
            <w:vAlign w:val="bottom"/>
          </w:tcPr>
          <w:p w14:paraId="1232643A" w14:textId="77777777" w:rsidR="00B25C59" w:rsidRDefault="00B25C59" w:rsidP="00B25C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DFADBEE" w14:textId="77777777" w:rsidR="00B25C59" w:rsidRDefault="00B25C59" w:rsidP="00B25C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0F9E2C7" w14:textId="77777777" w:rsidR="00B25C59" w:rsidRDefault="00B25C59" w:rsidP="00B25C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25C59" w:rsidRPr="00C650C2" w14:paraId="0871EB44" w14:textId="0D7D973B" w:rsidTr="00C827AA">
        <w:tc>
          <w:tcPr>
            <w:tcW w:w="6480" w:type="dxa"/>
          </w:tcPr>
          <w:p w14:paraId="4247D89A" w14:textId="6A4C0CB0" w:rsidR="00B25C59" w:rsidRPr="00B45D0E" w:rsidRDefault="00B25C59" w:rsidP="00B25C5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11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     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สำหรับ</w:t>
            </w:r>
            <w:r w:rsidRPr="009A726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การป้องกันความเสี่ยง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ของกลุ่มของรายการของฐานะสุทธิ</w:t>
            </w:r>
          </w:p>
        </w:tc>
        <w:tc>
          <w:tcPr>
            <w:tcW w:w="1350" w:type="dxa"/>
            <w:vAlign w:val="bottom"/>
          </w:tcPr>
          <w:p w14:paraId="594D603D" w14:textId="18EF9E05" w:rsidR="00B25C59" w:rsidRPr="00B45D0E" w:rsidRDefault="00027B5A" w:rsidP="00B25C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  <w:r w:rsidRPr="00027B5A">
              <w:rPr>
                <w:rFonts w:ascii="Angsana New" w:hAnsi="Angsana New" w:cs="Angsana New"/>
                <w:sz w:val="30"/>
                <w:szCs w:val="30"/>
              </w:rPr>
              <w:t>351</w:t>
            </w:r>
          </w:p>
        </w:tc>
        <w:tc>
          <w:tcPr>
            <w:tcW w:w="270" w:type="dxa"/>
          </w:tcPr>
          <w:p w14:paraId="35595BAA" w14:textId="77777777" w:rsidR="00B25C59" w:rsidRPr="00B45D0E" w:rsidRDefault="00B25C59" w:rsidP="00B25C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61F68FC" w14:textId="3B216812" w:rsidR="00B25C59" w:rsidRPr="00B45D0E" w:rsidRDefault="00B25C59" w:rsidP="00B25C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(2,177)</w:t>
            </w:r>
          </w:p>
        </w:tc>
      </w:tr>
    </w:tbl>
    <w:p w14:paraId="559374FC" w14:textId="77777777" w:rsidR="00F13100" w:rsidRDefault="00F13100" w:rsidP="00E91BA2">
      <w:pPr>
        <w:pStyle w:val="FSHeadMain"/>
        <w:numPr>
          <w:ilvl w:val="0"/>
          <w:numId w:val="0"/>
        </w:numPr>
        <w:rPr>
          <w:sz w:val="28"/>
          <w:szCs w:val="28"/>
          <w:lang w:val="en-US"/>
        </w:rPr>
      </w:pPr>
    </w:p>
    <w:p w14:paraId="40BF239B" w14:textId="77777777" w:rsidR="00B37235" w:rsidRPr="00142471" w:rsidRDefault="00B37235" w:rsidP="00B37235">
      <w:pPr>
        <w:pStyle w:val="FSHeadMain"/>
      </w:pPr>
      <w:r w:rsidRPr="00142471">
        <w:rPr>
          <w:cs/>
        </w:rPr>
        <w:t>การบริหารจัดการทุน</w:t>
      </w:r>
    </w:p>
    <w:p w14:paraId="7FC5CAD8" w14:textId="77777777" w:rsidR="00B37235" w:rsidRPr="009E725F" w:rsidRDefault="00B37235" w:rsidP="00B37235">
      <w:pPr>
        <w:pStyle w:val="FSHeadMain"/>
        <w:numPr>
          <w:ilvl w:val="0"/>
          <w:numId w:val="0"/>
        </w:numPr>
        <w:ind w:left="518"/>
        <w:rPr>
          <w:sz w:val="28"/>
          <w:szCs w:val="28"/>
        </w:rPr>
      </w:pPr>
    </w:p>
    <w:p w14:paraId="7C50BF13" w14:textId="480B9967" w:rsidR="00B37235" w:rsidRDefault="00B37235" w:rsidP="00E91BA2">
      <w:pPr>
        <w:pStyle w:val="FSHeadMain"/>
        <w:numPr>
          <w:ilvl w:val="0"/>
          <w:numId w:val="0"/>
        </w:numPr>
        <w:ind w:left="518"/>
        <w:rPr>
          <w:b w:val="0"/>
          <w:bCs w:val="0"/>
        </w:rPr>
      </w:pPr>
      <w:r w:rsidRPr="00B37235">
        <w:rPr>
          <w:b w:val="0"/>
          <w:bCs w:val="0"/>
          <w:cs/>
        </w:rPr>
        <w:t>นโยบายของคณะกรรมการบริษัท</w:t>
      </w:r>
      <w:r w:rsidRPr="00B37235">
        <w:rPr>
          <w:b w:val="0"/>
          <w:bCs w:val="0"/>
        </w:rPr>
        <w:t xml:space="preserve"> </w:t>
      </w:r>
      <w:r w:rsidRPr="00B37235">
        <w:rPr>
          <w:b w:val="0"/>
          <w:bCs w:val="0"/>
          <w:cs/>
        </w:rPr>
        <w:t>คือการรักษาระดับเงินทุนให้มั่นคงเพื่อรักษา</w:t>
      </w:r>
      <w:r w:rsidRPr="00B37235">
        <w:rPr>
          <w:rFonts w:hint="cs"/>
          <w:b w:val="0"/>
          <w:bCs w:val="0"/>
          <w:cs/>
        </w:rPr>
        <w:t>ความเชื่อมั่นของ</w:t>
      </w:r>
      <w:r w:rsidRPr="00B37235">
        <w:rPr>
          <w:b w:val="0"/>
          <w:bCs w:val="0"/>
          <w:cs/>
        </w:rPr>
        <w:t>นักลงทุน เจ้าหนี้ และตลาด และก่อให้เกิดการพัฒนาของธุรกิจในอนาคต คณะกรรมการได้มีการกำกับดูแลผลตอบแทนจากการลงทุนและระดับการจ่ายเงินปันผลให้แก่ผู้ถือหุ้นสามัญ</w:t>
      </w:r>
    </w:p>
    <w:p w14:paraId="0008D5DF" w14:textId="77777777" w:rsidR="003A0487" w:rsidRDefault="003A0487" w:rsidP="00E91BA2">
      <w:pPr>
        <w:pStyle w:val="FSHeadMain"/>
        <w:numPr>
          <w:ilvl w:val="0"/>
          <w:numId w:val="0"/>
        </w:numPr>
        <w:ind w:left="518"/>
        <w:rPr>
          <w:b w:val="0"/>
          <w:bCs w:val="0"/>
          <w:cs/>
        </w:rPr>
      </w:pPr>
    </w:p>
    <w:p w14:paraId="03C36146" w14:textId="02C5E0E1" w:rsidR="00705AFC" w:rsidRPr="003934F5" w:rsidRDefault="00705AFC" w:rsidP="00F30353">
      <w:pPr>
        <w:pStyle w:val="FSHeadMain"/>
        <w:rPr>
          <w:cs/>
        </w:rPr>
      </w:pPr>
      <w:r w:rsidRPr="003934F5">
        <w:rPr>
          <w:cs/>
        </w:rPr>
        <w:t>ภาระผูกพัน</w:t>
      </w:r>
      <w:r w:rsidR="00E2331B" w:rsidRPr="003934F5">
        <w:rPr>
          <w:cs/>
        </w:rPr>
        <w:t>กับบุคคลหรือกิจการที่ไม่เกี่ยวข้องกัน</w:t>
      </w:r>
    </w:p>
    <w:p w14:paraId="79777D43" w14:textId="77777777" w:rsidR="00237DE8" w:rsidRPr="003934F5" w:rsidRDefault="00237DE8" w:rsidP="00F30353">
      <w:pPr>
        <w:pStyle w:val="FSBlank"/>
        <w:rPr>
          <w:sz w:val="30"/>
          <w:szCs w:val="30"/>
          <w:cs/>
        </w:rPr>
      </w:pPr>
    </w:p>
    <w:tbl>
      <w:tblPr>
        <w:tblW w:w="916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08"/>
        <w:gridCol w:w="1260"/>
        <w:gridCol w:w="236"/>
        <w:gridCol w:w="1261"/>
      </w:tblGrid>
      <w:tr w:rsidR="00F21787" w:rsidRPr="00BF13E1" w14:paraId="17345A38" w14:textId="77777777" w:rsidTr="00952026">
        <w:tc>
          <w:tcPr>
            <w:tcW w:w="6408" w:type="dxa"/>
          </w:tcPr>
          <w:p w14:paraId="1D838C17" w14:textId="38431A89" w:rsidR="00F21787" w:rsidRPr="00BF13E1" w:rsidRDefault="00F21787" w:rsidP="00F21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br w:type="page"/>
            </w:r>
          </w:p>
        </w:tc>
        <w:tc>
          <w:tcPr>
            <w:tcW w:w="1260" w:type="dxa"/>
          </w:tcPr>
          <w:p w14:paraId="5AA21E74" w14:textId="290ACFD9" w:rsidR="00F21787" w:rsidRPr="003934F5" w:rsidRDefault="00F21787" w:rsidP="00F21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236" w:type="dxa"/>
          </w:tcPr>
          <w:p w14:paraId="187728A7" w14:textId="77777777" w:rsidR="00F21787" w:rsidRPr="003934F5" w:rsidRDefault="00F21787" w:rsidP="00F21787">
            <w:pPr>
              <w:tabs>
                <w:tab w:val="clear" w:pos="227"/>
                <w:tab w:val="clear" w:pos="454"/>
                <w:tab w:val="clear" w:pos="680"/>
              </w:tabs>
              <w:ind w:left="-86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1" w:type="dxa"/>
          </w:tcPr>
          <w:p w14:paraId="2E5F4059" w14:textId="58646D81" w:rsidR="00F21787" w:rsidRPr="003934F5" w:rsidRDefault="00F21787" w:rsidP="00F21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</w:tr>
      <w:tr w:rsidR="002F4C55" w:rsidRPr="00BF13E1" w14:paraId="7FC2010C" w14:textId="77777777" w:rsidTr="00122847">
        <w:tc>
          <w:tcPr>
            <w:tcW w:w="6408" w:type="dxa"/>
          </w:tcPr>
          <w:p w14:paraId="4E75DF8C" w14:textId="77777777" w:rsidR="002F4C55" w:rsidRPr="00BF13E1" w:rsidRDefault="002F4C55" w:rsidP="002F4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57" w:type="dxa"/>
            <w:gridSpan w:val="3"/>
          </w:tcPr>
          <w:p w14:paraId="1B0DE975" w14:textId="77777777" w:rsidR="002F4C55" w:rsidRPr="00BF13E1" w:rsidRDefault="002F4C55" w:rsidP="002F4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08" w:right="-17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934F5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F4C55" w:rsidRPr="00BF13E1" w14:paraId="3C3C0DBE" w14:textId="77777777" w:rsidTr="00952026">
        <w:tc>
          <w:tcPr>
            <w:tcW w:w="6408" w:type="dxa"/>
          </w:tcPr>
          <w:p w14:paraId="50AF1781" w14:textId="6A8F46FB" w:rsidR="002F4C55" w:rsidRPr="00BF13E1" w:rsidRDefault="002F4C55" w:rsidP="002F4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F13E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260" w:type="dxa"/>
          </w:tcPr>
          <w:p w14:paraId="68258A4D" w14:textId="77777777" w:rsidR="002F4C55" w:rsidRPr="00BF13E1" w:rsidRDefault="002F4C55" w:rsidP="002F4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08" w:right="-17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3378F08" w14:textId="77777777" w:rsidR="002F4C55" w:rsidRPr="00BF13E1" w:rsidRDefault="002F4C55" w:rsidP="002F4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ind w:right="13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1" w:type="dxa"/>
          </w:tcPr>
          <w:p w14:paraId="0576DE55" w14:textId="77777777" w:rsidR="002F4C55" w:rsidRPr="00BF13E1" w:rsidRDefault="002F4C55" w:rsidP="002F4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08" w:right="-17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25C59" w:rsidRPr="00BF13E1" w14:paraId="0A9B23CD" w14:textId="77777777" w:rsidTr="00DA0F27">
        <w:tc>
          <w:tcPr>
            <w:tcW w:w="6408" w:type="dxa"/>
          </w:tcPr>
          <w:p w14:paraId="59132D3A" w14:textId="6B57D0F0" w:rsidR="00B25C59" w:rsidRPr="00DA0F27" w:rsidRDefault="00B25C59" w:rsidP="00B25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A0F27">
              <w:rPr>
                <w:rFonts w:ascii="Angsana New" w:hAnsi="Angsana New" w:cs="Angsana New" w:hint="cs"/>
                <w:sz w:val="30"/>
                <w:szCs w:val="30"/>
                <w:cs/>
              </w:rPr>
              <w:t>ภาระผูกพันตามสัญญาเช่าระยะสั้นและสัญญาเช่าสินทรัพย์ที่มีมูลค่าต่ำ</w:t>
            </w:r>
          </w:p>
        </w:tc>
        <w:tc>
          <w:tcPr>
            <w:tcW w:w="1260" w:type="dxa"/>
          </w:tcPr>
          <w:p w14:paraId="4FBB003B" w14:textId="3D86E75D" w:rsidR="00B25C59" w:rsidRPr="00877DA6" w:rsidRDefault="00F90968" w:rsidP="00B25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08" w:right="-17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0968">
              <w:rPr>
                <w:rFonts w:ascii="Angsana New" w:hAnsi="Angsana New" w:cs="Angsana New"/>
                <w:sz w:val="30"/>
                <w:szCs w:val="30"/>
              </w:rPr>
              <w:t>1,181</w:t>
            </w:r>
          </w:p>
        </w:tc>
        <w:tc>
          <w:tcPr>
            <w:tcW w:w="236" w:type="dxa"/>
          </w:tcPr>
          <w:p w14:paraId="5404C26E" w14:textId="77777777" w:rsidR="00B25C59" w:rsidRPr="00877DA6" w:rsidRDefault="00B25C59" w:rsidP="00B25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ind w:right="13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1" w:type="dxa"/>
          </w:tcPr>
          <w:p w14:paraId="55A3DE7C" w14:textId="318E5B3F" w:rsidR="00B25C59" w:rsidRPr="00877DA6" w:rsidRDefault="00B25C59" w:rsidP="00B25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08" w:right="-17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899</w:t>
            </w:r>
          </w:p>
        </w:tc>
      </w:tr>
      <w:tr w:rsidR="00B25C59" w:rsidRPr="00BF13E1" w14:paraId="2922FA4C" w14:textId="77777777" w:rsidTr="00DA0F27">
        <w:tc>
          <w:tcPr>
            <w:tcW w:w="6408" w:type="dxa"/>
          </w:tcPr>
          <w:p w14:paraId="66E7F898" w14:textId="77777777" w:rsidR="00B25C59" w:rsidRPr="00BF13E1" w:rsidRDefault="00B25C59" w:rsidP="00B25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F13E1">
              <w:rPr>
                <w:rFonts w:ascii="Angsana New" w:hAnsi="Angsana New" w:cs="Angsana New"/>
                <w:sz w:val="30"/>
                <w:szCs w:val="30"/>
                <w:cs/>
              </w:rPr>
              <w:t>หนังสือค้ำประกันจากธนาคา</w:t>
            </w:r>
            <w:r w:rsidRPr="00BF13E1">
              <w:rPr>
                <w:rFonts w:ascii="Angsana New" w:hAnsi="Angsana New" w:cs="Angsana New" w:hint="cs"/>
                <w:sz w:val="30"/>
                <w:szCs w:val="30"/>
                <w:cs/>
              </w:rPr>
              <w:t>รเพื่อค้ำประกันการใช้ไฟฟ้า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C38D42E" w14:textId="16490945" w:rsidR="00B25C59" w:rsidRPr="00877DA6" w:rsidRDefault="00F90968" w:rsidP="00B25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71"/>
              <w:rPr>
                <w:rFonts w:ascii="Angsana New" w:hAnsi="Angsana New" w:cs="Angsana New"/>
                <w:sz w:val="30"/>
                <w:szCs w:val="30"/>
              </w:rPr>
            </w:pPr>
            <w:r w:rsidRPr="00F90968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8E59DF">
              <w:rPr>
                <w:rFonts w:ascii="Angsana New" w:hAnsi="Angsana New" w:cs="Angsana New"/>
                <w:sz w:val="30"/>
                <w:szCs w:val="30"/>
              </w:rPr>
              <w:t>4,761</w:t>
            </w:r>
          </w:p>
        </w:tc>
        <w:tc>
          <w:tcPr>
            <w:tcW w:w="236" w:type="dxa"/>
          </w:tcPr>
          <w:p w14:paraId="5B30D74E" w14:textId="77777777" w:rsidR="00B25C59" w:rsidRPr="00877DA6" w:rsidRDefault="00B25C59" w:rsidP="00B25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ind w:right="13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14:paraId="7BC0A911" w14:textId="24AE4EB9" w:rsidR="00B25C59" w:rsidRPr="00877DA6" w:rsidRDefault="00B25C59" w:rsidP="00B25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7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13,369</w:t>
            </w:r>
          </w:p>
        </w:tc>
      </w:tr>
      <w:tr w:rsidR="00B25C59" w:rsidRPr="00BF13E1" w14:paraId="265F268D" w14:textId="77777777" w:rsidTr="00DA0F27">
        <w:tc>
          <w:tcPr>
            <w:tcW w:w="6408" w:type="dxa"/>
          </w:tcPr>
          <w:p w14:paraId="7290B3EF" w14:textId="7D6E4449" w:rsidR="00B25C59" w:rsidRPr="00DA0F27" w:rsidRDefault="00B25C59" w:rsidP="00B25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A0F2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453BACE" w14:textId="25961309" w:rsidR="00B25C59" w:rsidRPr="00DA0F27" w:rsidRDefault="005469C7" w:rsidP="00B25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7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469C7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="008E59DF">
              <w:rPr>
                <w:rFonts w:ascii="Angsana New" w:hAnsi="Angsana New" w:cs="Angsana New"/>
                <w:b/>
                <w:bCs/>
                <w:sz w:val="30"/>
                <w:szCs w:val="30"/>
              </w:rPr>
              <w:t>5,942</w:t>
            </w:r>
          </w:p>
        </w:tc>
        <w:tc>
          <w:tcPr>
            <w:tcW w:w="236" w:type="dxa"/>
          </w:tcPr>
          <w:p w14:paraId="0B3248BB" w14:textId="77777777" w:rsidR="00B25C59" w:rsidRPr="00DA0F27" w:rsidRDefault="00B25C59" w:rsidP="00B25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ind w:right="13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</w:tcPr>
          <w:p w14:paraId="231CE3E2" w14:textId="2AD33CC5" w:rsidR="00B25C59" w:rsidRPr="00DA0F27" w:rsidRDefault="00B25C59" w:rsidP="00B25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7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14,268</w:t>
            </w:r>
          </w:p>
        </w:tc>
      </w:tr>
    </w:tbl>
    <w:p w14:paraId="43B74663" w14:textId="3525E139" w:rsidR="00E20592" w:rsidRDefault="00E20592" w:rsidP="007A008C">
      <w:pPr>
        <w:pStyle w:val="FSBlank"/>
        <w:rPr>
          <w:sz w:val="30"/>
          <w:szCs w:val="30"/>
        </w:rPr>
      </w:pPr>
    </w:p>
    <w:p w14:paraId="093E0933" w14:textId="2BF39390" w:rsidR="00A97DFF" w:rsidRDefault="00A97DFF" w:rsidP="007A008C">
      <w:pPr>
        <w:pStyle w:val="FSBlank"/>
        <w:rPr>
          <w:sz w:val="30"/>
          <w:szCs w:val="30"/>
        </w:rPr>
      </w:pPr>
    </w:p>
    <w:p w14:paraId="3A70D155" w14:textId="77777777" w:rsidR="00A97DFF" w:rsidRDefault="00A97DFF" w:rsidP="007A008C">
      <w:pPr>
        <w:pStyle w:val="FSBlank"/>
        <w:rPr>
          <w:sz w:val="30"/>
          <w:szCs w:val="30"/>
        </w:rPr>
      </w:pPr>
    </w:p>
    <w:p w14:paraId="4E141706" w14:textId="77777777" w:rsidR="00256773" w:rsidRPr="00256773" w:rsidRDefault="00256773" w:rsidP="00256773">
      <w:pPr>
        <w:pStyle w:val="FSBlank"/>
        <w:rPr>
          <w:b/>
          <w:bCs/>
          <w:i/>
          <w:iCs/>
          <w:sz w:val="30"/>
          <w:szCs w:val="30"/>
        </w:rPr>
      </w:pPr>
      <w:r w:rsidRPr="00256773">
        <w:rPr>
          <w:b/>
          <w:bCs/>
          <w:i/>
          <w:iCs/>
          <w:sz w:val="30"/>
          <w:szCs w:val="30"/>
          <w:cs/>
        </w:rPr>
        <w:lastRenderedPageBreak/>
        <w:t>สัญญาสำคัญกับกิจการที่ไม่เกี่ยวข้องกัน</w:t>
      </w:r>
    </w:p>
    <w:p w14:paraId="73C42428" w14:textId="77777777" w:rsidR="00256773" w:rsidRPr="00A97DFF" w:rsidRDefault="00256773" w:rsidP="00256773">
      <w:pPr>
        <w:pStyle w:val="FSBlank"/>
        <w:rPr>
          <w:sz w:val="24"/>
          <w:szCs w:val="24"/>
        </w:rPr>
      </w:pPr>
    </w:p>
    <w:p w14:paraId="46AC10B6" w14:textId="77777777" w:rsidR="00256773" w:rsidRPr="00256773" w:rsidRDefault="00256773" w:rsidP="00256773">
      <w:pPr>
        <w:pStyle w:val="FSBlank"/>
        <w:rPr>
          <w:sz w:val="30"/>
          <w:szCs w:val="30"/>
          <w:u w:val="single"/>
        </w:rPr>
      </w:pPr>
      <w:r w:rsidRPr="00256773">
        <w:rPr>
          <w:sz w:val="30"/>
          <w:szCs w:val="30"/>
          <w:u w:val="single"/>
          <w:cs/>
        </w:rPr>
        <w:t>สัญญาป้องกันความเสี่ยง</w:t>
      </w:r>
    </w:p>
    <w:p w14:paraId="0E1403CD" w14:textId="77777777" w:rsidR="00256773" w:rsidRPr="00A97DFF" w:rsidRDefault="00256773" w:rsidP="001A0FCA">
      <w:pPr>
        <w:pStyle w:val="FSBlank"/>
        <w:ind w:left="0"/>
        <w:rPr>
          <w:sz w:val="24"/>
          <w:szCs w:val="24"/>
        </w:rPr>
      </w:pPr>
    </w:p>
    <w:p w14:paraId="30E28738" w14:textId="01729548" w:rsidR="00256773" w:rsidRPr="00256773" w:rsidRDefault="005C4D27" w:rsidP="005C4D27">
      <w:pPr>
        <w:pStyle w:val="FSBlank"/>
        <w:rPr>
          <w:sz w:val="30"/>
          <w:szCs w:val="30"/>
        </w:rPr>
      </w:pPr>
      <w:r w:rsidRPr="006F159D">
        <w:rPr>
          <w:sz w:val="30"/>
          <w:szCs w:val="30"/>
          <w:cs/>
        </w:rPr>
        <w:t xml:space="preserve">บริษัทได้ทำสัญญาป้องกันความเสี่ยงกับกิจการที่ไม่เกี่ยวข้องกันได้แก่ บริษัท </w:t>
      </w:r>
      <w:r w:rsidRPr="006F159D">
        <w:rPr>
          <w:sz w:val="30"/>
          <w:szCs w:val="30"/>
        </w:rPr>
        <w:t>Toyota Tsusho Metals Ltd.</w:t>
      </w:r>
      <w:r>
        <w:rPr>
          <w:sz w:val="30"/>
          <w:szCs w:val="30"/>
        </w:rPr>
        <w:t xml:space="preserve"> </w:t>
      </w:r>
      <w:r>
        <w:rPr>
          <w:rFonts w:hint="cs"/>
          <w:sz w:val="30"/>
          <w:szCs w:val="30"/>
          <w:cs/>
        </w:rPr>
        <w:t xml:space="preserve">และ บริษัท </w:t>
      </w:r>
      <w:r>
        <w:rPr>
          <w:sz w:val="30"/>
          <w:szCs w:val="30"/>
        </w:rPr>
        <w:t>Triland Metals Ltd.</w:t>
      </w:r>
      <w:r w:rsidRPr="006F159D">
        <w:rPr>
          <w:sz w:val="30"/>
          <w:szCs w:val="30"/>
        </w:rPr>
        <w:t xml:space="preserve"> </w:t>
      </w:r>
      <w:r w:rsidRPr="006F159D">
        <w:rPr>
          <w:sz w:val="30"/>
          <w:szCs w:val="30"/>
          <w:cs/>
        </w:rPr>
        <w:t>ซึ่งเป็นบริษัทหลักทรัพย์ (</w:t>
      </w:r>
      <w:r w:rsidRPr="006F159D">
        <w:rPr>
          <w:sz w:val="30"/>
          <w:szCs w:val="30"/>
        </w:rPr>
        <w:t xml:space="preserve">Broker) </w:t>
      </w:r>
      <w:r w:rsidRPr="006F159D">
        <w:rPr>
          <w:sz w:val="30"/>
          <w:szCs w:val="30"/>
          <w:cs/>
        </w:rPr>
        <w:t xml:space="preserve">เพื่อป้องกันความเสี่ยงจากการผันผวนของราคาจากการขายผลิตภัณฑ์ทองแดงของบริษัทให้กับลูกค้าในประเทศไทย ภายใต้เงื่อนไขของสัญญา บริษัทหลักทรัพย์ดังกล่าวจะให้บริการกับบริษัทโดยเข้าทำสัญญาป้องกันความเสี่ยงกับ </w:t>
      </w:r>
      <w:r w:rsidRPr="006F159D">
        <w:rPr>
          <w:sz w:val="30"/>
          <w:szCs w:val="30"/>
        </w:rPr>
        <w:t xml:space="preserve">London Metal Exchange market </w:t>
      </w:r>
      <w:r w:rsidRPr="006F159D">
        <w:rPr>
          <w:sz w:val="30"/>
          <w:szCs w:val="30"/>
          <w:cs/>
        </w:rPr>
        <w:t>ภายใต้เงื่อนไขและข้อตกลงตามที่ระบุไว้ในแต่ละแบบคำขอจากบริษัท ในการนี้บริษัทมีภาระผูกพันที่จะต้องจ่ายค่าบริการในอัตราตามที่ระบุในสัญญาและ</w:t>
      </w:r>
      <w:r w:rsidRPr="006F159D">
        <w:rPr>
          <w:rFonts w:hint="cs"/>
          <w:sz w:val="30"/>
          <w:szCs w:val="30"/>
          <w:cs/>
        </w:rPr>
        <w:t>รวมถึง</w:t>
      </w:r>
      <w:r w:rsidRPr="006F159D">
        <w:rPr>
          <w:sz w:val="30"/>
          <w:szCs w:val="30"/>
          <w:cs/>
        </w:rPr>
        <w:t>ผลต่างระหว่างราคาที่ป้องกันความเสี่ยงกับราคาตลาดจ่ายชำระโดยบริษัทหรือบริษัทหลักทรัพย์ดังกล่าวแล้วแต่กรณีเมื่อสิ้นสุดแต่ละรอบระยะเวลาที่ป้องกันความเสี่ยง หรือ</w:t>
      </w:r>
      <w:r w:rsidRPr="006F159D">
        <w:rPr>
          <w:rFonts w:hint="cs"/>
          <w:sz w:val="30"/>
          <w:szCs w:val="30"/>
          <w:cs/>
        </w:rPr>
        <w:t>ตามที่ระบุในสัญญา</w:t>
      </w:r>
      <w:r w:rsidRPr="006F159D">
        <w:rPr>
          <w:sz w:val="30"/>
          <w:szCs w:val="30"/>
          <w:cs/>
        </w:rPr>
        <w:t xml:space="preserve"> สัญญาเหล่านี้มีผลบังคับใช้ตั้งแต่วันที่ในสัญญา จนกว่าคู่สัญญาฝ่ายใดฝ่ายหนึ่งจะยกเลิกสัญญาด้วยการแจ้งเป็นลายลักษณ์อักษร</w:t>
      </w:r>
    </w:p>
    <w:p w14:paraId="55434A17" w14:textId="66544D5D" w:rsidR="00765DE1" w:rsidRDefault="00765D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lang w:val="th-TH"/>
        </w:rPr>
      </w:pPr>
    </w:p>
    <w:p w14:paraId="20360ABC" w14:textId="77777777" w:rsidR="005C4D27" w:rsidRPr="00256773" w:rsidRDefault="005C4D27" w:rsidP="005C4D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256773">
        <w:rPr>
          <w:rFonts w:ascii="Angsana New" w:hAnsi="Angsana New" w:cs="Angsana New"/>
          <w:sz w:val="30"/>
          <w:szCs w:val="30"/>
          <w:u w:val="single"/>
          <w:cs/>
        </w:rPr>
        <w:t>ข้อตกลงซื้อขายทองแดง</w:t>
      </w:r>
    </w:p>
    <w:p w14:paraId="544689F0" w14:textId="77777777" w:rsidR="005C4D27" w:rsidRPr="00A97DFF" w:rsidRDefault="005C4D27" w:rsidP="005C4D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24"/>
          <w:szCs w:val="24"/>
          <w:u w:val="single"/>
        </w:rPr>
      </w:pPr>
    </w:p>
    <w:p w14:paraId="3126AC82" w14:textId="77777777" w:rsidR="005C4D27" w:rsidRDefault="005C4D27" w:rsidP="005C4D27">
      <w:pPr>
        <w:pStyle w:val="FSBlank"/>
        <w:rPr>
          <w:sz w:val="30"/>
          <w:szCs w:val="30"/>
        </w:rPr>
      </w:pPr>
      <w:r w:rsidRPr="00256773">
        <w:rPr>
          <w:sz w:val="30"/>
          <w:szCs w:val="30"/>
          <w:cs/>
        </w:rPr>
        <w:t>บริษัทได้ทำข้อตกลงซื้อขายทองแดงกับผู้ผลิตและจำหน่ายทองแดงในประเทศหลายราย โดยบริษัทตกลงที่จะซื้อทองแดงจากกิจการดังกล่าวตามราคาตลาดถัวเฉลี่ยของเดือนที่ได้มีการจัดส่งสินค้าบวกด้วยอัตราที่ตกลงร่วมกันหรืออัตราที่ตกลงกันตามสัญญา</w:t>
      </w:r>
    </w:p>
    <w:p w14:paraId="33B4B56B" w14:textId="77777777" w:rsidR="005C4D27" w:rsidRPr="00A97DFF" w:rsidRDefault="005C4D27" w:rsidP="005C4D27">
      <w:pPr>
        <w:pStyle w:val="FSBlank"/>
        <w:rPr>
          <w:sz w:val="24"/>
          <w:szCs w:val="24"/>
          <w:cs/>
        </w:rPr>
      </w:pPr>
    </w:p>
    <w:p w14:paraId="36A09A92" w14:textId="77777777" w:rsidR="005C4D27" w:rsidRPr="00256773" w:rsidRDefault="005C4D27" w:rsidP="005C4D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765DE1">
        <w:rPr>
          <w:rFonts w:ascii="Angsana New" w:hAnsi="Angsana New" w:cs="Angsana New" w:hint="cs"/>
          <w:sz w:val="30"/>
          <w:szCs w:val="30"/>
          <w:u w:val="single"/>
          <w:cs/>
        </w:rPr>
        <w:t>สัญญาขายลดลูกหนี้</w:t>
      </w:r>
    </w:p>
    <w:p w14:paraId="4A569E91" w14:textId="77777777" w:rsidR="005C4D27" w:rsidRPr="00A97DFF" w:rsidRDefault="005C4D27" w:rsidP="005C4D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24"/>
          <w:szCs w:val="24"/>
          <w:u w:val="single"/>
        </w:rPr>
      </w:pPr>
    </w:p>
    <w:p w14:paraId="4B28D1FC" w14:textId="1D466D9B" w:rsidR="005C4D27" w:rsidRDefault="005C4D27" w:rsidP="005C4D27">
      <w:pPr>
        <w:pStyle w:val="FSBlank"/>
        <w:rPr>
          <w:sz w:val="30"/>
          <w:szCs w:val="30"/>
        </w:rPr>
      </w:pPr>
      <w:r w:rsidRPr="00765DE1">
        <w:rPr>
          <w:rFonts w:hint="cs"/>
          <w:sz w:val="30"/>
          <w:szCs w:val="30"/>
          <w:cs/>
        </w:rPr>
        <w:t>บริษัทได้ทำสัญญาโอนสิทธิเรียกร้องที่จะได้รับชาระหนี้จากลูกหนี้ให้แก่สถาบันการเงินแห่งหนึ่งตามสัญญา</w:t>
      </w:r>
      <w:r>
        <w:rPr>
          <w:sz w:val="30"/>
          <w:szCs w:val="30"/>
        </w:rPr>
        <w:br/>
      </w:r>
      <w:r w:rsidRPr="00765DE1">
        <w:rPr>
          <w:rFonts w:hint="cs"/>
          <w:sz w:val="30"/>
          <w:szCs w:val="30"/>
          <w:cs/>
        </w:rPr>
        <w:t>ขายลดลูกหนี้</w:t>
      </w:r>
      <w:r w:rsidRPr="00765DE1">
        <w:rPr>
          <w:sz w:val="30"/>
          <w:szCs w:val="30"/>
          <w:cs/>
        </w:rPr>
        <w:t xml:space="preserve"> </w:t>
      </w:r>
      <w:r w:rsidRPr="00765DE1">
        <w:rPr>
          <w:rFonts w:hint="cs"/>
          <w:sz w:val="30"/>
          <w:szCs w:val="30"/>
          <w:cs/>
        </w:rPr>
        <w:t>โดยบริษัทได้รับเงินจากสถาบันการเงินหลักจากหักค่าธรรมเนียมและส่วนลด</w:t>
      </w:r>
      <w:r w:rsidRPr="00765DE1">
        <w:rPr>
          <w:sz w:val="30"/>
          <w:szCs w:val="30"/>
          <w:cs/>
        </w:rPr>
        <w:t xml:space="preserve"> </w:t>
      </w:r>
      <w:r w:rsidRPr="00765DE1">
        <w:rPr>
          <w:rFonts w:hint="cs"/>
          <w:sz w:val="30"/>
          <w:szCs w:val="30"/>
          <w:cs/>
        </w:rPr>
        <w:t>ทั้งนี้การโอนสิทธิดังกล่าวหากสถาบันการเงินซึ่งเป็นผู้รับโอนไม่สามารถเรียกเก็บหนี้จากลูกหนี้ที่บริษัทโอนสิทธิได้สถาบันการเงินดังกล่าวก็ไม่สามารถเรียกเก็บหนี้จากบริษัทได้อีกในภายหลัง</w:t>
      </w:r>
    </w:p>
    <w:p w14:paraId="31E782F7" w14:textId="77777777" w:rsidR="00271A45" w:rsidRDefault="00271A45" w:rsidP="005C4D27">
      <w:pPr>
        <w:pStyle w:val="FSBlank"/>
        <w:rPr>
          <w:sz w:val="30"/>
          <w:szCs w:val="30"/>
        </w:rPr>
      </w:pPr>
    </w:p>
    <w:p w14:paraId="69141DCD" w14:textId="61E06557" w:rsidR="00BE15D4" w:rsidRPr="00BF13E1" w:rsidRDefault="00BE15D4" w:rsidP="007C10C1">
      <w:pPr>
        <w:pStyle w:val="FSHeadMain"/>
        <w:tabs>
          <w:tab w:val="clear" w:pos="518"/>
        </w:tabs>
        <w:ind w:left="540" w:hanging="540"/>
      </w:pPr>
      <w:r w:rsidRPr="00BF13E1">
        <w:rPr>
          <w:rFonts w:hint="cs"/>
          <w:cs/>
        </w:rPr>
        <w:t>เหตุการณ์ภายหลังรอบระยะเวลารายงาน</w:t>
      </w:r>
    </w:p>
    <w:p w14:paraId="43C83982" w14:textId="77777777" w:rsidR="00BE15D4" w:rsidRPr="00BF13E1" w:rsidRDefault="00BE15D4" w:rsidP="00BE15D4">
      <w:pPr>
        <w:pStyle w:val="FSBlank"/>
        <w:rPr>
          <w:sz w:val="30"/>
          <w:szCs w:val="30"/>
        </w:rPr>
      </w:pPr>
    </w:p>
    <w:p w14:paraId="44051807" w14:textId="3D6F6559" w:rsidR="00263833" w:rsidRPr="00DC0E78" w:rsidRDefault="007E7A6F" w:rsidP="00DC0E78">
      <w:pPr>
        <w:pStyle w:val="FSBlank"/>
        <w:rPr>
          <w:sz w:val="30"/>
          <w:szCs w:val="30"/>
          <w:cs/>
        </w:rPr>
      </w:pPr>
      <w:r w:rsidRPr="00A32931">
        <w:rPr>
          <w:sz w:val="30"/>
          <w:szCs w:val="30"/>
          <w:cs/>
        </w:rPr>
        <w:t>ในการประชุมคณะกรรมการบริษัทเมื่อวันที่</w:t>
      </w:r>
      <w:r w:rsidR="00C31735" w:rsidRPr="00A32931">
        <w:rPr>
          <w:sz w:val="30"/>
          <w:szCs w:val="30"/>
          <w:cs/>
        </w:rPr>
        <w:t xml:space="preserve"> </w:t>
      </w:r>
      <w:r w:rsidR="00D64B44" w:rsidRPr="00A32931">
        <w:rPr>
          <w:sz w:val="30"/>
          <w:szCs w:val="30"/>
        </w:rPr>
        <w:t>2</w:t>
      </w:r>
      <w:r w:rsidR="00A32931" w:rsidRPr="00A32931">
        <w:rPr>
          <w:sz w:val="30"/>
          <w:szCs w:val="30"/>
        </w:rPr>
        <w:t>3</w:t>
      </w:r>
      <w:r w:rsidR="00263833" w:rsidRPr="00A32931">
        <w:rPr>
          <w:sz w:val="30"/>
          <w:szCs w:val="30"/>
        </w:rPr>
        <w:t xml:space="preserve"> </w:t>
      </w:r>
      <w:r w:rsidR="00BF13E1" w:rsidRPr="00A32931">
        <w:rPr>
          <w:rFonts w:hint="cs"/>
          <w:sz w:val="30"/>
          <w:szCs w:val="30"/>
          <w:cs/>
        </w:rPr>
        <w:t>กุมภาพันธ์</w:t>
      </w:r>
      <w:r w:rsidR="00C31735" w:rsidRPr="00A32931">
        <w:rPr>
          <w:rFonts w:hint="cs"/>
          <w:sz w:val="30"/>
          <w:szCs w:val="30"/>
          <w:cs/>
        </w:rPr>
        <w:t xml:space="preserve"> </w:t>
      </w:r>
      <w:r w:rsidR="00B53767" w:rsidRPr="00A32931">
        <w:rPr>
          <w:sz w:val="30"/>
          <w:szCs w:val="30"/>
        </w:rPr>
        <w:t>256</w:t>
      </w:r>
      <w:r w:rsidR="00A32931" w:rsidRPr="00A32931">
        <w:rPr>
          <w:sz w:val="30"/>
          <w:szCs w:val="30"/>
        </w:rPr>
        <w:t>7</w:t>
      </w:r>
      <w:r w:rsidR="00C31735" w:rsidRPr="00A32931">
        <w:rPr>
          <w:sz w:val="30"/>
          <w:szCs w:val="30"/>
        </w:rPr>
        <w:t xml:space="preserve"> </w:t>
      </w:r>
      <w:r w:rsidR="00C31735" w:rsidRPr="00A32931">
        <w:rPr>
          <w:rFonts w:hint="cs"/>
          <w:sz w:val="30"/>
          <w:szCs w:val="30"/>
          <w:cs/>
        </w:rPr>
        <w:t>คณะกรรมการมีมติให้เสนอต่อผู้ถือหุ้นเพื่ออนุมัติ</w:t>
      </w:r>
      <w:r w:rsidR="00C31735" w:rsidRPr="00743770">
        <w:rPr>
          <w:rFonts w:hint="cs"/>
          <w:sz w:val="30"/>
          <w:szCs w:val="30"/>
          <w:cs/>
        </w:rPr>
        <w:t>การจ่ายเงินปันผลในอัตราหุ้นละ</w:t>
      </w:r>
      <w:r w:rsidR="00ED0EA1" w:rsidRPr="00743770">
        <w:rPr>
          <w:sz w:val="30"/>
          <w:szCs w:val="30"/>
        </w:rPr>
        <w:t xml:space="preserve"> </w:t>
      </w:r>
      <w:r w:rsidR="00743770" w:rsidRPr="00743770">
        <w:rPr>
          <w:sz w:val="30"/>
          <w:szCs w:val="30"/>
        </w:rPr>
        <w:t>2.625</w:t>
      </w:r>
      <w:r w:rsidR="00493880" w:rsidRPr="00743770">
        <w:rPr>
          <w:sz w:val="30"/>
          <w:szCs w:val="30"/>
        </w:rPr>
        <w:t xml:space="preserve"> </w:t>
      </w:r>
      <w:r w:rsidR="00C31735" w:rsidRPr="00743770">
        <w:rPr>
          <w:rFonts w:hint="cs"/>
          <w:sz w:val="30"/>
          <w:szCs w:val="30"/>
          <w:cs/>
        </w:rPr>
        <w:t>บาท การจ่ายเงินปันผลดังกล่าวจะต้องได้รับการอนุมัติจากที่ประชุมสามัญ</w:t>
      </w:r>
      <w:r w:rsidR="00C31735" w:rsidRPr="00A32931">
        <w:rPr>
          <w:rFonts w:hint="cs"/>
          <w:sz w:val="30"/>
          <w:szCs w:val="30"/>
          <w:cs/>
        </w:rPr>
        <w:t>ประจำปีของผู้ถือหุ้น</w:t>
      </w:r>
    </w:p>
    <w:sectPr w:rsidR="00263833" w:rsidRPr="00DC0E78" w:rsidSect="00AB510F"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A7DEDC" w14:textId="77777777" w:rsidR="00147965" w:rsidRDefault="00147965">
      <w:r>
        <w:separator/>
      </w:r>
    </w:p>
  </w:endnote>
  <w:endnote w:type="continuationSeparator" w:id="0">
    <w:p w14:paraId="2AB92351" w14:textId="77777777" w:rsidR="00147965" w:rsidRDefault="001479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EucrosiaUPCBold">
    <w:altName w:val="EucrosiaUPC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Gautami">
    <w:altName w:val="Gautami"/>
    <w:panose1 w:val="02000500000000000000"/>
    <w:charset w:val="00"/>
    <w:family w:val="swiss"/>
    <w:pitch w:val="variable"/>
    <w:sig w:usb0="002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7BD868" w14:textId="3FA1B78F" w:rsidR="00055B0B" w:rsidRPr="00E71B3D" w:rsidRDefault="00055B0B" w:rsidP="003C5215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jc w:val="right"/>
      <w:rPr>
        <w:rStyle w:val="PageNumber"/>
        <w:rFonts w:ascii="Angsana New" w:hAnsi="Angsana New" w:cs="Angsana New"/>
        <w:sz w:val="30"/>
        <w:szCs w:val="30"/>
      </w:rPr>
    </w:pPr>
    <w:r w:rsidRPr="00E71B3D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Pr="00E71B3D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E71B3D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  <w:cs/>
      </w:rPr>
      <w:t>3</w:t>
    </w:r>
    <w:r>
      <w:rPr>
        <w:rStyle w:val="PageNumber"/>
        <w:rFonts w:ascii="Angsana New" w:hAnsi="Angsana New" w:cs="Angsana New"/>
        <w:noProof/>
        <w:sz w:val="30"/>
        <w:szCs w:val="30"/>
      </w:rPr>
      <w:t>2</w:t>
    </w:r>
    <w:r w:rsidRPr="00E71B3D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14:paraId="6029C766" w14:textId="77777777" w:rsidR="00055B0B" w:rsidRPr="00811BCA" w:rsidRDefault="00055B0B" w:rsidP="00827B3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 w:cs="Angsana New"/>
        <w:i/>
        <w:iCs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9E69EB" w14:textId="38AB779E" w:rsidR="00055B0B" w:rsidRPr="00E71B3D" w:rsidRDefault="00055B0B" w:rsidP="00E71B3D">
    <w:pPr>
      <w:pStyle w:val="Footer"/>
      <w:framePr w:wrap="around" w:vAnchor="text" w:hAnchor="margin" w:xAlign="right" w:y="1"/>
      <w:jc w:val="right"/>
      <w:rPr>
        <w:rStyle w:val="PageNumber"/>
        <w:rFonts w:ascii="Angsana New" w:hAnsi="Angsana New" w:cs="Angsana New"/>
        <w:sz w:val="30"/>
        <w:szCs w:val="30"/>
      </w:rPr>
    </w:pPr>
    <w:r w:rsidRPr="00E71B3D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Pr="00E71B3D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E71B3D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  <w:cs/>
      </w:rPr>
      <w:t>2</w:t>
    </w:r>
    <w:r>
      <w:rPr>
        <w:rStyle w:val="PageNumber"/>
        <w:rFonts w:ascii="Angsana New" w:hAnsi="Angsana New" w:cs="Angsana New"/>
        <w:noProof/>
        <w:sz w:val="30"/>
        <w:szCs w:val="30"/>
      </w:rPr>
      <w:t>7</w:t>
    </w:r>
    <w:r w:rsidRPr="00E71B3D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14:paraId="2C524918" w14:textId="5A2E905F" w:rsidR="00055B0B" w:rsidRPr="00676095" w:rsidRDefault="00055B0B" w:rsidP="00E71B3D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 w:cs="Angsana New"/>
        <w:i/>
        <w:iCs/>
        <w:sz w:val="30"/>
        <w:szCs w:val="30"/>
      </w:rPr>
    </w:pPr>
    <w:r w:rsidRPr="00676095">
      <w:rPr>
        <w:rFonts w:ascii="Angsana New" w:hAnsi="Angsana New" w:cs="Angsana New"/>
        <w:i/>
        <w:iCs/>
        <w:sz w:val="30"/>
        <w:szCs w:val="30"/>
      </w:rPr>
      <w:fldChar w:fldCharType="begin"/>
    </w:r>
    <w:r w:rsidRPr="00676095">
      <w:rPr>
        <w:rFonts w:ascii="Angsana New" w:hAnsi="Angsana New" w:cs="Angsana New"/>
        <w:i/>
        <w:iCs/>
        <w:sz w:val="30"/>
        <w:szCs w:val="30"/>
      </w:rPr>
      <w:instrText xml:space="preserve"> FILENAME </w:instrText>
    </w:r>
    <w:r w:rsidRPr="00676095">
      <w:rPr>
        <w:rFonts w:ascii="Angsana New" w:hAnsi="Angsana New" w:cs="Angsana New"/>
        <w:i/>
        <w:iCs/>
        <w:sz w:val="30"/>
        <w:szCs w:val="30"/>
      </w:rPr>
      <w:fldChar w:fldCharType="separate"/>
    </w:r>
    <w:r w:rsidR="009B1510">
      <w:rPr>
        <w:rFonts w:ascii="Angsana New" w:hAnsi="Angsana New" w:cs="Angsana New"/>
        <w:i/>
        <w:iCs/>
        <w:noProof/>
        <w:sz w:val="30"/>
        <w:szCs w:val="30"/>
      </w:rPr>
      <w:t>FMTT3-YE'23-set</w:t>
    </w:r>
    <w:r w:rsidRPr="00676095">
      <w:rPr>
        <w:rFonts w:ascii="Angsana New" w:hAnsi="Angsana New" w:cs="Angsana New"/>
        <w:i/>
        <w:iCs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A1BDA" w14:textId="62188D30" w:rsidR="00055B0B" w:rsidRPr="00890FC5" w:rsidRDefault="00055B0B" w:rsidP="00890FC5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88386A">
      <w:rPr>
        <w:rFonts w:ascii="Angsana New" w:hAnsi="Angsana New" w:cs="Angsana New"/>
        <w:sz w:val="30"/>
        <w:szCs w:val="30"/>
      </w:rPr>
      <w:fldChar w:fldCharType="begin"/>
    </w:r>
    <w:r w:rsidRPr="0088386A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88386A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53</w:t>
    </w:r>
    <w:r w:rsidRPr="0088386A">
      <w:rPr>
        <w:rFonts w:ascii="Angsana New" w:hAnsi="Angsana New" w:cs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8EBEFE" w14:textId="77777777" w:rsidR="00147965" w:rsidRDefault="00147965">
      <w:r>
        <w:separator/>
      </w:r>
    </w:p>
  </w:footnote>
  <w:footnote w:type="continuationSeparator" w:id="0">
    <w:p w14:paraId="72C72A9D" w14:textId="77777777" w:rsidR="00147965" w:rsidRDefault="001479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6580F4" w14:textId="77777777" w:rsidR="00055B0B" w:rsidRPr="00A81676" w:rsidRDefault="00055B0B" w:rsidP="00A8167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</w:rPr>
    </w:pPr>
    <w:r w:rsidRPr="00A81676">
      <w:rPr>
        <w:rFonts w:ascii="Angsana New" w:hAnsi="Angsana New" w:cs="Angsana New" w:hint="cs"/>
        <w:b/>
        <w:bCs/>
        <w:sz w:val="32"/>
        <w:szCs w:val="32"/>
        <w:cs/>
      </w:rPr>
      <w:t>บริษัท</w:t>
    </w:r>
    <w:r w:rsidRPr="00A81676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cs="Angsana New" w:hint="cs"/>
        <w:b/>
        <w:bCs/>
        <w:sz w:val="32"/>
        <w:szCs w:val="32"/>
        <w:cs/>
      </w:rPr>
      <w:t>ไฟน์</w:t>
    </w:r>
    <w:r w:rsidRPr="00A81676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cs="Angsana New" w:hint="cs"/>
        <w:b/>
        <w:bCs/>
        <w:sz w:val="32"/>
        <w:szCs w:val="32"/>
        <w:cs/>
      </w:rPr>
      <w:t>เม็ททัล</w:t>
    </w:r>
    <w:r w:rsidRPr="00A81676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cs="Angsana New" w:hint="cs"/>
        <w:b/>
        <w:bCs/>
        <w:sz w:val="32"/>
        <w:szCs w:val="32"/>
        <w:cs/>
      </w:rPr>
      <w:t>เทคโนโลยีส์</w:t>
    </w:r>
    <w:r w:rsidRPr="00A81676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cs="Angsana New" w:hint="cs"/>
        <w:b/>
        <w:bCs/>
        <w:sz w:val="32"/>
        <w:szCs w:val="32"/>
        <w:cs/>
      </w:rPr>
      <w:t>จำกัด</w:t>
    </w:r>
    <w:r w:rsidRPr="00A81676">
      <w:rPr>
        <w:rFonts w:ascii="Angsana New" w:hAnsi="Angsana New" w:cs="Angsana New"/>
        <w:b/>
        <w:bCs/>
        <w:sz w:val="32"/>
        <w:szCs w:val="32"/>
        <w:cs/>
      </w:rPr>
      <w:t xml:space="preserve"> (</w:t>
    </w:r>
    <w:r w:rsidRPr="00A81676"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 w:rsidRPr="00A81676">
      <w:rPr>
        <w:rFonts w:ascii="Angsana New" w:hAnsi="Angsana New" w:cs="Angsana New"/>
        <w:b/>
        <w:bCs/>
        <w:sz w:val="32"/>
        <w:szCs w:val="32"/>
        <w:cs/>
      </w:rPr>
      <w:t>)</w:t>
    </w:r>
  </w:p>
  <w:p w14:paraId="33468A4B" w14:textId="058A10A4" w:rsidR="00055B0B" w:rsidRPr="006C5D17" w:rsidRDefault="00055B0B" w:rsidP="00A8167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 w:cs="Angsana New"/>
        <w:b/>
        <w:bCs/>
        <w:sz w:val="32"/>
        <w:szCs w:val="32"/>
      </w:rPr>
    </w:pPr>
    <w:r w:rsidRPr="006C5D17">
      <w:rPr>
        <w:rFonts w:ascii="Angsana New" w:hAnsi="Angsana New" w:cs="Angsana New"/>
        <w:b/>
        <w:bCs/>
        <w:sz w:val="32"/>
        <w:szCs w:val="32"/>
        <w:cs/>
      </w:rPr>
      <w:t xml:space="preserve">หมายเหตุประกอบงบการเงิน </w:t>
    </w:r>
  </w:p>
  <w:p w14:paraId="343432F1" w14:textId="75F27A1E" w:rsidR="00055B0B" w:rsidRDefault="00055B0B" w:rsidP="008C161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>สำหรับปี</w:t>
    </w:r>
    <w:r w:rsidRPr="00EA60CE">
      <w:rPr>
        <w:rFonts w:ascii="Angsana New" w:hAnsi="Angsana New" w:cs="Angsana New" w:hint="cs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 w:cs="Angsana New"/>
        <w:b/>
        <w:bCs/>
        <w:sz w:val="32"/>
        <w:szCs w:val="32"/>
      </w:rPr>
      <w:t>31</w:t>
    </w:r>
    <w:r w:rsidRPr="00EA60CE">
      <w:rPr>
        <w:rFonts w:ascii="Angsana New" w:hAnsi="Angsana New" w:cs="Angsana New"/>
        <w:b/>
        <w:bCs/>
        <w:sz w:val="32"/>
        <w:szCs w:val="32"/>
      </w:rPr>
      <w:t xml:space="preserve"> </w:t>
    </w:r>
    <w:r w:rsidRPr="00EA60CE">
      <w:rPr>
        <w:rFonts w:ascii="Angsana New" w:hAnsi="Angsana New" w:cs="Angsana New" w:hint="cs"/>
        <w:b/>
        <w:bCs/>
        <w:sz w:val="32"/>
        <w:szCs w:val="32"/>
        <w:cs/>
      </w:rPr>
      <w:t xml:space="preserve">ธันวาคม </w:t>
    </w:r>
    <w:r w:rsidR="00DE21FE">
      <w:rPr>
        <w:rFonts w:ascii="Angsana New" w:hAnsi="Angsana New" w:cs="Angsana New"/>
        <w:b/>
        <w:bCs/>
        <w:sz w:val="32"/>
        <w:szCs w:val="32"/>
      </w:rPr>
      <w:t>256</w:t>
    </w:r>
    <w:r w:rsidR="000C0E89">
      <w:rPr>
        <w:rFonts w:ascii="Angsana New" w:hAnsi="Angsana New" w:cs="Angsana New"/>
        <w:b/>
        <w:bCs/>
        <w:sz w:val="32"/>
        <w:szCs w:val="32"/>
      </w:rPr>
      <w:t>6</w:t>
    </w:r>
  </w:p>
  <w:p w14:paraId="51931D45" w14:textId="77777777" w:rsidR="00055B0B" w:rsidRPr="00890FC5" w:rsidRDefault="00055B0B" w:rsidP="008C161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16EEBA" w14:textId="77777777" w:rsidR="00055B0B" w:rsidRPr="006C5D17" w:rsidRDefault="00055B0B" w:rsidP="002D0AA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cs="Angsana New"/>
        <w:b/>
        <w:bCs/>
        <w:sz w:val="32"/>
        <w:szCs w:val="32"/>
      </w:rPr>
    </w:pPr>
    <w:r w:rsidRPr="006C5D17">
      <w:rPr>
        <w:rFonts w:ascii="Angsana New" w:hAnsi="Angsana New" w:cs="Angsana New"/>
        <w:b/>
        <w:bCs/>
        <w:sz w:val="32"/>
        <w:szCs w:val="32"/>
        <w:cs/>
      </w:rPr>
      <w:t xml:space="preserve">บริษัท ฟูรูกาวา เม็ททัล </w:t>
    </w:r>
    <w:r w:rsidRPr="006C5D17">
      <w:rPr>
        <w:rFonts w:ascii="Angsana New" w:hAnsi="Angsana New" w:cs="Angsana New"/>
        <w:b/>
        <w:bCs/>
        <w:sz w:val="32"/>
        <w:szCs w:val="32"/>
      </w:rPr>
      <w:t>(</w:t>
    </w:r>
    <w:r w:rsidRPr="006C5D17">
      <w:rPr>
        <w:rFonts w:ascii="Angsana New" w:hAnsi="Angsana New" w:cs="Angsana New"/>
        <w:b/>
        <w:bCs/>
        <w:sz w:val="32"/>
        <w:szCs w:val="32"/>
        <w:cs/>
      </w:rPr>
      <w:t>ไทยแลนด์</w:t>
    </w:r>
    <w:r w:rsidRPr="006C5D17">
      <w:rPr>
        <w:rFonts w:ascii="Angsana New" w:hAnsi="Angsana New" w:cs="Angsana New"/>
        <w:b/>
        <w:bCs/>
        <w:sz w:val="32"/>
        <w:szCs w:val="32"/>
      </w:rPr>
      <w:t xml:space="preserve">) </w:t>
    </w:r>
    <w:r w:rsidRPr="006C5D17">
      <w:rPr>
        <w:rFonts w:ascii="Angsana New" w:hAnsi="Angsana New" w:cs="Angsana New"/>
        <w:b/>
        <w:bCs/>
        <w:sz w:val="32"/>
        <w:szCs w:val="32"/>
        <w:cs/>
      </w:rPr>
      <w:t xml:space="preserve">จำกัด </w:t>
    </w:r>
    <w:r w:rsidRPr="006C5D17">
      <w:rPr>
        <w:rFonts w:ascii="Angsana New" w:hAnsi="Angsana New" w:cs="Angsana New"/>
        <w:b/>
        <w:bCs/>
        <w:sz w:val="32"/>
        <w:szCs w:val="32"/>
      </w:rPr>
      <w:t>(</w:t>
    </w:r>
    <w:r w:rsidRPr="006C5D17">
      <w:rPr>
        <w:rFonts w:ascii="Angsana New" w:hAnsi="Angsana New" w:cs="Angsana New"/>
        <w:b/>
        <w:bCs/>
        <w:sz w:val="32"/>
        <w:szCs w:val="32"/>
        <w:cs/>
      </w:rPr>
      <w:t>มหาชน</w:t>
    </w:r>
    <w:r w:rsidRPr="006C5D17">
      <w:rPr>
        <w:rFonts w:ascii="Angsana New" w:hAnsi="Angsana New" w:cs="Angsana New"/>
        <w:b/>
        <w:bCs/>
        <w:sz w:val="32"/>
        <w:szCs w:val="32"/>
      </w:rPr>
      <w:t>)</w:t>
    </w:r>
  </w:p>
  <w:p w14:paraId="45D14284" w14:textId="77777777" w:rsidR="00055B0B" w:rsidRPr="006C5D17" w:rsidRDefault="00055B0B" w:rsidP="002D0AA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 w:cs="Angsana New"/>
        <w:b/>
        <w:bCs/>
        <w:sz w:val="32"/>
        <w:szCs w:val="32"/>
      </w:rPr>
    </w:pPr>
    <w:r w:rsidRPr="006C5D17">
      <w:rPr>
        <w:rFonts w:ascii="Angsana New" w:hAnsi="Angsana New" w:cs="Angsana New"/>
        <w:b/>
        <w:bCs/>
        <w:sz w:val="32"/>
        <w:szCs w:val="32"/>
        <w:cs/>
      </w:rPr>
      <w:t xml:space="preserve">หมายเหตุประกอบงบการเงิน </w:t>
    </w:r>
  </w:p>
  <w:p w14:paraId="07F19FFE" w14:textId="20CF8164" w:rsidR="00055B0B" w:rsidRDefault="00055B0B" w:rsidP="002D0AA8">
    <w:pPr>
      <w:pStyle w:val="Header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>สำหรับแต่ละปีสิ้นสุด</w:t>
    </w:r>
    <w:r w:rsidRPr="006C5D17">
      <w:rPr>
        <w:rFonts w:ascii="Angsana New" w:hAnsi="Angsana New" w:cs="Angsana New"/>
        <w:b/>
        <w:bCs/>
        <w:sz w:val="32"/>
        <w:szCs w:val="32"/>
        <w:cs/>
      </w:rPr>
      <w:t xml:space="preserve">วันที่ </w:t>
    </w:r>
    <w:r>
      <w:rPr>
        <w:rFonts w:ascii="Angsana New" w:hAnsi="Angsana New" w:cs="Angsana New"/>
        <w:b/>
        <w:bCs/>
        <w:sz w:val="32"/>
        <w:szCs w:val="32"/>
      </w:rPr>
      <w:t>31</w:t>
    </w:r>
    <w:r w:rsidRPr="006C5D17">
      <w:rPr>
        <w:rFonts w:ascii="Angsana New" w:hAnsi="Angsana New" w:cs="Angsana New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 w:cs="Angsana New"/>
        <w:b/>
        <w:bCs/>
        <w:sz w:val="32"/>
        <w:szCs w:val="32"/>
      </w:rPr>
      <w:t>25</w:t>
    </w:r>
    <w:r>
      <w:rPr>
        <w:rFonts w:ascii="Angsana New" w:hAnsi="Angsana New" w:cs="Angsana New" w:hint="cs"/>
        <w:b/>
        <w:bCs/>
        <w:sz w:val="32"/>
        <w:szCs w:val="32"/>
      </w:rPr>
      <w:t>50</w:t>
    </w:r>
    <w:r w:rsidRPr="006C5D17">
      <w:rPr>
        <w:rFonts w:ascii="Angsana New" w:hAnsi="Angsana New" w:cs="Angsana New"/>
        <w:b/>
        <w:bCs/>
        <w:sz w:val="32"/>
        <w:szCs w:val="32"/>
        <w:cs/>
      </w:rPr>
      <w:t xml:space="preserve"> และ </w:t>
    </w:r>
    <w:r>
      <w:rPr>
        <w:rFonts w:ascii="Angsana New" w:hAnsi="Angsana New" w:cs="Angsana New"/>
        <w:b/>
        <w:bCs/>
        <w:sz w:val="32"/>
        <w:szCs w:val="32"/>
      </w:rPr>
      <w:t>254</w:t>
    </w:r>
    <w:r>
      <w:rPr>
        <w:rFonts w:ascii="Angsana New" w:hAnsi="Angsana New" w:cs="Angsana New" w:hint="cs"/>
        <w:b/>
        <w:bCs/>
        <w:sz w:val="32"/>
        <w:szCs w:val="32"/>
      </w:rPr>
      <w:t>9</w:t>
    </w:r>
  </w:p>
  <w:p w14:paraId="5B93852D" w14:textId="77777777" w:rsidR="00055B0B" w:rsidRPr="002D0AA8" w:rsidRDefault="00055B0B" w:rsidP="002D0AA8">
    <w:pPr>
      <w:pStyle w:val="Header"/>
      <w:rPr>
        <w:rFonts w:ascii="Angsana New" w:hAnsi="Angsana New" w:cs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0040BE" w14:textId="77777777" w:rsidR="00055B0B" w:rsidRPr="00A81676" w:rsidRDefault="00055B0B" w:rsidP="0025748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</w:rPr>
    </w:pPr>
    <w:r w:rsidRPr="00A81676">
      <w:rPr>
        <w:rFonts w:ascii="Angsana New" w:hAnsi="Angsana New" w:cs="Angsana New" w:hint="cs"/>
        <w:b/>
        <w:bCs/>
        <w:sz w:val="32"/>
        <w:szCs w:val="32"/>
        <w:cs/>
      </w:rPr>
      <w:t>บริษัท</w:t>
    </w:r>
    <w:r w:rsidRPr="00A81676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cs="Angsana New" w:hint="cs"/>
        <w:b/>
        <w:bCs/>
        <w:sz w:val="32"/>
        <w:szCs w:val="32"/>
        <w:cs/>
      </w:rPr>
      <w:t>ไฟน์</w:t>
    </w:r>
    <w:r w:rsidRPr="00A81676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cs="Angsana New" w:hint="cs"/>
        <w:b/>
        <w:bCs/>
        <w:sz w:val="32"/>
        <w:szCs w:val="32"/>
        <w:cs/>
      </w:rPr>
      <w:t>เม็ททัล</w:t>
    </w:r>
    <w:r w:rsidRPr="00A81676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cs="Angsana New" w:hint="cs"/>
        <w:b/>
        <w:bCs/>
        <w:sz w:val="32"/>
        <w:szCs w:val="32"/>
        <w:cs/>
      </w:rPr>
      <w:t>เทคโนโลยีส์</w:t>
    </w:r>
    <w:r w:rsidRPr="00A81676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cs="Angsana New" w:hint="cs"/>
        <w:b/>
        <w:bCs/>
        <w:sz w:val="32"/>
        <w:szCs w:val="32"/>
        <w:cs/>
      </w:rPr>
      <w:t>จำกัด</w:t>
    </w:r>
    <w:r w:rsidRPr="00A81676">
      <w:rPr>
        <w:rFonts w:ascii="Angsana New" w:hAnsi="Angsana New" w:cs="Angsana New"/>
        <w:b/>
        <w:bCs/>
        <w:sz w:val="32"/>
        <w:szCs w:val="32"/>
        <w:cs/>
      </w:rPr>
      <w:t xml:space="preserve"> (</w:t>
    </w:r>
    <w:r w:rsidRPr="00A81676"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 w:rsidRPr="00A81676">
      <w:rPr>
        <w:rFonts w:ascii="Angsana New" w:hAnsi="Angsana New" w:cs="Angsana New"/>
        <w:b/>
        <w:bCs/>
        <w:sz w:val="32"/>
        <w:szCs w:val="32"/>
        <w:cs/>
      </w:rPr>
      <w:t>)</w:t>
    </w:r>
  </w:p>
  <w:p w14:paraId="159ECA33" w14:textId="77777777" w:rsidR="00055B0B" w:rsidRPr="006C5D17" w:rsidRDefault="00055B0B" w:rsidP="0025748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 w:cs="Angsana New"/>
        <w:b/>
        <w:bCs/>
        <w:sz w:val="32"/>
        <w:szCs w:val="32"/>
      </w:rPr>
    </w:pPr>
    <w:r w:rsidRPr="006C5D17">
      <w:rPr>
        <w:rFonts w:ascii="Angsana New" w:hAnsi="Angsana New" w:cs="Angsana New"/>
        <w:b/>
        <w:bCs/>
        <w:sz w:val="32"/>
        <w:szCs w:val="32"/>
        <w:cs/>
      </w:rPr>
      <w:t xml:space="preserve">หมายเหตุประกอบงบการเงิน </w:t>
    </w:r>
  </w:p>
  <w:p w14:paraId="07BFBC41" w14:textId="2CF9385E" w:rsidR="00055B0B" w:rsidRDefault="00055B0B" w:rsidP="0025748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>สำหรับปี</w:t>
    </w:r>
    <w:r w:rsidRPr="00EA60CE">
      <w:rPr>
        <w:rFonts w:ascii="Angsana New" w:hAnsi="Angsana New" w:cs="Angsana New" w:hint="cs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 w:cs="Angsana New"/>
        <w:b/>
        <w:bCs/>
        <w:sz w:val="32"/>
        <w:szCs w:val="32"/>
      </w:rPr>
      <w:t>31</w:t>
    </w:r>
    <w:r w:rsidRPr="00EA60CE">
      <w:rPr>
        <w:rFonts w:ascii="Angsana New" w:hAnsi="Angsana New" w:cs="Angsana New"/>
        <w:b/>
        <w:bCs/>
        <w:sz w:val="32"/>
        <w:szCs w:val="32"/>
      </w:rPr>
      <w:t xml:space="preserve"> </w:t>
    </w:r>
    <w:r w:rsidRPr="00EA60CE">
      <w:rPr>
        <w:rFonts w:ascii="Angsana New" w:hAnsi="Angsana New" w:cs="Angsana New" w:hint="cs"/>
        <w:b/>
        <w:bCs/>
        <w:sz w:val="32"/>
        <w:szCs w:val="32"/>
        <w:cs/>
      </w:rPr>
      <w:t xml:space="preserve">ธันวาคม </w:t>
    </w:r>
    <w:r w:rsidR="001E023E">
      <w:rPr>
        <w:rFonts w:ascii="Angsana New" w:hAnsi="Angsana New" w:cs="Angsana New"/>
        <w:b/>
        <w:bCs/>
        <w:sz w:val="32"/>
        <w:szCs w:val="32"/>
      </w:rPr>
      <w:t>256</w:t>
    </w:r>
    <w:r w:rsidR="000C0E89">
      <w:rPr>
        <w:rFonts w:ascii="Angsana New" w:hAnsi="Angsana New" w:cs="Angsana New"/>
        <w:b/>
        <w:bCs/>
        <w:sz w:val="32"/>
        <w:szCs w:val="32"/>
      </w:rPr>
      <w:t>6</w:t>
    </w:r>
  </w:p>
  <w:p w14:paraId="06EC1350" w14:textId="77777777" w:rsidR="00055B0B" w:rsidRDefault="00055B0B" w:rsidP="008C161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2ACD96" w14:textId="77777777" w:rsidR="00055B0B" w:rsidRPr="00A81676" w:rsidRDefault="00055B0B" w:rsidP="0025748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</w:rPr>
    </w:pPr>
    <w:r w:rsidRPr="00A81676">
      <w:rPr>
        <w:rFonts w:ascii="Angsana New" w:hAnsi="Angsana New" w:cs="Angsana New" w:hint="cs"/>
        <w:b/>
        <w:bCs/>
        <w:sz w:val="32"/>
        <w:szCs w:val="32"/>
        <w:cs/>
      </w:rPr>
      <w:t>บริษัท</w:t>
    </w:r>
    <w:r w:rsidRPr="00A81676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cs="Angsana New" w:hint="cs"/>
        <w:b/>
        <w:bCs/>
        <w:sz w:val="32"/>
        <w:szCs w:val="32"/>
        <w:cs/>
      </w:rPr>
      <w:t>ไฟน์</w:t>
    </w:r>
    <w:r w:rsidRPr="00A81676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cs="Angsana New" w:hint="cs"/>
        <w:b/>
        <w:bCs/>
        <w:sz w:val="32"/>
        <w:szCs w:val="32"/>
        <w:cs/>
      </w:rPr>
      <w:t>เม็ททัล</w:t>
    </w:r>
    <w:r w:rsidRPr="00A81676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cs="Angsana New" w:hint="cs"/>
        <w:b/>
        <w:bCs/>
        <w:sz w:val="32"/>
        <w:szCs w:val="32"/>
        <w:cs/>
      </w:rPr>
      <w:t>เทคโนโลยีส์</w:t>
    </w:r>
    <w:r w:rsidRPr="00A81676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cs="Angsana New" w:hint="cs"/>
        <w:b/>
        <w:bCs/>
        <w:sz w:val="32"/>
        <w:szCs w:val="32"/>
        <w:cs/>
      </w:rPr>
      <w:t>จำกัด</w:t>
    </w:r>
    <w:r w:rsidRPr="00A81676">
      <w:rPr>
        <w:rFonts w:ascii="Angsana New" w:hAnsi="Angsana New" w:cs="Angsana New"/>
        <w:b/>
        <w:bCs/>
        <w:sz w:val="32"/>
        <w:szCs w:val="32"/>
        <w:cs/>
      </w:rPr>
      <w:t xml:space="preserve"> (</w:t>
    </w:r>
    <w:r w:rsidRPr="00A81676"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 w:rsidRPr="00A81676">
      <w:rPr>
        <w:rFonts w:ascii="Angsana New" w:hAnsi="Angsana New" w:cs="Angsana New"/>
        <w:b/>
        <w:bCs/>
        <w:sz w:val="32"/>
        <w:szCs w:val="32"/>
        <w:cs/>
      </w:rPr>
      <w:t>)</w:t>
    </w:r>
  </w:p>
  <w:p w14:paraId="0FA086FB" w14:textId="77777777" w:rsidR="00055B0B" w:rsidRPr="006C5D17" w:rsidRDefault="00055B0B" w:rsidP="0025748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 w:cs="Angsana New"/>
        <w:b/>
        <w:bCs/>
        <w:sz w:val="32"/>
        <w:szCs w:val="32"/>
      </w:rPr>
    </w:pPr>
    <w:r w:rsidRPr="006C5D17">
      <w:rPr>
        <w:rFonts w:ascii="Angsana New" w:hAnsi="Angsana New" w:cs="Angsana New"/>
        <w:b/>
        <w:bCs/>
        <w:sz w:val="32"/>
        <w:szCs w:val="32"/>
        <w:cs/>
      </w:rPr>
      <w:t xml:space="preserve">หมายเหตุประกอบงบการเงิน </w:t>
    </w:r>
  </w:p>
  <w:p w14:paraId="1C67022F" w14:textId="09130B3E" w:rsidR="00055B0B" w:rsidRDefault="00055B0B" w:rsidP="0025748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>สำหรับปี</w:t>
    </w:r>
    <w:r w:rsidRPr="00EA60CE">
      <w:rPr>
        <w:rFonts w:ascii="Angsana New" w:hAnsi="Angsana New" w:cs="Angsana New" w:hint="cs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 w:cs="Angsana New"/>
        <w:b/>
        <w:bCs/>
        <w:sz w:val="32"/>
        <w:szCs w:val="32"/>
      </w:rPr>
      <w:t>31</w:t>
    </w:r>
    <w:r w:rsidRPr="00EA60CE">
      <w:rPr>
        <w:rFonts w:ascii="Angsana New" w:hAnsi="Angsana New" w:cs="Angsana New"/>
        <w:b/>
        <w:bCs/>
        <w:sz w:val="32"/>
        <w:szCs w:val="32"/>
      </w:rPr>
      <w:t xml:space="preserve"> </w:t>
    </w:r>
    <w:r w:rsidRPr="00EA60CE">
      <w:rPr>
        <w:rFonts w:ascii="Angsana New" w:hAnsi="Angsana New" w:cs="Angsana New" w:hint="cs"/>
        <w:b/>
        <w:bCs/>
        <w:sz w:val="32"/>
        <w:szCs w:val="32"/>
        <w:cs/>
      </w:rPr>
      <w:t xml:space="preserve">ธันวาคม </w:t>
    </w:r>
    <w:r w:rsidR="001E023E">
      <w:rPr>
        <w:rFonts w:ascii="Angsana New" w:hAnsi="Angsana New" w:cs="Angsana New"/>
        <w:b/>
        <w:bCs/>
        <w:sz w:val="32"/>
        <w:szCs w:val="32"/>
      </w:rPr>
      <w:t>256</w:t>
    </w:r>
    <w:r w:rsidR="000C0E89">
      <w:rPr>
        <w:rFonts w:ascii="Angsana New" w:hAnsi="Angsana New" w:cs="Angsana New"/>
        <w:b/>
        <w:bCs/>
        <w:sz w:val="32"/>
        <w:szCs w:val="32"/>
      </w:rPr>
      <w:t>6</w:t>
    </w:r>
  </w:p>
  <w:p w14:paraId="3F7C1375" w14:textId="77777777" w:rsidR="00055B0B" w:rsidRPr="00AB510F" w:rsidRDefault="00055B0B" w:rsidP="00FF24E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4E33973"/>
    <w:multiLevelType w:val="hybridMultilevel"/>
    <w:tmpl w:val="6ADA9F1C"/>
    <w:lvl w:ilvl="0" w:tplc="8902AA54">
      <w:start w:val="25"/>
      <w:numFmt w:val="bullet"/>
      <w:lvlText w:val="-"/>
      <w:lvlJc w:val="left"/>
      <w:pPr>
        <w:ind w:left="90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05DC0631"/>
    <w:multiLevelType w:val="multilevel"/>
    <w:tmpl w:val="563A822C"/>
    <w:lvl w:ilvl="0">
      <w:start w:val="1"/>
      <w:numFmt w:val="thaiLetters"/>
      <w:pStyle w:val="FSHeadPolicy"/>
      <w:lvlText w:val="(%1)"/>
      <w:lvlJc w:val="left"/>
      <w:pPr>
        <w:ind w:left="360" w:hanging="360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1">
      <w:start w:val="14"/>
      <w:numFmt w:val="bullet"/>
      <w:lvlText w:val="-"/>
      <w:lvlJc w:val="left"/>
      <w:pPr>
        <w:ind w:left="1440" w:hanging="360"/>
      </w:pPr>
      <w:rPr>
        <w:rFonts w:ascii="Angsana New" w:eastAsia="MS Mincho" w:hAnsi="Angsana New" w:cs="Angsana New" w:hint="default"/>
      </w:rPr>
    </w:lvl>
    <w:lvl w:ilvl="2">
      <w:start w:val="1"/>
      <w:numFmt w:val="decimal"/>
      <w:lvlText w:val="%3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880" w:hanging="360"/>
      </w:pPr>
      <w:rPr>
        <w:rFonts w:hint="default"/>
        <w:i w:val="0"/>
      </w:r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92C0545"/>
    <w:multiLevelType w:val="hybridMultilevel"/>
    <w:tmpl w:val="4BF21154"/>
    <w:lvl w:ilvl="0" w:tplc="D87003E2">
      <w:start w:val="2"/>
      <w:numFmt w:val="bullet"/>
      <w:lvlText w:val="-"/>
      <w:lvlJc w:val="left"/>
      <w:pPr>
        <w:ind w:left="126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1D4D42D5"/>
    <w:multiLevelType w:val="singleLevel"/>
    <w:tmpl w:val="AD587F2C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7" w15:restartNumberingAfterBreak="0">
    <w:nsid w:val="245F01C8"/>
    <w:multiLevelType w:val="hybridMultilevel"/>
    <w:tmpl w:val="95A0AFAE"/>
    <w:lvl w:ilvl="0" w:tplc="A42CC9EA">
      <w:start w:val="1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9" w15:restartNumberingAfterBreak="0">
    <w:nsid w:val="2EB816FC"/>
    <w:multiLevelType w:val="hybridMultilevel"/>
    <w:tmpl w:val="BF442464"/>
    <w:lvl w:ilvl="0" w:tplc="040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360A5E73"/>
    <w:multiLevelType w:val="hybridMultilevel"/>
    <w:tmpl w:val="695E9DD6"/>
    <w:lvl w:ilvl="0" w:tplc="2ECA5F82">
      <w:start w:val="1"/>
      <w:numFmt w:val="thaiLetters"/>
      <w:lvlText w:val="(%1.)"/>
      <w:lvlJc w:val="left"/>
      <w:pPr>
        <w:ind w:left="720" w:hanging="360"/>
      </w:pPr>
      <w:rPr>
        <w:rFonts w:cs="Angsana New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C2C1C69"/>
    <w:multiLevelType w:val="hybridMultilevel"/>
    <w:tmpl w:val="A5E4ABB0"/>
    <w:lvl w:ilvl="0" w:tplc="A4C6CBA0">
      <w:start w:val="1"/>
      <w:numFmt w:val="bullet"/>
      <w:lvlText w:val="-"/>
      <w:lvlJc w:val="left"/>
      <w:pPr>
        <w:ind w:left="1800" w:hanging="360"/>
      </w:pPr>
      <w:rPr>
        <w:rFonts w:ascii="Angsana New" w:hAnsi="Angsana New" w:hint="default"/>
        <w:b w:val="0"/>
        <w:bCs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47263C93"/>
    <w:multiLevelType w:val="multilevel"/>
    <w:tmpl w:val="686E9FD6"/>
    <w:lvl w:ilvl="0">
      <w:start w:val="1"/>
      <w:numFmt w:val="decimal"/>
      <w:pStyle w:val="FSHeadMain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 w:val="0"/>
        <w:iCs w:val="0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7" w15:restartNumberingAfterBreak="0">
    <w:nsid w:val="4C146537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8" w15:restartNumberingAfterBreak="0">
    <w:nsid w:val="4F6F143F"/>
    <w:multiLevelType w:val="hybridMultilevel"/>
    <w:tmpl w:val="B12ECF4A"/>
    <w:lvl w:ilvl="0" w:tplc="F1D6604C"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0C67DA3"/>
    <w:multiLevelType w:val="hybridMultilevel"/>
    <w:tmpl w:val="7B28452A"/>
    <w:lvl w:ilvl="0" w:tplc="63D2073A">
      <w:start w:val="1"/>
      <w:numFmt w:val="thaiLetters"/>
      <w:lvlText w:val="(%1)"/>
      <w:lvlJc w:val="left"/>
      <w:pPr>
        <w:ind w:left="360" w:hanging="360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8242B38"/>
    <w:multiLevelType w:val="hybridMultilevel"/>
    <w:tmpl w:val="8B4ED292"/>
    <w:lvl w:ilvl="0" w:tplc="CED8E994">
      <w:start w:val="1"/>
      <w:numFmt w:val="decimal"/>
      <w:lvlText w:val="%1"/>
      <w:lvlJc w:val="left"/>
      <w:pPr>
        <w:ind w:left="900" w:hanging="54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3D5457"/>
    <w:multiLevelType w:val="hybridMultilevel"/>
    <w:tmpl w:val="042433C8"/>
    <w:lvl w:ilvl="0" w:tplc="A4C6CBA0">
      <w:start w:val="1"/>
      <w:numFmt w:val="bullet"/>
      <w:lvlText w:val="-"/>
      <w:lvlJc w:val="left"/>
      <w:pPr>
        <w:ind w:left="99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32" w15:restartNumberingAfterBreak="0">
    <w:nsid w:val="64E20BB7"/>
    <w:multiLevelType w:val="hybridMultilevel"/>
    <w:tmpl w:val="FB54714C"/>
    <w:lvl w:ilvl="0" w:tplc="7E8A0558">
      <w:start w:val="4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3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5" w15:restartNumberingAfterBreak="0">
    <w:nsid w:val="6AC85696"/>
    <w:multiLevelType w:val="hybridMultilevel"/>
    <w:tmpl w:val="A8CC266C"/>
    <w:lvl w:ilvl="0" w:tplc="0AF834EC">
      <w:start w:val="1"/>
      <w:numFmt w:val="thaiLetters"/>
      <w:lvlText w:val="(%1)"/>
      <w:lvlJc w:val="left"/>
      <w:pPr>
        <w:ind w:left="552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8" w:hanging="360"/>
      </w:pPr>
    </w:lvl>
    <w:lvl w:ilvl="2" w:tplc="0409001B" w:tentative="1">
      <w:start w:val="1"/>
      <w:numFmt w:val="lowerRoman"/>
      <w:lvlText w:val="%3."/>
      <w:lvlJc w:val="right"/>
      <w:pPr>
        <w:ind w:left="1848" w:hanging="180"/>
      </w:pPr>
    </w:lvl>
    <w:lvl w:ilvl="3" w:tplc="0409000F" w:tentative="1">
      <w:start w:val="1"/>
      <w:numFmt w:val="decimal"/>
      <w:lvlText w:val="%4."/>
      <w:lvlJc w:val="left"/>
      <w:pPr>
        <w:ind w:left="2568" w:hanging="360"/>
      </w:pPr>
    </w:lvl>
    <w:lvl w:ilvl="4" w:tplc="04090019" w:tentative="1">
      <w:start w:val="1"/>
      <w:numFmt w:val="lowerLetter"/>
      <w:lvlText w:val="%5."/>
      <w:lvlJc w:val="left"/>
      <w:pPr>
        <w:ind w:left="3288" w:hanging="360"/>
      </w:pPr>
    </w:lvl>
    <w:lvl w:ilvl="5" w:tplc="0409001B" w:tentative="1">
      <w:start w:val="1"/>
      <w:numFmt w:val="lowerRoman"/>
      <w:lvlText w:val="%6."/>
      <w:lvlJc w:val="right"/>
      <w:pPr>
        <w:ind w:left="4008" w:hanging="180"/>
      </w:pPr>
    </w:lvl>
    <w:lvl w:ilvl="6" w:tplc="0409000F" w:tentative="1">
      <w:start w:val="1"/>
      <w:numFmt w:val="decimal"/>
      <w:lvlText w:val="%7."/>
      <w:lvlJc w:val="left"/>
      <w:pPr>
        <w:ind w:left="4728" w:hanging="360"/>
      </w:pPr>
    </w:lvl>
    <w:lvl w:ilvl="7" w:tplc="04090019" w:tentative="1">
      <w:start w:val="1"/>
      <w:numFmt w:val="lowerLetter"/>
      <w:lvlText w:val="%8."/>
      <w:lvlJc w:val="left"/>
      <w:pPr>
        <w:ind w:left="5448" w:hanging="360"/>
      </w:pPr>
    </w:lvl>
    <w:lvl w:ilvl="8" w:tplc="040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36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7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8" w15:restartNumberingAfterBreak="0">
    <w:nsid w:val="7ECE0ADC"/>
    <w:multiLevelType w:val="hybridMultilevel"/>
    <w:tmpl w:val="8C8C5A1E"/>
    <w:lvl w:ilvl="0" w:tplc="0E7E495A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813135811">
    <w:abstractNumId w:val="6"/>
  </w:num>
  <w:num w:numId="2" w16cid:durableId="1581790174">
    <w:abstractNumId w:val="5"/>
  </w:num>
  <w:num w:numId="3" w16cid:durableId="1836608205">
    <w:abstractNumId w:val="9"/>
  </w:num>
  <w:num w:numId="4" w16cid:durableId="38480510">
    <w:abstractNumId w:val="7"/>
  </w:num>
  <w:num w:numId="5" w16cid:durableId="765422047">
    <w:abstractNumId w:val="8"/>
  </w:num>
  <w:num w:numId="6" w16cid:durableId="381254085">
    <w:abstractNumId w:val="3"/>
  </w:num>
  <w:num w:numId="7" w16cid:durableId="645208033">
    <w:abstractNumId w:val="2"/>
  </w:num>
  <w:num w:numId="8" w16cid:durableId="1734086894">
    <w:abstractNumId w:val="0"/>
  </w:num>
  <w:num w:numId="9" w16cid:durableId="568536227">
    <w:abstractNumId w:val="1"/>
  </w:num>
  <w:num w:numId="10" w16cid:durableId="316494673">
    <w:abstractNumId w:val="4"/>
  </w:num>
  <w:num w:numId="11" w16cid:durableId="1725906023">
    <w:abstractNumId w:val="22"/>
  </w:num>
  <w:num w:numId="12" w16cid:durableId="1660571186">
    <w:abstractNumId w:val="18"/>
  </w:num>
  <w:num w:numId="13" w16cid:durableId="2144228846">
    <w:abstractNumId w:val="34"/>
  </w:num>
  <w:num w:numId="14" w16cid:durableId="1568223645">
    <w:abstractNumId w:val="20"/>
  </w:num>
  <w:num w:numId="15" w16cid:durableId="1179000291">
    <w:abstractNumId w:val="24"/>
  </w:num>
  <w:num w:numId="16" w16cid:durableId="1560943885">
    <w:abstractNumId w:val="26"/>
  </w:num>
  <w:num w:numId="17" w16cid:durableId="1151095865">
    <w:abstractNumId w:val="11"/>
  </w:num>
  <w:num w:numId="18" w16cid:durableId="807354056">
    <w:abstractNumId w:val="29"/>
  </w:num>
  <w:num w:numId="19" w16cid:durableId="2143886777">
    <w:abstractNumId w:val="13"/>
  </w:num>
  <w:num w:numId="20" w16cid:durableId="300773256">
    <w:abstractNumId w:val="25"/>
  </w:num>
  <w:num w:numId="21" w16cid:durableId="1297299489">
    <w:abstractNumId w:val="15"/>
  </w:num>
  <w:num w:numId="22" w16cid:durableId="1013991265">
    <w:abstractNumId w:val="19"/>
  </w:num>
  <w:num w:numId="23" w16cid:durableId="1853183579">
    <w:abstractNumId w:val="26"/>
  </w:num>
  <w:num w:numId="24" w16cid:durableId="1215584298">
    <w:abstractNumId w:val="38"/>
  </w:num>
  <w:num w:numId="25" w16cid:durableId="897058137">
    <w:abstractNumId w:val="14"/>
  </w:num>
  <w:num w:numId="26" w16cid:durableId="2117750492">
    <w:abstractNumId w:val="33"/>
  </w:num>
  <w:num w:numId="27" w16cid:durableId="758596899">
    <w:abstractNumId w:val="26"/>
  </w:num>
  <w:num w:numId="28" w16cid:durableId="288122975">
    <w:abstractNumId w:val="37"/>
  </w:num>
  <w:num w:numId="29" w16cid:durableId="306396908">
    <w:abstractNumId w:val="11"/>
  </w:num>
  <w:num w:numId="30" w16cid:durableId="1793592926">
    <w:abstractNumId w:val="36"/>
  </w:num>
  <w:num w:numId="31" w16cid:durableId="1071390595">
    <w:abstractNumId w:val="28"/>
  </w:num>
  <w:num w:numId="32" w16cid:durableId="971404360">
    <w:abstractNumId w:val="27"/>
  </w:num>
  <w:num w:numId="33" w16cid:durableId="2033139845">
    <w:abstractNumId w:val="17"/>
  </w:num>
  <w:num w:numId="34" w16cid:durableId="1612392922">
    <w:abstractNumId w:val="16"/>
  </w:num>
  <w:num w:numId="35" w16cid:durableId="1428499794">
    <w:abstractNumId w:val="31"/>
  </w:num>
  <w:num w:numId="36" w16cid:durableId="1572539201">
    <w:abstractNumId w:val="10"/>
  </w:num>
  <w:num w:numId="37" w16cid:durableId="563099859">
    <w:abstractNumId w:val="32"/>
  </w:num>
  <w:num w:numId="38" w16cid:durableId="2031026227">
    <w:abstractNumId w:val="12"/>
  </w:num>
  <w:num w:numId="39" w16cid:durableId="1505046752">
    <w:abstractNumId w:val="23"/>
  </w:num>
  <w:num w:numId="40" w16cid:durableId="1480421351">
    <w:abstractNumId w:val="21"/>
  </w:num>
  <w:num w:numId="41" w16cid:durableId="115610203">
    <w:abstractNumId w:val="26"/>
  </w:num>
  <w:num w:numId="42" w16cid:durableId="954874735">
    <w:abstractNumId w:val="35"/>
  </w:num>
  <w:num w:numId="43" w16cid:durableId="40984772">
    <w:abstractNumId w:val="26"/>
  </w:num>
  <w:num w:numId="44" w16cid:durableId="1339693477">
    <w:abstractNumId w:val="30"/>
  </w:num>
  <w:num w:numId="45" w16cid:durableId="517742594">
    <w:abstractNumId w:val="26"/>
  </w:num>
  <w:num w:numId="46" w16cid:durableId="1400637586">
    <w:abstractNumId w:val="26"/>
  </w:num>
  <w:num w:numId="47" w16cid:durableId="447168263">
    <w:abstractNumId w:val="11"/>
  </w:num>
  <w:num w:numId="48" w16cid:durableId="1602227559">
    <w:abstractNumId w:val="26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7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17"/>
    <w:rsid w:val="00000038"/>
    <w:rsid w:val="000001D2"/>
    <w:rsid w:val="000010BE"/>
    <w:rsid w:val="000023FC"/>
    <w:rsid w:val="00002CF9"/>
    <w:rsid w:val="00004235"/>
    <w:rsid w:val="00004C23"/>
    <w:rsid w:val="00004C51"/>
    <w:rsid w:val="00005531"/>
    <w:rsid w:val="0000596B"/>
    <w:rsid w:val="000060DB"/>
    <w:rsid w:val="0000629A"/>
    <w:rsid w:val="0000740E"/>
    <w:rsid w:val="00010649"/>
    <w:rsid w:val="00010AF1"/>
    <w:rsid w:val="00010D6D"/>
    <w:rsid w:val="00011A5D"/>
    <w:rsid w:val="00011BED"/>
    <w:rsid w:val="00011E03"/>
    <w:rsid w:val="00012140"/>
    <w:rsid w:val="00012891"/>
    <w:rsid w:val="000144F4"/>
    <w:rsid w:val="00014F13"/>
    <w:rsid w:val="00015052"/>
    <w:rsid w:val="00015C51"/>
    <w:rsid w:val="00015CC5"/>
    <w:rsid w:val="00015DF8"/>
    <w:rsid w:val="00015FD9"/>
    <w:rsid w:val="0001634A"/>
    <w:rsid w:val="0001679A"/>
    <w:rsid w:val="00016812"/>
    <w:rsid w:val="00016B78"/>
    <w:rsid w:val="00016CD7"/>
    <w:rsid w:val="00017426"/>
    <w:rsid w:val="00017723"/>
    <w:rsid w:val="000177DD"/>
    <w:rsid w:val="00017E6B"/>
    <w:rsid w:val="000201D3"/>
    <w:rsid w:val="0002025D"/>
    <w:rsid w:val="00020409"/>
    <w:rsid w:val="0002102F"/>
    <w:rsid w:val="00021D18"/>
    <w:rsid w:val="000222DC"/>
    <w:rsid w:val="00022758"/>
    <w:rsid w:val="0002285D"/>
    <w:rsid w:val="00023D24"/>
    <w:rsid w:val="00023F97"/>
    <w:rsid w:val="0002452B"/>
    <w:rsid w:val="0002460D"/>
    <w:rsid w:val="000249BC"/>
    <w:rsid w:val="000254E0"/>
    <w:rsid w:val="00025522"/>
    <w:rsid w:val="00026678"/>
    <w:rsid w:val="00026C1A"/>
    <w:rsid w:val="00026CE3"/>
    <w:rsid w:val="000275BB"/>
    <w:rsid w:val="000278E8"/>
    <w:rsid w:val="00027AFE"/>
    <w:rsid w:val="00027B5A"/>
    <w:rsid w:val="0003039B"/>
    <w:rsid w:val="00030C0D"/>
    <w:rsid w:val="00031836"/>
    <w:rsid w:val="00031FAD"/>
    <w:rsid w:val="000320CB"/>
    <w:rsid w:val="0003248F"/>
    <w:rsid w:val="00032A4E"/>
    <w:rsid w:val="00032E09"/>
    <w:rsid w:val="0003318A"/>
    <w:rsid w:val="0003377B"/>
    <w:rsid w:val="00033792"/>
    <w:rsid w:val="0003414C"/>
    <w:rsid w:val="00034333"/>
    <w:rsid w:val="00034BF7"/>
    <w:rsid w:val="000351F4"/>
    <w:rsid w:val="00035706"/>
    <w:rsid w:val="00035B8C"/>
    <w:rsid w:val="00035E03"/>
    <w:rsid w:val="000365FB"/>
    <w:rsid w:val="000378C7"/>
    <w:rsid w:val="00040024"/>
    <w:rsid w:val="000400F0"/>
    <w:rsid w:val="0004043E"/>
    <w:rsid w:val="00040661"/>
    <w:rsid w:val="00040CDA"/>
    <w:rsid w:val="00041075"/>
    <w:rsid w:val="00041526"/>
    <w:rsid w:val="00041E4C"/>
    <w:rsid w:val="0004210A"/>
    <w:rsid w:val="00042326"/>
    <w:rsid w:val="000424E2"/>
    <w:rsid w:val="000426DD"/>
    <w:rsid w:val="00042FDA"/>
    <w:rsid w:val="0004364E"/>
    <w:rsid w:val="0004376A"/>
    <w:rsid w:val="0004450C"/>
    <w:rsid w:val="00044F96"/>
    <w:rsid w:val="00044FF9"/>
    <w:rsid w:val="00045748"/>
    <w:rsid w:val="00045B58"/>
    <w:rsid w:val="000462B4"/>
    <w:rsid w:val="000467F0"/>
    <w:rsid w:val="000470AD"/>
    <w:rsid w:val="00047B2D"/>
    <w:rsid w:val="00047D55"/>
    <w:rsid w:val="0005036D"/>
    <w:rsid w:val="000505D8"/>
    <w:rsid w:val="0005086C"/>
    <w:rsid w:val="000508AA"/>
    <w:rsid w:val="00050E6A"/>
    <w:rsid w:val="00051B45"/>
    <w:rsid w:val="00051E44"/>
    <w:rsid w:val="00052383"/>
    <w:rsid w:val="00052454"/>
    <w:rsid w:val="00052459"/>
    <w:rsid w:val="00052B67"/>
    <w:rsid w:val="00052CC9"/>
    <w:rsid w:val="00053020"/>
    <w:rsid w:val="000535EE"/>
    <w:rsid w:val="00053A4A"/>
    <w:rsid w:val="00053A4C"/>
    <w:rsid w:val="00053C4B"/>
    <w:rsid w:val="00053DB9"/>
    <w:rsid w:val="00054400"/>
    <w:rsid w:val="000547F1"/>
    <w:rsid w:val="00054F2E"/>
    <w:rsid w:val="00055159"/>
    <w:rsid w:val="00055B0B"/>
    <w:rsid w:val="00056015"/>
    <w:rsid w:val="000562F0"/>
    <w:rsid w:val="0005680C"/>
    <w:rsid w:val="00056CCA"/>
    <w:rsid w:val="0005709D"/>
    <w:rsid w:val="0005718D"/>
    <w:rsid w:val="0005720D"/>
    <w:rsid w:val="000574ED"/>
    <w:rsid w:val="000578B5"/>
    <w:rsid w:val="00057D1B"/>
    <w:rsid w:val="00057D9E"/>
    <w:rsid w:val="00060474"/>
    <w:rsid w:val="000607E3"/>
    <w:rsid w:val="000609E2"/>
    <w:rsid w:val="00060A52"/>
    <w:rsid w:val="00060B03"/>
    <w:rsid w:val="000610F9"/>
    <w:rsid w:val="000618DF"/>
    <w:rsid w:val="000621E5"/>
    <w:rsid w:val="00062375"/>
    <w:rsid w:val="0006267A"/>
    <w:rsid w:val="0006395F"/>
    <w:rsid w:val="000639AB"/>
    <w:rsid w:val="00063C99"/>
    <w:rsid w:val="0006428E"/>
    <w:rsid w:val="000652DB"/>
    <w:rsid w:val="00065402"/>
    <w:rsid w:val="000674CA"/>
    <w:rsid w:val="00067735"/>
    <w:rsid w:val="00067B3E"/>
    <w:rsid w:val="00067C11"/>
    <w:rsid w:val="00070271"/>
    <w:rsid w:val="00070E61"/>
    <w:rsid w:val="00071A2F"/>
    <w:rsid w:val="00071C48"/>
    <w:rsid w:val="0007259F"/>
    <w:rsid w:val="00072836"/>
    <w:rsid w:val="00072EEB"/>
    <w:rsid w:val="000730F1"/>
    <w:rsid w:val="00073218"/>
    <w:rsid w:val="00073CB2"/>
    <w:rsid w:val="000742F1"/>
    <w:rsid w:val="00074426"/>
    <w:rsid w:val="00074552"/>
    <w:rsid w:val="00074BD3"/>
    <w:rsid w:val="00074D83"/>
    <w:rsid w:val="0007519F"/>
    <w:rsid w:val="00075626"/>
    <w:rsid w:val="0007599D"/>
    <w:rsid w:val="00076E4C"/>
    <w:rsid w:val="0007727A"/>
    <w:rsid w:val="000778C1"/>
    <w:rsid w:val="00080443"/>
    <w:rsid w:val="000808AA"/>
    <w:rsid w:val="0008099A"/>
    <w:rsid w:val="00080BCD"/>
    <w:rsid w:val="00080E7B"/>
    <w:rsid w:val="000810ED"/>
    <w:rsid w:val="00081655"/>
    <w:rsid w:val="000816E1"/>
    <w:rsid w:val="00081B7D"/>
    <w:rsid w:val="00082723"/>
    <w:rsid w:val="000828FD"/>
    <w:rsid w:val="00082935"/>
    <w:rsid w:val="00082D1A"/>
    <w:rsid w:val="00082E69"/>
    <w:rsid w:val="0008323C"/>
    <w:rsid w:val="00083288"/>
    <w:rsid w:val="0008330C"/>
    <w:rsid w:val="00083BED"/>
    <w:rsid w:val="00084884"/>
    <w:rsid w:val="00084CC4"/>
    <w:rsid w:val="000854FF"/>
    <w:rsid w:val="000859BE"/>
    <w:rsid w:val="000864B4"/>
    <w:rsid w:val="00086938"/>
    <w:rsid w:val="00086E48"/>
    <w:rsid w:val="00086FB0"/>
    <w:rsid w:val="000875A5"/>
    <w:rsid w:val="00087859"/>
    <w:rsid w:val="000904CA"/>
    <w:rsid w:val="00090B7B"/>
    <w:rsid w:val="00090DCA"/>
    <w:rsid w:val="000911E8"/>
    <w:rsid w:val="000912BA"/>
    <w:rsid w:val="000916CE"/>
    <w:rsid w:val="00091BC9"/>
    <w:rsid w:val="000920B0"/>
    <w:rsid w:val="000921AD"/>
    <w:rsid w:val="00092D75"/>
    <w:rsid w:val="000933A5"/>
    <w:rsid w:val="00093540"/>
    <w:rsid w:val="000938F1"/>
    <w:rsid w:val="0009459E"/>
    <w:rsid w:val="00094961"/>
    <w:rsid w:val="00094B26"/>
    <w:rsid w:val="0009566E"/>
    <w:rsid w:val="00095C3C"/>
    <w:rsid w:val="000969CA"/>
    <w:rsid w:val="00096CE4"/>
    <w:rsid w:val="00097293"/>
    <w:rsid w:val="000975A9"/>
    <w:rsid w:val="00097734"/>
    <w:rsid w:val="00097C77"/>
    <w:rsid w:val="000A0072"/>
    <w:rsid w:val="000A030E"/>
    <w:rsid w:val="000A0B81"/>
    <w:rsid w:val="000A0CE7"/>
    <w:rsid w:val="000A1175"/>
    <w:rsid w:val="000A129B"/>
    <w:rsid w:val="000A1F17"/>
    <w:rsid w:val="000A373D"/>
    <w:rsid w:val="000A3BCE"/>
    <w:rsid w:val="000A4195"/>
    <w:rsid w:val="000A4ED7"/>
    <w:rsid w:val="000A5983"/>
    <w:rsid w:val="000A6375"/>
    <w:rsid w:val="000A6A7A"/>
    <w:rsid w:val="000A6AAC"/>
    <w:rsid w:val="000A6CA2"/>
    <w:rsid w:val="000A7A6B"/>
    <w:rsid w:val="000A7CBD"/>
    <w:rsid w:val="000B0037"/>
    <w:rsid w:val="000B006E"/>
    <w:rsid w:val="000B0386"/>
    <w:rsid w:val="000B0465"/>
    <w:rsid w:val="000B0474"/>
    <w:rsid w:val="000B0A5B"/>
    <w:rsid w:val="000B1361"/>
    <w:rsid w:val="000B1776"/>
    <w:rsid w:val="000B1BCC"/>
    <w:rsid w:val="000B257C"/>
    <w:rsid w:val="000B2DDE"/>
    <w:rsid w:val="000B3B05"/>
    <w:rsid w:val="000B413F"/>
    <w:rsid w:val="000B4392"/>
    <w:rsid w:val="000B43E2"/>
    <w:rsid w:val="000B442A"/>
    <w:rsid w:val="000B497F"/>
    <w:rsid w:val="000B4DB4"/>
    <w:rsid w:val="000B4E07"/>
    <w:rsid w:val="000B6A90"/>
    <w:rsid w:val="000B6AC9"/>
    <w:rsid w:val="000B6AF5"/>
    <w:rsid w:val="000B6F07"/>
    <w:rsid w:val="000B71CB"/>
    <w:rsid w:val="000C001D"/>
    <w:rsid w:val="000C0153"/>
    <w:rsid w:val="000C0155"/>
    <w:rsid w:val="000C0611"/>
    <w:rsid w:val="000C06EE"/>
    <w:rsid w:val="000C0825"/>
    <w:rsid w:val="000C0866"/>
    <w:rsid w:val="000C0A32"/>
    <w:rsid w:val="000C0E89"/>
    <w:rsid w:val="000C1DEE"/>
    <w:rsid w:val="000C2AEA"/>
    <w:rsid w:val="000C3163"/>
    <w:rsid w:val="000C32C4"/>
    <w:rsid w:val="000C32C9"/>
    <w:rsid w:val="000C4973"/>
    <w:rsid w:val="000C50E1"/>
    <w:rsid w:val="000C58B9"/>
    <w:rsid w:val="000C5976"/>
    <w:rsid w:val="000C5D90"/>
    <w:rsid w:val="000C6864"/>
    <w:rsid w:val="000C708E"/>
    <w:rsid w:val="000C74EB"/>
    <w:rsid w:val="000C7827"/>
    <w:rsid w:val="000C79FD"/>
    <w:rsid w:val="000C7DA2"/>
    <w:rsid w:val="000D0619"/>
    <w:rsid w:val="000D06FE"/>
    <w:rsid w:val="000D0913"/>
    <w:rsid w:val="000D0B27"/>
    <w:rsid w:val="000D0C81"/>
    <w:rsid w:val="000D0FD4"/>
    <w:rsid w:val="000D142F"/>
    <w:rsid w:val="000D1CCA"/>
    <w:rsid w:val="000D1CE1"/>
    <w:rsid w:val="000D1DA0"/>
    <w:rsid w:val="000D20E4"/>
    <w:rsid w:val="000D2FDA"/>
    <w:rsid w:val="000D312C"/>
    <w:rsid w:val="000D35CB"/>
    <w:rsid w:val="000D3953"/>
    <w:rsid w:val="000D3EF0"/>
    <w:rsid w:val="000D3F5E"/>
    <w:rsid w:val="000D4795"/>
    <w:rsid w:val="000D482B"/>
    <w:rsid w:val="000D5F81"/>
    <w:rsid w:val="000D6040"/>
    <w:rsid w:val="000D63DF"/>
    <w:rsid w:val="000D66D7"/>
    <w:rsid w:val="000D6840"/>
    <w:rsid w:val="000D6D31"/>
    <w:rsid w:val="000D70A0"/>
    <w:rsid w:val="000D74D6"/>
    <w:rsid w:val="000D7A7E"/>
    <w:rsid w:val="000D7D22"/>
    <w:rsid w:val="000D7D9D"/>
    <w:rsid w:val="000D7FD1"/>
    <w:rsid w:val="000E0F69"/>
    <w:rsid w:val="000E158A"/>
    <w:rsid w:val="000E1C56"/>
    <w:rsid w:val="000E207A"/>
    <w:rsid w:val="000E254B"/>
    <w:rsid w:val="000E44D1"/>
    <w:rsid w:val="000E44DB"/>
    <w:rsid w:val="000E4716"/>
    <w:rsid w:val="000E4A6D"/>
    <w:rsid w:val="000E4AAF"/>
    <w:rsid w:val="000E4AE0"/>
    <w:rsid w:val="000E4E07"/>
    <w:rsid w:val="000E50BE"/>
    <w:rsid w:val="000E531E"/>
    <w:rsid w:val="000E5A73"/>
    <w:rsid w:val="000E5F99"/>
    <w:rsid w:val="000E6834"/>
    <w:rsid w:val="000E6F05"/>
    <w:rsid w:val="000E6FDB"/>
    <w:rsid w:val="000E74C6"/>
    <w:rsid w:val="000E7DBA"/>
    <w:rsid w:val="000F05F7"/>
    <w:rsid w:val="000F09C6"/>
    <w:rsid w:val="000F0D95"/>
    <w:rsid w:val="000F2393"/>
    <w:rsid w:val="000F2572"/>
    <w:rsid w:val="000F2F92"/>
    <w:rsid w:val="000F32F6"/>
    <w:rsid w:val="000F3AF4"/>
    <w:rsid w:val="000F4118"/>
    <w:rsid w:val="000F4441"/>
    <w:rsid w:val="000F452A"/>
    <w:rsid w:val="000F4666"/>
    <w:rsid w:val="000F524E"/>
    <w:rsid w:val="000F539A"/>
    <w:rsid w:val="000F5A3A"/>
    <w:rsid w:val="000F6F76"/>
    <w:rsid w:val="000F787C"/>
    <w:rsid w:val="000F7A58"/>
    <w:rsid w:val="00100183"/>
    <w:rsid w:val="001003B3"/>
    <w:rsid w:val="00100FBE"/>
    <w:rsid w:val="00101D5B"/>
    <w:rsid w:val="00102196"/>
    <w:rsid w:val="0010256B"/>
    <w:rsid w:val="001025FD"/>
    <w:rsid w:val="00102F57"/>
    <w:rsid w:val="00103343"/>
    <w:rsid w:val="001034FC"/>
    <w:rsid w:val="00103684"/>
    <w:rsid w:val="00103A37"/>
    <w:rsid w:val="00104139"/>
    <w:rsid w:val="001043A4"/>
    <w:rsid w:val="00105D88"/>
    <w:rsid w:val="00106AF5"/>
    <w:rsid w:val="00106B04"/>
    <w:rsid w:val="00106C43"/>
    <w:rsid w:val="00107B2F"/>
    <w:rsid w:val="00107D1A"/>
    <w:rsid w:val="00107EA7"/>
    <w:rsid w:val="0011018B"/>
    <w:rsid w:val="0011033B"/>
    <w:rsid w:val="001107EA"/>
    <w:rsid w:val="00110B29"/>
    <w:rsid w:val="00110BB6"/>
    <w:rsid w:val="00111070"/>
    <w:rsid w:val="00111936"/>
    <w:rsid w:val="00111945"/>
    <w:rsid w:val="00111F73"/>
    <w:rsid w:val="00112134"/>
    <w:rsid w:val="00112372"/>
    <w:rsid w:val="001127DD"/>
    <w:rsid w:val="001132BF"/>
    <w:rsid w:val="001135E4"/>
    <w:rsid w:val="00113CE3"/>
    <w:rsid w:val="00113EBE"/>
    <w:rsid w:val="00114282"/>
    <w:rsid w:val="00114686"/>
    <w:rsid w:val="00114D98"/>
    <w:rsid w:val="0011664D"/>
    <w:rsid w:val="00116B2E"/>
    <w:rsid w:val="00116E69"/>
    <w:rsid w:val="0011748C"/>
    <w:rsid w:val="0012007B"/>
    <w:rsid w:val="00121F1B"/>
    <w:rsid w:val="001226AC"/>
    <w:rsid w:val="00122847"/>
    <w:rsid w:val="001231B6"/>
    <w:rsid w:val="001231F8"/>
    <w:rsid w:val="00123368"/>
    <w:rsid w:val="001233F9"/>
    <w:rsid w:val="00124087"/>
    <w:rsid w:val="001247BC"/>
    <w:rsid w:val="00124879"/>
    <w:rsid w:val="00124BF0"/>
    <w:rsid w:val="00124E98"/>
    <w:rsid w:val="00125380"/>
    <w:rsid w:val="0012586F"/>
    <w:rsid w:val="00125A37"/>
    <w:rsid w:val="00125CCB"/>
    <w:rsid w:val="00125EB2"/>
    <w:rsid w:val="00126267"/>
    <w:rsid w:val="001266C8"/>
    <w:rsid w:val="001266F8"/>
    <w:rsid w:val="00127C55"/>
    <w:rsid w:val="00130E35"/>
    <w:rsid w:val="00131400"/>
    <w:rsid w:val="001319F0"/>
    <w:rsid w:val="0013295F"/>
    <w:rsid w:val="00133211"/>
    <w:rsid w:val="00133526"/>
    <w:rsid w:val="001335AC"/>
    <w:rsid w:val="00134956"/>
    <w:rsid w:val="001352C9"/>
    <w:rsid w:val="00135342"/>
    <w:rsid w:val="00135362"/>
    <w:rsid w:val="0013667D"/>
    <w:rsid w:val="0013699E"/>
    <w:rsid w:val="00137B08"/>
    <w:rsid w:val="00140162"/>
    <w:rsid w:val="001406A7"/>
    <w:rsid w:val="00140741"/>
    <w:rsid w:val="00140FEF"/>
    <w:rsid w:val="001414C0"/>
    <w:rsid w:val="00141533"/>
    <w:rsid w:val="00141866"/>
    <w:rsid w:val="00141C95"/>
    <w:rsid w:val="00141DF7"/>
    <w:rsid w:val="00141E3B"/>
    <w:rsid w:val="00141EC6"/>
    <w:rsid w:val="00142471"/>
    <w:rsid w:val="00142724"/>
    <w:rsid w:val="00142A48"/>
    <w:rsid w:val="00143228"/>
    <w:rsid w:val="0014332B"/>
    <w:rsid w:val="00143740"/>
    <w:rsid w:val="00143836"/>
    <w:rsid w:val="001438B5"/>
    <w:rsid w:val="001450AB"/>
    <w:rsid w:val="001456DE"/>
    <w:rsid w:val="001458B9"/>
    <w:rsid w:val="00145AAD"/>
    <w:rsid w:val="00145BF9"/>
    <w:rsid w:val="00145C5F"/>
    <w:rsid w:val="00146248"/>
    <w:rsid w:val="0014659D"/>
    <w:rsid w:val="001467E0"/>
    <w:rsid w:val="001468E7"/>
    <w:rsid w:val="00146D7B"/>
    <w:rsid w:val="0014749C"/>
    <w:rsid w:val="00147955"/>
    <w:rsid w:val="00147965"/>
    <w:rsid w:val="0015087C"/>
    <w:rsid w:val="00150D46"/>
    <w:rsid w:val="001511D1"/>
    <w:rsid w:val="00151967"/>
    <w:rsid w:val="00151DED"/>
    <w:rsid w:val="00152444"/>
    <w:rsid w:val="00152588"/>
    <w:rsid w:val="00153BEB"/>
    <w:rsid w:val="00153F83"/>
    <w:rsid w:val="00154B9E"/>
    <w:rsid w:val="00154D14"/>
    <w:rsid w:val="00155101"/>
    <w:rsid w:val="001557FF"/>
    <w:rsid w:val="0015589F"/>
    <w:rsid w:val="00156079"/>
    <w:rsid w:val="0016072A"/>
    <w:rsid w:val="00160848"/>
    <w:rsid w:val="00160B0D"/>
    <w:rsid w:val="00160D68"/>
    <w:rsid w:val="001621D6"/>
    <w:rsid w:val="00162388"/>
    <w:rsid w:val="00162ADA"/>
    <w:rsid w:val="0016366C"/>
    <w:rsid w:val="0016399C"/>
    <w:rsid w:val="0016423B"/>
    <w:rsid w:val="00164612"/>
    <w:rsid w:val="001649CB"/>
    <w:rsid w:val="001649E1"/>
    <w:rsid w:val="00164F1E"/>
    <w:rsid w:val="001650F1"/>
    <w:rsid w:val="001651F0"/>
    <w:rsid w:val="0016521E"/>
    <w:rsid w:val="0016544F"/>
    <w:rsid w:val="001657B0"/>
    <w:rsid w:val="00165B70"/>
    <w:rsid w:val="0016657B"/>
    <w:rsid w:val="001667F7"/>
    <w:rsid w:val="00166F3A"/>
    <w:rsid w:val="00170948"/>
    <w:rsid w:val="00170B14"/>
    <w:rsid w:val="00171123"/>
    <w:rsid w:val="0017182F"/>
    <w:rsid w:val="00171935"/>
    <w:rsid w:val="00171AA4"/>
    <w:rsid w:val="001720EB"/>
    <w:rsid w:val="001728E3"/>
    <w:rsid w:val="00173346"/>
    <w:rsid w:val="001735D1"/>
    <w:rsid w:val="00173DCB"/>
    <w:rsid w:val="00174AE6"/>
    <w:rsid w:val="00174CC3"/>
    <w:rsid w:val="00174CE3"/>
    <w:rsid w:val="001751F4"/>
    <w:rsid w:val="00175879"/>
    <w:rsid w:val="001764C9"/>
    <w:rsid w:val="00176B8D"/>
    <w:rsid w:val="001771DD"/>
    <w:rsid w:val="001773D6"/>
    <w:rsid w:val="0018036F"/>
    <w:rsid w:val="00180594"/>
    <w:rsid w:val="00180641"/>
    <w:rsid w:val="00180719"/>
    <w:rsid w:val="001808C6"/>
    <w:rsid w:val="0018095D"/>
    <w:rsid w:val="00180FD5"/>
    <w:rsid w:val="0018110C"/>
    <w:rsid w:val="001813F1"/>
    <w:rsid w:val="001814BC"/>
    <w:rsid w:val="00181D3F"/>
    <w:rsid w:val="001836D8"/>
    <w:rsid w:val="00183BAE"/>
    <w:rsid w:val="00184857"/>
    <w:rsid w:val="001849AA"/>
    <w:rsid w:val="00184A5A"/>
    <w:rsid w:val="0018524F"/>
    <w:rsid w:val="00185408"/>
    <w:rsid w:val="00186FF0"/>
    <w:rsid w:val="001870DC"/>
    <w:rsid w:val="001874AB"/>
    <w:rsid w:val="0018759E"/>
    <w:rsid w:val="001878E7"/>
    <w:rsid w:val="00187FAF"/>
    <w:rsid w:val="001903A7"/>
    <w:rsid w:val="001909A3"/>
    <w:rsid w:val="00190C89"/>
    <w:rsid w:val="00190EED"/>
    <w:rsid w:val="0019242D"/>
    <w:rsid w:val="001926C6"/>
    <w:rsid w:val="00192B50"/>
    <w:rsid w:val="00192BE1"/>
    <w:rsid w:val="001942D5"/>
    <w:rsid w:val="00194C0A"/>
    <w:rsid w:val="00194D30"/>
    <w:rsid w:val="00195032"/>
    <w:rsid w:val="00195294"/>
    <w:rsid w:val="00195B88"/>
    <w:rsid w:val="001965BD"/>
    <w:rsid w:val="00196657"/>
    <w:rsid w:val="00196853"/>
    <w:rsid w:val="001A0E0D"/>
    <w:rsid w:val="001A0ED3"/>
    <w:rsid w:val="001A0EE6"/>
    <w:rsid w:val="001A0FCA"/>
    <w:rsid w:val="001A16D3"/>
    <w:rsid w:val="001A1930"/>
    <w:rsid w:val="001A1B3E"/>
    <w:rsid w:val="001A1E9F"/>
    <w:rsid w:val="001A20DC"/>
    <w:rsid w:val="001A26B5"/>
    <w:rsid w:val="001A27E1"/>
    <w:rsid w:val="001A2AB6"/>
    <w:rsid w:val="001A2DA6"/>
    <w:rsid w:val="001A2ED8"/>
    <w:rsid w:val="001A332C"/>
    <w:rsid w:val="001A3DDA"/>
    <w:rsid w:val="001A4210"/>
    <w:rsid w:val="001A4372"/>
    <w:rsid w:val="001A4700"/>
    <w:rsid w:val="001A476C"/>
    <w:rsid w:val="001A4DE9"/>
    <w:rsid w:val="001A5ED7"/>
    <w:rsid w:val="001A5FAB"/>
    <w:rsid w:val="001A5FB5"/>
    <w:rsid w:val="001A620B"/>
    <w:rsid w:val="001A6DAA"/>
    <w:rsid w:val="001A7215"/>
    <w:rsid w:val="001A74C5"/>
    <w:rsid w:val="001A7D37"/>
    <w:rsid w:val="001B0288"/>
    <w:rsid w:val="001B0B05"/>
    <w:rsid w:val="001B0B75"/>
    <w:rsid w:val="001B16F1"/>
    <w:rsid w:val="001B1DF1"/>
    <w:rsid w:val="001B2974"/>
    <w:rsid w:val="001B3FAF"/>
    <w:rsid w:val="001B4655"/>
    <w:rsid w:val="001B4C9D"/>
    <w:rsid w:val="001B4E95"/>
    <w:rsid w:val="001B5134"/>
    <w:rsid w:val="001B517B"/>
    <w:rsid w:val="001B5192"/>
    <w:rsid w:val="001B5215"/>
    <w:rsid w:val="001B5A71"/>
    <w:rsid w:val="001B5D63"/>
    <w:rsid w:val="001B5DD8"/>
    <w:rsid w:val="001B631C"/>
    <w:rsid w:val="001B67A9"/>
    <w:rsid w:val="001B6B68"/>
    <w:rsid w:val="001B7074"/>
    <w:rsid w:val="001B726F"/>
    <w:rsid w:val="001B7426"/>
    <w:rsid w:val="001B77D2"/>
    <w:rsid w:val="001B7BA3"/>
    <w:rsid w:val="001C044D"/>
    <w:rsid w:val="001C05E3"/>
    <w:rsid w:val="001C0B77"/>
    <w:rsid w:val="001C1C54"/>
    <w:rsid w:val="001C31B9"/>
    <w:rsid w:val="001C33ED"/>
    <w:rsid w:val="001C3602"/>
    <w:rsid w:val="001C386D"/>
    <w:rsid w:val="001C3B74"/>
    <w:rsid w:val="001C3D2B"/>
    <w:rsid w:val="001C3E5E"/>
    <w:rsid w:val="001C4873"/>
    <w:rsid w:val="001C51AB"/>
    <w:rsid w:val="001C51CA"/>
    <w:rsid w:val="001C5E2D"/>
    <w:rsid w:val="001C648C"/>
    <w:rsid w:val="001C6635"/>
    <w:rsid w:val="001C6821"/>
    <w:rsid w:val="001C6AFE"/>
    <w:rsid w:val="001C6B29"/>
    <w:rsid w:val="001C78EA"/>
    <w:rsid w:val="001C7AFC"/>
    <w:rsid w:val="001C7BBA"/>
    <w:rsid w:val="001D0B65"/>
    <w:rsid w:val="001D173E"/>
    <w:rsid w:val="001D20E2"/>
    <w:rsid w:val="001D2294"/>
    <w:rsid w:val="001D2702"/>
    <w:rsid w:val="001D28C1"/>
    <w:rsid w:val="001D2D4D"/>
    <w:rsid w:val="001D371B"/>
    <w:rsid w:val="001D3C4C"/>
    <w:rsid w:val="001D3DF8"/>
    <w:rsid w:val="001D3F1D"/>
    <w:rsid w:val="001D4A79"/>
    <w:rsid w:val="001D62E6"/>
    <w:rsid w:val="001D674B"/>
    <w:rsid w:val="001D6AFD"/>
    <w:rsid w:val="001D7504"/>
    <w:rsid w:val="001D7EB3"/>
    <w:rsid w:val="001E0028"/>
    <w:rsid w:val="001E023E"/>
    <w:rsid w:val="001E0CDA"/>
    <w:rsid w:val="001E23AB"/>
    <w:rsid w:val="001E279E"/>
    <w:rsid w:val="001E2C56"/>
    <w:rsid w:val="001E3A97"/>
    <w:rsid w:val="001E3B1F"/>
    <w:rsid w:val="001E401A"/>
    <w:rsid w:val="001E4517"/>
    <w:rsid w:val="001E4E0D"/>
    <w:rsid w:val="001E4F21"/>
    <w:rsid w:val="001E503F"/>
    <w:rsid w:val="001E5620"/>
    <w:rsid w:val="001E577D"/>
    <w:rsid w:val="001E58AF"/>
    <w:rsid w:val="001E5C1C"/>
    <w:rsid w:val="001E60E4"/>
    <w:rsid w:val="001E6DB9"/>
    <w:rsid w:val="001E6E57"/>
    <w:rsid w:val="001E7133"/>
    <w:rsid w:val="001E7292"/>
    <w:rsid w:val="001E7C5D"/>
    <w:rsid w:val="001E7D4D"/>
    <w:rsid w:val="001F011B"/>
    <w:rsid w:val="001F0EA9"/>
    <w:rsid w:val="001F2259"/>
    <w:rsid w:val="001F2436"/>
    <w:rsid w:val="001F27E4"/>
    <w:rsid w:val="001F3147"/>
    <w:rsid w:val="001F36BF"/>
    <w:rsid w:val="001F38AF"/>
    <w:rsid w:val="001F3A39"/>
    <w:rsid w:val="001F3EC4"/>
    <w:rsid w:val="001F3FB8"/>
    <w:rsid w:val="001F421B"/>
    <w:rsid w:val="001F50AD"/>
    <w:rsid w:val="001F5141"/>
    <w:rsid w:val="001F55DB"/>
    <w:rsid w:val="001F5911"/>
    <w:rsid w:val="001F5A4C"/>
    <w:rsid w:val="001F5F0A"/>
    <w:rsid w:val="001F608C"/>
    <w:rsid w:val="001F620F"/>
    <w:rsid w:val="001F6676"/>
    <w:rsid w:val="001F6D0D"/>
    <w:rsid w:val="001F76F8"/>
    <w:rsid w:val="001F7C68"/>
    <w:rsid w:val="00201B37"/>
    <w:rsid w:val="002030D1"/>
    <w:rsid w:val="00204130"/>
    <w:rsid w:val="0020424B"/>
    <w:rsid w:val="002042C3"/>
    <w:rsid w:val="002043BE"/>
    <w:rsid w:val="00204B7A"/>
    <w:rsid w:val="00204D6E"/>
    <w:rsid w:val="00205B24"/>
    <w:rsid w:val="00205CB8"/>
    <w:rsid w:val="0020687E"/>
    <w:rsid w:val="00206914"/>
    <w:rsid w:val="00206A4B"/>
    <w:rsid w:val="0020711B"/>
    <w:rsid w:val="0020749D"/>
    <w:rsid w:val="002103F3"/>
    <w:rsid w:val="00210678"/>
    <w:rsid w:val="00211099"/>
    <w:rsid w:val="00211428"/>
    <w:rsid w:val="00211F12"/>
    <w:rsid w:val="00212321"/>
    <w:rsid w:val="0021270F"/>
    <w:rsid w:val="00212989"/>
    <w:rsid w:val="00212A08"/>
    <w:rsid w:val="00212D28"/>
    <w:rsid w:val="00212D50"/>
    <w:rsid w:val="0021322F"/>
    <w:rsid w:val="002133F8"/>
    <w:rsid w:val="00213B7E"/>
    <w:rsid w:val="00214006"/>
    <w:rsid w:val="002141FE"/>
    <w:rsid w:val="00214594"/>
    <w:rsid w:val="00214730"/>
    <w:rsid w:val="00214A57"/>
    <w:rsid w:val="00214D7C"/>
    <w:rsid w:val="0021515B"/>
    <w:rsid w:val="002153B6"/>
    <w:rsid w:val="0021553F"/>
    <w:rsid w:val="00215723"/>
    <w:rsid w:val="00215C16"/>
    <w:rsid w:val="0021636D"/>
    <w:rsid w:val="0022042C"/>
    <w:rsid w:val="00220731"/>
    <w:rsid w:val="00220B42"/>
    <w:rsid w:val="00220D67"/>
    <w:rsid w:val="0022131A"/>
    <w:rsid w:val="00221859"/>
    <w:rsid w:val="002218A8"/>
    <w:rsid w:val="0022248C"/>
    <w:rsid w:val="002225D4"/>
    <w:rsid w:val="00222829"/>
    <w:rsid w:val="00222D0B"/>
    <w:rsid w:val="002233C8"/>
    <w:rsid w:val="0022384D"/>
    <w:rsid w:val="00223A58"/>
    <w:rsid w:val="00224107"/>
    <w:rsid w:val="0022433C"/>
    <w:rsid w:val="002247E3"/>
    <w:rsid w:val="002251D9"/>
    <w:rsid w:val="00225A15"/>
    <w:rsid w:val="00225E75"/>
    <w:rsid w:val="00226000"/>
    <w:rsid w:val="00226601"/>
    <w:rsid w:val="002266C1"/>
    <w:rsid w:val="00230EFB"/>
    <w:rsid w:val="002315E4"/>
    <w:rsid w:val="00231C22"/>
    <w:rsid w:val="002321E7"/>
    <w:rsid w:val="00232E71"/>
    <w:rsid w:val="00232FB8"/>
    <w:rsid w:val="00233511"/>
    <w:rsid w:val="00233B11"/>
    <w:rsid w:val="0023417F"/>
    <w:rsid w:val="00234614"/>
    <w:rsid w:val="0023534C"/>
    <w:rsid w:val="00236BEF"/>
    <w:rsid w:val="00236D99"/>
    <w:rsid w:val="00236EB2"/>
    <w:rsid w:val="00237D04"/>
    <w:rsid w:val="00237DE8"/>
    <w:rsid w:val="00240E02"/>
    <w:rsid w:val="00241059"/>
    <w:rsid w:val="00241294"/>
    <w:rsid w:val="0024185F"/>
    <w:rsid w:val="00243886"/>
    <w:rsid w:val="00243926"/>
    <w:rsid w:val="00243BDF"/>
    <w:rsid w:val="00243DA0"/>
    <w:rsid w:val="0024403C"/>
    <w:rsid w:val="00244864"/>
    <w:rsid w:val="00244B67"/>
    <w:rsid w:val="00245B55"/>
    <w:rsid w:val="00245E35"/>
    <w:rsid w:val="002463DF"/>
    <w:rsid w:val="00246F07"/>
    <w:rsid w:val="00250B98"/>
    <w:rsid w:val="00251194"/>
    <w:rsid w:val="00252132"/>
    <w:rsid w:val="0025220F"/>
    <w:rsid w:val="002532A5"/>
    <w:rsid w:val="002532B3"/>
    <w:rsid w:val="00254566"/>
    <w:rsid w:val="00254A10"/>
    <w:rsid w:val="00254A9C"/>
    <w:rsid w:val="00254E76"/>
    <w:rsid w:val="00255062"/>
    <w:rsid w:val="002566E8"/>
    <w:rsid w:val="00256773"/>
    <w:rsid w:val="002568A7"/>
    <w:rsid w:val="0025748F"/>
    <w:rsid w:val="002574B7"/>
    <w:rsid w:val="002578C7"/>
    <w:rsid w:val="00257921"/>
    <w:rsid w:val="00257F8F"/>
    <w:rsid w:val="00260317"/>
    <w:rsid w:val="00260ACA"/>
    <w:rsid w:val="00260C43"/>
    <w:rsid w:val="00261166"/>
    <w:rsid w:val="002627E7"/>
    <w:rsid w:val="00262E6D"/>
    <w:rsid w:val="00263833"/>
    <w:rsid w:val="00264436"/>
    <w:rsid w:val="00264D37"/>
    <w:rsid w:val="0026516F"/>
    <w:rsid w:val="0026685A"/>
    <w:rsid w:val="00266BB5"/>
    <w:rsid w:val="00266E84"/>
    <w:rsid w:val="002679AC"/>
    <w:rsid w:val="00270635"/>
    <w:rsid w:val="00270C29"/>
    <w:rsid w:val="00270CA9"/>
    <w:rsid w:val="00270FCA"/>
    <w:rsid w:val="00271290"/>
    <w:rsid w:val="00271857"/>
    <w:rsid w:val="00271A45"/>
    <w:rsid w:val="00272146"/>
    <w:rsid w:val="0027235B"/>
    <w:rsid w:val="0027287F"/>
    <w:rsid w:val="00272BEE"/>
    <w:rsid w:val="00272DD7"/>
    <w:rsid w:val="002730C1"/>
    <w:rsid w:val="00273F3B"/>
    <w:rsid w:val="002743F6"/>
    <w:rsid w:val="0027458F"/>
    <w:rsid w:val="002748EB"/>
    <w:rsid w:val="00274F35"/>
    <w:rsid w:val="00275048"/>
    <w:rsid w:val="0027514F"/>
    <w:rsid w:val="00275281"/>
    <w:rsid w:val="002752C8"/>
    <w:rsid w:val="00275574"/>
    <w:rsid w:val="0027593B"/>
    <w:rsid w:val="00275F05"/>
    <w:rsid w:val="00276520"/>
    <w:rsid w:val="00276B6B"/>
    <w:rsid w:val="00276F54"/>
    <w:rsid w:val="00277546"/>
    <w:rsid w:val="002778E8"/>
    <w:rsid w:val="00277C0F"/>
    <w:rsid w:val="00277CBF"/>
    <w:rsid w:val="00277F41"/>
    <w:rsid w:val="00280649"/>
    <w:rsid w:val="00280677"/>
    <w:rsid w:val="0028074C"/>
    <w:rsid w:val="0028097C"/>
    <w:rsid w:val="002809D6"/>
    <w:rsid w:val="00280C6B"/>
    <w:rsid w:val="002817CB"/>
    <w:rsid w:val="002818BB"/>
    <w:rsid w:val="00281AE5"/>
    <w:rsid w:val="00281E87"/>
    <w:rsid w:val="0028215B"/>
    <w:rsid w:val="00282D14"/>
    <w:rsid w:val="00283535"/>
    <w:rsid w:val="00283C02"/>
    <w:rsid w:val="00283DC8"/>
    <w:rsid w:val="00284CCF"/>
    <w:rsid w:val="002855F9"/>
    <w:rsid w:val="0028589C"/>
    <w:rsid w:val="00285BCB"/>
    <w:rsid w:val="00285CA2"/>
    <w:rsid w:val="00286146"/>
    <w:rsid w:val="00287142"/>
    <w:rsid w:val="002871CC"/>
    <w:rsid w:val="00287402"/>
    <w:rsid w:val="00287CD7"/>
    <w:rsid w:val="00290405"/>
    <w:rsid w:val="002905F9"/>
    <w:rsid w:val="00291765"/>
    <w:rsid w:val="00291887"/>
    <w:rsid w:val="00292772"/>
    <w:rsid w:val="002928A7"/>
    <w:rsid w:val="0029470C"/>
    <w:rsid w:val="0029477B"/>
    <w:rsid w:val="00294A6B"/>
    <w:rsid w:val="00294B7C"/>
    <w:rsid w:val="00294C39"/>
    <w:rsid w:val="00294C5D"/>
    <w:rsid w:val="00296245"/>
    <w:rsid w:val="002967BE"/>
    <w:rsid w:val="002967C6"/>
    <w:rsid w:val="0029718C"/>
    <w:rsid w:val="002975BE"/>
    <w:rsid w:val="00297FB8"/>
    <w:rsid w:val="002A011B"/>
    <w:rsid w:val="002A039D"/>
    <w:rsid w:val="002A0E73"/>
    <w:rsid w:val="002A13F2"/>
    <w:rsid w:val="002A20DC"/>
    <w:rsid w:val="002A22B9"/>
    <w:rsid w:val="002A2D6F"/>
    <w:rsid w:val="002A3150"/>
    <w:rsid w:val="002A391D"/>
    <w:rsid w:val="002A3A07"/>
    <w:rsid w:val="002A43E2"/>
    <w:rsid w:val="002A44C4"/>
    <w:rsid w:val="002A45BF"/>
    <w:rsid w:val="002A4F68"/>
    <w:rsid w:val="002A4F79"/>
    <w:rsid w:val="002A4FB7"/>
    <w:rsid w:val="002A51ED"/>
    <w:rsid w:val="002A5392"/>
    <w:rsid w:val="002A53C3"/>
    <w:rsid w:val="002A561E"/>
    <w:rsid w:val="002A5BE1"/>
    <w:rsid w:val="002A6370"/>
    <w:rsid w:val="002A740F"/>
    <w:rsid w:val="002A786E"/>
    <w:rsid w:val="002A7BB2"/>
    <w:rsid w:val="002B0544"/>
    <w:rsid w:val="002B0CF3"/>
    <w:rsid w:val="002B185C"/>
    <w:rsid w:val="002B2833"/>
    <w:rsid w:val="002B29E5"/>
    <w:rsid w:val="002B33EA"/>
    <w:rsid w:val="002B3455"/>
    <w:rsid w:val="002B417F"/>
    <w:rsid w:val="002B481B"/>
    <w:rsid w:val="002B4EF8"/>
    <w:rsid w:val="002B54BD"/>
    <w:rsid w:val="002B594E"/>
    <w:rsid w:val="002B5965"/>
    <w:rsid w:val="002B5BC4"/>
    <w:rsid w:val="002B5DC0"/>
    <w:rsid w:val="002B5F8A"/>
    <w:rsid w:val="002B64C4"/>
    <w:rsid w:val="002B694D"/>
    <w:rsid w:val="002B7D90"/>
    <w:rsid w:val="002C0D8F"/>
    <w:rsid w:val="002C1CFF"/>
    <w:rsid w:val="002C1E08"/>
    <w:rsid w:val="002C26CD"/>
    <w:rsid w:val="002C35BE"/>
    <w:rsid w:val="002C3C48"/>
    <w:rsid w:val="002C3DFD"/>
    <w:rsid w:val="002C3F09"/>
    <w:rsid w:val="002C4AF9"/>
    <w:rsid w:val="002C4C22"/>
    <w:rsid w:val="002C4C5C"/>
    <w:rsid w:val="002C5868"/>
    <w:rsid w:val="002C5A0C"/>
    <w:rsid w:val="002C681A"/>
    <w:rsid w:val="002C68FC"/>
    <w:rsid w:val="002C6B0A"/>
    <w:rsid w:val="002C7641"/>
    <w:rsid w:val="002C7790"/>
    <w:rsid w:val="002C7976"/>
    <w:rsid w:val="002C7AD7"/>
    <w:rsid w:val="002C7D62"/>
    <w:rsid w:val="002C7F50"/>
    <w:rsid w:val="002D0546"/>
    <w:rsid w:val="002D0616"/>
    <w:rsid w:val="002D0AA8"/>
    <w:rsid w:val="002D13EA"/>
    <w:rsid w:val="002D1760"/>
    <w:rsid w:val="002D18E8"/>
    <w:rsid w:val="002D2B10"/>
    <w:rsid w:val="002D2DCD"/>
    <w:rsid w:val="002D318A"/>
    <w:rsid w:val="002D34C8"/>
    <w:rsid w:val="002D3BC4"/>
    <w:rsid w:val="002D3C6A"/>
    <w:rsid w:val="002D44DC"/>
    <w:rsid w:val="002D4781"/>
    <w:rsid w:val="002D4D77"/>
    <w:rsid w:val="002D5557"/>
    <w:rsid w:val="002D5783"/>
    <w:rsid w:val="002D7077"/>
    <w:rsid w:val="002D749E"/>
    <w:rsid w:val="002D7623"/>
    <w:rsid w:val="002D7982"/>
    <w:rsid w:val="002D7EFD"/>
    <w:rsid w:val="002E0BF1"/>
    <w:rsid w:val="002E212C"/>
    <w:rsid w:val="002E2527"/>
    <w:rsid w:val="002E26AB"/>
    <w:rsid w:val="002E2CE5"/>
    <w:rsid w:val="002E2DFB"/>
    <w:rsid w:val="002E2E8C"/>
    <w:rsid w:val="002E2F82"/>
    <w:rsid w:val="002E3001"/>
    <w:rsid w:val="002E330E"/>
    <w:rsid w:val="002E3A84"/>
    <w:rsid w:val="002E450F"/>
    <w:rsid w:val="002E4B5A"/>
    <w:rsid w:val="002E4FC8"/>
    <w:rsid w:val="002E589D"/>
    <w:rsid w:val="002E5C05"/>
    <w:rsid w:val="002E5C11"/>
    <w:rsid w:val="002E6834"/>
    <w:rsid w:val="002E69CD"/>
    <w:rsid w:val="002E74CA"/>
    <w:rsid w:val="002E7DE3"/>
    <w:rsid w:val="002F080A"/>
    <w:rsid w:val="002F1749"/>
    <w:rsid w:val="002F1A9B"/>
    <w:rsid w:val="002F269F"/>
    <w:rsid w:val="002F2D0A"/>
    <w:rsid w:val="002F33DC"/>
    <w:rsid w:val="002F3C48"/>
    <w:rsid w:val="002F42F7"/>
    <w:rsid w:val="002F49DC"/>
    <w:rsid w:val="002F4C36"/>
    <w:rsid w:val="002F4C55"/>
    <w:rsid w:val="002F5653"/>
    <w:rsid w:val="002F56C0"/>
    <w:rsid w:val="002F57AC"/>
    <w:rsid w:val="002F5A76"/>
    <w:rsid w:val="002F5D11"/>
    <w:rsid w:val="002F616F"/>
    <w:rsid w:val="002F6E82"/>
    <w:rsid w:val="002F7085"/>
    <w:rsid w:val="002F7A23"/>
    <w:rsid w:val="00301005"/>
    <w:rsid w:val="0030121B"/>
    <w:rsid w:val="00301588"/>
    <w:rsid w:val="00301D82"/>
    <w:rsid w:val="00302C30"/>
    <w:rsid w:val="003035E0"/>
    <w:rsid w:val="00304174"/>
    <w:rsid w:val="003042C8"/>
    <w:rsid w:val="00304A10"/>
    <w:rsid w:val="00304BD4"/>
    <w:rsid w:val="00305CB2"/>
    <w:rsid w:val="003069D7"/>
    <w:rsid w:val="00306A9E"/>
    <w:rsid w:val="00306E8E"/>
    <w:rsid w:val="00306ECC"/>
    <w:rsid w:val="00306EF9"/>
    <w:rsid w:val="00310330"/>
    <w:rsid w:val="00311F35"/>
    <w:rsid w:val="003121BC"/>
    <w:rsid w:val="00312AAF"/>
    <w:rsid w:val="00312C48"/>
    <w:rsid w:val="003135D5"/>
    <w:rsid w:val="00313731"/>
    <w:rsid w:val="00313DC5"/>
    <w:rsid w:val="00313E81"/>
    <w:rsid w:val="0031419F"/>
    <w:rsid w:val="003142AF"/>
    <w:rsid w:val="00314B78"/>
    <w:rsid w:val="00315BE4"/>
    <w:rsid w:val="00315C10"/>
    <w:rsid w:val="00316222"/>
    <w:rsid w:val="003162F2"/>
    <w:rsid w:val="0031677E"/>
    <w:rsid w:val="00316B92"/>
    <w:rsid w:val="00317358"/>
    <w:rsid w:val="0031744E"/>
    <w:rsid w:val="0032095D"/>
    <w:rsid w:val="00320BB0"/>
    <w:rsid w:val="00320E92"/>
    <w:rsid w:val="00321C4E"/>
    <w:rsid w:val="00322B7F"/>
    <w:rsid w:val="00323826"/>
    <w:rsid w:val="003241A9"/>
    <w:rsid w:val="00324223"/>
    <w:rsid w:val="0032424F"/>
    <w:rsid w:val="0032466B"/>
    <w:rsid w:val="0032484A"/>
    <w:rsid w:val="00324B37"/>
    <w:rsid w:val="003257A2"/>
    <w:rsid w:val="0032604C"/>
    <w:rsid w:val="00326133"/>
    <w:rsid w:val="00326BC5"/>
    <w:rsid w:val="00326CF7"/>
    <w:rsid w:val="00326F5D"/>
    <w:rsid w:val="0032739A"/>
    <w:rsid w:val="003275E8"/>
    <w:rsid w:val="0032780A"/>
    <w:rsid w:val="00327871"/>
    <w:rsid w:val="00327B7C"/>
    <w:rsid w:val="00327F7F"/>
    <w:rsid w:val="003307BB"/>
    <w:rsid w:val="00330FCA"/>
    <w:rsid w:val="00331437"/>
    <w:rsid w:val="00331F49"/>
    <w:rsid w:val="00331F6F"/>
    <w:rsid w:val="003323C6"/>
    <w:rsid w:val="00332738"/>
    <w:rsid w:val="0033292F"/>
    <w:rsid w:val="00332B9B"/>
    <w:rsid w:val="003332A1"/>
    <w:rsid w:val="00333B8A"/>
    <w:rsid w:val="00333D92"/>
    <w:rsid w:val="00333E47"/>
    <w:rsid w:val="00333F44"/>
    <w:rsid w:val="0033441D"/>
    <w:rsid w:val="00334DD7"/>
    <w:rsid w:val="0033519D"/>
    <w:rsid w:val="00336A00"/>
    <w:rsid w:val="00336F8B"/>
    <w:rsid w:val="00337A6D"/>
    <w:rsid w:val="00337D9A"/>
    <w:rsid w:val="00340581"/>
    <w:rsid w:val="00341516"/>
    <w:rsid w:val="00341FD9"/>
    <w:rsid w:val="003429E9"/>
    <w:rsid w:val="00342EB3"/>
    <w:rsid w:val="003430FA"/>
    <w:rsid w:val="0034336F"/>
    <w:rsid w:val="003438F8"/>
    <w:rsid w:val="00343BE5"/>
    <w:rsid w:val="00343C0D"/>
    <w:rsid w:val="00343DE6"/>
    <w:rsid w:val="00343EFD"/>
    <w:rsid w:val="00344525"/>
    <w:rsid w:val="00345499"/>
    <w:rsid w:val="003455B7"/>
    <w:rsid w:val="00346258"/>
    <w:rsid w:val="0034671D"/>
    <w:rsid w:val="00346B80"/>
    <w:rsid w:val="00347121"/>
    <w:rsid w:val="00350256"/>
    <w:rsid w:val="00351198"/>
    <w:rsid w:val="00351641"/>
    <w:rsid w:val="00351A5A"/>
    <w:rsid w:val="00351BD7"/>
    <w:rsid w:val="00351C39"/>
    <w:rsid w:val="0035217F"/>
    <w:rsid w:val="00352276"/>
    <w:rsid w:val="003522CF"/>
    <w:rsid w:val="0035263C"/>
    <w:rsid w:val="00352C86"/>
    <w:rsid w:val="003531BF"/>
    <w:rsid w:val="00353260"/>
    <w:rsid w:val="00353535"/>
    <w:rsid w:val="00353A38"/>
    <w:rsid w:val="00353AD6"/>
    <w:rsid w:val="003542EA"/>
    <w:rsid w:val="00354FF1"/>
    <w:rsid w:val="003551E5"/>
    <w:rsid w:val="00355CFE"/>
    <w:rsid w:val="00355F54"/>
    <w:rsid w:val="00356495"/>
    <w:rsid w:val="00356561"/>
    <w:rsid w:val="0035657C"/>
    <w:rsid w:val="00356ACB"/>
    <w:rsid w:val="00356D73"/>
    <w:rsid w:val="0035702D"/>
    <w:rsid w:val="00357483"/>
    <w:rsid w:val="00357640"/>
    <w:rsid w:val="00357AAA"/>
    <w:rsid w:val="00360240"/>
    <w:rsid w:val="00360731"/>
    <w:rsid w:val="00360D10"/>
    <w:rsid w:val="00361DAC"/>
    <w:rsid w:val="00361FE2"/>
    <w:rsid w:val="0036290F"/>
    <w:rsid w:val="00362F89"/>
    <w:rsid w:val="00363070"/>
    <w:rsid w:val="003633AD"/>
    <w:rsid w:val="00363627"/>
    <w:rsid w:val="003636A9"/>
    <w:rsid w:val="0036376F"/>
    <w:rsid w:val="0036393F"/>
    <w:rsid w:val="003639D9"/>
    <w:rsid w:val="00364117"/>
    <w:rsid w:val="0036497D"/>
    <w:rsid w:val="00365916"/>
    <w:rsid w:val="00366266"/>
    <w:rsid w:val="003668DF"/>
    <w:rsid w:val="00366A8F"/>
    <w:rsid w:val="003676DF"/>
    <w:rsid w:val="00367F6F"/>
    <w:rsid w:val="00367F94"/>
    <w:rsid w:val="0037053F"/>
    <w:rsid w:val="003713C8"/>
    <w:rsid w:val="003720D0"/>
    <w:rsid w:val="00372C7C"/>
    <w:rsid w:val="003735B9"/>
    <w:rsid w:val="00373901"/>
    <w:rsid w:val="00373A0E"/>
    <w:rsid w:val="00373AAC"/>
    <w:rsid w:val="003740C2"/>
    <w:rsid w:val="0037426F"/>
    <w:rsid w:val="003742F6"/>
    <w:rsid w:val="00374385"/>
    <w:rsid w:val="00374B5D"/>
    <w:rsid w:val="00374CD9"/>
    <w:rsid w:val="0037524D"/>
    <w:rsid w:val="00375342"/>
    <w:rsid w:val="00376F50"/>
    <w:rsid w:val="0037710A"/>
    <w:rsid w:val="003779E8"/>
    <w:rsid w:val="00377DFC"/>
    <w:rsid w:val="003805AC"/>
    <w:rsid w:val="00380B80"/>
    <w:rsid w:val="0038189B"/>
    <w:rsid w:val="00381948"/>
    <w:rsid w:val="00381E0F"/>
    <w:rsid w:val="003820D5"/>
    <w:rsid w:val="003822B9"/>
    <w:rsid w:val="00382C06"/>
    <w:rsid w:val="003831E3"/>
    <w:rsid w:val="0038322C"/>
    <w:rsid w:val="00384B14"/>
    <w:rsid w:val="00385309"/>
    <w:rsid w:val="00386503"/>
    <w:rsid w:val="00386D57"/>
    <w:rsid w:val="00386F28"/>
    <w:rsid w:val="003872F5"/>
    <w:rsid w:val="00387553"/>
    <w:rsid w:val="00387A46"/>
    <w:rsid w:val="00387C0B"/>
    <w:rsid w:val="0039001C"/>
    <w:rsid w:val="00390110"/>
    <w:rsid w:val="00390154"/>
    <w:rsid w:val="003912C8"/>
    <w:rsid w:val="00391324"/>
    <w:rsid w:val="0039149F"/>
    <w:rsid w:val="0039164F"/>
    <w:rsid w:val="003917E1"/>
    <w:rsid w:val="00391881"/>
    <w:rsid w:val="00391C80"/>
    <w:rsid w:val="003920E0"/>
    <w:rsid w:val="003932DE"/>
    <w:rsid w:val="003934F5"/>
    <w:rsid w:val="0039355A"/>
    <w:rsid w:val="003935A2"/>
    <w:rsid w:val="0039373F"/>
    <w:rsid w:val="00393B95"/>
    <w:rsid w:val="00393FEB"/>
    <w:rsid w:val="0039411C"/>
    <w:rsid w:val="003946D3"/>
    <w:rsid w:val="00394F10"/>
    <w:rsid w:val="00395384"/>
    <w:rsid w:val="003957E2"/>
    <w:rsid w:val="00395D67"/>
    <w:rsid w:val="00395E19"/>
    <w:rsid w:val="00396391"/>
    <w:rsid w:val="0039798F"/>
    <w:rsid w:val="00397DF6"/>
    <w:rsid w:val="003A0487"/>
    <w:rsid w:val="003A08F0"/>
    <w:rsid w:val="003A0B52"/>
    <w:rsid w:val="003A1B1B"/>
    <w:rsid w:val="003A1EB4"/>
    <w:rsid w:val="003A2BF9"/>
    <w:rsid w:val="003A4388"/>
    <w:rsid w:val="003A450A"/>
    <w:rsid w:val="003A45D1"/>
    <w:rsid w:val="003A4803"/>
    <w:rsid w:val="003A4CED"/>
    <w:rsid w:val="003A58A2"/>
    <w:rsid w:val="003A6A3C"/>
    <w:rsid w:val="003A6F78"/>
    <w:rsid w:val="003A7465"/>
    <w:rsid w:val="003A76E9"/>
    <w:rsid w:val="003A7716"/>
    <w:rsid w:val="003A7878"/>
    <w:rsid w:val="003A7A39"/>
    <w:rsid w:val="003A7FD5"/>
    <w:rsid w:val="003B0F70"/>
    <w:rsid w:val="003B1909"/>
    <w:rsid w:val="003B1DD7"/>
    <w:rsid w:val="003B2379"/>
    <w:rsid w:val="003B25E9"/>
    <w:rsid w:val="003B2B2B"/>
    <w:rsid w:val="003B3061"/>
    <w:rsid w:val="003B322E"/>
    <w:rsid w:val="003B34F2"/>
    <w:rsid w:val="003B37AB"/>
    <w:rsid w:val="003B45CE"/>
    <w:rsid w:val="003B4E17"/>
    <w:rsid w:val="003B545F"/>
    <w:rsid w:val="003B5675"/>
    <w:rsid w:val="003B5FB2"/>
    <w:rsid w:val="003B68F8"/>
    <w:rsid w:val="003B773E"/>
    <w:rsid w:val="003B785D"/>
    <w:rsid w:val="003C0DAC"/>
    <w:rsid w:val="003C2022"/>
    <w:rsid w:val="003C2EBB"/>
    <w:rsid w:val="003C30BB"/>
    <w:rsid w:val="003C3754"/>
    <w:rsid w:val="003C3DBA"/>
    <w:rsid w:val="003C474F"/>
    <w:rsid w:val="003C4F20"/>
    <w:rsid w:val="003C5215"/>
    <w:rsid w:val="003C5320"/>
    <w:rsid w:val="003C56EE"/>
    <w:rsid w:val="003C5735"/>
    <w:rsid w:val="003C5F2B"/>
    <w:rsid w:val="003C7290"/>
    <w:rsid w:val="003C78AF"/>
    <w:rsid w:val="003C7ECE"/>
    <w:rsid w:val="003D0817"/>
    <w:rsid w:val="003D086F"/>
    <w:rsid w:val="003D1118"/>
    <w:rsid w:val="003D137E"/>
    <w:rsid w:val="003D157E"/>
    <w:rsid w:val="003D1A0B"/>
    <w:rsid w:val="003D1AD5"/>
    <w:rsid w:val="003D2244"/>
    <w:rsid w:val="003D2E17"/>
    <w:rsid w:val="003D3C7B"/>
    <w:rsid w:val="003D3E09"/>
    <w:rsid w:val="003D3E18"/>
    <w:rsid w:val="003D4962"/>
    <w:rsid w:val="003D49B4"/>
    <w:rsid w:val="003D4B6E"/>
    <w:rsid w:val="003D4C08"/>
    <w:rsid w:val="003D4D57"/>
    <w:rsid w:val="003D51FE"/>
    <w:rsid w:val="003D543E"/>
    <w:rsid w:val="003D59E1"/>
    <w:rsid w:val="003D5F0B"/>
    <w:rsid w:val="003D6164"/>
    <w:rsid w:val="003D6BB8"/>
    <w:rsid w:val="003D712B"/>
    <w:rsid w:val="003D783B"/>
    <w:rsid w:val="003D78E9"/>
    <w:rsid w:val="003D7BEC"/>
    <w:rsid w:val="003D7D87"/>
    <w:rsid w:val="003E09DD"/>
    <w:rsid w:val="003E0CC1"/>
    <w:rsid w:val="003E1437"/>
    <w:rsid w:val="003E15D2"/>
    <w:rsid w:val="003E290D"/>
    <w:rsid w:val="003E2B64"/>
    <w:rsid w:val="003E2B99"/>
    <w:rsid w:val="003E3030"/>
    <w:rsid w:val="003E303A"/>
    <w:rsid w:val="003E3955"/>
    <w:rsid w:val="003E428C"/>
    <w:rsid w:val="003E45B4"/>
    <w:rsid w:val="003E4A4E"/>
    <w:rsid w:val="003E4F7B"/>
    <w:rsid w:val="003E4FE3"/>
    <w:rsid w:val="003E5326"/>
    <w:rsid w:val="003E6172"/>
    <w:rsid w:val="003E76A2"/>
    <w:rsid w:val="003F0289"/>
    <w:rsid w:val="003F0C66"/>
    <w:rsid w:val="003F0EFB"/>
    <w:rsid w:val="003F1A8C"/>
    <w:rsid w:val="003F2230"/>
    <w:rsid w:val="003F3046"/>
    <w:rsid w:val="003F3452"/>
    <w:rsid w:val="003F38BD"/>
    <w:rsid w:val="003F42CD"/>
    <w:rsid w:val="003F45BF"/>
    <w:rsid w:val="003F4681"/>
    <w:rsid w:val="003F49C2"/>
    <w:rsid w:val="003F4A01"/>
    <w:rsid w:val="003F5BE8"/>
    <w:rsid w:val="003F6F58"/>
    <w:rsid w:val="003F75A0"/>
    <w:rsid w:val="003F768E"/>
    <w:rsid w:val="003F7A13"/>
    <w:rsid w:val="003F7B06"/>
    <w:rsid w:val="003F7D64"/>
    <w:rsid w:val="004005F0"/>
    <w:rsid w:val="00400EA3"/>
    <w:rsid w:val="00400FF7"/>
    <w:rsid w:val="00401EC4"/>
    <w:rsid w:val="00401F91"/>
    <w:rsid w:val="00402250"/>
    <w:rsid w:val="00403020"/>
    <w:rsid w:val="00403F02"/>
    <w:rsid w:val="004044C8"/>
    <w:rsid w:val="004046B1"/>
    <w:rsid w:val="004052A2"/>
    <w:rsid w:val="00405DBC"/>
    <w:rsid w:val="004060C8"/>
    <w:rsid w:val="0040666E"/>
    <w:rsid w:val="00406D4F"/>
    <w:rsid w:val="004070F1"/>
    <w:rsid w:val="0040722C"/>
    <w:rsid w:val="00407E06"/>
    <w:rsid w:val="0041091B"/>
    <w:rsid w:val="00410A19"/>
    <w:rsid w:val="00411021"/>
    <w:rsid w:val="00411239"/>
    <w:rsid w:val="00411674"/>
    <w:rsid w:val="004125CA"/>
    <w:rsid w:val="00413914"/>
    <w:rsid w:val="00413F28"/>
    <w:rsid w:val="00413F72"/>
    <w:rsid w:val="00414D81"/>
    <w:rsid w:val="00415161"/>
    <w:rsid w:val="00415B88"/>
    <w:rsid w:val="00415C50"/>
    <w:rsid w:val="00415EEE"/>
    <w:rsid w:val="004167EE"/>
    <w:rsid w:val="0041697F"/>
    <w:rsid w:val="00416DE6"/>
    <w:rsid w:val="00417872"/>
    <w:rsid w:val="00417A09"/>
    <w:rsid w:val="0042140A"/>
    <w:rsid w:val="004215F4"/>
    <w:rsid w:val="00421867"/>
    <w:rsid w:val="00421A98"/>
    <w:rsid w:val="00421C0E"/>
    <w:rsid w:val="00422193"/>
    <w:rsid w:val="00422819"/>
    <w:rsid w:val="0042281E"/>
    <w:rsid w:val="00422BA4"/>
    <w:rsid w:val="00422E48"/>
    <w:rsid w:val="004234DC"/>
    <w:rsid w:val="00423B23"/>
    <w:rsid w:val="00423F5E"/>
    <w:rsid w:val="004246B4"/>
    <w:rsid w:val="00424886"/>
    <w:rsid w:val="0042489F"/>
    <w:rsid w:val="0042543F"/>
    <w:rsid w:val="004256D3"/>
    <w:rsid w:val="00426244"/>
    <w:rsid w:val="00426CB0"/>
    <w:rsid w:val="00430248"/>
    <w:rsid w:val="004308B3"/>
    <w:rsid w:val="00430A45"/>
    <w:rsid w:val="004313C2"/>
    <w:rsid w:val="00431467"/>
    <w:rsid w:val="00432048"/>
    <w:rsid w:val="0043249E"/>
    <w:rsid w:val="004326D6"/>
    <w:rsid w:val="00432B2F"/>
    <w:rsid w:val="00432CCE"/>
    <w:rsid w:val="00432DF4"/>
    <w:rsid w:val="00432E47"/>
    <w:rsid w:val="00433842"/>
    <w:rsid w:val="00433933"/>
    <w:rsid w:val="00433E92"/>
    <w:rsid w:val="00434116"/>
    <w:rsid w:val="00434842"/>
    <w:rsid w:val="00434AC6"/>
    <w:rsid w:val="00435624"/>
    <w:rsid w:val="0043576E"/>
    <w:rsid w:val="00435D38"/>
    <w:rsid w:val="00436387"/>
    <w:rsid w:val="004363DB"/>
    <w:rsid w:val="0043650C"/>
    <w:rsid w:val="00436FE6"/>
    <w:rsid w:val="00437095"/>
    <w:rsid w:val="00437483"/>
    <w:rsid w:val="00437899"/>
    <w:rsid w:val="004408F1"/>
    <w:rsid w:val="004412AF"/>
    <w:rsid w:val="00441395"/>
    <w:rsid w:val="004419DA"/>
    <w:rsid w:val="00441DCD"/>
    <w:rsid w:val="004420D6"/>
    <w:rsid w:val="00442895"/>
    <w:rsid w:val="00442E3F"/>
    <w:rsid w:val="004436FC"/>
    <w:rsid w:val="0044398C"/>
    <w:rsid w:val="00443EC8"/>
    <w:rsid w:val="00444877"/>
    <w:rsid w:val="00444A3A"/>
    <w:rsid w:val="00444AFC"/>
    <w:rsid w:val="00444D46"/>
    <w:rsid w:val="00444E58"/>
    <w:rsid w:val="00444EE9"/>
    <w:rsid w:val="00444F0E"/>
    <w:rsid w:val="004458B6"/>
    <w:rsid w:val="00445D06"/>
    <w:rsid w:val="00445EE0"/>
    <w:rsid w:val="004461DD"/>
    <w:rsid w:val="004463AE"/>
    <w:rsid w:val="0044761C"/>
    <w:rsid w:val="0044780E"/>
    <w:rsid w:val="00447A3D"/>
    <w:rsid w:val="00447E3A"/>
    <w:rsid w:val="004501D1"/>
    <w:rsid w:val="004503E0"/>
    <w:rsid w:val="00450779"/>
    <w:rsid w:val="00450B24"/>
    <w:rsid w:val="00451391"/>
    <w:rsid w:val="00453A6C"/>
    <w:rsid w:val="004543EE"/>
    <w:rsid w:val="004545A1"/>
    <w:rsid w:val="0045467D"/>
    <w:rsid w:val="004547CE"/>
    <w:rsid w:val="00454E74"/>
    <w:rsid w:val="00455766"/>
    <w:rsid w:val="00455F22"/>
    <w:rsid w:val="004560DB"/>
    <w:rsid w:val="00456561"/>
    <w:rsid w:val="004568C8"/>
    <w:rsid w:val="00456D17"/>
    <w:rsid w:val="00456F53"/>
    <w:rsid w:val="004571E2"/>
    <w:rsid w:val="004573F4"/>
    <w:rsid w:val="004579FC"/>
    <w:rsid w:val="00457B88"/>
    <w:rsid w:val="00457E31"/>
    <w:rsid w:val="0046074A"/>
    <w:rsid w:val="00460AF7"/>
    <w:rsid w:val="00461671"/>
    <w:rsid w:val="0046205D"/>
    <w:rsid w:val="00462841"/>
    <w:rsid w:val="00463396"/>
    <w:rsid w:val="00463692"/>
    <w:rsid w:val="00463C35"/>
    <w:rsid w:val="00463E5B"/>
    <w:rsid w:val="004641F5"/>
    <w:rsid w:val="004643DC"/>
    <w:rsid w:val="00464996"/>
    <w:rsid w:val="004649CD"/>
    <w:rsid w:val="00464F1E"/>
    <w:rsid w:val="004663C8"/>
    <w:rsid w:val="00466E93"/>
    <w:rsid w:val="00466EA7"/>
    <w:rsid w:val="00467A32"/>
    <w:rsid w:val="00467D2C"/>
    <w:rsid w:val="00467D81"/>
    <w:rsid w:val="004701F3"/>
    <w:rsid w:val="00470A9E"/>
    <w:rsid w:val="00471450"/>
    <w:rsid w:val="00471608"/>
    <w:rsid w:val="004717A0"/>
    <w:rsid w:val="00471FF5"/>
    <w:rsid w:val="004724F6"/>
    <w:rsid w:val="004726A1"/>
    <w:rsid w:val="00472B28"/>
    <w:rsid w:val="004732AD"/>
    <w:rsid w:val="00473BFB"/>
    <w:rsid w:val="004743DC"/>
    <w:rsid w:val="00474A57"/>
    <w:rsid w:val="00474FEE"/>
    <w:rsid w:val="004754DD"/>
    <w:rsid w:val="00475981"/>
    <w:rsid w:val="0047639C"/>
    <w:rsid w:val="00476BB7"/>
    <w:rsid w:val="00476BE4"/>
    <w:rsid w:val="004770E4"/>
    <w:rsid w:val="0047768E"/>
    <w:rsid w:val="00477BCE"/>
    <w:rsid w:val="00477BEF"/>
    <w:rsid w:val="0048032F"/>
    <w:rsid w:val="00480585"/>
    <w:rsid w:val="0048099A"/>
    <w:rsid w:val="00480DB5"/>
    <w:rsid w:val="004812BE"/>
    <w:rsid w:val="00481B5F"/>
    <w:rsid w:val="0048241A"/>
    <w:rsid w:val="00482AED"/>
    <w:rsid w:val="00482B26"/>
    <w:rsid w:val="00483A34"/>
    <w:rsid w:val="00483A76"/>
    <w:rsid w:val="004852F5"/>
    <w:rsid w:val="00486346"/>
    <w:rsid w:val="004864A0"/>
    <w:rsid w:val="004866D4"/>
    <w:rsid w:val="00486737"/>
    <w:rsid w:val="00491290"/>
    <w:rsid w:val="00491AC3"/>
    <w:rsid w:val="00492098"/>
    <w:rsid w:val="00492128"/>
    <w:rsid w:val="00492345"/>
    <w:rsid w:val="00492904"/>
    <w:rsid w:val="00492C64"/>
    <w:rsid w:val="004930B5"/>
    <w:rsid w:val="0049327F"/>
    <w:rsid w:val="00493880"/>
    <w:rsid w:val="00493D15"/>
    <w:rsid w:val="00493F52"/>
    <w:rsid w:val="00494D11"/>
    <w:rsid w:val="00494E3F"/>
    <w:rsid w:val="00495179"/>
    <w:rsid w:val="00495AD8"/>
    <w:rsid w:val="00496D2C"/>
    <w:rsid w:val="00497600"/>
    <w:rsid w:val="00497B6D"/>
    <w:rsid w:val="004A09B5"/>
    <w:rsid w:val="004A0A47"/>
    <w:rsid w:val="004A0E65"/>
    <w:rsid w:val="004A0EE5"/>
    <w:rsid w:val="004A1E39"/>
    <w:rsid w:val="004A2311"/>
    <w:rsid w:val="004A25BB"/>
    <w:rsid w:val="004A2BEA"/>
    <w:rsid w:val="004A3261"/>
    <w:rsid w:val="004A34F5"/>
    <w:rsid w:val="004A3F22"/>
    <w:rsid w:val="004A426F"/>
    <w:rsid w:val="004A4312"/>
    <w:rsid w:val="004A441E"/>
    <w:rsid w:val="004A442F"/>
    <w:rsid w:val="004A48D0"/>
    <w:rsid w:val="004A4E7A"/>
    <w:rsid w:val="004A4F0E"/>
    <w:rsid w:val="004A4F7B"/>
    <w:rsid w:val="004A677D"/>
    <w:rsid w:val="004A686E"/>
    <w:rsid w:val="004A693F"/>
    <w:rsid w:val="004A6F01"/>
    <w:rsid w:val="004A7938"/>
    <w:rsid w:val="004A7A20"/>
    <w:rsid w:val="004A7B8C"/>
    <w:rsid w:val="004B003F"/>
    <w:rsid w:val="004B03B6"/>
    <w:rsid w:val="004B059C"/>
    <w:rsid w:val="004B07F0"/>
    <w:rsid w:val="004B1338"/>
    <w:rsid w:val="004B152C"/>
    <w:rsid w:val="004B157A"/>
    <w:rsid w:val="004B1B4E"/>
    <w:rsid w:val="004B1D0D"/>
    <w:rsid w:val="004B3711"/>
    <w:rsid w:val="004B37B1"/>
    <w:rsid w:val="004B38DA"/>
    <w:rsid w:val="004B3D17"/>
    <w:rsid w:val="004B3D43"/>
    <w:rsid w:val="004B4E92"/>
    <w:rsid w:val="004B5444"/>
    <w:rsid w:val="004B5697"/>
    <w:rsid w:val="004B5869"/>
    <w:rsid w:val="004B7680"/>
    <w:rsid w:val="004C02E7"/>
    <w:rsid w:val="004C088B"/>
    <w:rsid w:val="004C1799"/>
    <w:rsid w:val="004C1801"/>
    <w:rsid w:val="004C18AD"/>
    <w:rsid w:val="004C1D61"/>
    <w:rsid w:val="004C1DA0"/>
    <w:rsid w:val="004C20A1"/>
    <w:rsid w:val="004C2292"/>
    <w:rsid w:val="004C245A"/>
    <w:rsid w:val="004C27AD"/>
    <w:rsid w:val="004C2D62"/>
    <w:rsid w:val="004C2E60"/>
    <w:rsid w:val="004C2F64"/>
    <w:rsid w:val="004C41ED"/>
    <w:rsid w:val="004C473C"/>
    <w:rsid w:val="004C48EA"/>
    <w:rsid w:val="004C4947"/>
    <w:rsid w:val="004C56C7"/>
    <w:rsid w:val="004C5FC2"/>
    <w:rsid w:val="004C65B8"/>
    <w:rsid w:val="004C65C6"/>
    <w:rsid w:val="004C662E"/>
    <w:rsid w:val="004C6A71"/>
    <w:rsid w:val="004C6B3D"/>
    <w:rsid w:val="004C6B76"/>
    <w:rsid w:val="004C73BB"/>
    <w:rsid w:val="004C793A"/>
    <w:rsid w:val="004D093C"/>
    <w:rsid w:val="004D0A4B"/>
    <w:rsid w:val="004D114E"/>
    <w:rsid w:val="004D178D"/>
    <w:rsid w:val="004D274B"/>
    <w:rsid w:val="004D33FA"/>
    <w:rsid w:val="004D3BA3"/>
    <w:rsid w:val="004D4B26"/>
    <w:rsid w:val="004D4F6A"/>
    <w:rsid w:val="004D5857"/>
    <w:rsid w:val="004D6468"/>
    <w:rsid w:val="004D6AC7"/>
    <w:rsid w:val="004D6C2B"/>
    <w:rsid w:val="004D6E80"/>
    <w:rsid w:val="004D6F30"/>
    <w:rsid w:val="004D6FD4"/>
    <w:rsid w:val="004D7127"/>
    <w:rsid w:val="004D7810"/>
    <w:rsid w:val="004D7EDD"/>
    <w:rsid w:val="004D7F08"/>
    <w:rsid w:val="004E1D70"/>
    <w:rsid w:val="004E1F0F"/>
    <w:rsid w:val="004E22DF"/>
    <w:rsid w:val="004E3010"/>
    <w:rsid w:val="004E362B"/>
    <w:rsid w:val="004E36C3"/>
    <w:rsid w:val="004E37BD"/>
    <w:rsid w:val="004E3DC7"/>
    <w:rsid w:val="004E4866"/>
    <w:rsid w:val="004E4E61"/>
    <w:rsid w:val="004E4EC0"/>
    <w:rsid w:val="004E4FFE"/>
    <w:rsid w:val="004E5398"/>
    <w:rsid w:val="004E7AE7"/>
    <w:rsid w:val="004F04DF"/>
    <w:rsid w:val="004F1C87"/>
    <w:rsid w:val="004F2845"/>
    <w:rsid w:val="004F30ED"/>
    <w:rsid w:val="004F3212"/>
    <w:rsid w:val="004F4DB4"/>
    <w:rsid w:val="004F5DBF"/>
    <w:rsid w:val="004F5E97"/>
    <w:rsid w:val="004F639A"/>
    <w:rsid w:val="004F6B7E"/>
    <w:rsid w:val="004F7469"/>
    <w:rsid w:val="00500BD9"/>
    <w:rsid w:val="00501D68"/>
    <w:rsid w:val="00502579"/>
    <w:rsid w:val="005027DF"/>
    <w:rsid w:val="00502C0C"/>
    <w:rsid w:val="00502D81"/>
    <w:rsid w:val="00502DE7"/>
    <w:rsid w:val="00502F57"/>
    <w:rsid w:val="00503538"/>
    <w:rsid w:val="00503619"/>
    <w:rsid w:val="005047F4"/>
    <w:rsid w:val="00504DBC"/>
    <w:rsid w:val="00504E3C"/>
    <w:rsid w:val="00505721"/>
    <w:rsid w:val="0050605A"/>
    <w:rsid w:val="0050633C"/>
    <w:rsid w:val="005066AF"/>
    <w:rsid w:val="005067AC"/>
    <w:rsid w:val="00506BB7"/>
    <w:rsid w:val="00506EA9"/>
    <w:rsid w:val="00507079"/>
    <w:rsid w:val="005075C4"/>
    <w:rsid w:val="00507729"/>
    <w:rsid w:val="00507AE9"/>
    <w:rsid w:val="00507B33"/>
    <w:rsid w:val="00510174"/>
    <w:rsid w:val="00510F22"/>
    <w:rsid w:val="0051130F"/>
    <w:rsid w:val="005124D8"/>
    <w:rsid w:val="005125E9"/>
    <w:rsid w:val="005127C5"/>
    <w:rsid w:val="0051288E"/>
    <w:rsid w:val="00512AE8"/>
    <w:rsid w:val="00512ED3"/>
    <w:rsid w:val="00513614"/>
    <w:rsid w:val="005148D6"/>
    <w:rsid w:val="00514C55"/>
    <w:rsid w:val="0051537E"/>
    <w:rsid w:val="0051540F"/>
    <w:rsid w:val="005154F5"/>
    <w:rsid w:val="00515610"/>
    <w:rsid w:val="00515751"/>
    <w:rsid w:val="005157A8"/>
    <w:rsid w:val="00515872"/>
    <w:rsid w:val="00515926"/>
    <w:rsid w:val="00515EC2"/>
    <w:rsid w:val="00516178"/>
    <w:rsid w:val="005165AD"/>
    <w:rsid w:val="0051678B"/>
    <w:rsid w:val="00516C29"/>
    <w:rsid w:val="00517575"/>
    <w:rsid w:val="005178FA"/>
    <w:rsid w:val="00517AF4"/>
    <w:rsid w:val="00517B95"/>
    <w:rsid w:val="00520474"/>
    <w:rsid w:val="00520B92"/>
    <w:rsid w:val="00520BED"/>
    <w:rsid w:val="00520ECB"/>
    <w:rsid w:val="00521F1E"/>
    <w:rsid w:val="005221F8"/>
    <w:rsid w:val="00522EBD"/>
    <w:rsid w:val="005239C0"/>
    <w:rsid w:val="00523EBC"/>
    <w:rsid w:val="0052475B"/>
    <w:rsid w:val="005247CF"/>
    <w:rsid w:val="00524C8E"/>
    <w:rsid w:val="00524E79"/>
    <w:rsid w:val="00525014"/>
    <w:rsid w:val="00525686"/>
    <w:rsid w:val="00525A86"/>
    <w:rsid w:val="00525ECE"/>
    <w:rsid w:val="00526164"/>
    <w:rsid w:val="005264C1"/>
    <w:rsid w:val="00526CF1"/>
    <w:rsid w:val="005274E5"/>
    <w:rsid w:val="005278F7"/>
    <w:rsid w:val="00527C21"/>
    <w:rsid w:val="0053057B"/>
    <w:rsid w:val="00530E72"/>
    <w:rsid w:val="005310A6"/>
    <w:rsid w:val="0053119A"/>
    <w:rsid w:val="00531A08"/>
    <w:rsid w:val="005338D8"/>
    <w:rsid w:val="0053393E"/>
    <w:rsid w:val="005339D3"/>
    <w:rsid w:val="00533AF3"/>
    <w:rsid w:val="00533FC4"/>
    <w:rsid w:val="00534653"/>
    <w:rsid w:val="0053467E"/>
    <w:rsid w:val="00534B88"/>
    <w:rsid w:val="00534B96"/>
    <w:rsid w:val="00534CE0"/>
    <w:rsid w:val="005353F3"/>
    <w:rsid w:val="00535430"/>
    <w:rsid w:val="005356C5"/>
    <w:rsid w:val="00535892"/>
    <w:rsid w:val="00536236"/>
    <w:rsid w:val="0053624C"/>
    <w:rsid w:val="005362C7"/>
    <w:rsid w:val="0053794D"/>
    <w:rsid w:val="00540C3E"/>
    <w:rsid w:val="00541062"/>
    <w:rsid w:val="00541340"/>
    <w:rsid w:val="00541378"/>
    <w:rsid w:val="005420DB"/>
    <w:rsid w:val="005436A9"/>
    <w:rsid w:val="00543979"/>
    <w:rsid w:val="00544B1C"/>
    <w:rsid w:val="00544D21"/>
    <w:rsid w:val="005454EF"/>
    <w:rsid w:val="0054554E"/>
    <w:rsid w:val="005458A2"/>
    <w:rsid w:val="00545AFB"/>
    <w:rsid w:val="00545D89"/>
    <w:rsid w:val="00545F0E"/>
    <w:rsid w:val="00546302"/>
    <w:rsid w:val="0054697E"/>
    <w:rsid w:val="005469C7"/>
    <w:rsid w:val="00547260"/>
    <w:rsid w:val="005507F8"/>
    <w:rsid w:val="00550847"/>
    <w:rsid w:val="00550CA3"/>
    <w:rsid w:val="00551384"/>
    <w:rsid w:val="0055185F"/>
    <w:rsid w:val="00551971"/>
    <w:rsid w:val="00551F04"/>
    <w:rsid w:val="00552209"/>
    <w:rsid w:val="00553282"/>
    <w:rsid w:val="0055373B"/>
    <w:rsid w:val="005548EB"/>
    <w:rsid w:val="00554C35"/>
    <w:rsid w:val="005551E8"/>
    <w:rsid w:val="005553B2"/>
    <w:rsid w:val="00555839"/>
    <w:rsid w:val="005565F7"/>
    <w:rsid w:val="00556F44"/>
    <w:rsid w:val="00557362"/>
    <w:rsid w:val="00557574"/>
    <w:rsid w:val="00557621"/>
    <w:rsid w:val="00557723"/>
    <w:rsid w:val="00557BB7"/>
    <w:rsid w:val="00560244"/>
    <w:rsid w:val="00560A1B"/>
    <w:rsid w:val="00560EC9"/>
    <w:rsid w:val="005613AC"/>
    <w:rsid w:val="00561AE9"/>
    <w:rsid w:val="00561B30"/>
    <w:rsid w:val="00561B85"/>
    <w:rsid w:val="00561E10"/>
    <w:rsid w:val="00562A69"/>
    <w:rsid w:val="00562E40"/>
    <w:rsid w:val="005632C9"/>
    <w:rsid w:val="005638B6"/>
    <w:rsid w:val="00563A91"/>
    <w:rsid w:val="00564625"/>
    <w:rsid w:val="00564767"/>
    <w:rsid w:val="005649A4"/>
    <w:rsid w:val="005654B6"/>
    <w:rsid w:val="00565DC3"/>
    <w:rsid w:val="00565DF0"/>
    <w:rsid w:val="00566973"/>
    <w:rsid w:val="00570126"/>
    <w:rsid w:val="00570231"/>
    <w:rsid w:val="00570BCF"/>
    <w:rsid w:val="005720EF"/>
    <w:rsid w:val="0057264D"/>
    <w:rsid w:val="00572E8A"/>
    <w:rsid w:val="0057329E"/>
    <w:rsid w:val="00573324"/>
    <w:rsid w:val="00573348"/>
    <w:rsid w:val="00574110"/>
    <w:rsid w:val="0057483A"/>
    <w:rsid w:val="0057560A"/>
    <w:rsid w:val="00575CDE"/>
    <w:rsid w:val="00576203"/>
    <w:rsid w:val="00576472"/>
    <w:rsid w:val="00576F0E"/>
    <w:rsid w:val="00577884"/>
    <w:rsid w:val="00577BA5"/>
    <w:rsid w:val="00577D42"/>
    <w:rsid w:val="00580203"/>
    <w:rsid w:val="00580A69"/>
    <w:rsid w:val="00580CF8"/>
    <w:rsid w:val="0058192F"/>
    <w:rsid w:val="00581B4E"/>
    <w:rsid w:val="00581D93"/>
    <w:rsid w:val="00581E0A"/>
    <w:rsid w:val="00582AF0"/>
    <w:rsid w:val="0058343E"/>
    <w:rsid w:val="00583FEE"/>
    <w:rsid w:val="0058452D"/>
    <w:rsid w:val="0058453D"/>
    <w:rsid w:val="00584A1E"/>
    <w:rsid w:val="00585401"/>
    <w:rsid w:val="00585E65"/>
    <w:rsid w:val="005865BF"/>
    <w:rsid w:val="00586A21"/>
    <w:rsid w:val="00586B74"/>
    <w:rsid w:val="00587026"/>
    <w:rsid w:val="005875A7"/>
    <w:rsid w:val="005877D6"/>
    <w:rsid w:val="00590A12"/>
    <w:rsid w:val="0059195D"/>
    <w:rsid w:val="005920BF"/>
    <w:rsid w:val="00592AF6"/>
    <w:rsid w:val="00593CDA"/>
    <w:rsid w:val="0059457D"/>
    <w:rsid w:val="005957DF"/>
    <w:rsid w:val="00595FD1"/>
    <w:rsid w:val="00595FD4"/>
    <w:rsid w:val="005963EB"/>
    <w:rsid w:val="00596708"/>
    <w:rsid w:val="005978CD"/>
    <w:rsid w:val="005A0194"/>
    <w:rsid w:val="005A0FF1"/>
    <w:rsid w:val="005A1EFE"/>
    <w:rsid w:val="005A26AE"/>
    <w:rsid w:val="005A2810"/>
    <w:rsid w:val="005A318E"/>
    <w:rsid w:val="005A3376"/>
    <w:rsid w:val="005A3A9B"/>
    <w:rsid w:val="005A3AB0"/>
    <w:rsid w:val="005A3B5C"/>
    <w:rsid w:val="005A3F69"/>
    <w:rsid w:val="005A47FA"/>
    <w:rsid w:val="005A4B96"/>
    <w:rsid w:val="005A5123"/>
    <w:rsid w:val="005A59BE"/>
    <w:rsid w:val="005A5C1C"/>
    <w:rsid w:val="005A7295"/>
    <w:rsid w:val="005A73E9"/>
    <w:rsid w:val="005A78B3"/>
    <w:rsid w:val="005A78DF"/>
    <w:rsid w:val="005A7A79"/>
    <w:rsid w:val="005B003A"/>
    <w:rsid w:val="005B01C1"/>
    <w:rsid w:val="005B18A4"/>
    <w:rsid w:val="005B1E02"/>
    <w:rsid w:val="005B1F0B"/>
    <w:rsid w:val="005B1F53"/>
    <w:rsid w:val="005B20AB"/>
    <w:rsid w:val="005B2D79"/>
    <w:rsid w:val="005B3338"/>
    <w:rsid w:val="005B34D4"/>
    <w:rsid w:val="005B3FA8"/>
    <w:rsid w:val="005B492E"/>
    <w:rsid w:val="005B5682"/>
    <w:rsid w:val="005B621D"/>
    <w:rsid w:val="005B6582"/>
    <w:rsid w:val="005B7D47"/>
    <w:rsid w:val="005C1B5B"/>
    <w:rsid w:val="005C1CEC"/>
    <w:rsid w:val="005C1D95"/>
    <w:rsid w:val="005C1EE5"/>
    <w:rsid w:val="005C29A2"/>
    <w:rsid w:val="005C2D94"/>
    <w:rsid w:val="005C37EB"/>
    <w:rsid w:val="005C4D27"/>
    <w:rsid w:val="005C4DC6"/>
    <w:rsid w:val="005C5602"/>
    <w:rsid w:val="005C6407"/>
    <w:rsid w:val="005C6632"/>
    <w:rsid w:val="005C66B8"/>
    <w:rsid w:val="005C6713"/>
    <w:rsid w:val="005C6B33"/>
    <w:rsid w:val="005C7996"/>
    <w:rsid w:val="005C7BCD"/>
    <w:rsid w:val="005D0216"/>
    <w:rsid w:val="005D0436"/>
    <w:rsid w:val="005D0872"/>
    <w:rsid w:val="005D1212"/>
    <w:rsid w:val="005D1451"/>
    <w:rsid w:val="005D1A82"/>
    <w:rsid w:val="005D1C67"/>
    <w:rsid w:val="005D1D47"/>
    <w:rsid w:val="005D1D7E"/>
    <w:rsid w:val="005D21B5"/>
    <w:rsid w:val="005D222B"/>
    <w:rsid w:val="005D26AD"/>
    <w:rsid w:val="005D2836"/>
    <w:rsid w:val="005D2AFD"/>
    <w:rsid w:val="005D2BCC"/>
    <w:rsid w:val="005D3C64"/>
    <w:rsid w:val="005D3EED"/>
    <w:rsid w:val="005D40BB"/>
    <w:rsid w:val="005D41DC"/>
    <w:rsid w:val="005D4FD2"/>
    <w:rsid w:val="005D5181"/>
    <w:rsid w:val="005D543F"/>
    <w:rsid w:val="005D5468"/>
    <w:rsid w:val="005D58FE"/>
    <w:rsid w:val="005D631F"/>
    <w:rsid w:val="005D681A"/>
    <w:rsid w:val="005D754C"/>
    <w:rsid w:val="005D799D"/>
    <w:rsid w:val="005E0551"/>
    <w:rsid w:val="005E0C82"/>
    <w:rsid w:val="005E101E"/>
    <w:rsid w:val="005E1168"/>
    <w:rsid w:val="005E212F"/>
    <w:rsid w:val="005E22C3"/>
    <w:rsid w:val="005E259C"/>
    <w:rsid w:val="005E3298"/>
    <w:rsid w:val="005E3D53"/>
    <w:rsid w:val="005E3D8D"/>
    <w:rsid w:val="005E429C"/>
    <w:rsid w:val="005E4892"/>
    <w:rsid w:val="005E4A93"/>
    <w:rsid w:val="005E5424"/>
    <w:rsid w:val="005E5E9F"/>
    <w:rsid w:val="005E6620"/>
    <w:rsid w:val="005E7BEF"/>
    <w:rsid w:val="005F01FD"/>
    <w:rsid w:val="005F0506"/>
    <w:rsid w:val="005F064F"/>
    <w:rsid w:val="005F0A36"/>
    <w:rsid w:val="005F0ADA"/>
    <w:rsid w:val="005F0C74"/>
    <w:rsid w:val="005F1116"/>
    <w:rsid w:val="005F16BB"/>
    <w:rsid w:val="005F16BF"/>
    <w:rsid w:val="005F1B31"/>
    <w:rsid w:val="005F1DC2"/>
    <w:rsid w:val="005F1FB4"/>
    <w:rsid w:val="005F38AE"/>
    <w:rsid w:val="005F3AA7"/>
    <w:rsid w:val="005F3DD7"/>
    <w:rsid w:val="005F4240"/>
    <w:rsid w:val="005F45F6"/>
    <w:rsid w:val="005F46AF"/>
    <w:rsid w:val="005F49FE"/>
    <w:rsid w:val="005F4D85"/>
    <w:rsid w:val="005F50B1"/>
    <w:rsid w:val="005F57CE"/>
    <w:rsid w:val="005F639C"/>
    <w:rsid w:val="005F69F0"/>
    <w:rsid w:val="005F6D8E"/>
    <w:rsid w:val="005F7935"/>
    <w:rsid w:val="006000AE"/>
    <w:rsid w:val="006003B1"/>
    <w:rsid w:val="00600DC0"/>
    <w:rsid w:val="00601AD2"/>
    <w:rsid w:val="00601E1B"/>
    <w:rsid w:val="00601F4D"/>
    <w:rsid w:val="00602059"/>
    <w:rsid w:val="0060226F"/>
    <w:rsid w:val="0060280B"/>
    <w:rsid w:val="006037F3"/>
    <w:rsid w:val="00603D1C"/>
    <w:rsid w:val="00604119"/>
    <w:rsid w:val="006043FA"/>
    <w:rsid w:val="006048DC"/>
    <w:rsid w:val="00604AD3"/>
    <w:rsid w:val="00605A46"/>
    <w:rsid w:val="006063D1"/>
    <w:rsid w:val="00606C92"/>
    <w:rsid w:val="00606CA9"/>
    <w:rsid w:val="006073AB"/>
    <w:rsid w:val="00607A9C"/>
    <w:rsid w:val="006109A8"/>
    <w:rsid w:val="00610B15"/>
    <w:rsid w:val="00611060"/>
    <w:rsid w:val="006111EF"/>
    <w:rsid w:val="006118FC"/>
    <w:rsid w:val="0061250D"/>
    <w:rsid w:val="00612679"/>
    <w:rsid w:val="00612830"/>
    <w:rsid w:val="00613010"/>
    <w:rsid w:val="006131EE"/>
    <w:rsid w:val="006136C5"/>
    <w:rsid w:val="0061370D"/>
    <w:rsid w:val="006137C3"/>
    <w:rsid w:val="006140CA"/>
    <w:rsid w:val="0061466F"/>
    <w:rsid w:val="006149AA"/>
    <w:rsid w:val="00615424"/>
    <w:rsid w:val="00615814"/>
    <w:rsid w:val="00615AC6"/>
    <w:rsid w:val="00615D53"/>
    <w:rsid w:val="00616AFD"/>
    <w:rsid w:val="00616B9A"/>
    <w:rsid w:val="00617033"/>
    <w:rsid w:val="0061720A"/>
    <w:rsid w:val="00617B61"/>
    <w:rsid w:val="00617E9C"/>
    <w:rsid w:val="00620056"/>
    <w:rsid w:val="00620786"/>
    <w:rsid w:val="00620BD8"/>
    <w:rsid w:val="00620E5F"/>
    <w:rsid w:val="00621451"/>
    <w:rsid w:val="00621850"/>
    <w:rsid w:val="0062201C"/>
    <w:rsid w:val="00622825"/>
    <w:rsid w:val="006229A2"/>
    <w:rsid w:val="00623890"/>
    <w:rsid w:val="00623E18"/>
    <w:rsid w:val="006241FA"/>
    <w:rsid w:val="00624568"/>
    <w:rsid w:val="00624636"/>
    <w:rsid w:val="00624818"/>
    <w:rsid w:val="00624D78"/>
    <w:rsid w:val="00625443"/>
    <w:rsid w:val="006257ED"/>
    <w:rsid w:val="00625F4A"/>
    <w:rsid w:val="00625FB2"/>
    <w:rsid w:val="00626A7D"/>
    <w:rsid w:val="00627A8E"/>
    <w:rsid w:val="00627C73"/>
    <w:rsid w:val="00627E36"/>
    <w:rsid w:val="00630508"/>
    <w:rsid w:val="006319D3"/>
    <w:rsid w:val="00631BF1"/>
    <w:rsid w:val="00632234"/>
    <w:rsid w:val="0063265F"/>
    <w:rsid w:val="00632D96"/>
    <w:rsid w:val="00633475"/>
    <w:rsid w:val="00633E20"/>
    <w:rsid w:val="00634720"/>
    <w:rsid w:val="00634C9B"/>
    <w:rsid w:val="006350E7"/>
    <w:rsid w:val="006351A9"/>
    <w:rsid w:val="006351C9"/>
    <w:rsid w:val="00635BE4"/>
    <w:rsid w:val="00636F11"/>
    <w:rsid w:val="0063713D"/>
    <w:rsid w:val="006375C1"/>
    <w:rsid w:val="00640346"/>
    <w:rsid w:val="006403C5"/>
    <w:rsid w:val="0064085B"/>
    <w:rsid w:val="0064166B"/>
    <w:rsid w:val="00641758"/>
    <w:rsid w:val="00641AF8"/>
    <w:rsid w:val="00641CB6"/>
    <w:rsid w:val="00642078"/>
    <w:rsid w:val="00642381"/>
    <w:rsid w:val="0064294C"/>
    <w:rsid w:val="00642A03"/>
    <w:rsid w:val="00642B60"/>
    <w:rsid w:val="0064329C"/>
    <w:rsid w:val="00643645"/>
    <w:rsid w:val="006449DD"/>
    <w:rsid w:val="00645A10"/>
    <w:rsid w:val="00645B8F"/>
    <w:rsid w:val="006461C7"/>
    <w:rsid w:val="00646329"/>
    <w:rsid w:val="00646635"/>
    <w:rsid w:val="006468E0"/>
    <w:rsid w:val="006471A8"/>
    <w:rsid w:val="006472C1"/>
    <w:rsid w:val="00647982"/>
    <w:rsid w:val="0065042A"/>
    <w:rsid w:val="00650482"/>
    <w:rsid w:val="00650960"/>
    <w:rsid w:val="00650998"/>
    <w:rsid w:val="00650D32"/>
    <w:rsid w:val="0065123B"/>
    <w:rsid w:val="0065158B"/>
    <w:rsid w:val="00651A03"/>
    <w:rsid w:val="00651B37"/>
    <w:rsid w:val="00651D5F"/>
    <w:rsid w:val="00651E09"/>
    <w:rsid w:val="00652173"/>
    <w:rsid w:val="00652C99"/>
    <w:rsid w:val="00654E8D"/>
    <w:rsid w:val="006555E9"/>
    <w:rsid w:val="00656413"/>
    <w:rsid w:val="006564DB"/>
    <w:rsid w:val="00656EC1"/>
    <w:rsid w:val="00657330"/>
    <w:rsid w:val="006600CF"/>
    <w:rsid w:val="00660DD6"/>
    <w:rsid w:val="006611D1"/>
    <w:rsid w:val="00661420"/>
    <w:rsid w:val="006615D7"/>
    <w:rsid w:val="006616DF"/>
    <w:rsid w:val="00661D16"/>
    <w:rsid w:val="00662868"/>
    <w:rsid w:val="006629BC"/>
    <w:rsid w:val="00662FBA"/>
    <w:rsid w:val="006632D8"/>
    <w:rsid w:val="0066386B"/>
    <w:rsid w:val="00663C59"/>
    <w:rsid w:val="00663D9D"/>
    <w:rsid w:val="006652B2"/>
    <w:rsid w:val="006654DF"/>
    <w:rsid w:val="00665689"/>
    <w:rsid w:val="006659BD"/>
    <w:rsid w:val="006664D1"/>
    <w:rsid w:val="006665D1"/>
    <w:rsid w:val="006677C4"/>
    <w:rsid w:val="00667A72"/>
    <w:rsid w:val="00667E0A"/>
    <w:rsid w:val="0067031C"/>
    <w:rsid w:val="00670428"/>
    <w:rsid w:val="00670C25"/>
    <w:rsid w:val="00670C60"/>
    <w:rsid w:val="006714D1"/>
    <w:rsid w:val="00671725"/>
    <w:rsid w:val="00671C05"/>
    <w:rsid w:val="00671C27"/>
    <w:rsid w:val="006725F7"/>
    <w:rsid w:val="00672912"/>
    <w:rsid w:val="00672EB7"/>
    <w:rsid w:val="006732D8"/>
    <w:rsid w:val="00673C1F"/>
    <w:rsid w:val="00673D58"/>
    <w:rsid w:val="00673E54"/>
    <w:rsid w:val="00674693"/>
    <w:rsid w:val="00675098"/>
    <w:rsid w:val="0067566E"/>
    <w:rsid w:val="00675FF9"/>
    <w:rsid w:val="00676092"/>
    <w:rsid w:val="00676095"/>
    <w:rsid w:val="006764DC"/>
    <w:rsid w:val="006766CE"/>
    <w:rsid w:val="0067789E"/>
    <w:rsid w:val="00677A49"/>
    <w:rsid w:val="00677ED6"/>
    <w:rsid w:val="006803E6"/>
    <w:rsid w:val="0068068F"/>
    <w:rsid w:val="006806E3"/>
    <w:rsid w:val="0068082A"/>
    <w:rsid w:val="006811C0"/>
    <w:rsid w:val="006811F2"/>
    <w:rsid w:val="00681B76"/>
    <w:rsid w:val="00682876"/>
    <w:rsid w:val="00682B89"/>
    <w:rsid w:val="00682D70"/>
    <w:rsid w:val="00682FD8"/>
    <w:rsid w:val="00683339"/>
    <w:rsid w:val="00683392"/>
    <w:rsid w:val="0068396C"/>
    <w:rsid w:val="006844F0"/>
    <w:rsid w:val="0068592C"/>
    <w:rsid w:val="006868D6"/>
    <w:rsid w:val="006868F2"/>
    <w:rsid w:val="00686AD0"/>
    <w:rsid w:val="00687D97"/>
    <w:rsid w:val="00687E22"/>
    <w:rsid w:val="00690CF8"/>
    <w:rsid w:val="006912F0"/>
    <w:rsid w:val="006915D5"/>
    <w:rsid w:val="00691970"/>
    <w:rsid w:val="00691AE7"/>
    <w:rsid w:val="006925B7"/>
    <w:rsid w:val="00693794"/>
    <w:rsid w:val="00693E69"/>
    <w:rsid w:val="00694215"/>
    <w:rsid w:val="00694B6B"/>
    <w:rsid w:val="006950C7"/>
    <w:rsid w:val="006951E7"/>
    <w:rsid w:val="00695421"/>
    <w:rsid w:val="00695CAF"/>
    <w:rsid w:val="006A03C8"/>
    <w:rsid w:val="006A05C1"/>
    <w:rsid w:val="006A0AE1"/>
    <w:rsid w:val="006A1DC9"/>
    <w:rsid w:val="006A21CC"/>
    <w:rsid w:val="006A28F3"/>
    <w:rsid w:val="006A353C"/>
    <w:rsid w:val="006A354E"/>
    <w:rsid w:val="006A372E"/>
    <w:rsid w:val="006A3882"/>
    <w:rsid w:val="006A400F"/>
    <w:rsid w:val="006A4081"/>
    <w:rsid w:val="006A43DE"/>
    <w:rsid w:val="006A45D9"/>
    <w:rsid w:val="006A59B9"/>
    <w:rsid w:val="006A5A08"/>
    <w:rsid w:val="006A67CC"/>
    <w:rsid w:val="006A7BD9"/>
    <w:rsid w:val="006B08DB"/>
    <w:rsid w:val="006B0BCA"/>
    <w:rsid w:val="006B0D40"/>
    <w:rsid w:val="006B0DF2"/>
    <w:rsid w:val="006B118C"/>
    <w:rsid w:val="006B1F67"/>
    <w:rsid w:val="006B21B7"/>
    <w:rsid w:val="006B2792"/>
    <w:rsid w:val="006B2BC2"/>
    <w:rsid w:val="006B2E16"/>
    <w:rsid w:val="006B30B5"/>
    <w:rsid w:val="006B349F"/>
    <w:rsid w:val="006B3AB4"/>
    <w:rsid w:val="006B3B00"/>
    <w:rsid w:val="006B4712"/>
    <w:rsid w:val="006B4A3B"/>
    <w:rsid w:val="006B590E"/>
    <w:rsid w:val="006B5BE1"/>
    <w:rsid w:val="006B5FFA"/>
    <w:rsid w:val="006B618D"/>
    <w:rsid w:val="006B6219"/>
    <w:rsid w:val="006B6346"/>
    <w:rsid w:val="006B6398"/>
    <w:rsid w:val="006B6424"/>
    <w:rsid w:val="006B65AC"/>
    <w:rsid w:val="006B6EA2"/>
    <w:rsid w:val="006B7126"/>
    <w:rsid w:val="006B7490"/>
    <w:rsid w:val="006B7956"/>
    <w:rsid w:val="006C04E6"/>
    <w:rsid w:val="006C05CA"/>
    <w:rsid w:val="006C069B"/>
    <w:rsid w:val="006C0BAF"/>
    <w:rsid w:val="006C1184"/>
    <w:rsid w:val="006C1E40"/>
    <w:rsid w:val="006C2783"/>
    <w:rsid w:val="006C3059"/>
    <w:rsid w:val="006C3797"/>
    <w:rsid w:val="006C3846"/>
    <w:rsid w:val="006C3868"/>
    <w:rsid w:val="006C3A6A"/>
    <w:rsid w:val="006C42BA"/>
    <w:rsid w:val="006C50D3"/>
    <w:rsid w:val="006C5972"/>
    <w:rsid w:val="006C5D17"/>
    <w:rsid w:val="006C5E0D"/>
    <w:rsid w:val="006C6862"/>
    <w:rsid w:val="006C68E6"/>
    <w:rsid w:val="006C69E0"/>
    <w:rsid w:val="006C6B48"/>
    <w:rsid w:val="006C7BCA"/>
    <w:rsid w:val="006C7EB4"/>
    <w:rsid w:val="006D1106"/>
    <w:rsid w:val="006D1126"/>
    <w:rsid w:val="006D1183"/>
    <w:rsid w:val="006D149F"/>
    <w:rsid w:val="006D153F"/>
    <w:rsid w:val="006D1D2B"/>
    <w:rsid w:val="006D1E4A"/>
    <w:rsid w:val="006D1FA0"/>
    <w:rsid w:val="006D450F"/>
    <w:rsid w:val="006D49E6"/>
    <w:rsid w:val="006D4D23"/>
    <w:rsid w:val="006D4DFD"/>
    <w:rsid w:val="006D580A"/>
    <w:rsid w:val="006D6645"/>
    <w:rsid w:val="006D6743"/>
    <w:rsid w:val="006D760D"/>
    <w:rsid w:val="006D7B4B"/>
    <w:rsid w:val="006E0D7D"/>
    <w:rsid w:val="006E12F6"/>
    <w:rsid w:val="006E1CD9"/>
    <w:rsid w:val="006E1FF2"/>
    <w:rsid w:val="006E22D8"/>
    <w:rsid w:val="006E2B14"/>
    <w:rsid w:val="006E2D78"/>
    <w:rsid w:val="006E2F32"/>
    <w:rsid w:val="006E3537"/>
    <w:rsid w:val="006E3949"/>
    <w:rsid w:val="006E44C0"/>
    <w:rsid w:val="006E4AC2"/>
    <w:rsid w:val="006E5690"/>
    <w:rsid w:val="006E5715"/>
    <w:rsid w:val="006E5A51"/>
    <w:rsid w:val="006E61A4"/>
    <w:rsid w:val="006E63FA"/>
    <w:rsid w:val="006E670F"/>
    <w:rsid w:val="006E77F4"/>
    <w:rsid w:val="006E7EE0"/>
    <w:rsid w:val="006F00E1"/>
    <w:rsid w:val="006F08E3"/>
    <w:rsid w:val="006F09E2"/>
    <w:rsid w:val="006F0AD2"/>
    <w:rsid w:val="006F222C"/>
    <w:rsid w:val="006F22AC"/>
    <w:rsid w:val="006F22F4"/>
    <w:rsid w:val="006F28EB"/>
    <w:rsid w:val="006F2B1B"/>
    <w:rsid w:val="006F3717"/>
    <w:rsid w:val="006F3AD3"/>
    <w:rsid w:val="006F3CBC"/>
    <w:rsid w:val="006F4058"/>
    <w:rsid w:val="006F409E"/>
    <w:rsid w:val="006F40DD"/>
    <w:rsid w:val="006F419D"/>
    <w:rsid w:val="006F4278"/>
    <w:rsid w:val="006F42F1"/>
    <w:rsid w:val="006F4500"/>
    <w:rsid w:val="006F4515"/>
    <w:rsid w:val="006F46E2"/>
    <w:rsid w:val="006F4C56"/>
    <w:rsid w:val="006F4D8E"/>
    <w:rsid w:val="006F4F98"/>
    <w:rsid w:val="006F63A2"/>
    <w:rsid w:val="006F63B5"/>
    <w:rsid w:val="006F7629"/>
    <w:rsid w:val="006F77FA"/>
    <w:rsid w:val="007000CE"/>
    <w:rsid w:val="00700375"/>
    <w:rsid w:val="00700CD9"/>
    <w:rsid w:val="0070164B"/>
    <w:rsid w:val="0070192C"/>
    <w:rsid w:val="00701E8E"/>
    <w:rsid w:val="007023CB"/>
    <w:rsid w:val="00702927"/>
    <w:rsid w:val="0070300E"/>
    <w:rsid w:val="00703D83"/>
    <w:rsid w:val="0070443E"/>
    <w:rsid w:val="00704553"/>
    <w:rsid w:val="007045A7"/>
    <w:rsid w:val="007049EA"/>
    <w:rsid w:val="00704F7A"/>
    <w:rsid w:val="00704F7D"/>
    <w:rsid w:val="00705AFC"/>
    <w:rsid w:val="00705F90"/>
    <w:rsid w:val="007063EF"/>
    <w:rsid w:val="00706573"/>
    <w:rsid w:val="00706968"/>
    <w:rsid w:val="00706C28"/>
    <w:rsid w:val="00707D5C"/>
    <w:rsid w:val="00707F15"/>
    <w:rsid w:val="007103B5"/>
    <w:rsid w:val="00710E70"/>
    <w:rsid w:val="0071112D"/>
    <w:rsid w:val="007112F4"/>
    <w:rsid w:val="0071195E"/>
    <w:rsid w:val="0071199B"/>
    <w:rsid w:val="00711D99"/>
    <w:rsid w:val="00711EA4"/>
    <w:rsid w:val="00712F4B"/>
    <w:rsid w:val="00713368"/>
    <w:rsid w:val="00713928"/>
    <w:rsid w:val="00714145"/>
    <w:rsid w:val="00714366"/>
    <w:rsid w:val="007146C2"/>
    <w:rsid w:val="00716978"/>
    <w:rsid w:val="007169C8"/>
    <w:rsid w:val="00716B79"/>
    <w:rsid w:val="00716F6C"/>
    <w:rsid w:val="00716F9A"/>
    <w:rsid w:val="007174A5"/>
    <w:rsid w:val="0071767D"/>
    <w:rsid w:val="00717B11"/>
    <w:rsid w:val="00717C12"/>
    <w:rsid w:val="00721A80"/>
    <w:rsid w:val="00721AF6"/>
    <w:rsid w:val="007223E2"/>
    <w:rsid w:val="00722820"/>
    <w:rsid w:val="00722A7C"/>
    <w:rsid w:val="00722CEF"/>
    <w:rsid w:val="00722D40"/>
    <w:rsid w:val="00722DBE"/>
    <w:rsid w:val="00723226"/>
    <w:rsid w:val="007242EF"/>
    <w:rsid w:val="00724D52"/>
    <w:rsid w:val="00724E70"/>
    <w:rsid w:val="00725258"/>
    <w:rsid w:val="0072537A"/>
    <w:rsid w:val="00725708"/>
    <w:rsid w:val="00726667"/>
    <w:rsid w:val="00726A31"/>
    <w:rsid w:val="00727833"/>
    <w:rsid w:val="00727FEE"/>
    <w:rsid w:val="00730D87"/>
    <w:rsid w:val="00730DDA"/>
    <w:rsid w:val="00731B1D"/>
    <w:rsid w:val="00731E9B"/>
    <w:rsid w:val="00732A8A"/>
    <w:rsid w:val="0073306D"/>
    <w:rsid w:val="007336B8"/>
    <w:rsid w:val="00733716"/>
    <w:rsid w:val="0073417F"/>
    <w:rsid w:val="007341D8"/>
    <w:rsid w:val="00734BB7"/>
    <w:rsid w:val="00734F12"/>
    <w:rsid w:val="00735013"/>
    <w:rsid w:val="0073501D"/>
    <w:rsid w:val="00735165"/>
    <w:rsid w:val="00735180"/>
    <w:rsid w:val="0073583F"/>
    <w:rsid w:val="0073598D"/>
    <w:rsid w:val="0073673D"/>
    <w:rsid w:val="00736B37"/>
    <w:rsid w:val="00737FA5"/>
    <w:rsid w:val="007403B1"/>
    <w:rsid w:val="00740668"/>
    <w:rsid w:val="007418A7"/>
    <w:rsid w:val="00741B69"/>
    <w:rsid w:val="00741D76"/>
    <w:rsid w:val="00741EB2"/>
    <w:rsid w:val="00741FBD"/>
    <w:rsid w:val="007420EA"/>
    <w:rsid w:val="00742D40"/>
    <w:rsid w:val="0074306B"/>
    <w:rsid w:val="00743343"/>
    <w:rsid w:val="00743770"/>
    <w:rsid w:val="00743DCD"/>
    <w:rsid w:val="007449E8"/>
    <w:rsid w:val="00744FD0"/>
    <w:rsid w:val="0074508B"/>
    <w:rsid w:val="007464D1"/>
    <w:rsid w:val="00746D26"/>
    <w:rsid w:val="00746F8B"/>
    <w:rsid w:val="007478A5"/>
    <w:rsid w:val="00747908"/>
    <w:rsid w:val="00747C4B"/>
    <w:rsid w:val="007505AC"/>
    <w:rsid w:val="00750D8F"/>
    <w:rsid w:val="00750E4D"/>
    <w:rsid w:val="0075131A"/>
    <w:rsid w:val="007519DD"/>
    <w:rsid w:val="00751A19"/>
    <w:rsid w:val="007529B6"/>
    <w:rsid w:val="00752B93"/>
    <w:rsid w:val="0075346A"/>
    <w:rsid w:val="00753A41"/>
    <w:rsid w:val="00753DA4"/>
    <w:rsid w:val="00753ECC"/>
    <w:rsid w:val="00753F28"/>
    <w:rsid w:val="0075421E"/>
    <w:rsid w:val="0075438F"/>
    <w:rsid w:val="00754ED7"/>
    <w:rsid w:val="0075546B"/>
    <w:rsid w:val="00756AAF"/>
    <w:rsid w:val="00756C1D"/>
    <w:rsid w:val="007619C1"/>
    <w:rsid w:val="00762B45"/>
    <w:rsid w:val="00762DB3"/>
    <w:rsid w:val="00762FE7"/>
    <w:rsid w:val="00763164"/>
    <w:rsid w:val="0076365E"/>
    <w:rsid w:val="007638F3"/>
    <w:rsid w:val="007640BC"/>
    <w:rsid w:val="007645E9"/>
    <w:rsid w:val="0076562D"/>
    <w:rsid w:val="00765DE1"/>
    <w:rsid w:val="00765F59"/>
    <w:rsid w:val="0076648A"/>
    <w:rsid w:val="0076684A"/>
    <w:rsid w:val="00766FAA"/>
    <w:rsid w:val="00767046"/>
    <w:rsid w:val="007670C1"/>
    <w:rsid w:val="00767849"/>
    <w:rsid w:val="00767F68"/>
    <w:rsid w:val="007713CD"/>
    <w:rsid w:val="00772C17"/>
    <w:rsid w:val="00773C60"/>
    <w:rsid w:val="00773D58"/>
    <w:rsid w:val="00773D6C"/>
    <w:rsid w:val="0077471F"/>
    <w:rsid w:val="00774741"/>
    <w:rsid w:val="00774791"/>
    <w:rsid w:val="0077610B"/>
    <w:rsid w:val="0077636B"/>
    <w:rsid w:val="00776F79"/>
    <w:rsid w:val="00776F9C"/>
    <w:rsid w:val="00777D1E"/>
    <w:rsid w:val="007801C2"/>
    <w:rsid w:val="007808D9"/>
    <w:rsid w:val="00780F17"/>
    <w:rsid w:val="00781158"/>
    <w:rsid w:val="00781180"/>
    <w:rsid w:val="00781293"/>
    <w:rsid w:val="00781905"/>
    <w:rsid w:val="00781BD8"/>
    <w:rsid w:val="0078236E"/>
    <w:rsid w:val="0078259A"/>
    <w:rsid w:val="00782AF1"/>
    <w:rsid w:val="007835CD"/>
    <w:rsid w:val="007836C0"/>
    <w:rsid w:val="00783A0D"/>
    <w:rsid w:val="00783B42"/>
    <w:rsid w:val="00783B52"/>
    <w:rsid w:val="00783D6F"/>
    <w:rsid w:val="00784094"/>
    <w:rsid w:val="00785228"/>
    <w:rsid w:val="00785519"/>
    <w:rsid w:val="00786487"/>
    <w:rsid w:val="0078740B"/>
    <w:rsid w:val="00787B31"/>
    <w:rsid w:val="00790664"/>
    <w:rsid w:val="00791290"/>
    <w:rsid w:val="007912CD"/>
    <w:rsid w:val="00791429"/>
    <w:rsid w:val="007922DC"/>
    <w:rsid w:val="00792332"/>
    <w:rsid w:val="007929FD"/>
    <w:rsid w:val="00792CCF"/>
    <w:rsid w:val="0079355A"/>
    <w:rsid w:val="00793AF1"/>
    <w:rsid w:val="0079402E"/>
    <w:rsid w:val="00794164"/>
    <w:rsid w:val="007942BE"/>
    <w:rsid w:val="007943A7"/>
    <w:rsid w:val="0079676C"/>
    <w:rsid w:val="00796DB9"/>
    <w:rsid w:val="007970DB"/>
    <w:rsid w:val="007978B4"/>
    <w:rsid w:val="00797BBA"/>
    <w:rsid w:val="007A008C"/>
    <w:rsid w:val="007A0710"/>
    <w:rsid w:val="007A0976"/>
    <w:rsid w:val="007A09FB"/>
    <w:rsid w:val="007A0DFA"/>
    <w:rsid w:val="007A1723"/>
    <w:rsid w:val="007A21B5"/>
    <w:rsid w:val="007A26A3"/>
    <w:rsid w:val="007A2D0E"/>
    <w:rsid w:val="007A315B"/>
    <w:rsid w:val="007A3999"/>
    <w:rsid w:val="007A3BB1"/>
    <w:rsid w:val="007A3F18"/>
    <w:rsid w:val="007A4978"/>
    <w:rsid w:val="007A4B56"/>
    <w:rsid w:val="007A4C1E"/>
    <w:rsid w:val="007A4C9B"/>
    <w:rsid w:val="007A4E8D"/>
    <w:rsid w:val="007A588F"/>
    <w:rsid w:val="007A67B0"/>
    <w:rsid w:val="007A7345"/>
    <w:rsid w:val="007B04EE"/>
    <w:rsid w:val="007B0B03"/>
    <w:rsid w:val="007B0C80"/>
    <w:rsid w:val="007B0F3B"/>
    <w:rsid w:val="007B1BC5"/>
    <w:rsid w:val="007B22F2"/>
    <w:rsid w:val="007B436E"/>
    <w:rsid w:val="007B4D83"/>
    <w:rsid w:val="007B4EC2"/>
    <w:rsid w:val="007B551F"/>
    <w:rsid w:val="007B5770"/>
    <w:rsid w:val="007B5830"/>
    <w:rsid w:val="007B6511"/>
    <w:rsid w:val="007B6A68"/>
    <w:rsid w:val="007B6AB9"/>
    <w:rsid w:val="007B750E"/>
    <w:rsid w:val="007C0548"/>
    <w:rsid w:val="007C10C1"/>
    <w:rsid w:val="007C2010"/>
    <w:rsid w:val="007C233C"/>
    <w:rsid w:val="007C2AAC"/>
    <w:rsid w:val="007C2F7D"/>
    <w:rsid w:val="007C301A"/>
    <w:rsid w:val="007C3129"/>
    <w:rsid w:val="007C38D5"/>
    <w:rsid w:val="007C4975"/>
    <w:rsid w:val="007C4EEF"/>
    <w:rsid w:val="007C5053"/>
    <w:rsid w:val="007C5726"/>
    <w:rsid w:val="007C5C56"/>
    <w:rsid w:val="007C65EB"/>
    <w:rsid w:val="007C6EA2"/>
    <w:rsid w:val="007C7D44"/>
    <w:rsid w:val="007C7EC1"/>
    <w:rsid w:val="007C7F5E"/>
    <w:rsid w:val="007D0EE1"/>
    <w:rsid w:val="007D15E4"/>
    <w:rsid w:val="007D20EB"/>
    <w:rsid w:val="007D218A"/>
    <w:rsid w:val="007D23D1"/>
    <w:rsid w:val="007D269E"/>
    <w:rsid w:val="007D31D0"/>
    <w:rsid w:val="007D3268"/>
    <w:rsid w:val="007D46EC"/>
    <w:rsid w:val="007D4837"/>
    <w:rsid w:val="007D4F3C"/>
    <w:rsid w:val="007D52F3"/>
    <w:rsid w:val="007D552D"/>
    <w:rsid w:val="007D5C0C"/>
    <w:rsid w:val="007D5C10"/>
    <w:rsid w:val="007D61DD"/>
    <w:rsid w:val="007D65E4"/>
    <w:rsid w:val="007D6B43"/>
    <w:rsid w:val="007D715E"/>
    <w:rsid w:val="007D7D26"/>
    <w:rsid w:val="007E047E"/>
    <w:rsid w:val="007E05CB"/>
    <w:rsid w:val="007E0B25"/>
    <w:rsid w:val="007E17EC"/>
    <w:rsid w:val="007E2008"/>
    <w:rsid w:val="007E2277"/>
    <w:rsid w:val="007E2737"/>
    <w:rsid w:val="007E294C"/>
    <w:rsid w:val="007E2EBB"/>
    <w:rsid w:val="007E3050"/>
    <w:rsid w:val="007E3910"/>
    <w:rsid w:val="007E4DF8"/>
    <w:rsid w:val="007E58B7"/>
    <w:rsid w:val="007E5B4A"/>
    <w:rsid w:val="007E5D52"/>
    <w:rsid w:val="007E680A"/>
    <w:rsid w:val="007E6BEB"/>
    <w:rsid w:val="007E7534"/>
    <w:rsid w:val="007E78E9"/>
    <w:rsid w:val="007E79D3"/>
    <w:rsid w:val="007E7A6B"/>
    <w:rsid w:val="007E7A6F"/>
    <w:rsid w:val="007E7DA7"/>
    <w:rsid w:val="007F03EF"/>
    <w:rsid w:val="007F0AB7"/>
    <w:rsid w:val="007F0BC8"/>
    <w:rsid w:val="007F0EB3"/>
    <w:rsid w:val="007F0EE1"/>
    <w:rsid w:val="007F0F7E"/>
    <w:rsid w:val="007F0FBB"/>
    <w:rsid w:val="007F15B0"/>
    <w:rsid w:val="007F1E22"/>
    <w:rsid w:val="007F23B7"/>
    <w:rsid w:val="007F2878"/>
    <w:rsid w:val="007F2DAE"/>
    <w:rsid w:val="007F3273"/>
    <w:rsid w:val="007F34C2"/>
    <w:rsid w:val="007F35A2"/>
    <w:rsid w:val="007F3C36"/>
    <w:rsid w:val="007F4270"/>
    <w:rsid w:val="007F45B3"/>
    <w:rsid w:val="007F49DB"/>
    <w:rsid w:val="007F50BD"/>
    <w:rsid w:val="007F560D"/>
    <w:rsid w:val="007F59A8"/>
    <w:rsid w:val="007F5A07"/>
    <w:rsid w:val="007F5A33"/>
    <w:rsid w:val="007F5D2E"/>
    <w:rsid w:val="007F6DAD"/>
    <w:rsid w:val="007F6ED2"/>
    <w:rsid w:val="007F6EF4"/>
    <w:rsid w:val="007F7FBE"/>
    <w:rsid w:val="00800B52"/>
    <w:rsid w:val="00801034"/>
    <w:rsid w:val="00801651"/>
    <w:rsid w:val="008018A9"/>
    <w:rsid w:val="00801B71"/>
    <w:rsid w:val="00801EE7"/>
    <w:rsid w:val="008022E2"/>
    <w:rsid w:val="00802695"/>
    <w:rsid w:val="008029CA"/>
    <w:rsid w:val="00802DDE"/>
    <w:rsid w:val="00803335"/>
    <w:rsid w:val="0080349B"/>
    <w:rsid w:val="00803D5F"/>
    <w:rsid w:val="008045E7"/>
    <w:rsid w:val="00804647"/>
    <w:rsid w:val="0080489F"/>
    <w:rsid w:val="008053A0"/>
    <w:rsid w:val="00806650"/>
    <w:rsid w:val="00806DE2"/>
    <w:rsid w:val="00806F99"/>
    <w:rsid w:val="00807829"/>
    <w:rsid w:val="008079DC"/>
    <w:rsid w:val="00807D99"/>
    <w:rsid w:val="008105D6"/>
    <w:rsid w:val="00810CB4"/>
    <w:rsid w:val="00811335"/>
    <w:rsid w:val="00811A04"/>
    <w:rsid w:val="00811A76"/>
    <w:rsid w:val="00811BCA"/>
    <w:rsid w:val="0081203B"/>
    <w:rsid w:val="0081217C"/>
    <w:rsid w:val="008123FA"/>
    <w:rsid w:val="0081244A"/>
    <w:rsid w:val="0081305E"/>
    <w:rsid w:val="00813374"/>
    <w:rsid w:val="0081394D"/>
    <w:rsid w:val="00813CFB"/>
    <w:rsid w:val="00813F32"/>
    <w:rsid w:val="0081437B"/>
    <w:rsid w:val="008143E4"/>
    <w:rsid w:val="008151C1"/>
    <w:rsid w:val="008159DF"/>
    <w:rsid w:val="0081731C"/>
    <w:rsid w:val="00817B4F"/>
    <w:rsid w:val="0082049C"/>
    <w:rsid w:val="008206A4"/>
    <w:rsid w:val="00820929"/>
    <w:rsid w:val="00820E9A"/>
    <w:rsid w:val="008217D7"/>
    <w:rsid w:val="00821917"/>
    <w:rsid w:val="00821E6B"/>
    <w:rsid w:val="00822041"/>
    <w:rsid w:val="008222E5"/>
    <w:rsid w:val="00822667"/>
    <w:rsid w:val="00823CBF"/>
    <w:rsid w:val="00823CCB"/>
    <w:rsid w:val="00824081"/>
    <w:rsid w:val="0082493C"/>
    <w:rsid w:val="00825480"/>
    <w:rsid w:val="00825A23"/>
    <w:rsid w:val="00826060"/>
    <w:rsid w:val="00826209"/>
    <w:rsid w:val="008265C4"/>
    <w:rsid w:val="00827454"/>
    <w:rsid w:val="00827751"/>
    <w:rsid w:val="00827B31"/>
    <w:rsid w:val="00827DFC"/>
    <w:rsid w:val="008306A9"/>
    <w:rsid w:val="008309D5"/>
    <w:rsid w:val="00830E04"/>
    <w:rsid w:val="00831D90"/>
    <w:rsid w:val="008322F0"/>
    <w:rsid w:val="00832338"/>
    <w:rsid w:val="00832664"/>
    <w:rsid w:val="008329EA"/>
    <w:rsid w:val="00832B57"/>
    <w:rsid w:val="00832C6C"/>
    <w:rsid w:val="0083372F"/>
    <w:rsid w:val="00834837"/>
    <w:rsid w:val="00834DBE"/>
    <w:rsid w:val="00835619"/>
    <w:rsid w:val="00835A50"/>
    <w:rsid w:val="00835F67"/>
    <w:rsid w:val="0083703A"/>
    <w:rsid w:val="0083710B"/>
    <w:rsid w:val="00837470"/>
    <w:rsid w:val="008378AA"/>
    <w:rsid w:val="00837D4B"/>
    <w:rsid w:val="00837E42"/>
    <w:rsid w:val="008409C1"/>
    <w:rsid w:val="00840DFE"/>
    <w:rsid w:val="00840F73"/>
    <w:rsid w:val="00841DAF"/>
    <w:rsid w:val="00841E6D"/>
    <w:rsid w:val="0084206A"/>
    <w:rsid w:val="008422F4"/>
    <w:rsid w:val="00842839"/>
    <w:rsid w:val="008436E7"/>
    <w:rsid w:val="008437CE"/>
    <w:rsid w:val="008442E7"/>
    <w:rsid w:val="008444FE"/>
    <w:rsid w:val="00845406"/>
    <w:rsid w:val="00845987"/>
    <w:rsid w:val="00846012"/>
    <w:rsid w:val="00846014"/>
    <w:rsid w:val="00846499"/>
    <w:rsid w:val="00846D35"/>
    <w:rsid w:val="00846D7E"/>
    <w:rsid w:val="008475D7"/>
    <w:rsid w:val="008505DF"/>
    <w:rsid w:val="008508AA"/>
    <w:rsid w:val="00851641"/>
    <w:rsid w:val="00851795"/>
    <w:rsid w:val="00851879"/>
    <w:rsid w:val="00851D98"/>
    <w:rsid w:val="00851E78"/>
    <w:rsid w:val="0085248C"/>
    <w:rsid w:val="008527EF"/>
    <w:rsid w:val="00853655"/>
    <w:rsid w:val="00853AEC"/>
    <w:rsid w:val="0085402D"/>
    <w:rsid w:val="00854161"/>
    <w:rsid w:val="00854800"/>
    <w:rsid w:val="00854956"/>
    <w:rsid w:val="00855290"/>
    <w:rsid w:val="00856521"/>
    <w:rsid w:val="0085714E"/>
    <w:rsid w:val="008572C2"/>
    <w:rsid w:val="00857934"/>
    <w:rsid w:val="00857B22"/>
    <w:rsid w:val="0086071E"/>
    <w:rsid w:val="00861985"/>
    <w:rsid w:val="00861C0B"/>
    <w:rsid w:val="00861E7E"/>
    <w:rsid w:val="008629CC"/>
    <w:rsid w:val="00862F81"/>
    <w:rsid w:val="008639EB"/>
    <w:rsid w:val="00864613"/>
    <w:rsid w:val="008647D0"/>
    <w:rsid w:val="00864828"/>
    <w:rsid w:val="0086496D"/>
    <w:rsid w:val="00864D2A"/>
    <w:rsid w:val="00864E5E"/>
    <w:rsid w:val="00865516"/>
    <w:rsid w:val="008656AD"/>
    <w:rsid w:val="008657E4"/>
    <w:rsid w:val="00865C45"/>
    <w:rsid w:val="008669C3"/>
    <w:rsid w:val="00866D6B"/>
    <w:rsid w:val="00866E0F"/>
    <w:rsid w:val="00866E34"/>
    <w:rsid w:val="00867340"/>
    <w:rsid w:val="008674E7"/>
    <w:rsid w:val="008676E9"/>
    <w:rsid w:val="008678A6"/>
    <w:rsid w:val="00867A11"/>
    <w:rsid w:val="00867AAC"/>
    <w:rsid w:val="008700D7"/>
    <w:rsid w:val="00870372"/>
    <w:rsid w:val="00870846"/>
    <w:rsid w:val="00871039"/>
    <w:rsid w:val="00871D9D"/>
    <w:rsid w:val="008723A3"/>
    <w:rsid w:val="00872732"/>
    <w:rsid w:val="00872815"/>
    <w:rsid w:val="0087296F"/>
    <w:rsid w:val="0087446A"/>
    <w:rsid w:val="00874ED9"/>
    <w:rsid w:val="00874F23"/>
    <w:rsid w:val="0087507C"/>
    <w:rsid w:val="00875317"/>
    <w:rsid w:val="0087532F"/>
    <w:rsid w:val="008753BC"/>
    <w:rsid w:val="00875CB7"/>
    <w:rsid w:val="0087651F"/>
    <w:rsid w:val="0087684A"/>
    <w:rsid w:val="008776D1"/>
    <w:rsid w:val="00877A47"/>
    <w:rsid w:val="00877BF7"/>
    <w:rsid w:val="00877DA6"/>
    <w:rsid w:val="00880026"/>
    <w:rsid w:val="00880062"/>
    <w:rsid w:val="008801B0"/>
    <w:rsid w:val="008808AA"/>
    <w:rsid w:val="008809B9"/>
    <w:rsid w:val="008829A3"/>
    <w:rsid w:val="00882AFA"/>
    <w:rsid w:val="008833BE"/>
    <w:rsid w:val="0088386A"/>
    <w:rsid w:val="00883BF4"/>
    <w:rsid w:val="00883D54"/>
    <w:rsid w:val="0088405C"/>
    <w:rsid w:val="00884F4D"/>
    <w:rsid w:val="00884F5E"/>
    <w:rsid w:val="00885968"/>
    <w:rsid w:val="00885C85"/>
    <w:rsid w:val="008865AB"/>
    <w:rsid w:val="00886818"/>
    <w:rsid w:val="00886968"/>
    <w:rsid w:val="00886DE9"/>
    <w:rsid w:val="0088764E"/>
    <w:rsid w:val="00887959"/>
    <w:rsid w:val="0089043F"/>
    <w:rsid w:val="00890762"/>
    <w:rsid w:val="008908BC"/>
    <w:rsid w:val="00890B13"/>
    <w:rsid w:val="00890F18"/>
    <w:rsid w:val="00890FC5"/>
    <w:rsid w:val="00891EBD"/>
    <w:rsid w:val="008922C8"/>
    <w:rsid w:val="0089293C"/>
    <w:rsid w:val="00892A4E"/>
    <w:rsid w:val="00892EE6"/>
    <w:rsid w:val="0089361B"/>
    <w:rsid w:val="008940AA"/>
    <w:rsid w:val="008940D6"/>
    <w:rsid w:val="0089421E"/>
    <w:rsid w:val="00894284"/>
    <w:rsid w:val="008943D4"/>
    <w:rsid w:val="0089452F"/>
    <w:rsid w:val="00894773"/>
    <w:rsid w:val="00894E58"/>
    <w:rsid w:val="00895869"/>
    <w:rsid w:val="008958D3"/>
    <w:rsid w:val="0089606E"/>
    <w:rsid w:val="008967D3"/>
    <w:rsid w:val="00896CA2"/>
    <w:rsid w:val="00897432"/>
    <w:rsid w:val="00897E0B"/>
    <w:rsid w:val="008A0606"/>
    <w:rsid w:val="008A0A85"/>
    <w:rsid w:val="008A1295"/>
    <w:rsid w:val="008A1AF0"/>
    <w:rsid w:val="008A272C"/>
    <w:rsid w:val="008A2848"/>
    <w:rsid w:val="008A2982"/>
    <w:rsid w:val="008A2D4C"/>
    <w:rsid w:val="008A3315"/>
    <w:rsid w:val="008A33DA"/>
    <w:rsid w:val="008A368D"/>
    <w:rsid w:val="008A3B85"/>
    <w:rsid w:val="008A3F8C"/>
    <w:rsid w:val="008A4D9C"/>
    <w:rsid w:val="008A5219"/>
    <w:rsid w:val="008A52FA"/>
    <w:rsid w:val="008A581E"/>
    <w:rsid w:val="008A6259"/>
    <w:rsid w:val="008A73D9"/>
    <w:rsid w:val="008A7438"/>
    <w:rsid w:val="008A75A2"/>
    <w:rsid w:val="008B0363"/>
    <w:rsid w:val="008B118F"/>
    <w:rsid w:val="008B12B4"/>
    <w:rsid w:val="008B1406"/>
    <w:rsid w:val="008B158C"/>
    <w:rsid w:val="008B1CC7"/>
    <w:rsid w:val="008B1E49"/>
    <w:rsid w:val="008B21FE"/>
    <w:rsid w:val="008B22C5"/>
    <w:rsid w:val="008B263E"/>
    <w:rsid w:val="008B3265"/>
    <w:rsid w:val="008B5B5D"/>
    <w:rsid w:val="008B623B"/>
    <w:rsid w:val="008B7D76"/>
    <w:rsid w:val="008C0D27"/>
    <w:rsid w:val="008C1309"/>
    <w:rsid w:val="008C1615"/>
    <w:rsid w:val="008C169B"/>
    <w:rsid w:val="008C18AE"/>
    <w:rsid w:val="008C1E6C"/>
    <w:rsid w:val="008C23F6"/>
    <w:rsid w:val="008C3008"/>
    <w:rsid w:val="008C34E9"/>
    <w:rsid w:val="008C35C3"/>
    <w:rsid w:val="008C384C"/>
    <w:rsid w:val="008C3CF5"/>
    <w:rsid w:val="008C45FA"/>
    <w:rsid w:val="008C4EE4"/>
    <w:rsid w:val="008C5B64"/>
    <w:rsid w:val="008C6642"/>
    <w:rsid w:val="008C68AE"/>
    <w:rsid w:val="008C68FC"/>
    <w:rsid w:val="008C73FB"/>
    <w:rsid w:val="008C78EF"/>
    <w:rsid w:val="008D1212"/>
    <w:rsid w:val="008D125B"/>
    <w:rsid w:val="008D1E04"/>
    <w:rsid w:val="008D249E"/>
    <w:rsid w:val="008D2CDB"/>
    <w:rsid w:val="008D2ED7"/>
    <w:rsid w:val="008D3A67"/>
    <w:rsid w:val="008D3A82"/>
    <w:rsid w:val="008D3A9F"/>
    <w:rsid w:val="008D43D5"/>
    <w:rsid w:val="008D4DCA"/>
    <w:rsid w:val="008D52A5"/>
    <w:rsid w:val="008D5400"/>
    <w:rsid w:val="008D5422"/>
    <w:rsid w:val="008D60D9"/>
    <w:rsid w:val="008D72FC"/>
    <w:rsid w:val="008D75DF"/>
    <w:rsid w:val="008D7BEC"/>
    <w:rsid w:val="008D7C3C"/>
    <w:rsid w:val="008D7C79"/>
    <w:rsid w:val="008D7EAB"/>
    <w:rsid w:val="008D7FFE"/>
    <w:rsid w:val="008E111D"/>
    <w:rsid w:val="008E145E"/>
    <w:rsid w:val="008E1C8B"/>
    <w:rsid w:val="008E1E15"/>
    <w:rsid w:val="008E218D"/>
    <w:rsid w:val="008E2338"/>
    <w:rsid w:val="008E2553"/>
    <w:rsid w:val="008E2661"/>
    <w:rsid w:val="008E26CE"/>
    <w:rsid w:val="008E2C51"/>
    <w:rsid w:val="008E2CF2"/>
    <w:rsid w:val="008E2ED3"/>
    <w:rsid w:val="008E4909"/>
    <w:rsid w:val="008E4C55"/>
    <w:rsid w:val="008E4E5B"/>
    <w:rsid w:val="008E52B4"/>
    <w:rsid w:val="008E5461"/>
    <w:rsid w:val="008E59DF"/>
    <w:rsid w:val="008E64BC"/>
    <w:rsid w:val="008E65C8"/>
    <w:rsid w:val="008E7D08"/>
    <w:rsid w:val="008E7FBB"/>
    <w:rsid w:val="008F0035"/>
    <w:rsid w:val="008F1BBB"/>
    <w:rsid w:val="008F2128"/>
    <w:rsid w:val="008F2BC3"/>
    <w:rsid w:val="008F2C43"/>
    <w:rsid w:val="008F3041"/>
    <w:rsid w:val="008F37F7"/>
    <w:rsid w:val="008F3A46"/>
    <w:rsid w:val="008F3A7D"/>
    <w:rsid w:val="008F3C28"/>
    <w:rsid w:val="008F43A5"/>
    <w:rsid w:val="008F4962"/>
    <w:rsid w:val="008F534C"/>
    <w:rsid w:val="008F65B7"/>
    <w:rsid w:val="008F6C3D"/>
    <w:rsid w:val="008F7187"/>
    <w:rsid w:val="008F77CC"/>
    <w:rsid w:val="008F79BC"/>
    <w:rsid w:val="008F7A0A"/>
    <w:rsid w:val="00900325"/>
    <w:rsid w:val="009003AE"/>
    <w:rsid w:val="00900966"/>
    <w:rsid w:val="00901130"/>
    <w:rsid w:val="009017A5"/>
    <w:rsid w:val="00901EB8"/>
    <w:rsid w:val="00902110"/>
    <w:rsid w:val="009021DB"/>
    <w:rsid w:val="00902256"/>
    <w:rsid w:val="009031A5"/>
    <w:rsid w:val="00903612"/>
    <w:rsid w:val="00903B7B"/>
    <w:rsid w:val="00904E2A"/>
    <w:rsid w:val="00904E59"/>
    <w:rsid w:val="00906494"/>
    <w:rsid w:val="0090698C"/>
    <w:rsid w:val="00906EDD"/>
    <w:rsid w:val="00906EE3"/>
    <w:rsid w:val="0090716D"/>
    <w:rsid w:val="009071D3"/>
    <w:rsid w:val="0090791B"/>
    <w:rsid w:val="009079AC"/>
    <w:rsid w:val="009104F0"/>
    <w:rsid w:val="00910A92"/>
    <w:rsid w:val="00911881"/>
    <w:rsid w:val="00911C68"/>
    <w:rsid w:val="00911E86"/>
    <w:rsid w:val="009121AD"/>
    <w:rsid w:val="009127ED"/>
    <w:rsid w:val="00913184"/>
    <w:rsid w:val="00913462"/>
    <w:rsid w:val="009138A6"/>
    <w:rsid w:val="0091411E"/>
    <w:rsid w:val="00914313"/>
    <w:rsid w:val="009155EA"/>
    <w:rsid w:val="00915727"/>
    <w:rsid w:val="00915B85"/>
    <w:rsid w:val="00915D5F"/>
    <w:rsid w:val="009167C4"/>
    <w:rsid w:val="00916CC2"/>
    <w:rsid w:val="00917017"/>
    <w:rsid w:val="0091717E"/>
    <w:rsid w:val="00917652"/>
    <w:rsid w:val="00917D16"/>
    <w:rsid w:val="009208CB"/>
    <w:rsid w:val="009208CE"/>
    <w:rsid w:val="009209DB"/>
    <w:rsid w:val="00921FC8"/>
    <w:rsid w:val="00922107"/>
    <w:rsid w:val="0092353F"/>
    <w:rsid w:val="009252DD"/>
    <w:rsid w:val="0092564A"/>
    <w:rsid w:val="00925AB1"/>
    <w:rsid w:val="00926945"/>
    <w:rsid w:val="00926969"/>
    <w:rsid w:val="0093040C"/>
    <w:rsid w:val="009305DD"/>
    <w:rsid w:val="009306BB"/>
    <w:rsid w:val="00930971"/>
    <w:rsid w:val="00930FE8"/>
    <w:rsid w:val="00931266"/>
    <w:rsid w:val="00931348"/>
    <w:rsid w:val="00931C41"/>
    <w:rsid w:val="00931CA8"/>
    <w:rsid w:val="00933238"/>
    <w:rsid w:val="00933F1E"/>
    <w:rsid w:val="00934D2D"/>
    <w:rsid w:val="0093547F"/>
    <w:rsid w:val="00937554"/>
    <w:rsid w:val="00937C3A"/>
    <w:rsid w:val="00940413"/>
    <w:rsid w:val="009405DC"/>
    <w:rsid w:val="0094063F"/>
    <w:rsid w:val="00940A47"/>
    <w:rsid w:val="00940A9E"/>
    <w:rsid w:val="00940F7F"/>
    <w:rsid w:val="00941382"/>
    <w:rsid w:val="009422F8"/>
    <w:rsid w:val="00942449"/>
    <w:rsid w:val="00942661"/>
    <w:rsid w:val="00942C09"/>
    <w:rsid w:val="009434CB"/>
    <w:rsid w:val="00943953"/>
    <w:rsid w:val="00943997"/>
    <w:rsid w:val="00944103"/>
    <w:rsid w:val="00944904"/>
    <w:rsid w:val="00944DD5"/>
    <w:rsid w:val="00944E48"/>
    <w:rsid w:val="0094520D"/>
    <w:rsid w:val="0094590A"/>
    <w:rsid w:val="00945C7E"/>
    <w:rsid w:val="0094625F"/>
    <w:rsid w:val="00946A5E"/>
    <w:rsid w:val="009502F6"/>
    <w:rsid w:val="009506C5"/>
    <w:rsid w:val="00950EF5"/>
    <w:rsid w:val="00951066"/>
    <w:rsid w:val="00951B75"/>
    <w:rsid w:val="00952026"/>
    <w:rsid w:val="009523F6"/>
    <w:rsid w:val="00952AFB"/>
    <w:rsid w:val="00952CB6"/>
    <w:rsid w:val="00952D41"/>
    <w:rsid w:val="00953C66"/>
    <w:rsid w:val="0095478C"/>
    <w:rsid w:val="0095530B"/>
    <w:rsid w:val="00955A99"/>
    <w:rsid w:val="00955FF4"/>
    <w:rsid w:val="0095697C"/>
    <w:rsid w:val="00956BEC"/>
    <w:rsid w:val="0095761E"/>
    <w:rsid w:val="009604E4"/>
    <w:rsid w:val="00960747"/>
    <w:rsid w:val="009608E8"/>
    <w:rsid w:val="00960D55"/>
    <w:rsid w:val="00961A4B"/>
    <w:rsid w:val="00961E93"/>
    <w:rsid w:val="00963081"/>
    <w:rsid w:val="00963235"/>
    <w:rsid w:val="00963794"/>
    <w:rsid w:val="0096430D"/>
    <w:rsid w:val="00964600"/>
    <w:rsid w:val="0096498E"/>
    <w:rsid w:val="00964F3D"/>
    <w:rsid w:val="0096582C"/>
    <w:rsid w:val="00965B65"/>
    <w:rsid w:val="00966067"/>
    <w:rsid w:val="009660AC"/>
    <w:rsid w:val="009667AF"/>
    <w:rsid w:val="00966F88"/>
    <w:rsid w:val="009672DA"/>
    <w:rsid w:val="009673FA"/>
    <w:rsid w:val="00967610"/>
    <w:rsid w:val="0097006C"/>
    <w:rsid w:val="009703A0"/>
    <w:rsid w:val="0097041B"/>
    <w:rsid w:val="009708B4"/>
    <w:rsid w:val="00970A53"/>
    <w:rsid w:val="00970CD4"/>
    <w:rsid w:val="00970EDE"/>
    <w:rsid w:val="00970F19"/>
    <w:rsid w:val="00971F94"/>
    <w:rsid w:val="0097204C"/>
    <w:rsid w:val="009730C6"/>
    <w:rsid w:val="00973579"/>
    <w:rsid w:val="0097380A"/>
    <w:rsid w:val="00973BC0"/>
    <w:rsid w:val="00973CE5"/>
    <w:rsid w:val="009747B6"/>
    <w:rsid w:val="00974AB6"/>
    <w:rsid w:val="00974B41"/>
    <w:rsid w:val="00974D5F"/>
    <w:rsid w:val="009753DE"/>
    <w:rsid w:val="00975696"/>
    <w:rsid w:val="00977061"/>
    <w:rsid w:val="00977126"/>
    <w:rsid w:val="00977A4D"/>
    <w:rsid w:val="00977A94"/>
    <w:rsid w:val="00977C81"/>
    <w:rsid w:val="00977CA1"/>
    <w:rsid w:val="009800D2"/>
    <w:rsid w:val="009803B9"/>
    <w:rsid w:val="009811D1"/>
    <w:rsid w:val="00981A1B"/>
    <w:rsid w:val="00981FE2"/>
    <w:rsid w:val="00982159"/>
    <w:rsid w:val="0098237E"/>
    <w:rsid w:val="009828E1"/>
    <w:rsid w:val="00982B34"/>
    <w:rsid w:val="00982BCF"/>
    <w:rsid w:val="00983394"/>
    <w:rsid w:val="00983A07"/>
    <w:rsid w:val="00984A31"/>
    <w:rsid w:val="00984B7A"/>
    <w:rsid w:val="00984C24"/>
    <w:rsid w:val="009853E5"/>
    <w:rsid w:val="00986387"/>
    <w:rsid w:val="00986800"/>
    <w:rsid w:val="00986BCC"/>
    <w:rsid w:val="00986FD2"/>
    <w:rsid w:val="00987195"/>
    <w:rsid w:val="00987222"/>
    <w:rsid w:val="00987343"/>
    <w:rsid w:val="0098736F"/>
    <w:rsid w:val="00987915"/>
    <w:rsid w:val="00987E9E"/>
    <w:rsid w:val="0099016F"/>
    <w:rsid w:val="009901EE"/>
    <w:rsid w:val="00990533"/>
    <w:rsid w:val="0099084F"/>
    <w:rsid w:val="009908BA"/>
    <w:rsid w:val="00990A27"/>
    <w:rsid w:val="00990D4D"/>
    <w:rsid w:val="009918E9"/>
    <w:rsid w:val="00991D99"/>
    <w:rsid w:val="009920D0"/>
    <w:rsid w:val="00992592"/>
    <w:rsid w:val="00992AAD"/>
    <w:rsid w:val="009931EC"/>
    <w:rsid w:val="009932F7"/>
    <w:rsid w:val="009934A6"/>
    <w:rsid w:val="00993598"/>
    <w:rsid w:val="00993851"/>
    <w:rsid w:val="00994255"/>
    <w:rsid w:val="00994B2B"/>
    <w:rsid w:val="009954F9"/>
    <w:rsid w:val="00995B22"/>
    <w:rsid w:val="00995E95"/>
    <w:rsid w:val="009961EE"/>
    <w:rsid w:val="0099663D"/>
    <w:rsid w:val="00996D59"/>
    <w:rsid w:val="00997FDC"/>
    <w:rsid w:val="009A05D8"/>
    <w:rsid w:val="009A120D"/>
    <w:rsid w:val="009A16F1"/>
    <w:rsid w:val="009A1702"/>
    <w:rsid w:val="009A1A88"/>
    <w:rsid w:val="009A26A5"/>
    <w:rsid w:val="009A2E73"/>
    <w:rsid w:val="009A2ED0"/>
    <w:rsid w:val="009A3261"/>
    <w:rsid w:val="009A36C3"/>
    <w:rsid w:val="009A392E"/>
    <w:rsid w:val="009A3B96"/>
    <w:rsid w:val="009A3BBF"/>
    <w:rsid w:val="009A3BC5"/>
    <w:rsid w:val="009A3ED0"/>
    <w:rsid w:val="009A507D"/>
    <w:rsid w:val="009A57A9"/>
    <w:rsid w:val="009A6438"/>
    <w:rsid w:val="009A6BFF"/>
    <w:rsid w:val="009A6F7A"/>
    <w:rsid w:val="009A726E"/>
    <w:rsid w:val="009A799C"/>
    <w:rsid w:val="009A7EA9"/>
    <w:rsid w:val="009B00C9"/>
    <w:rsid w:val="009B0253"/>
    <w:rsid w:val="009B0957"/>
    <w:rsid w:val="009B1302"/>
    <w:rsid w:val="009B1476"/>
    <w:rsid w:val="009B1510"/>
    <w:rsid w:val="009B18DE"/>
    <w:rsid w:val="009B1E39"/>
    <w:rsid w:val="009B2333"/>
    <w:rsid w:val="009B27E1"/>
    <w:rsid w:val="009B2D3E"/>
    <w:rsid w:val="009B2EB6"/>
    <w:rsid w:val="009B303E"/>
    <w:rsid w:val="009B32CD"/>
    <w:rsid w:val="009B3480"/>
    <w:rsid w:val="009B35AB"/>
    <w:rsid w:val="009B38D2"/>
    <w:rsid w:val="009B3C61"/>
    <w:rsid w:val="009B5C9D"/>
    <w:rsid w:val="009B5DAD"/>
    <w:rsid w:val="009B5DFF"/>
    <w:rsid w:val="009B6111"/>
    <w:rsid w:val="009B61D1"/>
    <w:rsid w:val="009B6527"/>
    <w:rsid w:val="009B6633"/>
    <w:rsid w:val="009B6657"/>
    <w:rsid w:val="009B70EF"/>
    <w:rsid w:val="009B7C24"/>
    <w:rsid w:val="009C000D"/>
    <w:rsid w:val="009C022D"/>
    <w:rsid w:val="009C09CD"/>
    <w:rsid w:val="009C0EB7"/>
    <w:rsid w:val="009C1813"/>
    <w:rsid w:val="009C1F5C"/>
    <w:rsid w:val="009C2746"/>
    <w:rsid w:val="009C2836"/>
    <w:rsid w:val="009C2BB6"/>
    <w:rsid w:val="009C3016"/>
    <w:rsid w:val="009C30C6"/>
    <w:rsid w:val="009C37CC"/>
    <w:rsid w:val="009C385C"/>
    <w:rsid w:val="009C3880"/>
    <w:rsid w:val="009C4327"/>
    <w:rsid w:val="009C4384"/>
    <w:rsid w:val="009C44D9"/>
    <w:rsid w:val="009C47CE"/>
    <w:rsid w:val="009C4E30"/>
    <w:rsid w:val="009C51AB"/>
    <w:rsid w:val="009C5889"/>
    <w:rsid w:val="009C5AD6"/>
    <w:rsid w:val="009C5E83"/>
    <w:rsid w:val="009C6433"/>
    <w:rsid w:val="009C6555"/>
    <w:rsid w:val="009C6A49"/>
    <w:rsid w:val="009C7A86"/>
    <w:rsid w:val="009C7C57"/>
    <w:rsid w:val="009D0590"/>
    <w:rsid w:val="009D05C1"/>
    <w:rsid w:val="009D06B5"/>
    <w:rsid w:val="009D09D2"/>
    <w:rsid w:val="009D121A"/>
    <w:rsid w:val="009D1BCE"/>
    <w:rsid w:val="009D1E2F"/>
    <w:rsid w:val="009D1E6F"/>
    <w:rsid w:val="009D2C24"/>
    <w:rsid w:val="009D390E"/>
    <w:rsid w:val="009D3D8E"/>
    <w:rsid w:val="009D4166"/>
    <w:rsid w:val="009D4950"/>
    <w:rsid w:val="009D5688"/>
    <w:rsid w:val="009D5942"/>
    <w:rsid w:val="009D642D"/>
    <w:rsid w:val="009D7365"/>
    <w:rsid w:val="009D7484"/>
    <w:rsid w:val="009D77A0"/>
    <w:rsid w:val="009D7AC4"/>
    <w:rsid w:val="009D7AF3"/>
    <w:rsid w:val="009D7D10"/>
    <w:rsid w:val="009E03DF"/>
    <w:rsid w:val="009E0CDD"/>
    <w:rsid w:val="009E0D81"/>
    <w:rsid w:val="009E0D93"/>
    <w:rsid w:val="009E1B81"/>
    <w:rsid w:val="009E22B3"/>
    <w:rsid w:val="009E32A1"/>
    <w:rsid w:val="009E3425"/>
    <w:rsid w:val="009E37E2"/>
    <w:rsid w:val="009E4013"/>
    <w:rsid w:val="009E435F"/>
    <w:rsid w:val="009E549C"/>
    <w:rsid w:val="009E5A02"/>
    <w:rsid w:val="009E6C54"/>
    <w:rsid w:val="009E6F14"/>
    <w:rsid w:val="009E7187"/>
    <w:rsid w:val="009E725F"/>
    <w:rsid w:val="009E74EB"/>
    <w:rsid w:val="009E75D3"/>
    <w:rsid w:val="009E7F63"/>
    <w:rsid w:val="009E7FDD"/>
    <w:rsid w:val="009F01E0"/>
    <w:rsid w:val="009F0322"/>
    <w:rsid w:val="009F056E"/>
    <w:rsid w:val="009F056F"/>
    <w:rsid w:val="009F05E4"/>
    <w:rsid w:val="009F0A00"/>
    <w:rsid w:val="009F0CDC"/>
    <w:rsid w:val="009F0F45"/>
    <w:rsid w:val="009F1291"/>
    <w:rsid w:val="009F17CB"/>
    <w:rsid w:val="009F1972"/>
    <w:rsid w:val="009F1AD8"/>
    <w:rsid w:val="009F1E6D"/>
    <w:rsid w:val="009F22B6"/>
    <w:rsid w:val="009F249F"/>
    <w:rsid w:val="009F28C0"/>
    <w:rsid w:val="009F3649"/>
    <w:rsid w:val="009F364A"/>
    <w:rsid w:val="009F49E0"/>
    <w:rsid w:val="009F5609"/>
    <w:rsid w:val="009F62D5"/>
    <w:rsid w:val="009F6727"/>
    <w:rsid w:val="009F6830"/>
    <w:rsid w:val="009F6FAE"/>
    <w:rsid w:val="009F7015"/>
    <w:rsid w:val="009F74C9"/>
    <w:rsid w:val="00A0034B"/>
    <w:rsid w:val="00A00957"/>
    <w:rsid w:val="00A00B16"/>
    <w:rsid w:val="00A01540"/>
    <w:rsid w:val="00A01758"/>
    <w:rsid w:val="00A017C8"/>
    <w:rsid w:val="00A019F9"/>
    <w:rsid w:val="00A01C92"/>
    <w:rsid w:val="00A02B99"/>
    <w:rsid w:val="00A02E13"/>
    <w:rsid w:val="00A03173"/>
    <w:rsid w:val="00A03292"/>
    <w:rsid w:val="00A038C7"/>
    <w:rsid w:val="00A03A81"/>
    <w:rsid w:val="00A04630"/>
    <w:rsid w:val="00A04FFA"/>
    <w:rsid w:val="00A05157"/>
    <w:rsid w:val="00A0543B"/>
    <w:rsid w:val="00A05D45"/>
    <w:rsid w:val="00A06032"/>
    <w:rsid w:val="00A06925"/>
    <w:rsid w:val="00A07715"/>
    <w:rsid w:val="00A07823"/>
    <w:rsid w:val="00A078D6"/>
    <w:rsid w:val="00A1108C"/>
    <w:rsid w:val="00A1180C"/>
    <w:rsid w:val="00A123FE"/>
    <w:rsid w:val="00A1296B"/>
    <w:rsid w:val="00A12A58"/>
    <w:rsid w:val="00A1356C"/>
    <w:rsid w:val="00A13995"/>
    <w:rsid w:val="00A13A11"/>
    <w:rsid w:val="00A13B11"/>
    <w:rsid w:val="00A13C81"/>
    <w:rsid w:val="00A13D23"/>
    <w:rsid w:val="00A149CF"/>
    <w:rsid w:val="00A14EBA"/>
    <w:rsid w:val="00A1684C"/>
    <w:rsid w:val="00A16BC2"/>
    <w:rsid w:val="00A1793D"/>
    <w:rsid w:val="00A17DAF"/>
    <w:rsid w:val="00A22235"/>
    <w:rsid w:val="00A2275A"/>
    <w:rsid w:val="00A229BD"/>
    <w:rsid w:val="00A23269"/>
    <w:rsid w:val="00A236D4"/>
    <w:rsid w:val="00A23A8F"/>
    <w:rsid w:val="00A23F99"/>
    <w:rsid w:val="00A248CD"/>
    <w:rsid w:val="00A24BC0"/>
    <w:rsid w:val="00A25652"/>
    <w:rsid w:val="00A2572F"/>
    <w:rsid w:val="00A25905"/>
    <w:rsid w:val="00A26311"/>
    <w:rsid w:val="00A26325"/>
    <w:rsid w:val="00A26490"/>
    <w:rsid w:val="00A27142"/>
    <w:rsid w:val="00A27308"/>
    <w:rsid w:val="00A27A2D"/>
    <w:rsid w:val="00A27CC1"/>
    <w:rsid w:val="00A307D4"/>
    <w:rsid w:val="00A309FC"/>
    <w:rsid w:val="00A30F5D"/>
    <w:rsid w:val="00A31CA4"/>
    <w:rsid w:val="00A31DE9"/>
    <w:rsid w:val="00A31F11"/>
    <w:rsid w:val="00A321C0"/>
    <w:rsid w:val="00A322D8"/>
    <w:rsid w:val="00A3255D"/>
    <w:rsid w:val="00A32804"/>
    <w:rsid w:val="00A32931"/>
    <w:rsid w:val="00A32CD2"/>
    <w:rsid w:val="00A331AA"/>
    <w:rsid w:val="00A3390F"/>
    <w:rsid w:val="00A34816"/>
    <w:rsid w:val="00A3499E"/>
    <w:rsid w:val="00A34E5E"/>
    <w:rsid w:val="00A35E02"/>
    <w:rsid w:val="00A35E06"/>
    <w:rsid w:val="00A3627B"/>
    <w:rsid w:val="00A36548"/>
    <w:rsid w:val="00A36C74"/>
    <w:rsid w:val="00A37808"/>
    <w:rsid w:val="00A379DD"/>
    <w:rsid w:val="00A37B2A"/>
    <w:rsid w:val="00A37C4D"/>
    <w:rsid w:val="00A37DCC"/>
    <w:rsid w:val="00A37F11"/>
    <w:rsid w:val="00A4018D"/>
    <w:rsid w:val="00A405F0"/>
    <w:rsid w:val="00A40D41"/>
    <w:rsid w:val="00A41906"/>
    <w:rsid w:val="00A41966"/>
    <w:rsid w:val="00A419E9"/>
    <w:rsid w:val="00A41A2A"/>
    <w:rsid w:val="00A424DC"/>
    <w:rsid w:val="00A43212"/>
    <w:rsid w:val="00A43435"/>
    <w:rsid w:val="00A435C1"/>
    <w:rsid w:val="00A43721"/>
    <w:rsid w:val="00A440DD"/>
    <w:rsid w:val="00A448C9"/>
    <w:rsid w:val="00A44E16"/>
    <w:rsid w:val="00A44F38"/>
    <w:rsid w:val="00A45059"/>
    <w:rsid w:val="00A45A11"/>
    <w:rsid w:val="00A45C44"/>
    <w:rsid w:val="00A45D19"/>
    <w:rsid w:val="00A461A7"/>
    <w:rsid w:val="00A464A3"/>
    <w:rsid w:val="00A467F6"/>
    <w:rsid w:val="00A47025"/>
    <w:rsid w:val="00A47A4C"/>
    <w:rsid w:val="00A47F32"/>
    <w:rsid w:val="00A5075F"/>
    <w:rsid w:val="00A507BE"/>
    <w:rsid w:val="00A50AEB"/>
    <w:rsid w:val="00A50CD6"/>
    <w:rsid w:val="00A514C9"/>
    <w:rsid w:val="00A514DA"/>
    <w:rsid w:val="00A5324A"/>
    <w:rsid w:val="00A53267"/>
    <w:rsid w:val="00A537F3"/>
    <w:rsid w:val="00A53818"/>
    <w:rsid w:val="00A53D13"/>
    <w:rsid w:val="00A54124"/>
    <w:rsid w:val="00A54344"/>
    <w:rsid w:val="00A55B43"/>
    <w:rsid w:val="00A55EEA"/>
    <w:rsid w:val="00A561E8"/>
    <w:rsid w:val="00A563B3"/>
    <w:rsid w:val="00A56420"/>
    <w:rsid w:val="00A56EEB"/>
    <w:rsid w:val="00A57205"/>
    <w:rsid w:val="00A57928"/>
    <w:rsid w:val="00A57BD5"/>
    <w:rsid w:val="00A57D51"/>
    <w:rsid w:val="00A57FDF"/>
    <w:rsid w:val="00A60016"/>
    <w:rsid w:val="00A60375"/>
    <w:rsid w:val="00A605BE"/>
    <w:rsid w:val="00A6088D"/>
    <w:rsid w:val="00A609CB"/>
    <w:rsid w:val="00A611AB"/>
    <w:rsid w:val="00A614A9"/>
    <w:rsid w:val="00A61729"/>
    <w:rsid w:val="00A618A1"/>
    <w:rsid w:val="00A61C7B"/>
    <w:rsid w:val="00A61D40"/>
    <w:rsid w:val="00A61F65"/>
    <w:rsid w:val="00A621BC"/>
    <w:rsid w:val="00A621CF"/>
    <w:rsid w:val="00A62D77"/>
    <w:rsid w:val="00A6376E"/>
    <w:rsid w:val="00A640D1"/>
    <w:rsid w:val="00A649B2"/>
    <w:rsid w:val="00A64E9D"/>
    <w:rsid w:val="00A650BF"/>
    <w:rsid w:val="00A65767"/>
    <w:rsid w:val="00A6608F"/>
    <w:rsid w:val="00A664B2"/>
    <w:rsid w:val="00A66CD5"/>
    <w:rsid w:val="00A6754B"/>
    <w:rsid w:val="00A67AB9"/>
    <w:rsid w:val="00A700A2"/>
    <w:rsid w:val="00A7015A"/>
    <w:rsid w:val="00A70D51"/>
    <w:rsid w:val="00A70EB8"/>
    <w:rsid w:val="00A722B8"/>
    <w:rsid w:val="00A72ACF"/>
    <w:rsid w:val="00A72BF7"/>
    <w:rsid w:val="00A73178"/>
    <w:rsid w:val="00A73618"/>
    <w:rsid w:val="00A740F9"/>
    <w:rsid w:val="00A7449C"/>
    <w:rsid w:val="00A74B23"/>
    <w:rsid w:val="00A74C9F"/>
    <w:rsid w:val="00A750E0"/>
    <w:rsid w:val="00A755F6"/>
    <w:rsid w:val="00A76A81"/>
    <w:rsid w:val="00A80308"/>
    <w:rsid w:val="00A8110A"/>
    <w:rsid w:val="00A81305"/>
    <w:rsid w:val="00A81676"/>
    <w:rsid w:val="00A817C6"/>
    <w:rsid w:val="00A81CD3"/>
    <w:rsid w:val="00A81F3F"/>
    <w:rsid w:val="00A82779"/>
    <w:rsid w:val="00A82CFD"/>
    <w:rsid w:val="00A82D24"/>
    <w:rsid w:val="00A8330A"/>
    <w:rsid w:val="00A834CE"/>
    <w:rsid w:val="00A83593"/>
    <w:rsid w:val="00A839D0"/>
    <w:rsid w:val="00A840BF"/>
    <w:rsid w:val="00A8575B"/>
    <w:rsid w:val="00A857B0"/>
    <w:rsid w:val="00A85F62"/>
    <w:rsid w:val="00A862A4"/>
    <w:rsid w:val="00A8741B"/>
    <w:rsid w:val="00A878F6"/>
    <w:rsid w:val="00A90580"/>
    <w:rsid w:val="00A905E7"/>
    <w:rsid w:val="00A9085E"/>
    <w:rsid w:val="00A908FE"/>
    <w:rsid w:val="00A909E9"/>
    <w:rsid w:val="00A90ADF"/>
    <w:rsid w:val="00A90EE0"/>
    <w:rsid w:val="00A90F58"/>
    <w:rsid w:val="00A9127B"/>
    <w:rsid w:val="00A9146F"/>
    <w:rsid w:val="00A91E0F"/>
    <w:rsid w:val="00A91E4A"/>
    <w:rsid w:val="00A927EF"/>
    <w:rsid w:val="00A92FE0"/>
    <w:rsid w:val="00A93314"/>
    <w:rsid w:val="00A93BC0"/>
    <w:rsid w:val="00A94FFC"/>
    <w:rsid w:val="00A9515C"/>
    <w:rsid w:val="00A955A3"/>
    <w:rsid w:val="00A95B33"/>
    <w:rsid w:val="00A95BA6"/>
    <w:rsid w:val="00A95E32"/>
    <w:rsid w:val="00A9621C"/>
    <w:rsid w:val="00A963BE"/>
    <w:rsid w:val="00A96480"/>
    <w:rsid w:val="00A96818"/>
    <w:rsid w:val="00A9753A"/>
    <w:rsid w:val="00A976D4"/>
    <w:rsid w:val="00A9778F"/>
    <w:rsid w:val="00A97D87"/>
    <w:rsid w:val="00A97DFF"/>
    <w:rsid w:val="00AA0926"/>
    <w:rsid w:val="00AA158C"/>
    <w:rsid w:val="00AA166B"/>
    <w:rsid w:val="00AA1A28"/>
    <w:rsid w:val="00AA2333"/>
    <w:rsid w:val="00AA2381"/>
    <w:rsid w:val="00AA2BF1"/>
    <w:rsid w:val="00AA2C49"/>
    <w:rsid w:val="00AA3094"/>
    <w:rsid w:val="00AA476B"/>
    <w:rsid w:val="00AA4DB5"/>
    <w:rsid w:val="00AA4E3C"/>
    <w:rsid w:val="00AA5310"/>
    <w:rsid w:val="00AA5CBC"/>
    <w:rsid w:val="00AA5DEB"/>
    <w:rsid w:val="00AA5FE6"/>
    <w:rsid w:val="00AA6A3D"/>
    <w:rsid w:val="00AA7E14"/>
    <w:rsid w:val="00AB01C5"/>
    <w:rsid w:val="00AB02B5"/>
    <w:rsid w:val="00AB08AC"/>
    <w:rsid w:val="00AB0B85"/>
    <w:rsid w:val="00AB0CBB"/>
    <w:rsid w:val="00AB1280"/>
    <w:rsid w:val="00AB2228"/>
    <w:rsid w:val="00AB2CB0"/>
    <w:rsid w:val="00AB31B0"/>
    <w:rsid w:val="00AB31EB"/>
    <w:rsid w:val="00AB325F"/>
    <w:rsid w:val="00AB3EE9"/>
    <w:rsid w:val="00AB4427"/>
    <w:rsid w:val="00AB4638"/>
    <w:rsid w:val="00AB4A14"/>
    <w:rsid w:val="00AB510F"/>
    <w:rsid w:val="00AB5140"/>
    <w:rsid w:val="00AB51E8"/>
    <w:rsid w:val="00AB579B"/>
    <w:rsid w:val="00AB5C63"/>
    <w:rsid w:val="00AB5D68"/>
    <w:rsid w:val="00AB7076"/>
    <w:rsid w:val="00AB716A"/>
    <w:rsid w:val="00AB74D4"/>
    <w:rsid w:val="00AB7FF0"/>
    <w:rsid w:val="00AC0403"/>
    <w:rsid w:val="00AC0564"/>
    <w:rsid w:val="00AC06EA"/>
    <w:rsid w:val="00AC0CF2"/>
    <w:rsid w:val="00AC103C"/>
    <w:rsid w:val="00AC1406"/>
    <w:rsid w:val="00AC14A2"/>
    <w:rsid w:val="00AC163B"/>
    <w:rsid w:val="00AC18A9"/>
    <w:rsid w:val="00AC2433"/>
    <w:rsid w:val="00AC256D"/>
    <w:rsid w:val="00AC25CB"/>
    <w:rsid w:val="00AC2B1A"/>
    <w:rsid w:val="00AC3497"/>
    <w:rsid w:val="00AC391F"/>
    <w:rsid w:val="00AC398D"/>
    <w:rsid w:val="00AC3FED"/>
    <w:rsid w:val="00AC456F"/>
    <w:rsid w:val="00AC45B5"/>
    <w:rsid w:val="00AC46A7"/>
    <w:rsid w:val="00AC46BE"/>
    <w:rsid w:val="00AC47BA"/>
    <w:rsid w:val="00AC4926"/>
    <w:rsid w:val="00AC5457"/>
    <w:rsid w:val="00AC6607"/>
    <w:rsid w:val="00AC6BC4"/>
    <w:rsid w:val="00AC6F7D"/>
    <w:rsid w:val="00AC7022"/>
    <w:rsid w:val="00AC75C9"/>
    <w:rsid w:val="00AC7C0E"/>
    <w:rsid w:val="00AD0349"/>
    <w:rsid w:val="00AD0DE0"/>
    <w:rsid w:val="00AD11AF"/>
    <w:rsid w:val="00AD1C15"/>
    <w:rsid w:val="00AD1D55"/>
    <w:rsid w:val="00AD2455"/>
    <w:rsid w:val="00AD294A"/>
    <w:rsid w:val="00AD316D"/>
    <w:rsid w:val="00AD3FF9"/>
    <w:rsid w:val="00AD440A"/>
    <w:rsid w:val="00AD57DA"/>
    <w:rsid w:val="00AD59E1"/>
    <w:rsid w:val="00AD5C20"/>
    <w:rsid w:val="00AD6660"/>
    <w:rsid w:val="00AD6BB8"/>
    <w:rsid w:val="00AD6E62"/>
    <w:rsid w:val="00AD6FDC"/>
    <w:rsid w:val="00AD7B2C"/>
    <w:rsid w:val="00AE031B"/>
    <w:rsid w:val="00AE1E14"/>
    <w:rsid w:val="00AE1EC9"/>
    <w:rsid w:val="00AE27A6"/>
    <w:rsid w:val="00AE29AD"/>
    <w:rsid w:val="00AE3299"/>
    <w:rsid w:val="00AE3815"/>
    <w:rsid w:val="00AE4038"/>
    <w:rsid w:val="00AE41CF"/>
    <w:rsid w:val="00AE469E"/>
    <w:rsid w:val="00AE4C99"/>
    <w:rsid w:val="00AE4D17"/>
    <w:rsid w:val="00AE4D61"/>
    <w:rsid w:val="00AE6412"/>
    <w:rsid w:val="00AE6840"/>
    <w:rsid w:val="00AE738F"/>
    <w:rsid w:val="00AE73E7"/>
    <w:rsid w:val="00AE78E0"/>
    <w:rsid w:val="00AE7A30"/>
    <w:rsid w:val="00AE7F25"/>
    <w:rsid w:val="00AF052B"/>
    <w:rsid w:val="00AF0644"/>
    <w:rsid w:val="00AF14A7"/>
    <w:rsid w:val="00AF2298"/>
    <w:rsid w:val="00AF28B8"/>
    <w:rsid w:val="00AF292C"/>
    <w:rsid w:val="00AF2BC7"/>
    <w:rsid w:val="00AF2F58"/>
    <w:rsid w:val="00AF3084"/>
    <w:rsid w:val="00AF34B6"/>
    <w:rsid w:val="00AF3BCF"/>
    <w:rsid w:val="00AF3FA1"/>
    <w:rsid w:val="00AF4392"/>
    <w:rsid w:val="00AF4413"/>
    <w:rsid w:val="00AF505F"/>
    <w:rsid w:val="00AF5EA8"/>
    <w:rsid w:val="00AF62E9"/>
    <w:rsid w:val="00AF7606"/>
    <w:rsid w:val="00AF7EC6"/>
    <w:rsid w:val="00AF7ED7"/>
    <w:rsid w:val="00AF7F62"/>
    <w:rsid w:val="00B00399"/>
    <w:rsid w:val="00B01217"/>
    <w:rsid w:val="00B01333"/>
    <w:rsid w:val="00B01737"/>
    <w:rsid w:val="00B017C2"/>
    <w:rsid w:val="00B019A9"/>
    <w:rsid w:val="00B01A81"/>
    <w:rsid w:val="00B01D5E"/>
    <w:rsid w:val="00B022C1"/>
    <w:rsid w:val="00B024C6"/>
    <w:rsid w:val="00B029F6"/>
    <w:rsid w:val="00B02D3F"/>
    <w:rsid w:val="00B0329D"/>
    <w:rsid w:val="00B03C61"/>
    <w:rsid w:val="00B044D4"/>
    <w:rsid w:val="00B04D2B"/>
    <w:rsid w:val="00B0595E"/>
    <w:rsid w:val="00B06703"/>
    <w:rsid w:val="00B06902"/>
    <w:rsid w:val="00B06C85"/>
    <w:rsid w:val="00B06D65"/>
    <w:rsid w:val="00B0719E"/>
    <w:rsid w:val="00B073EB"/>
    <w:rsid w:val="00B07590"/>
    <w:rsid w:val="00B0786B"/>
    <w:rsid w:val="00B07878"/>
    <w:rsid w:val="00B07EF9"/>
    <w:rsid w:val="00B100D3"/>
    <w:rsid w:val="00B10DE1"/>
    <w:rsid w:val="00B11044"/>
    <w:rsid w:val="00B11103"/>
    <w:rsid w:val="00B1153C"/>
    <w:rsid w:val="00B11AB1"/>
    <w:rsid w:val="00B11B65"/>
    <w:rsid w:val="00B12027"/>
    <w:rsid w:val="00B122ED"/>
    <w:rsid w:val="00B1243A"/>
    <w:rsid w:val="00B12746"/>
    <w:rsid w:val="00B129CB"/>
    <w:rsid w:val="00B129CF"/>
    <w:rsid w:val="00B12B58"/>
    <w:rsid w:val="00B130F7"/>
    <w:rsid w:val="00B1470A"/>
    <w:rsid w:val="00B14738"/>
    <w:rsid w:val="00B14A83"/>
    <w:rsid w:val="00B16643"/>
    <w:rsid w:val="00B1687A"/>
    <w:rsid w:val="00B17438"/>
    <w:rsid w:val="00B17D43"/>
    <w:rsid w:val="00B17FD6"/>
    <w:rsid w:val="00B203FA"/>
    <w:rsid w:val="00B20507"/>
    <w:rsid w:val="00B21718"/>
    <w:rsid w:val="00B21A44"/>
    <w:rsid w:val="00B21C7B"/>
    <w:rsid w:val="00B21F4B"/>
    <w:rsid w:val="00B22619"/>
    <w:rsid w:val="00B22DCB"/>
    <w:rsid w:val="00B23CD2"/>
    <w:rsid w:val="00B243CC"/>
    <w:rsid w:val="00B24480"/>
    <w:rsid w:val="00B24B88"/>
    <w:rsid w:val="00B251B7"/>
    <w:rsid w:val="00B25BCC"/>
    <w:rsid w:val="00B25C59"/>
    <w:rsid w:val="00B25F10"/>
    <w:rsid w:val="00B26958"/>
    <w:rsid w:val="00B269B6"/>
    <w:rsid w:val="00B27420"/>
    <w:rsid w:val="00B275C7"/>
    <w:rsid w:val="00B3008A"/>
    <w:rsid w:val="00B3036B"/>
    <w:rsid w:val="00B307D7"/>
    <w:rsid w:val="00B30B2B"/>
    <w:rsid w:val="00B30DCA"/>
    <w:rsid w:val="00B30E0E"/>
    <w:rsid w:val="00B311D4"/>
    <w:rsid w:val="00B317BE"/>
    <w:rsid w:val="00B31CD7"/>
    <w:rsid w:val="00B32095"/>
    <w:rsid w:val="00B327BC"/>
    <w:rsid w:val="00B32DF1"/>
    <w:rsid w:val="00B32FD0"/>
    <w:rsid w:val="00B3365A"/>
    <w:rsid w:val="00B3459C"/>
    <w:rsid w:val="00B3477A"/>
    <w:rsid w:val="00B347CD"/>
    <w:rsid w:val="00B34835"/>
    <w:rsid w:val="00B35150"/>
    <w:rsid w:val="00B352A8"/>
    <w:rsid w:val="00B3540E"/>
    <w:rsid w:val="00B35914"/>
    <w:rsid w:val="00B363D8"/>
    <w:rsid w:val="00B36D27"/>
    <w:rsid w:val="00B37235"/>
    <w:rsid w:val="00B3734F"/>
    <w:rsid w:val="00B376B2"/>
    <w:rsid w:val="00B37DCF"/>
    <w:rsid w:val="00B4032F"/>
    <w:rsid w:val="00B40B34"/>
    <w:rsid w:val="00B40BA4"/>
    <w:rsid w:val="00B41A9C"/>
    <w:rsid w:val="00B41FA8"/>
    <w:rsid w:val="00B42051"/>
    <w:rsid w:val="00B424E1"/>
    <w:rsid w:val="00B42C7E"/>
    <w:rsid w:val="00B43934"/>
    <w:rsid w:val="00B43BDB"/>
    <w:rsid w:val="00B4415D"/>
    <w:rsid w:val="00B443A3"/>
    <w:rsid w:val="00B443AC"/>
    <w:rsid w:val="00B446AF"/>
    <w:rsid w:val="00B44823"/>
    <w:rsid w:val="00B448A6"/>
    <w:rsid w:val="00B44A3C"/>
    <w:rsid w:val="00B45628"/>
    <w:rsid w:val="00B459AF"/>
    <w:rsid w:val="00B45D0E"/>
    <w:rsid w:val="00B46367"/>
    <w:rsid w:val="00B4671B"/>
    <w:rsid w:val="00B46DFD"/>
    <w:rsid w:val="00B47713"/>
    <w:rsid w:val="00B47741"/>
    <w:rsid w:val="00B47CD8"/>
    <w:rsid w:val="00B50F6C"/>
    <w:rsid w:val="00B513D1"/>
    <w:rsid w:val="00B51721"/>
    <w:rsid w:val="00B51C43"/>
    <w:rsid w:val="00B51D4B"/>
    <w:rsid w:val="00B522AE"/>
    <w:rsid w:val="00B52FE3"/>
    <w:rsid w:val="00B531ED"/>
    <w:rsid w:val="00B536B8"/>
    <w:rsid w:val="00B53767"/>
    <w:rsid w:val="00B53C11"/>
    <w:rsid w:val="00B54560"/>
    <w:rsid w:val="00B545E3"/>
    <w:rsid w:val="00B546A3"/>
    <w:rsid w:val="00B5482C"/>
    <w:rsid w:val="00B54E3A"/>
    <w:rsid w:val="00B551B0"/>
    <w:rsid w:val="00B553EC"/>
    <w:rsid w:val="00B55756"/>
    <w:rsid w:val="00B5612F"/>
    <w:rsid w:val="00B56D8C"/>
    <w:rsid w:val="00B56D8F"/>
    <w:rsid w:val="00B5734B"/>
    <w:rsid w:val="00B57398"/>
    <w:rsid w:val="00B57726"/>
    <w:rsid w:val="00B5774D"/>
    <w:rsid w:val="00B60265"/>
    <w:rsid w:val="00B60578"/>
    <w:rsid w:val="00B60B76"/>
    <w:rsid w:val="00B60DE0"/>
    <w:rsid w:val="00B60F06"/>
    <w:rsid w:val="00B6113E"/>
    <w:rsid w:val="00B62149"/>
    <w:rsid w:val="00B6219D"/>
    <w:rsid w:val="00B62B0B"/>
    <w:rsid w:val="00B630A5"/>
    <w:rsid w:val="00B630CB"/>
    <w:rsid w:val="00B6337F"/>
    <w:rsid w:val="00B639E0"/>
    <w:rsid w:val="00B63C80"/>
    <w:rsid w:val="00B64174"/>
    <w:rsid w:val="00B646F5"/>
    <w:rsid w:val="00B651E1"/>
    <w:rsid w:val="00B659FB"/>
    <w:rsid w:val="00B660E9"/>
    <w:rsid w:val="00B66B15"/>
    <w:rsid w:val="00B66FCD"/>
    <w:rsid w:val="00B67F47"/>
    <w:rsid w:val="00B70A4E"/>
    <w:rsid w:val="00B70D35"/>
    <w:rsid w:val="00B71716"/>
    <w:rsid w:val="00B71B3E"/>
    <w:rsid w:val="00B71FCE"/>
    <w:rsid w:val="00B723AA"/>
    <w:rsid w:val="00B724B1"/>
    <w:rsid w:val="00B72AC1"/>
    <w:rsid w:val="00B73972"/>
    <w:rsid w:val="00B73DAA"/>
    <w:rsid w:val="00B746A7"/>
    <w:rsid w:val="00B7524A"/>
    <w:rsid w:val="00B755B6"/>
    <w:rsid w:val="00B75669"/>
    <w:rsid w:val="00B763D9"/>
    <w:rsid w:val="00B77667"/>
    <w:rsid w:val="00B778EB"/>
    <w:rsid w:val="00B77B61"/>
    <w:rsid w:val="00B77B8D"/>
    <w:rsid w:val="00B77BA7"/>
    <w:rsid w:val="00B77FDE"/>
    <w:rsid w:val="00B809C1"/>
    <w:rsid w:val="00B811AF"/>
    <w:rsid w:val="00B818E9"/>
    <w:rsid w:val="00B81E02"/>
    <w:rsid w:val="00B820C3"/>
    <w:rsid w:val="00B82192"/>
    <w:rsid w:val="00B824E1"/>
    <w:rsid w:val="00B82688"/>
    <w:rsid w:val="00B82D4E"/>
    <w:rsid w:val="00B82E97"/>
    <w:rsid w:val="00B832B6"/>
    <w:rsid w:val="00B83F14"/>
    <w:rsid w:val="00B83F1D"/>
    <w:rsid w:val="00B84717"/>
    <w:rsid w:val="00B84A44"/>
    <w:rsid w:val="00B853AF"/>
    <w:rsid w:val="00B8590E"/>
    <w:rsid w:val="00B86966"/>
    <w:rsid w:val="00B869B8"/>
    <w:rsid w:val="00B86C92"/>
    <w:rsid w:val="00B90118"/>
    <w:rsid w:val="00B904C0"/>
    <w:rsid w:val="00B904DB"/>
    <w:rsid w:val="00B9066A"/>
    <w:rsid w:val="00B90F7F"/>
    <w:rsid w:val="00B91349"/>
    <w:rsid w:val="00B914A6"/>
    <w:rsid w:val="00B91763"/>
    <w:rsid w:val="00B9179C"/>
    <w:rsid w:val="00B92036"/>
    <w:rsid w:val="00B93B67"/>
    <w:rsid w:val="00B93D2C"/>
    <w:rsid w:val="00B94708"/>
    <w:rsid w:val="00B94B3E"/>
    <w:rsid w:val="00B954E2"/>
    <w:rsid w:val="00B954EB"/>
    <w:rsid w:val="00B95681"/>
    <w:rsid w:val="00B95D00"/>
    <w:rsid w:val="00B96A8A"/>
    <w:rsid w:val="00B97520"/>
    <w:rsid w:val="00B97D02"/>
    <w:rsid w:val="00B97E27"/>
    <w:rsid w:val="00B97EBF"/>
    <w:rsid w:val="00BA15F3"/>
    <w:rsid w:val="00BA217A"/>
    <w:rsid w:val="00BA26A2"/>
    <w:rsid w:val="00BA2733"/>
    <w:rsid w:val="00BA2AA6"/>
    <w:rsid w:val="00BA2B8F"/>
    <w:rsid w:val="00BA2F82"/>
    <w:rsid w:val="00BA3134"/>
    <w:rsid w:val="00BA353C"/>
    <w:rsid w:val="00BA380E"/>
    <w:rsid w:val="00BA3A4E"/>
    <w:rsid w:val="00BA3CF4"/>
    <w:rsid w:val="00BA4DAA"/>
    <w:rsid w:val="00BA5004"/>
    <w:rsid w:val="00BA50E7"/>
    <w:rsid w:val="00BA5307"/>
    <w:rsid w:val="00BA63B9"/>
    <w:rsid w:val="00BA6552"/>
    <w:rsid w:val="00BA6638"/>
    <w:rsid w:val="00BA6A78"/>
    <w:rsid w:val="00BA6C05"/>
    <w:rsid w:val="00BA7756"/>
    <w:rsid w:val="00BA7959"/>
    <w:rsid w:val="00BA7D22"/>
    <w:rsid w:val="00BA7DDB"/>
    <w:rsid w:val="00BB03EC"/>
    <w:rsid w:val="00BB095B"/>
    <w:rsid w:val="00BB24AD"/>
    <w:rsid w:val="00BB2C67"/>
    <w:rsid w:val="00BB3004"/>
    <w:rsid w:val="00BB41BC"/>
    <w:rsid w:val="00BB4C16"/>
    <w:rsid w:val="00BB59E4"/>
    <w:rsid w:val="00BB5CF5"/>
    <w:rsid w:val="00BB5D0D"/>
    <w:rsid w:val="00BB5D9E"/>
    <w:rsid w:val="00BB5FD4"/>
    <w:rsid w:val="00BB651F"/>
    <w:rsid w:val="00BB6689"/>
    <w:rsid w:val="00BB74C7"/>
    <w:rsid w:val="00BB77D6"/>
    <w:rsid w:val="00BB7D9F"/>
    <w:rsid w:val="00BC01E3"/>
    <w:rsid w:val="00BC0A21"/>
    <w:rsid w:val="00BC0D4E"/>
    <w:rsid w:val="00BC1C48"/>
    <w:rsid w:val="00BC24B5"/>
    <w:rsid w:val="00BC2DF7"/>
    <w:rsid w:val="00BC2FBD"/>
    <w:rsid w:val="00BC416B"/>
    <w:rsid w:val="00BC41A1"/>
    <w:rsid w:val="00BC4B22"/>
    <w:rsid w:val="00BC5CB1"/>
    <w:rsid w:val="00BC5E97"/>
    <w:rsid w:val="00BC5F84"/>
    <w:rsid w:val="00BC6782"/>
    <w:rsid w:val="00BC682D"/>
    <w:rsid w:val="00BC76F0"/>
    <w:rsid w:val="00BC7924"/>
    <w:rsid w:val="00BD06F3"/>
    <w:rsid w:val="00BD10D6"/>
    <w:rsid w:val="00BD1EA9"/>
    <w:rsid w:val="00BD1EAD"/>
    <w:rsid w:val="00BD2A9E"/>
    <w:rsid w:val="00BD3C0A"/>
    <w:rsid w:val="00BD4295"/>
    <w:rsid w:val="00BD458B"/>
    <w:rsid w:val="00BD5979"/>
    <w:rsid w:val="00BD5A78"/>
    <w:rsid w:val="00BD6471"/>
    <w:rsid w:val="00BD657E"/>
    <w:rsid w:val="00BD6760"/>
    <w:rsid w:val="00BD68F4"/>
    <w:rsid w:val="00BD69A6"/>
    <w:rsid w:val="00BD6DA2"/>
    <w:rsid w:val="00BD7289"/>
    <w:rsid w:val="00BD744D"/>
    <w:rsid w:val="00BD7685"/>
    <w:rsid w:val="00BD7D0F"/>
    <w:rsid w:val="00BE0375"/>
    <w:rsid w:val="00BE06B7"/>
    <w:rsid w:val="00BE0899"/>
    <w:rsid w:val="00BE15D4"/>
    <w:rsid w:val="00BE17A8"/>
    <w:rsid w:val="00BE17ED"/>
    <w:rsid w:val="00BE1F2A"/>
    <w:rsid w:val="00BE22AC"/>
    <w:rsid w:val="00BE2BB2"/>
    <w:rsid w:val="00BE2DAD"/>
    <w:rsid w:val="00BE3618"/>
    <w:rsid w:val="00BE3DEC"/>
    <w:rsid w:val="00BE4564"/>
    <w:rsid w:val="00BE47D2"/>
    <w:rsid w:val="00BE49CE"/>
    <w:rsid w:val="00BE53E3"/>
    <w:rsid w:val="00BE56F5"/>
    <w:rsid w:val="00BE5AF0"/>
    <w:rsid w:val="00BE5E0E"/>
    <w:rsid w:val="00BE625D"/>
    <w:rsid w:val="00BE6B8A"/>
    <w:rsid w:val="00BE72AF"/>
    <w:rsid w:val="00BE7794"/>
    <w:rsid w:val="00BE7BB2"/>
    <w:rsid w:val="00BF1056"/>
    <w:rsid w:val="00BF1275"/>
    <w:rsid w:val="00BF13E1"/>
    <w:rsid w:val="00BF15DC"/>
    <w:rsid w:val="00BF1B69"/>
    <w:rsid w:val="00BF1F7E"/>
    <w:rsid w:val="00BF297E"/>
    <w:rsid w:val="00BF2D89"/>
    <w:rsid w:val="00BF2E61"/>
    <w:rsid w:val="00BF31D3"/>
    <w:rsid w:val="00BF3AB4"/>
    <w:rsid w:val="00BF43C7"/>
    <w:rsid w:val="00BF45DE"/>
    <w:rsid w:val="00BF4897"/>
    <w:rsid w:val="00BF4E6D"/>
    <w:rsid w:val="00BF4EA4"/>
    <w:rsid w:val="00BF4EAE"/>
    <w:rsid w:val="00BF4EB2"/>
    <w:rsid w:val="00BF50F8"/>
    <w:rsid w:val="00BF572F"/>
    <w:rsid w:val="00BF5CF4"/>
    <w:rsid w:val="00BF696D"/>
    <w:rsid w:val="00BF6A15"/>
    <w:rsid w:val="00BF6C23"/>
    <w:rsid w:val="00BF7209"/>
    <w:rsid w:val="00BF78FC"/>
    <w:rsid w:val="00BF7B04"/>
    <w:rsid w:val="00C018B4"/>
    <w:rsid w:val="00C01A02"/>
    <w:rsid w:val="00C01D0B"/>
    <w:rsid w:val="00C027FE"/>
    <w:rsid w:val="00C02E06"/>
    <w:rsid w:val="00C02E56"/>
    <w:rsid w:val="00C030A7"/>
    <w:rsid w:val="00C033E8"/>
    <w:rsid w:val="00C0399D"/>
    <w:rsid w:val="00C04789"/>
    <w:rsid w:val="00C04A6A"/>
    <w:rsid w:val="00C0516F"/>
    <w:rsid w:val="00C051EF"/>
    <w:rsid w:val="00C0541B"/>
    <w:rsid w:val="00C054A6"/>
    <w:rsid w:val="00C05AAC"/>
    <w:rsid w:val="00C05FC3"/>
    <w:rsid w:val="00C06442"/>
    <w:rsid w:val="00C0787F"/>
    <w:rsid w:val="00C1066D"/>
    <w:rsid w:val="00C1076A"/>
    <w:rsid w:val="00C10E8F"/>
    <w:rsid w:val="00C1140B"/>
    <w:rsid w:val="00C11600"/>
    <w:rsid w:val="00C1162B"/>
    <w:rsid w:val="00C11668"/>
    <w:rsid w:val="00C118CB"/>
    <w:rsid w:val="00C11D92"/>
    <w:rsid w:val="00C11EEC"/>
    <w:rsid w:val="00C13A8F"/>
    <w:rsid w:val="00C14430"/>
    <w:rsid w:val="00C147E9"/>
    <w:rsid w:val="00C1541C"/>
    <w:rsid w:val="00C15563"/>
    <w:rsid w:val="00C15FD9"/>
    <w:rsid w:val="00C160DC"/>
    <w:rsid w:val="00C17036"/>
    <w:rsid w:val="00C174D7"/>
    <w:rsid w:val="00C175D9"/>
    <w:rsid w:val="00C17F05"/>
    <w:rsid w:val="00C208E5"/>
    <w:rsid w:val="00C20F31"/>
    <w:rsid w:val="00C211DC"/>
    <w:rsid w:val="00C21990"/>
    <w:rsid w:val="00C21B2B"/>
    <w:rsid w:val="00C21DC1"/>
    <w:rsid w:val="00C22E89"/>
    <w:rsid w:val="00C23044"/>
    <w:rsid w:val="00C23196"/>
    <w:rsid w:val="00C23F91"/>
    <w:rsid w:val="00C23FD5"/>
    <w:rsid w:val="00C2445B"/>
    <w:rsid w:val="00C24895"/>
    <w:rsid w:val="00C250DE"/>
    <w:rsid w:val="00C251B2"/>
    <w:rsid w:val="00C25346"/>
    <w:rsid w:val="00C25E32"/>
    <w:rsid w:val="00C2646E"/>
    <w:rsid w:val="00C26E4C"/>
    <w:rsid w:val="00C27147"/>
    <w:rsid w:val="00C2717B"/>
    <w:rsid w:val="00C2739D"/>
    <w:rsid w:val="00C27485"/>
    <w:rsid w:val="00C275CF"/>
    <w:rsid w:val="00C276A9"/>
    <w:rsid w:val="00C27CEA"/>
    <w:rsid w:val="00C30744"/>
    <w:rsid w:val="00C30DF7"/>
    <w:rsid w:val="00C316FC"/>
    <w:rsid w:val="00C31735"/>
    <w:rsid w:val="00C3260C"/>
    <w:rsid w:val="00C32978"/>
    <w:rsid w:val="00C32DC7"/>
    <w:rsid w:val="00C33022"/>
    <w:rsid w:val="00C33230"/>
    <w:rsid w:val="00C3331D"/>
    <w:rsid w:val="00C33355"/>
    <w:rsid w:val="00C335FE"/>
    <w:rsid w:val="00C3387E"/>
    <w:rsid w:val="00C341F6"/>
    <w:rsid w:val="00C3476A"/>
    <w:rsid w:val="00C34C80"/>
    <w:rsid w:val="00C34E20"/>
    <w:rsid w:val="00C352F9"/>
    <w:rsid w:val="00C35454"/>
    <w:rsid w:val="00C360C9"/>
    <w:rsid w:val="00C3659C"/>
    <w:rsid w:val="00C3680B"/>
    <w:rsid w:val="00C36C75"/>
    <w:rsid w:val="00C370B0"/>
    <w:rsid w:val="00C3746E"/>
    <w:rsid w:val="00C37667"/>
    <w:rsid w:val="00C376A4"/>
    <w:rsid w:val="00C37916"/>
    <w:rsid w:val="00C37B23"/>
    <w:rsid w:val="00C37BE4"/>
    <w:rsid w:val="00C37BEC"/>
    <w:rsid w:val="00C37E09"/>
    <w:rsid w:val="00C40564"/>
    <w:rsid w:val="00C412E5"/>
    <w:rsid w:val="00C415CF"/>
    <w:rsid w:val="00C43712"/>
    <w:rsid w:val="00C4452C"/>
    <w:rsid w:val="00C4481D"/>
    <w:rsid w:val="00C451D0"/>
    <w:rsid w:val="00C45676"/>
    <w:rsid w:val="00C45B88"/>
    <w:rsid w:val="00C46F36"/>
    <w:rsid w:val="00C47144"/>
    <w:rsid w:val="00C473D4"/>
    <w:rsid w:val="00C479AC"/>
    <w:rsid w:val="00C5079A"/>
    <w:rsid w:val="00C50E7C"/>
    <w:rsid w:val="00C51A53"/>
    <w:rsid w:val="00C521CA"/>
    <w:rsid w:val="00C5222B"/>
    <w:rsid w:val="00C52300"/>
    <w:rsid w:val="00C52449"/>
    <w:rsid w:val="00C52CB8"/>
    <w:rsid w:val="00C5340C"/>
    <w:rsid w:val="00C53D39"/>
    <w:rsid w:val="00C53F17"/>
    <w:rsid w:val="00C53FFC"/>
    <w:rsid w:val="00C54D37"/>
    <w:rsid w:val="00C55024"/>
    <w:rsid w:val="00C552D4"/>
    <w:rsid w:val="00C557A9"/>
    <w:rsid w:val="00C55BA1"/>
    <w:rsid w:val="00C56478"/>
    <w:rsid w:val="00C567A8"/>
    <w:rsid w:val="00C568AB"/>
    <w:rsid w:val="00C569DB"/>
    <w:rsid w:val="00C5703C"/>
    <w:rsid w:val="00C57883"/>
    <w:rsid w:val="00C579AB"/>
    <w:rsid w:val="00C57DDF"/>
    <w:rsid w:val="00C60A3C"/>
    <w:rsid w:val="00C61068"/>
    <w:rsid w:val="00C61825"/>
    <w:rsid w:val="00C61988"/>
    <w:rsid w:val="00C61997"/>
    <w:rsid w:val="00C62009"/>
    <w:rsid w:val="00C6207E"/>
    <w:rsid w:val="00C622E9"/>
    <w:rsid w:val="00C624B6"/>
    <w:rsid w:val="00C62749"/>
    <w:rsid w:val="00C6285A"/>
    <w:rsid w:val="00C62AEB"/>
    <w:rsid w:val="00C62B11"/>
    <w:rsid w:val="00C62C6A"/>
    <w:rsid w:val="00C631B2"/>
    <w:rsid w:val="00C633FC"/>
    <w:rsid w:val="00C63465"/>
    <w:rsid w:val="00C634C1"/>
    <w:rsid w:val="00C63B17"/>
    <w:rsid w:val="00C648B1"/>
    <w:rsid w:val="00C64D61"/>
    <w:rsid w:val="00C64F7E"/>
    <w:rsid w:val="00C6584D"/>
    <w:rsid w:val="00C663A1"/>
    <w:rsid w:val="00C677A8"/>
    <w:rsid w:val="00C67B76"/>
    <w:rsid w:val="00C709C0"/>
    <w:rsid w:val="00C7128D"/>
    <w:rsid w:val="00C714B1"/>
    <w:rsid w:val="00C71928"/>
    <w:rsid w:val="00C71CB9"/>
    <w:rsid w:val="00C7233F"/>
    <w:rsid w:val="00C72596"/>
    <w:rsid w:val="00C7290D"/>
    <w:rsid w:val="00C72BB5"/>
    <w:rsid w:val="00C72BE3"/>
    <w:rsid w:val="00C73179"/>
    <w:rsid w:val="00C74039"/>
    <w:rsid w:val="00C7407D"/>
    <w:rsid w:val="00C740DC"/>
    <w:rsid w:val="00C74FB4"/>
    <w:rsid w:val="00C76799"/>
    <w:rsid w:val="00C767CC"/>
    <w:rsid w:val="00C768E0"/>
    <w:rsid w:val="00C76C0E"/>
    <w:rsid w:val="00C76D14"/>
    <w:rsid w:val="00C76DCE"/>
    <w:rsid w:val="00C777FE"/>
    <w:rsid w:val="00C80475"/>
    <w:rsid w:val="00C81597"/>
    <w:rsid w:val="00C8161D"/>
    <w:rsid w:val="00C81EA5"/>
    <w:rsid w:val="00C82110"/>
    <w:rsid w:val="00C8260C"/>
    <w:rsid w:val="00C827AA"/>
    <w:rsid w:val="00C82D73"/>
    <w:rsid w:val="00C82E09"/>
    <w:rsid w:val="00C82EBC"/>
    <w:rsid w:val="00C8356A"/>
    <w:rsid w:val="00C84272"/>
    <w:rsid w:val="00C84965"/>
    <w:rsid w:val="00C84C8E"/>
    <w:rsid w:val="00C85058"/>
    <w:rsid w:val="00C85A17"/>
    <w:rsid w:val="00C85ADB"/>
    <w:rsid w:val="00C866CF"/>
    <w:rsid w:val="00C86720"/>
    <w:rsid w:val="00C86B16"/>
    <w:rsid w:val="00C86FC0"/>
    <w:rsid w:val="00C87297"/>
    <w:rsid w:val="00C87829"/>
    <w:rsid w:val="00C9020C"/>
    <w:rsid w:val="00C9081E"/>
    <w:rsid w:val="00C909CE"/>
    <w:rsid w:val="00C909F8"/>
    <w:rsid w:val="00C90B45"/>
    <w:rsid w:val="00C910E2"/>
    <w:rsid w:val="00C911DF"/>
    <w:rsid w:val="00C91797"/>
    <w:rsid w:val="00C9210F"/>
    <w:rsid w:val="00C923A8"/>
    <w:rsid w:val="00C930F2"/>
    <w:rsid w:val="00C93721"/>
    <w:rsid w:val="00C942D5"/>
    <w:rsid w:val="00C9441C"/>
    <w:rsid w:val="00C9616C"/>
    <w:rsid w:val="00C96465"/>
    <w:rsid w:val="00C96DB6"/>
    <w:rsid w:val="00C9709D"/>
    <w:rsid w:val="00C97571"/>
    <w:rsid w:val="00C97889"/>
    <w:rsid w:val="00C978E2"/>
    <w:rsid w:val="00CA0543"/>
    <w:rsid w:val="00CA0757"/>
    <w:rsid w:val="00CA0919"/>
    <w:rsid w:val="00CA0F29"/>
    <w:rsid w:val="00CA153B"/>
    <w:rsid w:val="00CA193F"/>
    <w:rsid w:val="00CA1B37"/>
    <w:rsid w:val="00CA1B7C"/>
    <w:rsid w:val="00CA1F43"/>
    <w:rsid w:val="00CA2377"/>
    <w:rsid w:val="00CA2781"/>
    <w:rsid w:val="00CA2E05"/>
    <w:rsid w:val="00CA2EDE"/>
    <w:rsid w:val="00CA3080"/>
    <w:rsid w:val="00CA38DD"/>
    <w:rsid w:val="00CA445C"/>
    <w:rsid w:val="00CA4938"/>
    <w:rsid w:val="00CA4EA1"/>
    <w:rsid w:val="00CA4F33"/>
    <w:rsid w:val="00CA4F4E"/>
    <w:rsid w:val="00CA4F98"/>
    <w:rsid w:val="00CA5073"/>
    <w:rsid w:val="00CA5C1E"/>
    <w:rsid w:val="00CA6155"/>
    <w:rsid w:val="00CA686E"/>
    <w:rsid w:val="00CA68AA"/>
    <w:rsid w:val="00CA774B"/>
    <w:rsid w:val="00CA7B8D"/>
    <w:rsid w:val="00CA7C8F"/>
    <w:rsid w:val="00CB04F4"/>
    <w:rsid w:val="00CB07C6"/>
    <w:rsid w:val="00CB0AC7"/>
    <w:rsid w:val="00CB139C"/>
    <w:rsid w:val="00CB1894"/>
    <w:rsid w:val="00CB195E"/>
    <w:rsid w:val="00CB1CDC"/>
    <w:rsid w:val="00CB1EDE"/>
    <w:rsid w:val="00CB3A3C"/>
    <w:rsid w:val="00CB56EB"/>
    <w:rsid w:val="00CB58BB"/>
    <w:rsid w:val="00CB6A34"/>
    <w:rsid w:val="00CB6E2A"/>
    <w:rsid w:val="00CB760C"/>
    <w:rsid w:val="00CC05CA"/>
    <w:rsid w:val="00CC0AEF"/>
    <w:rsid w:val="00CC0BA7"/>
    <w:rsid w:val="00CC0DD8"/>
    <w:rsid w:val="00CC1488"/>
    <w:rsid w:val="00CC16B7"/>
    <w:rsid w:val="00CC1968"/>
    <w:rsid w:val="00CC21EC"/>
    <w:rsid w:val="00CC24A2"/>
    <w:rsid w:val="00CC24EB"/>
    <w:rsid w:val="00CC2C8D"/>
    <w:rsid w:val="00CC2EBA"/>
    <w:rsid w:val="00CC2F8F"/>
    <w:rsid w:val="00CC3DC9"/>
    <w:rsid w:val="00CC3DE9"/>
    <w:rsid w:val="00CC4498"/>
    <w:rsid w:val="00CC44DA"/>
    <w:rsid w:val="00CC46CF"/>
    <w:rsid w:val="00CC4C95"/>
    <w:rsid w:val="00CC5800"/>
    <w:rsid w:val="00CC5CFD"/>
    <w:rsid w:val="00CC5F45"/>
    <w:rsid w:val="00CC5FC6"/>
    <w:rsid w:val="00CC6FBB"/>
    <w:rsid w:val="00CC6FF7"/>
    <w:rsid w:val="00CC72AB"/>
    <w:rsid w:val="00CC7C73"/>
    <w:rsid w:val="00CD03EC"/>
    <w:rsid w:val="00CD074D"/>
    <w:rsid w:val="00CD0B46"/>
    <w:rsid w:val="00CD168B"/>
    <w:rsid w:val="00CD1FA8"/>
    <w:rsid w:val="00CD2447"/>
    <w:rsid w:val="00CD2E1F"/>
    <w:rsid w:val="00CD39F4"/>
    <w:rsid w:val="00CD412B"/>
    <w:rsid w:val="00CD451A"/>
    <w:rsid w:val="00CD517B"/>
    <w:rsid w:val="00CD557A"/>
    <w:rsid w:val="00CD5D47"/>
    <w:rsid w:val="00CD5E72"/>
    <w:rsid w:val="00CD63F6"/>
    <w:rsid w:val="00CD7298"/>
    <w:rsid w:val="00CD759B"/>
    <w:rsid w:val="00CD7877"/>
    <w:rsid w:val="00CD7A1C"/>
    <w:rsid w:val="00CD7E45"/>
    <w:rsid w:val="00CE02FB"/>
    <w:rsid w:val="00CE0D19"/>
    <w:rsid w:val="00CE1BA6"/>
    <w:rsid w:val="00CE1C22"/>
    <w:rsid w:val="00CE1C8C"/>
    <w:rsid w:val="00CE1F16"/>
    <w:rsid w:val="00CE226A"/>
    <w:rsid w:val="00CE27C3"/>
    <w:rsid w:val="00CE2BFD"/>
    <w:rsid w:val="00CE2F52"/>
    <w:rsid w:val="00CE3907"/>
    <w:rsid w:val="00CE46DE"/>
    <w:rsid w:val="00CE484A"/>
    <w:rsid w:val="00CE4B15"/>
    <w:rsid w:val="00CE506E"/>
    <w:rsid w:val="00CE5E09"/>
    <w:rsid w:val="00CE6399"/>
    <w:rsid w:val="00CE6582"/>
    <w:rsid w:val="00CE6968"/>
    <w:rsid w:val="00CE71B4"/>
    <w:rsid w:val="00CE71C1"/>
    <w:rsid w:val="00CE772F"/>
    <w:rsid w:val="00CF0205"/>
    <w:rsid w:val="00CF0EC8"/>
    <w:rsid w:val="00CF129D"/>
    <w:rsid w:val="00CF149B"/>
    <w:rsid w:val="00CF19C3"/>
    <w:rsid w:val="00CF1F99"/>
    <w:rsid w:val="00CF2154"/>
    <w:rsid w:val="00CF2494"/>
    <w:rsid w:val="00CF2D17"/>
    <w:rsid w:val="00CF31F0"/>
    <w:rsid w:val="00CF36B0"/>
    <w:rsid w:val="00CF3817"/>
    <w:rsid w:val="00CF384E"/>
    <w:rsid w:val="00CF38FB"/>
    <w:rsid w:val="00CF4101"/>
    <w:rsid w:val="00CF4247"/>
    <w:rsid w:val="00CF4459"/>
    <w:rsid w:val="00CF5752"/>
    <w:rsid w:val="00CF6306"/>
    <w:rsid w:val="00CF6CB6"/>
    <w:rsid w:val="00CF7482"/>
    <w:rsid w:val="00CF7B29"/>
    <w:rsid w:val="00D00DEF"/>
    <w:rsid w:val="00D01010"/>
    <w:rsid w:val="00D02272"/>
    <w:rsid w:val="00D03F3F"/>
    <w:rsid w:val="00D0406D"/>
    <w:rsid w:val="00D05EDF"/>
    <w:rsid w:val="00D07A0D"/>
    <w:rsid w:val="00D114A5"/>
    <w:rsid w:val="00D123FE"/>
    <w:rsid w:val="00D125C7"/>
    <w:rsid w:val="00D125FE"/>
    <w:rsid w:val="00D1264E"/>
    <w:rsid w:val="00D13435"/>
    <w:rsid w:val="00D1442A"/>
    <w:rsid w:val="00D14447"/>
    <w:rsid w:val="00D145B8"/>
    <w:rsid w:val="00D14B1B"/>
    <w:rsid w:val="00D14C87"/>
    <w:rsid w:val="00D150DD"/>
    <w:rsid w:val="00D156ED"/>
    <w:rsid w:val="00D15D28"/>
    <w:rsid w:val="00D15E5A"/>
    <w:rsid w:val="00D16307"/>
    <w:rsid w:val="00D16619"/>
    <w:rsid w:val="00D16874"/>
    <w:rsid w:val="00D16B90"/>
    <w:rsid w:val="00D16E43"/>
    <w:rsid w:val="00D17102"/>
    <w:rsid w:val="00D1725B"/>
    <w:rsid w:val="00D175E3"/>
    <w:rsid w:val="00D17938"/>
    <w:rsid w:val="00D202E0"/>
    <w:rsid w:val="00D205C7"/>
    <w:rsid w:val="00D20E77"/>
    <w:rsid w:val="00D21383"/>
    <w:rsid w:val="00D2199E"/>
    <w:rsid w:val="00D21C86"/>
    <w:rsid w:val="00D220BB"/>
    <w:rsid w:val="00D228DC"/>
    <w:rsid w:val="00D22B4A"/>
    <w:rsid w:val="00D22EC3"/>
    <w:rsid w:val="00D22F8A"/>
    <w:rsid w:val="00D236C8"/>
    <w:rsid w:val="00D23A99"/>
    <w:rsid w:val="00D24E8C"/>
    <w:rsid w:val="00D24F00"/>
    <w:rsid w:val="00D2557A"/>
    <w:rsid w:val="00D2565D"/>
    <w:rsid w:val="00D266EB"/>
    <w:rsid w:val="00D271FC"/>
    <w:rsid w:val="00D27832"/>
    <w:rsid w:val="00D27945"/>
    <w:rsid w:val="00D27959"/>
    <w:rsid w:val="00D27AE5"/>
    <w:rsid w:val="00D27C42"/>
    <w:rsid w:val="00D30CBD"/>
    <w:rsid w:val="00D30FF7"/>
    <w:rsid w:val="00D3157C"/>
    <w:rsid w:val="00D31926"/>
    <w:rsid w:val="00D31F62"/>
    <w:rsid w:val="00D3289C"/>
    <w:rsid w:val="00D32C8D"/>
    <w:rsid w:val="00D3403E"/>
    <w:rsid w:val="00D34159"/>
    <w:rsid w:val="00D354F4"/>
    <w:rsid w:val="00D358E6"/>
    <w:rsid w:val="00D35C64"/>
    <w:rsid w:val="00D35FA7"/>
    <w:rsid w:val="00D370B4"/>
    <w:rsid w:val="00D3713C"/>
    <w:rsid w:val="00D37623"/>
    <w:rsid w:val="00D4063C"/>
    <w:rsid w:val="00D40643"/>
    <w:rsid w:val="00D40F5D"/>
    <w:rsid w:val="00D40FC6"/>
    <w:rsid w:val="00D41665"/>
    <w:rsid w:val="00D41BF4"/>
    <w:rsid w:val="00D41D23"/>
    <w:rsid w:val="00D427C1"/>
    <w:rsid w:val="00D432BF"/>
    <w:rsid w:val="00D43750"/>
    <w:rsid w:val="00D43CCA"/>
    <w:rsid w:val="00D43D72"/>
    <w:rsid w:val="00D4427F"/>
    <w:rsid w:val="00D44605"/>
    <w:rsid w:val="00D44F8E"/>
    <w:rsid w:val="00D44FFC"/>
    <w:rsid w:val="00D45083"/>
    <w:rsid w:val="00D4510F"/>
    <w:rsid w:val="00D455CB"/>
    <w:rsid w:val="00D46044"/>
    <w:rsid w:val="00D46599"/>
    <w:rsid w:val="00D4732A"/>
    <w:rsid w:val="00D47488"/>
    <w:rsid w:val="00D47E07"/>
    <w:rsid w:val="00D5049F"/>
    <w:rsid w:val="00D5086E"/>
    <w:rsid w:val="00D50919"/>
    <w:rsid w:val="00D5098D"/>
    <w:rsid w:val="00D50D09"/>
    <w:rsid w:val="00D50D7F"/>
    <w:rsid w:val="00D514AD"/>
    <w:rsid w:val="00D51D6C"/>
    <w:rsid w:val="00D521AE"/>
    <w:rsid w:val="00D5224F"/>
    <w:rsid w:val="00D5250C"/>
    <w:rsid w:val="00D52BD0"/>
    <w:rsid w:val="00D5370B"/>
    <w:rsid w:val="00D53D64"/>
    <w:rsid w:val="00D54D2A"/>
    <w:rsid w:val="00D54F73"/>
    <w:rsid w:val="00D553A5"/>
    <w:rsid w:val="00D55730"/>
    <w:rsid w:val="00D55791"/>
    <w:rsid w:val="00D55D4C"/>
    <w:rsid w:val="00D56A39"/>
    <w:rsid w:val="00D5709A"/>
    <w:rsid w:val="00D57283"/>
    <w:rsid w:val="00D572FB"/>
    <w:rsid w:val="00D57560"/>
    <w:rsid w:val="00D578C1"/>
    <w:rsid w:val="00D579EF"/>
    <w:rsid w:val="00D57D99"/>
    <w:rsid w:val="00D6004E"/>
    <w:rsid w:val="00D603F2"/>
    <w:rsid w:val="00D6104E"/>
    <w:rsid w:val="00D61220"/>
    <w:rsid w:val="00D618EA"/>
    <w:rsid w:val="00D61C26"/>
    <w:rsid w:val="00D61E3A"/>
    <w:rsid w:val="00D61F18"/>
    <w:rsid w:val="00D62D8A"/>
    <w:rsid w:val="00D62ED8"/>
    <w:rsid w:val="00D631BE"/>
    <w:rsid w:val="00D63368"/>
    <w:rsid w:val="00D63CF1"/>
    <w:rsid w:val="00D64B44"/>
    <w:rsid w:val="00D64C51"/>
    <w:rsid w:val="00D65021"/>
    <w:rsid w:val="00D6502B"/>
    <w:rsid w:val="00D65453"/>
    <w:rsid w:val="00D65D83"/>
    <w:rsid w:val="00D66016"/>
    <w:rsid w:val="00D664E3"/>
    <w:rsid w:val="00D6672A"/>
    <w:rsid w:val="00D66F4E"/>
    <w:rsid w:val="00D66FDF"/>
    <w:rsid w:val="00D67913"/>
    <w:rsid w:val="00D67A09"/>
    <w:rsid w:val="00D67F78"/>
    <w:rsid w:val="00D7165C"/>
    <w:rsid w:val="00D71A39"/>
    <w:rsid w:val="00D71D1F"/>
    <w:rsid w:val="00D72321"/>
    <w:rsid w:val="00D729AB"/>
    <w:rsid w:val="00D72B1A"/>
    <w:rsid w:val="00D734ED"/>
    <w:rsid w:val="00D748C7"/>
    <w:rsid w:val="00D74DCC"/>
    <w:rsid w:val="00D75981"/>
    <w:rsid w:val="00D75A7D"/>
    <w:rsid w:val="00D769DE"/>
    <w:rsid w:val="00D76CFF"/>
    <w:rsid w:val="00D770E8"/>
    <w:rsid w:val="00D771A0"/>
    <w:rsid w:val="00D77831"/>
    <w:rsid w:val="00D77856"/>
    <w:rsid w:val="00D8051C"/>
    <w:rsid w:val="00D807F9"/>
    <w:rsid w:val="00D80894"/>
    <w:rsid w:val="00D81257"/>
    <w:rsid w:val="00D81565"/>
    <w:rsid w:val="00D82627"/>
    <w:rsid w:val="00D82906"/>
    <w:rsid w:val="00D82D6A"/>
    <w:rsid w:val="00D82D72"/>
    <w:rsid w:val="00D832C1"/>
    <w:rsid w:val="00D84617"/>
    <w:rsid w:val="00D8540B"/>
    <w:rsid w:val="00D85666"/>
    <w:rsid w:val="00D8596C"/>
    <w:rsid w:val="00D85E08"/>
    <w:rsid w:val="00D86380"/>
    <w:rsid w:val="00D86F4D"/>
    <w:rsid w:val="00D87421"/>
    <w:rsid w:val="00D876EB"/>
    <w:rsid w:val="00D879CA"/>
    <w:rsid w:val="00D87C19"/>
    <w:rsid w:val="00D90FB8"/>
    <w:rsid w:val="00D91695"/>
    <w:rsid w:val="00D92106"/>
    <w:rsid w:val="00D92A76"/>
    <w:rsid w:val="00D94181"/>
    <w:rsid w:val="00D94192"/>
    <w:rsid w:val="00D94315"/>
    <w:rsid w:val="00D94D6B"/>
    <w:rsid w:val="00D95A7A"/>
    <w:rsid w:val="00D96189"/>
    <w:rsid w:val="00D96410"/>
    <w:rsid w:val="00D96786"/>
    <w:rsid w:val="00D9696A"/>
    <w:rsid w:val="00D96E72"/>
    <w:rsid w:val="00D96FCA"/>
    <w:rsid w:val="00D97B01"/>
    <w:rsid w:val="00D97ECA"/>
    <w:rsid w:val="00DA00E5"/>
    <w:rsid w:val="00DA07DF"/>
    <w:rsid w:val="00DA081D"/>
    <w:rsid w:val="00DA0C9D"/>
    <w:rsid w:val="00DA0F27"/>
    <w:rsid w:val="00DA1706"/>
    <w:rsid w:val="00DA2823"/>
    <w:rsid w:val="00DA2A60"/>
    <w:rsid w:val="00DA2AC9"/>
    <w:rsid w:val="00DA3357"/>
    <w:rsid w:val="00DA389F"/>
    <w:rsid w:val="00DA395F"/>
    <w:rsid w:val="00DA3EC8"/>
    <w:rsid w:val="00DA5124"/>
    <w:rsid w:val="00DA519B"/>
    <w:rsid w:val="00DA5A87"/>
    <w:rsid w:val="00DA6223"/>
    <w:rsid w:val="00DA722F"/>
    <w:rsid w:val="00DA7CEE"/>
    <w:rsid w:val="00DA7D76"/>
    <w:rsid w:val="00DA7D85"/>
    <w:rsid w:val="00DB0252"/>
    <w:rsid w:val="00DB06CF"/>
    <w:rsid w:val="00DB0C49"/>
    <w:rsid w:val="00DB0FC1"/>
    <w:rsid w:val="00DB124B"/>
    <w:rsid w:val="00DB160D"/>
    <w:rsid w:val="00DB1A88"/>
    <w:rsid w:val="00DB1B67"/>
    <w:rsid w:val="00DB1C21"/>
    <w:rsid w:val="00DB1CF4"/>
    <w:rsid w:val="00DB22B1"/>
    <w:rsid w:val="00DB26C0"/>
    <w:rsid w:val="00DB2D5F"/>
    <w:rsid w:val="00DB3118"/>
    <w:rsid w:val="00DB3304"/>
    <w:rsid w:val="00DB34D6"/>
    <w:rsid w:val="00DB43B9"/>
    <w:rsid w:val="00DB47CF"/>
    <w:rsid w:val="00DB4BF5"/>
    <w:rsid w:val="00DB4C7F"/>
    <w:rsid w:val="00DB5137"/>
    <w:rsid w:val="00DB5560"/>
    <w:rsid w:val="00DB560C"/>
    <w:rsid w:val="00DB583D"/>
    <w:rsid w:val="00DB616B"/>
    <w:rsid w:val="00DB6993"/>
    <w:rsid w:val="00DB78B9"/>
    <w:rsid w:val="00DB7DD5"/>
    <w:rsid w:val="00DB7E11"/>
    <w:rsid w:val="00DC022A"/>
    <w:rsid w:val="00DC02A1"/>
    <w:rsid w:val="00DC06F8"/>
    <w:rsid w:val="00DC0702"/>
    <w:rsid w:val="00DC08CF"/>
    <w:rsid w:val="00DC0C46"/>
    <w:rsid w:val="00DC0E78"/>
    <w:rsid w:val="00DC1009"/>
    <w:rsid w:val="00DC13F3"/>
    <w:rsid w:val="00DC2561"/>
    <w:rsid w:val="00DC26F8"/>
    <w:rsid w:val="00DC2BEC"/>
    <w:rsid w:val="00DC334E"/>
    <w:rsid w:val="00DC3435"/>
    <w:rsid w:val="00DC3A05"/>
    <w:rsid w:val="00DC4459"/>
    <w:rsid w:val="00DC4600"/>
    <w:rsid w:val="00DC468A"/>
    <w:rsid w:val="00DC4978"/>
    <w:rsid w:val="00DC4F11"/>
    <w:rsid w:val="00DC5148"/>
    <w:rsid w:val="00DC5353"/>
    <w:rsid w:val="00DC5523"/>
    <w:rsid w:val="00DC5785"/>
    <w:rsid w:val="00DC59A2"/>
    <w:rsid w:val="00DC5B2D"/>
    <w:rsid w:val="00DC5D9F"/>
    <w:rsid w:val="00DC5EF8"/>
    <w:rsid w:val="00DC6130"/>
    <w:rsid w:val="00DC629C"/>
    <w:rsid w:val="00DC67CC"/>
    <w:rsid w:val="00DC6F37"/>
    <w:rsid w:val="00DC7002"/>
    <w:rsid w:val="00DC701C"/>
    <w:rsid w:val="00DC7FAF"/>
    <w:rsid w:val="00DC7FE7"/>
    <w:rsid w:val="00DD045C"/>
    <w:rsid w:val="00DD0B07"/>
    <w:rsid w:val="00DD0F5E"/>
    <w:rsid w:val="00DD1165"/>
    <w:rsid w:val="00DD1392"/>
    <w:rsid w:val="00DD16C4"/>
    <w:rsid w:val="00DD18C7"/>
    <w:rsid w:val="00DD299F"/>
    <w:rsid w:val="00DD2E6A"/>
    <w:rsid w:val="00DD30C3"/>
    <w:rsid w:val="00DD331A"/>
    <w:rsid w:val="00DD3514"/>
    <w:rsid w:val="00DD44C7"/>
    <w:rsid w:val="00DD45CC"/>
    <w:rsid w:val="00DD4D4E"/>
    <w:rsid w:val="00DD5723"/>
    <w:rsid w:val="00DD59A1"/>
    <w:rsid w:val="00DD61C0"/>
    <w:rsid w:val="00DD6278"/>
    <w:rsid w:val="00DD7538"/>
    <w:rsid w:val="00DD76F4"/>
    <w:rsid w:val="00DE0039"/>
    <w:rsid w:val="00DE05C7"/>
    <w:rsid w:val="00DE0608"/>
    <w:rsid w:val="00DE07C8"/>
    <w:rsid w:val="00DE0B9C"/>
    <w:rsid w:val="00DE17E5"/>
    <w:rsid w:val="00DE1D38"/>
    <w:rsid w:val="00DE1E83"/>
    <w:rsid w:val="00DE21FE"/>
    <w:rsid w:val="00DE26A2"/>
    <w:rsid w:val="00DE2AC5"/>
    <w:rsid w:val="00DE2C48"/>
    <w:rsid w:val="00DE3B03"/>
    <w:rsid w:val="00DE44F7"/>
    <w:rsid w:val="00DE5458"/>
    <w:rsid w:val="00DE5D72"/>
    <w:rsid w:val="00DE646E"/>
    <w:rsid w:val="00DE689C"/>
    <w:rsid w:val="00DE6ED5"/>
    <w:rsid w:val="00DE7419"/>
    <w:rsid w:val="00DE7610"/>
    <w:rsid w:val="00DE7801"/>
    <w:rsid w:val="00DF04F0"/>
    <w:rsid w:val="00DF0C15"/>
    <w:rsid w:val="00DF1721"/>
    <w:rsid w:val="00DF1BB7"/>
    <w:rsid w:val="00DF22A3"/>
    <w:rsid w:val="00DF2952"/>
    <w:rsid w:val="00DF2A1C"/>
    <w:rsid w:val="00DF2BA5"/>
    <w:rsid w:val="00DF2C62"/>
    <w:rsid w:val="00DF38C8"/>
    <w:rsid w:val="00DF3956"/>
    <w:rsid w:val="00DF4F5A"/>
    <w:rsid w:val="00DF58E8"/>
    <w:rsid w:val="00DF612D"/>
    <w:rsid w:val="00DF6B6C"/>
    <w:rsid w:val="00DF6DB2"/>
    <w:rsid w:val="00E00241"/>
    <w:rsid w:val="00E002D0"/>
    <w:rsid w:val="00E00CDC"/>
    <w:rsid w:val="00E00DEC"/>
    <w:rsid w:val="00E022CF"/>
    <w:rsid w:val="00E02372"/>
    <w:rsid w:val="00E02573"/>
    <w:rsid w:val="00E0275E"/>
    <w:rsid w:val="00E02FD9"/>
    <w:rsid w:val="00E03027"/>
    <w:rsid w:val="00E03285"/>
    <w:rsid w:val="00E035AF"/>
    <w:rsid w:val="00E03744"/>
    <w:rsid w:val="00E0376D"/>
    <w:rsid w:val="00E03CA0"/>
    <w:rsid w:val="00E04C05"/>
    <w:rsid w:val="00E05EBA"/>
    <w:rsid w:val="00E06038"/>
    <w:rsid w:val="00E0691A"/>
    <w:rsid w:val="00E071E6"/>
    <w:rsid w:val="00E10927"/>
    <w:rsid w:val="00E10A6A"/>
    <w:rsid w:val="00E10AC1"/>
    <w:rsid w:val="00E10D27"/>
    <w:rsid w:val="00E11051"/>
    <w:rsid w:val="00E1129E"/>
    <w:rsid w:val="00E11502"/>
    <w:rsid w:val="00E1156B"/>
    <w:rsid w:val="00E1213B"/>
    <w:rsid w:val="00E123EE"/>
    <w:rsid w:val="00E128F3"/>
    <w:rsid w:val="00E12FA9"/>
    <w:rsid w:val="00E134FA"/>
    <w:rsid w:val="00E13565"/>
    <w:rsid w:val="00E13C99"/>
    <w:rsid w:val="00E147DF"/>
    <w:rsid w:val="00E14D13"/>
    <w:rsid w:val="00E14DCC"/>
    <w:rsid w:val="00E15E2D"/>
    <w:rsid w:val="00E163F9"/>
    <w:rsid w:val="00E16A77"/>
    <w:rsid w:val="00E16C95"/>
    <w:rsid w:val="00E16D3D"/>
    <w:rsid w:val="00E17722"/>
    <w:rsid w:val="00E17A0E"/>
    <w:rsid w:val="00E20405"/>
    <w:rsid w:val="00E20592"/>
    <w:rsid w:val="00E20B16"/>
    <w:rsid w:val="00E20B46"/>
    <w:rsid w:val="00E20CC5"/>
    <w:rsid w:val="00E20D60"/>
    <w:rsid w:val="00E20DE0"/>
    <w:rsid w:val="00E21424"/>
    <w:rsid w:val="00E217B7"/>
    <w:rsid w:val="00E21CD2"/>
    <w:rsid w:val="00E22CC6"/>
    <w:rsid w:val="00E23091"/>
    <w:rsid w:val="00E2331B"/>
    <w:rsid w:val="00E236F2"/>
    <w:rsid w:val="00E23B0C"/>
    <w:rsid w:val="00E23E9C"/>
    <w:rsid w:val="00E23EF3"/>
    <w:rsid w:val="00E24139"/>
    <w:rsid w:val="00E24904"/>
    <w:rsid w:val="00E24A14"/>
    <w:rsid w:val="00E250C2"/>
    <w:rsid w:val="00E251E6"/>
    <w:rsid w:val="00E2563F"/>
    <w:rsid w:val="00E263E4"/>
    <w:rsid w:val="00E26411"/>
    <w:rsid w:val="00E269E6"/>
    <w:rsid w:val="00E26B28"/>
    <w:rsid w:val="00E26C23"/>
    <w:rsid w:val="00E3052B"/>
    <w:rsid w:val="00E3095F"/>
    <w:rsid w:val="00E30FDE"/>
    <w:rsid w:val="00E31120"/>
    <w:rsid w:val="00E315F6"/>
    <w:rsid w:val="00E31611"/>
    <w:rsid w:val="00E32B36"/>
    <w:rsid w:val="00E32C08"/>
    <w:rsid w:val="00E32C8F"/>
    <w:rsid w:val="00E32D68"/>
    <w:rsid w:val="00E32FFD"/>
    <w:rsid w:val="00E33240"/>
    <w:rsid w:val="00E33769"/>
    <w:rsid w:val="00E33BAD"/>
    <w:rsid w:val="00E341E9"/>
    <w:rsid w:val="00E341FE"/>
    <w:rsid w:val="00E345CC"/>
    <w:rsid w:val="00E34F68"/>
    <w:rsid w:val="00E351BA"/>
    <w:rsid w:val="00E356FB"/>
    <w:rsid w:val="00E35C5E"/>
    <w:rsid w:val="00E3732F"/>
    <w:rsid w:val="00E40869"/>
    <w:rsid w:val="00E40A4B"/>
    <w:rsid w:val="00E41B3F"/>
    <w:rsid w:val="00E41C5C"/>
    <w:rsid w:val="00E42C9A"/>
    <w:rsid w:val="00E42DEB"/>
    <w:rsid w:val="00E43390"/>
    <w:rsid w:val="00E43CC2"/>
    <w:rsid w:val="00E43CFC"/>
    <w:rsid w:val="00E448F0"/>
    <w:rsid w:val="00E449A9"/>
    <w:rsid w:val="00E45000"/>
    <w:rsid w:val="00E45B2C"/>
    <w:rsid w:val="00E45E68"/>
    <w:rsid w:val="00E45ECC"/>
    <w:rsid w:val="00E46107"/>
    <w:rsid w:val="00E46C37"/>
    <w:rsid w:val="00E475FF"/>
    <w:rsid w:val="00E47AD7"/>
    <w:rsid w:val="00E47F8F"/>
    <w:rsid w:val="00E47FC8"/>
    <w:rsid w:val="00E5040A"/>
    <w:rsid w:val="00E50907"/>
    <w:rsid w:val="00E50BFA"/>
    <w:rsid w:val="00E51781"/>
    <w:rsid w:val="00E52A99"/>
    <w:rsid w:val="00E52AA4"/>
    <w:rsid w:val="00E53A8E"/>
    <w:rsid w:val="00E54013"/>
    <w:rsid w:val="00E541D3"/>
    <w:rsid w:val="00E5488D"/>
    <w:rsid w:val="00E54984"/>
    <w:rsid w:val="00E552B9"/>
    <w:rsid w:val="00E55505"/>
    <w:rsid w:val="00E55509"/>
    <w:rsid w:val="00E5551C"/>
    <w:rsid w:val="00E55DE8"/>
    <w:rsid w:val="00E5625B"/>
    <w:rsid w:val="00E56FF0"/>
    <w:rsid w:val="00E57C01"/>
    <w:rsid w:val="00E57E54"/>
    <w:rsid w:val="00E61B34"/>
    <w:rsid w:val="00E61B4A"/>
    <w:rsid w:val="00E6278E"/>
    <w:rsid w:val="00E6326C"/>
    <w:rsid w:val="00E63675"/>
    <w:rsid w:val="00E63DC4"/>
    <w:rsid w:val="00E6467A"/>
    <w:rsid w:val="00E64959"/>
    <w:rsid w:val="00E651E3"/>
    <w:rsid w:val="00E66566"/>
    <w:rsid w:val="00E67B60"/>
    <w:rsid w:val="00E67FC9"/>
    <w:rsid w:val="00E700D4"/>
    <w:rsid w:val="00E709D9"/>
    <w:rsid w:val="00E71520"/>
    <w:rsid w:val="00E7170A"/>
    <w:rsid w:val="00E71821"/>
    <w:rsid w:val="00E71B3D"/>
    <w:rsid w:val="00E72B97"/>
    <w:rsid w:val="00E72E9F"/>
    <w:rsid w:val="00E733BA"/>
    <w:rsid w:val="00E73F77"/>
    <w:rsid w:val="00E7415A"/>
    <w:rsid w:val="00E741CC"/>
    <w:rsid w:val="00E7441B"/>
    <w:rsid w:val="00E74794"/>
    <w:rsid w:val="00E74AAD"/>
    <w:rsid w:val="00E75232"/>
    <w:rsid w:val="00E753AC"/>
    <w:rsid w:val="00E757B7"/>
    <w:rsid w:val="00E75963"/>
    <w:rsid w:val="00E75BFF"/>
    <w:rsid w:val="00E75E79"/>
    <w:rsid w:val="00E76380"/>
    <w:rsid w:val="00E76911"/>
    <w:rsid w:val="00E77114"/>
    <w:rsid w:val="00E7713C"/>
    <w:rsid w:val="00E7797D"/>
    <w:rsid w:val="00E8016B"/>
    <w:rsid w:val="00E8039F"/>
    <w:rsid w:val="00E80C82"/>
    <w:rsid w:val="00E81576"/>
    <w:rsid w:val="00E816CF"/>
    <w:rsid w:val="00E81F0F"/>
    <w:rsid w:val="00E82CBE"/>
    <w:rsid w:val="00E82EE9"/>
    <w:rsid w:val="00E83014"/>
    <w:rsid w:val="00E831A9"/>
    <w:rsid w:val="00E8371D"/>
    <w:rsid w:val="00E83969"/>
    <w:rsid w:val="00E83A8E"/>
    <w:rsid w:val="00E83ACD"/>
    <w:rsid w:val="00E83ADF"/>
    <w:rsid w:val="00E83DAA"/>
    <w:rsid w:val="00E84393"/>
    <w:rsid w:val="00E84E81"/>
    <w:rsid w:val="00E85078"/>
    <w:rsid w:val="00E855F3"/>
    <w:rsid w:val="00E85E1B"/>
    <w:rsid w:val="00E866DD"/>
    <w:rsid w:val="00E868B1"/>
    <w:rsid w:val="00E86C7E"/>
    <w:rsid w:val="00E86F82"/>
    <w:rsid w:val="00E87427"/>
    <w:rsid w:val="00E87EC1"/>
    <w:rsid w:val="00E9055B"/>
    <w:rsid w:val="00E90724"/>
    <w:rsid w:val="00E90C4A"/>
    <w:rsid w:val="00E9153F"/>
    <w:rsid w:val="00E9175A"/>
    <w:rsid w:val="00E91BA2"/>
    <w:rsid w:val="00E92AD2"/>
    <w:rsid w:val="00E92F34"/>
    <w:rsid w:val="00E936BC"/>
    <w:rsid w:val="00E937F6"/>
    <w:rsid w:val="00E939B3"/>
    <w:rsid w:val="00E93D27"/>
    <w:rsid w:val="00E9435A"/>
    <w:rsid w:val="00E94434"/>
    <w:rsid w:val="00E944A9"/>
    <w:rsid w:val="00E94A5F"/>
    <w:rsid w:val="00E94DDD"/>
    <w:rsid w:val="00E950B5"/>
    <w:rsid w:val="00E951DD"/>
    <w:rsid w:val="00E95A2C"/>
    <w:rsid w:val="00E96127"/>
    <w:rsid w:val="00E966A9"/>
    <w:rsid w:val="00E97487"/>
    <w:rsid w:val="00EA0DA7"/>
    <w:rsid w:val="00EA0E5A"/>
    <w:rsid w:val="00EA1082"/>
    <w:rsid w:val="00EA15E6"/>
    <w:rsid w:val="00EA2402"/>
    <w:rsid w:val="00EA2965"/>
    <w:rsid w:val="00EA375A"/>
    <w:rsid w:val="00EA44F3"/>
    <w:rsid w:val="00EA4989"/>
    <w:rsid w:val="00EA60CE"/>
    <w:rsid w:val="00EA6EAF"/>
    <w:rsid w:val="00EA7126"/>
    <w:rsid w:val="00EA764A"/>
    <w:rsid w:val="00EA7DD9"/>
    <w:rsid w:val="00EB0617"/>
    <w:rsid w:val="00EB0AA0"/>
    <w:rsid w:val="00EB0CF5"/>
    <w:rsid w:val="00EB0D82"/>
    <w:rsid w:val="00EB0EF9"/>
    <w:rsid w:val="00EB10C2"/>
    <w:rsid w:val="00EB1715"/>
    <w:rsid w:val="00EB2325"/>
    <w:rsid w:val="00EB273C"/>
    <w:rsid w:val="00EB28D4"/>
    <w:rsid w:val="00EB2D60"/>
    <w:rsid w:val="00EB2DB5"/>
    <w:rsid w:val="00EB2E8E"/>
    <w:rsid w:val="00EB3DAF"/>
    <w:rsid w:val="00EB487F"/>
    <w:rsid w:val="00EB5FC9"/>
    <w:rsid w:val="00EB633C"/>
    <w:rsid w:val="00EB729B"/>
    <w:rsid w:val="00EB755C"/>
    <w:rsid w:val="00EB75DA"/>
    <w:rsid w:val="00EB75E0"/>
    <w:rsid w:val="00EB7B24"/>
    <w:rsid w:val="00EC0274"/>
    <w:rsid w:val="00EC035B"/>
    <w:rsid w:val="00EC1DE6"/>
    <w:rsid w:val="00EC2229"/>
    <w:rsid w:val="00EC23F4"/>
    <w:rsid w:val="00EC28F9"/>
    <w:rsid w:val="00EC2E51"/>
    <w:rsid w:val="00EC324F"/>
    <w:rsid w:val="00EC3257"/>
    <w:rsid w:val="00EC3C8C"/>
    <w:rsid w:val="00EC48F0"/>
    <w:rsid w:val="00EC4E0C"/>
    <w:rsid w:val="00EC5169"/>
    <w:rsid w:val="00EC5297"/>
    <w:rsid w:val="00EC5A15"/>
    <w:rsid w:val="00EC793B"/>
    <w:rsid w:val="00EC7E7B"/>
    <w:rsid w:val="00ED0340"/>
    <w:rsid w:val="00ED0779"/>
    <w:rsid w:val="00ED0B43"/>
    <w:rsid w:val="00ED0EA1"/>
    <w:rsid w:val="00ED0F58"/>
    <w:rsid w:val="00ED10CF"/>
    <w:rsid w:val="00ED1272"/>
    <w:rsid w:val="00ED190F"/>
    <w:rsid w:val="00ED1EEE"/>
    <w:rsid w:val="00ED240C"/>
    <w:rsid w:val="00ED24FE"/>
    <w:rsid w:val="00ED2AE9"/>
    <w:rsid w:val="00ED2C56"/>
    <w:rsid w:val="00ED329B"/>
    <w:rsid w:val="00ED34EB"/>
    <w:rsid w:val="00ED37F2"/>
    <w:rsid w:val="00ED3C6F"/>
    <w:rsid w:val="00ED3CCF"/>
    <w:rsid w:val="00ED484C"/>
    <w:rsid w:val="00ED4B3D"/>
    <w:rsid w:val="00ED4C4E"/>
    <w:rsid w:val="00ED55E3"/>
    <w:rsid w:val="00ED5613"/>
    <w:rsid w:val="00ED56DF"/>
    <w:rsid w:val="00ED6C72"/>
    <w:rsid w:val="00ED719C"/>
    <w:rsid w:val="00ED7298"/>
    <w:rsid w:val="00ED7AB5"/>
    <w:rsid w:val="00EE01B4"/>
    <w:rsid w:val="00EE0202"/>
    <w:rsid w:val="00EE0237"/>
    <w:rsid w:val="00EE15DD"/>
    <w:rsid w:val="00EE1875"/>
    <w:rsid w:val="00EE2270"/>
    <w:rsid w:val="00EE23F7"/>
    <w:rsid w:val="00EE265E"/>
    <w:rsid w:val="00EE2DE9"/>
    <w:rsid w:val="00EE3581"/>
    <w:rsid w:val="00EE4131"/>
    <w:rsid w:val="00EE4457"/>
    <w:rsid w:val="00EE504A"/>
    <w:rsid w:val="00EE5A4C"/>
    <w:rsid w:val="00EE60E8"/>
    <w:rsid w:val="00EE612E"/>
    <w:rsid w:val="00EE628A"/>
    <w:rsid w:val="00EE6438"/>
    <w:rsid w:val="00EE6CD4"/>
    <w:rsid w:val="00EE726A"/>
    <w:rsid w:val="00EE7861"/>
    <w:rsid w:val="00EE78B3"/>
    <w:rsid w:val="00EE7AB1"/>
    <w:rsid w:val="00EF1332"/>
    <w:rsid w:val="00EF15BA"/>
    <w:rsid w:val="00EF162A"/>
    <w:rsid w:val="00EF22CA"/>
    <w:rsid w:val="00EF250A"/>
    <w:rsid w:val="00EF2A83"/>
    <w:rsid w:val="00EF3AF2"/>
    <w:rsid w:val="00EF4273"/>
    <w:rsid w:val="00EF494E"/>
    <w:rsid w:val="00EF4CED"/>
    <w:rsid w:val="00EF4D0D"/>
    <w:rsid w:val="00EF570E"/>
    <w:rsid w:val="00EF5C22"/>
    <w:rsid w:val="00EF621B"/>
    <w:rsid w:val="00F000D2"/>
    <w:rsid w:val="00F0062B"/>
    <w:rsid w:val="00F00A56"/>
    <w:rsid w:val="00F00C08"/>
    <w:rsid w:val="00F0119E"/>
    <w:rsid w:val="00F019DA"/>
    <w:rsid w:val="00F02135"/>
    <w:rsid w:val="00F02585"/>
    <w:rsid w:val="00F03555"/>
    <w:rsid w:val="00F03B82"/>
    <w:rsid w:val="00F03E5F"/>
    <w:rsid w:val="00F040C6"/>
    <w:rsid w:val="00F04483"/>
    <w:rsid w:val="00F04BA9"/>
    <w:rsid w:val="00F05552"/>
    <w:rsid w:val="00F057A7"/>
    <w:rsid w:val="00F05B41"/>
    <w:rsid w:val="00F05D2D"/>
    <w:rsid w:val="00F05F1A"/>
    <w:rsid w:val="00F06A0D"/>
    <w:rsid w:val="00F07242"/>
    <w:rsid w:val="00F073B6"/>
    <w:rsid w:val="00F07598"/>
    <w:rsid w:val="00F075F8"/>
    <w:rsid w:val="00F07616"/>
    <w:rsid w:val="00F07C5E"/>
    <w:rsid w:val="00F10567"/>
    <w:rsid w:val="00F105F4"/>
    <w:rsid w:val="00F10759"/>
    <w:rsid w:val="00F10BD1"/>
    <w:rsid w:val="00F11204"/>
    <w:rsid w:val="00F11749"/>
    <w:rsid w:val="00F11E87"/>
    <w:rsid w:val="00F1205A"/>
    <w:rsid w:val="00F124FF"/>
    <w:rsid w:val="00F13100"/>
    <w:rsid w:val="00F132ED"/>
    <w:rsid w:val="00F14C02"/>
    <w:rsid w:val="00F15637"/>
    <w:rsid w:val="00F159D7"/>
    <w:rsid w:val="00F15D08"/>
    <w:rsid w:val="00F168AF"/>
    <w:rsid w:val="00F16A80"/>
    <w:rsid w:val="00F16C52"/>
    <w:rsid w:val="00F177A0"/>
    <w:rsid w:val="00F201BF"/>
    <w:rsid w:val="00F20361"/>
    <w:rsid w:val="00F20521"/>
    <w:rsid w:val="00F20D4F"/>
    <w:rsid w:val="00F21710"/>
    <w:rsid w:val="00F21787"/>
    <w:rsid w:val="00F2202C"/>
    <w:rsid w:val="00F22413"/>
    <w:rsid w:val="00F2255B"/>
    <w:rsid w:val="00F226D1"/>
    <w:rsid w:val="00F22C71"/>
    <w:rsid w:val="00F22F11"/>
    <w:rsid w:val="00F23833"/>
    <w:rsid w:val="00F23C98"/>
    <w:rsid w:val="00F23CC8"/>
    <w:rsid w:val="00F245CE"/>
    <w:rsid w:val="00F24777"/>
    <w:rsid w:val="00F2538B"/>
    <w:rsid w:val="00F25CC1"/>
    <w:rsid w:val="00F25EC4"/>
    <w:rsid w:val="00F26A89"/>
    <w:rsid w:val="00F27497"/>
    <w:rsid w:val="00F2789A"/>
    <w:rsid w:val="00F2793B"/>
    <w:rsid w:val="00F27BF1"/>
    <w:rsid w:val="00F30353"/>
    <w:rsid w:val="00F304A1"/>
    <w:rsid w:val="00F31EF9"/>
    <w:rsid w:val="00F32E79"/>
    <w:rsid w:val="00F33856"/>
    <w:rsid w:val="00F3385C"/>
    <w:rsid w:val="00F33A7B"/>
    <w:rsid w:val="00F33C04"/>
    <w:rsid w:val="00F34022"/>
    <w:rsid w:val="00F340AC"/>
    <w:rsid w:val="00F3413D"/>
    <w:rsid w:val="00F34B6E"/>
    <w:rsid w:val="00F35015"/>
    <w:rsid w:val="00F35413"/>
    <w:rsid w:val="00F36044"/>
    <w:rsid w:val="00F36A29"/>
    <w:rsid w:val="00F36A9A"/>
    <w:rsid w:val="00F371BF"/>
    <w:rsid w:val="00F37341"/>
    <w:rsid w:val="00F37409"/>
    <w:rsid w:val="00F4011A"/>
    <w:rsid w:val="00F404E5"/>
    <w:rsid w:val="00F4056A"/>
    <w:rsid w:val="00F40670"/>
    <w:rsid w:val="00F4083A"/>
    <w:rsid w:val="00F40C5D"/>
    <w:rsid w:val="00F40C5E"/>
    <w:rsid w:val="00F40CD7"/>
    <w:rsid w:val="00F4185E"/>
    <w:rsid w:val="00F4233D"/>
    <w:rsid w:val="00F42905"/>
    <w:rsid w:val="00F42EE5"/>
    <w:rsid w:val="00F43CF8"/>
    <w:rsid w:val="00F446F7"/>
    <w:rsid w:val="00F44752"/>
    <w:rsid w:val="00F44DF7"/>
    <w:rsid w:val="00F44F74"/>
    <w:rsid w:val="00F4626A"/>
    <w:rsid w:val="00F46AAA"/>
    <w:rsid w:val="00F46FCF"/>
    <w:rsid w:val="00F477B1"/>
    <w:rsid w:val="00F478EC"/>
    <w:rsid w:val="00F479E4"/>
    <w:rsid w:val="00F47E64"/>
    <w:rsid w:val="00F47F89"/>
    <w:rsid w:val="00F50940"/>
    <w:rsid w:val="00F50ABC"/>
    <w:rsid w:val="00F51049"/>
    <w:rsid w:val="00F51123"/>
    <w:rsid w:val="00F51EDA"/>
    <w:rsid w:val="00F5273E"/>
    <w:rsid w:val="00F52864"/>
    <w:rsid w:val="00F53E89"/>
    <w:rsid w:val="00F54346"/>
    <w:rsid w:val="00F5574D"/>
    <w:rsid w:val="00F56A04"/>
    <w:rsid w:val="00F57A61"/>
    <w:rsid w:val="00F57B6D"/>
    <w:rsid w:val="00F608A5"/>
    <w:rsid w:val="00F60B09"/>
    <w:rsid w:val="00F60BE2"/>
    <w:rsid w:val="00F61909"/>
    <w:rsid w:val="00F61A74"/>
    <w:rsid w:val="00F61A86"/>
    <w:rsid w:val="00F6221E"/>
    <w:rsid w:val="00F62576"/>
    <w:rsid w:val="00F626B2"/>
    <w:rsid w:val="00F62C8B"/>
    <w:rsid w:val="00F62F05"/>
    <w:rsid w:val="00F62F54"/>
    <w:rsid w:val="00F630CA"/>
    <w:rsid w:val="00F640D0"/>
    <w:rsid w:val="00F64E9F"/>
    <w:rsid w:val="00F654FC"/>
    <w:rsid w:val="00F6560A"/>
    <w:rsid w:val="00F65701"/>
    <w:rsid w:val="00F6587A"/>
    <w:rsid w:val="00F6590C"/>
    <w:rsid w:val="00F661FF"/>
    <w:rsid w:val="00F664BD"/>
    <w:rsid w:val="00F66512"/>
    <w:rsid w:val="00F66A59"/>
    <w:rsid w:val="00F66CAC"/>
    <w:rsid w:val="00F66EFA"/>
    <w:rsid w:val="00F67061"/>
    <w:rsid w:val="00F676BB"/>
    <w:rsid w:val="00F70106"/>
    <w:rsid w:val="00F70ABE"/>
    <w:rsid w:val="00F70C53"/>
    <w:rsid w:val="00F70D72"/>
    <w:rsid w:val="00F70F88"/>
    <w:rsid w:val="00F71105"/>
    <w:rsid w:val="00F7155A"/>
    <w:rsid w:val="00F7167E"/>
    <w:rsid w:val="00F71B4E"/>
    <w:rsid w:val="00F71E99"/>
    <w:rsid w:val="00F7256E"/>
    <w:rsid w:val="00F726FC"/>
    <w:rsid w:val="00F72880"/>
    <w:rsid w:val="00F72990"/>
    <w:rsid w:val="00F72CE3"/>
    <w:rsid w:val="00F72DD9"/>
    <w:rsid w:val="00F73568"/>
    <w:rsid w:val="00F736F4"/>
    <w:rsid w:val="00F73C73"/>
    <w:rsid w:val="00F74769"/>
    <w:rsid w:val="00F74E9F"/>
    <w:rsid w:val="00F74EEA"/>
    <w:rsid w:val="00F7525F"/>
    <w:rsid w:val="00F7541B"/>
    <w:rsid w:val="00F7580F"/>
    <w:rsid w:val="00F760E0"/>
    <w:rsid w:val="00F76747"/>
    <w:rsid w:val="00F769A4"/>
    <w:rsid w:val="00F7789B"/>
    <w:rsid w:val="00F779DB"/>
    <w:rsid w:val="00F77B63"/>
    <w:rsid w:val="00F77FCE"/>
    <w:rsid w:val="00F8008B"/>
    <w:rsid w:val="00F8028E"/>
    <w:rsid w:val="00F802C4"/>
    <w:rsid w:val="00F8056B"/>
    <w:rsid w:val="00F80B4D"/>
    <w:rsid w:val="00F80FB0"/>
    <w:rsid w:val="00F81231"/>
    <w:rsid w:val="00F815D7"/>
    <w:rsid w:val="00F818D5"/>
    <w:rsid w:val="00F81925"/>
    <w:rsid w:val="00F8194B"/>
    <w:rsid w:val="00F81F41"/>
    <w:rsid w:val="00F82275"/>
    <w:rsid w:val="00F82EEC"/>
    <w:rsid w:val="00F82F89"/>
    <w:rsid w:val="00F830D0"/>
    <w:rsid w:val="00F840F5"/>
    <w:rsid w:val="00F8497B"/>
    <w:rsid w:val="00F84E72"/>
    <w:rsid w:val="00F84FBC"/>
    <w:rsid w:val="00F8503A"/>
    <w:rsid w:val="00F850CE"/>
    <w:rsid w:val="00F85253"/>
    <w:rsid w:val="00F85407"/>
    <w:rsid w:val="00F85614"/>
    <w:rsid w:val="00F85CD7"/>
    <w:rsid w:val="00F85FF7"/>
    <w:rsid w:val="00F868CB"/>
    <w:rsid w:val="00F87902"/>
    <w:rsid w:val="00F87C8D"/>
    <w:rsid w:val="00F9078E"/>
    <w:rsid w:val="00F90968"/>
    <w:rsid w:val="00F911A7"/>
    <w:rsid w:val="00F91732"/>
    <w:rsid w:val="00F91796"/>
    <w:rsid w:val="00F919A9"/>
    <w:rsid w:val="00F91C72"/>
    <w:rsid w:val="00F92ED2"/>
    <w:rsid w:val="00F93648"/>
    <w:rsid w:val="00F938E0"/>
    <w:rsid w:val="00F94729"/>
    <w:rsid w:val="00F94B1E"/>
    <w:rsid w:val="00F94BD8"/>
    <w:rsid w:val="00F955A2"/>
    <w:rsid w:val="00F95A63"/>
    <w:rsid w:val="00F95B71"/>
    <w:rsid w:val="00F95CB9"/>
    <w:rsid w:val="00F95FCC"/>
    <w:rsid w:val="00F96076"/>
    <w:rsid w:val="00F96351"/>
    <w:rsid w:val="00F9699C"/>
    <w:rsid w:val="00F96B54"/>
    <w:rsid w:val="00F96CA7"/>
    <w:rsid w:val="00F97A6C"/>
    <w:rsid w:val="00F97F8D"/>
    <w:rsid w:val="00FA02F3"/>
    <w:rsid w:val="00FA0875"/>
    <w:rsid w:val="00FA09C5"/>
    <w:rsid w:val="00FA0C13"/>
    <w:rsid w:val="00FA1B0A"/>
    <w:rsid w:val="00FA2194"/>
    <w:rsid w:val="00FA28E9"/>
    <w:rsid w:val="00FA34CF"/>
    <w:rsid w:val="00FA3886"/>
    <w:rsid w:val="00FA39F2"/>
    <w:rsid w:val="00FA3AAA"/>
    <w:rsid w:val="00FA3B6E"/>
    <w:rsid w:val="00FA3F33"/>
    <w:rsid w:val="00FA3F5B"/>
    <w:rsid w:val="00FA466E"/>
    <w:rsid w:val="00FA4C9F"/>
    <w:rsid w:val="00FA4F1C"/>
    <w:rsid w:val="00FA4FD4"/>
    <w:rsid w:val="00FA4FE2"/>
    <w:rsid w:val="00FA595B"/>
    <w:rsid w:val="00FA6053"/>
    <w:rsid w:val="00FA6468"/>
    <w:rsid w:val="00FA6A63"/>
    <w:rsid w:val="00FA6E68"/>
    <w:rsid w:val="00FA7394"/>
    <w:rsid w:val="00FA73B2"/>
    <w:rsid w:val="00FA7D4B"/>
    <w:rsid w:val="00FB00BB"/>
    <w:rsid w:val="00FB0287"/>
    <w:rsid w:val="00FB0DFC"/>
    <w:rsid w:val="00FB11D0"/>
    <w:rsid w:val="00FB194C"/>
    <w:rsid w:val="00FB24DE"/>
    <w:rsid w:val="00FB30B7"/>
    <w:rsid w:val="00FB318C"/>
    <w:rsid w:val="00FB3C42"/>
    <w:rsid w:val="00FB3E85"/>
    <w:rsid w:val="00FB410A"/>
    <w:rsid w:val="00FB454E"/>
    <w:rsid w:val="00FB473A"/>
    <w:rsid w:val="00FB517D"/>
    <w:rsid w:val="00FB5A41"/>
    <w:rsid w:val="00FB5C71"/>
    <w:rsid w:val="00FB71B6"/>
    <w:rsid w:val="00FB7409"/>
    <w:rsid w:val="00FB7805"/>
    <w:rsid w:val="00FC0619"/>
    <w:rsid w:val="00FC07F0"/>
    <w:rsid w:val="00FC0944"/>
    <w:rsid w:val="00FC0A8E"/>
    <w:rsid w:val="00FC1018"/>
    <w:rsid w:val="00FC1F2E"/>
    <w:rsid w:val="00FC2204"/>
    <w:rsid w:val="00FC2377"/>
    <w:rsid w:val="00FC2757"/>
    <w:rsid w:val="00FC2A89"/>
    <w:rsid w:val="00FC2C92"/>
    <w:rsid w:val="00FC3AAF"/>
    <w:rsid w:val="00FC3EC9"/>
    <w:rsid w:val="00FC4754"/>
    <w:rsid w:val="00FC4BC8"/>
    <w:rsid w:val="00FC4E3A"/>
    <w:rsid w:val="00FC6D01"/>
    <w:rsid w:val="00FC6F7C"/>
    <w:rsid w:val="00FC7416"/>
    <w:rsid w:val="00FD0492"/>
    <w:rsid w:val="00FD064D"/>
    <w:rsid w:val="00FD0C66"/>
    <w:rsid w:val="00FD0D16"/>
    <w:rsid w:val="00FD1270"/>
    <w:rsid w:val="00FD18F8"/>
    <w:rsid w:val="00FD1C9F"/>
    <w:rsid w:val="00FD1E94"/>
    <w:rsid w:val="00FD1FC2"/>
    <w:rsid w:val="00FD252D"/>
    <w:rsid w:val="00FD2901"/>
    <w:rsid w:val="00FD3AAF"/>
    <w:rsid w:val="00FD3E83"/>
    <w:rsid w:val="00FD44E6"/>
    <w:rsid w:val="00FD4DE5"/>
    <w:rsid w:val="00FD5254"/>
    <w:rsid w:val="00FD5B95"/>
    <w:rsid w:val="00FD5BC9"/>
    <w:rsid w:val="00FD6E8D"/>
    <w:rsid w:val="00FD7B10"/>
    <w:rsid w:val="00FD7BF5"/>
    <w:rsid w:val="00FE051D"/>
    <w:rsid w:val="00FE0B90"/>
    <w:rsid w:val="00FE0EC5"/>
    <w:rsid w:val="00FE1435"/>
    <w:rsid w:val="00FE211F"/>
    <w:rsid w:val="00FE22AD"/>
    <w:rsid w:val="00FE2734"/>
    <w:rsid w:val="00FE2CC8"/>
    <w:rsid w:val="00FE32F4"/>
    <w:rsid w:val="00FE3556"/>
    <w:rsid w:val="00FE3B03"/>
    <w:rsid w:val="00FE4527"/>
    <w:rsid w:val="00FE4736"/>
    <w:rsid w:val="00FE4AED"/>
    <w:rsid w:val="00FE4CD5"/>
    <w:rsid w:val="00FE509F"/>
    <w:rsid w:val="00FE57D3"/>
    <w:rsid w:val="00FE615D"/>
    <w:rsid w:val="00FE686A"/>
    <w:rsid w:val="00FE696E"/>
    <w:rsid w:val="00FE6DFE"/>
    <w:rsid w:val="00FE7102"/>
    <w:rsid w:val="00FE737A"/>
    <w:rsid w:val="00FE73B6"/>
    <w:rsid w:val="00FE7466"/>
    <w:rsid w:val="00FE7C65"/>
    <w:rsid w:val="00FF07A6"/>
    <w:rsid w:val="00FF119F"/>
    <w:rsid w:val="00FF24E5"/>
    <w:rsid w:val="00FF251F"/>
    <w:rsid w:val="00FF28E6"/>
    <w:rsid w:val="00FF2D07"/>
    <w:rsid w:val="00FF32BA"/>
    <w:rsid w:val="00FF3743"/>
    <w:rsid w:val="00FF3755"/>
    <w:rsid w:val="00FF37C8"/>
    <w:rsid w:val="00FF3B01"/>
    <w:rsid w:val="00FF419F"/>
    <w:rsid w:val="00FF4CF6"/>
    <w:rsid w:val="00FF50D3"/>
    <w:rsid w:val="00FF51AB"/>
    <w:rsid w:val="00FF53EF"/>
    <w:rsid w:val="00FF587D"/>
    <w:rsid w:val="00FF66F8"/>
    <w:rsid w:val="00FF6DF3"/>
    <w:rsid w:val="00FF6F66"/>
    <w:rsid w:val="00FF7288"/>
    <w:rsid w:val="00FF7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4205A9F7"/>
  <w15:docId w15:val="{77631112-8263-41E6-B045-BC5994187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733B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E2563F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E2563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E2563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E2563F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E2563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43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E2563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270"/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qFormat/>
    <w:rsid w:val="00E2563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9"/>
      <w:outlineLvl w:val="6"/>
    </w:pPr>
    <w:rPr>
      <w:rFonts w:ascii="Times New Roman" w:hAnsi="Times New Roman" w:cs="EucrosiaUPC"/>
      <w:sz w:val="30"/>
      <w:szCs w:val="30"/>
    </w:rPr>
  </w:style>
  <w:style w:type="paragraph" w:styleId="Heading8">
    <w:name w:val="heading 8"/>
    <w:basedOn w:val="Normal"/>
    <w:next w:val="Normal"/>
    <w:qFormat/>
    <w:rsid w:val="00E2563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720"/>
      <w:outlineLvl w:val="7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9">
    <w:name w:val="heading 9"/>
    <w:basedOn w:val="Normal"/>
    <w:next w:val="Normal"/>
    <w:qFormat/>
    <w:rsid w:val="00E2563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E2563F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E2563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E2563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E2563F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rsid w:val="00E2563F"/>
    <w:rPr>
      <w:b/>
      <w:bCs/>
    </w:rPr>
  </w:style>
  <w:style w:type="paragraph" w:styleId="ListBullet">
    <w:name w:val="List Bullet"/>
    <w:basedOn w:val="Normal"/>
    <w:rsid w:val="00E2563F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E2563F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E2563F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E2563F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E2563F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E2563F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E2563F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E2563F"/>
    <w:pPr>
      <w:ind w:left="284"/>
    </w:pPr>
  </w:style>
  <w:style w:type="paragraph" w:customStyle="1" w:styleId="AAFrameAddress">
    <w:name w:val="AA Frame Address"/>
    <w:basedOn w:val="Heading1"/>
    <w:rsid w:val="00E2563F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E2563F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E2563F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E2563F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E2563F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E2563F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E2563F"/>
    <w:pPr>
      <w:ind w:left="851" w:hanging="284"/>
    </w:pPr>
  </w:style>
  <w:style w:type="paragraph" w:styleId="Index4">
    <w:name w:val="index 4"/>
    <w:basedOn w:val="Normal"/>
    <w:next w:val="Normal"/>
    <w:semiHidden/>
    <w:rsid w:val="00E2563F"/>
    <w:pPr>
      <w:ind w:left="1135" w:hanging="284"/>
    </w:pPr>
  </w:style>
  <w:style w:type="paragraph" w:styleId="Index6">
    <w:name w:val="index 6"/>
    <w:basedOn w:val="Normal"/>
    <w:next w:val="Normal"/>
    <w:semiHidden/>
    <w:rsid w:val="00E2563F"/>
    <w:pPr>
      <w:ind w:left="1702" w:hanging="284"/>
    </w:pPr>
  </w:style>
  <w:style w:type="paragraph" w:styleId="Index5">
    <w:name w:val="index 5"/>
    <w:basedOn w:val="Normal"/>
    <w:next w:val="Normal"/>
    <w:semiHidden/>
    <w:rsid w:val="00E2563F"/>
    <w:pPr>
      <w:ind w:left="1418" w:hanging="284"/>
    </w:pPr>
  </w:style>
  <w:style w:type="paragraph" w:styleId="Index7">
    <w:name w:val="index 7"/>
    <w:basedOn w:val="Normal"/>
    <w:next w:val="Normal"/>
    <w:semiHidden/>
    <w:rsid w:val="00E2563F"/>
    <w:pPr>
      <w:ind w:left="1985" w:hanging="284"/>
    </w:pPr>
  </w:style>
  <w:style w:type="paragraph" w:styleId="Index8">
    <w:name w:val="index 8"/>
    <w:basedOn w:val="Normal"/>
    <w:next w:val="Normal"/>
    <w:semiHidden/>
    <w:rsid w:val="00E2563F"/>
    <w:pPr>
      <w:ind w:left="2269" w:hanging="284"/>
    </w:pPr>
  </w:style>
  <w:style w:type="paragraph" w:styleId="Index9">
    <w:name w:val="index 9"/>
    <w:basedOn w:val="Normal"/>
    <w:next w:val="Normal"/>
    <w:semiHidden/>
    <w:rsid w:val="00E2563F"/>
    <w:pPr>
      <w:ind w:left="2552" w:hanging="284"/>
    </w:pPr>
  </w:style>
  <w:style w:type="paragraph" w:styleId="TOC2">
    <w:name w:val="toc 2"/>
    <w:basedOn w:val="Normal"/>
    <w:next w:val="Normal"/>
    <w:semiHidden/>
    <w:rsid w:val="00E2563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E2563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E2563F"/>
    <w:pPr>
      <w:ind w:left="851"/>
    </w:pPr>
  </w:style>
  <w:style w:type="paragraph" w:styleId="TOC5">
    <w:name w:val="toc 5"/>
    <w:basedOn w:val="Normal"/>
    <w:next w:val="Normal"/>
    <w:semiHidden/>
    <w:rsid w:val="00E2563F"/>
    <w:pPr>
      <w:ind w:left="1134"/>
    </w:pPr>
  </w:style>
  <w:style w:type="paragraph" w:styleId="TOC6">
    <w:name w:val="toc 6"/>
    <w:basedOn w:val="Normal"/>
    <w:next w:val="Normal"/>
    <w:semiHidden/>
    <w:rsid w:val="00E2563F"/>
    <w:pPr>
      <w:ind w:left="1418"/>
    </w:pPr>
  </w:style>
  <w:style w:type="paragraph" w:styleId="TOC7">
    <w:name w:val="toc 7"/>
    <w:basedOn w:val="Normal"/>
    <w:next w:val="Normal"/>
    <w:semiHidden/>
    <w:rsid w:val="00E2563F"/>
    <w:pPr>
      <w:ind w:left="1701"/>
    </w:pPr>
  </w:style>
  <w:style w:type="paragraph" w:styleId="TOC8">
    <w:name w:val="toc 8"/>
    <w:basedOn w:val="Normal"/>
    <w:next w:val="Normal"/>
    <w:semiHidden/>
    <w:rsid w:val="00E2563F"/>
    <w:pPr>
      <w:ind w:left="1985"/>
    </w:pPr>
  </w:style>
  <w:style w:type="paragraph" w:styleId="TOC9">
    <w:name w:val="toc 9"/>
    <w:basedOn w:val="Normal"/>
    <w:next w:val="Normal"/>
    <w:semiHidden/>
    <w:rsid w:val="00E2563F"/>
    <w:pPr>
      <w:ind w:left="2268"/>
    </w:pPr>
  </w:style>
  <w:style w:type="paragraph" w:styleId="TableofFigures">
    <w:name w:val="table of figures"/>
    <w:basedOn w:val="Normal"/>
    <w:next w:val="Normal"/>
    <w:semiHidden/>
    <w:rsid w:val="00E2563F"/>
    <w:pPr>
      <w:ind w:left="567" w:hanging="567"/>
    </w:pPr>
  </w:style>
  <w:style w:type="paragraph" w:styleId="ListBullet5">
    <w:name w:val="List Bullet 5"/>
    <w:basedOn w:val="Normal"/>
    <w:rsid w:val="00E2563F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E2563F"/>
    <w:pPr>
      <w:spacing w:after="120"/>
    </w:pPr>
  </w:style>
  <w:style w:type="paragraph" w:styleId="BodyTextFirstIndent">
    <w:name w:val="Body Text First Indent"/>
    <w:basedOn w:val="BodyText"/>
    <w:rsid w:val="00E2563F"/>
    <w:pPr>
      <w:ind w:firstLine="284"/>
    </w:pPr>
  </w:style>
  <w:style w:type="paragraph" w:styleId="BodyTextIndent">
    <w:name w:val="Body Text Indent"/>
    <w:basedOn w:val="Normal"/>
    <w:rsid w:val="00E2563F"/>
    <w:pPr>
      <w:spacing w:after="120"/>
      <w:ind w:left="283"/>
    </w:pPr>
  </w:style>
  <w:style w:type="paragraph" w:styleId="BodyTextFirstIndent2">
    <w:name w:val="Body Text First Indent 2"/>
    <w:basedOn w:val="BodyTextIndent"/>
    <w:rsid w:val="00E2563F"/>
    <w:pPr>
      <w:ind w:left="284" w:firstLine="284"/>
    </w:pPr>
  </w:style>
  <w:style w:type="character" w:styleId="Strong">
    <w:name w:val="Strong"/>
    <w:qFormat/>
    <w:rsid w:val="00E2563F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E2563F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E2563F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E2563F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E2563F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E2563F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E2563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E2563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E2563F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E2563F"/>
    <w:pPr>
      <w:framePr w:h="1054" w:wrap="around" w:y="5920"/>
    </w:pPr>
  </w:style>
  <w:style w:type="paragraph" w:customStyle="1" w:styleId="ReportHeading3">
    <w:name w:val="ReportHeading3"/>
    <w:basedOn w:val="ReportHeading2"/>
    <w:rsid w:val="00E2563F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E256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E2563F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E2563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E2563F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E2563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E2563F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E2563F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a0">
    <w:name w:val="ºÇ¡"/>
    <w:basedOn w:val="Normal"/>
    <w:uiPriority w:val="99"/>
    <w:rsid w:val="00E256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basedOn w:val="DefaultParagraphFont"/>
    <w:rsid w:val="00E2563F"/>
  </w:style>
  <w:style w:type="paragraph" w:styleId="BodyText2">
    <w:name w:val="Body Text 2"/>
    <w:basedOn w:val="Normal"/>
    <w:rsid w:val="00E256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</w:pPr>
    <w:rPr>
      <w:rFonts w:ascii="Angsana New" w:hAnsi="Angsana New"/>
      <w:sz w:val="30"/>
      <w:szCs w:val="30"/>
      <w:lang w:val="th-TH"/>
    </w:rPr>
  </w:style>
  <w:style w:type="paragraph" w:styleId="BodyText3">
    <w:name w:val="Body Text 3"/>
    <w:basedOn w:val="Normal"/>
    <w:rsid w:val="00E256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thaiDistribute"/>
    </w:pPr>
    <w:rPr>
      <w:rFonts w:ascii="Angsana New" w:hAnsi="Angsana New"/>
      <w:sz w:val="30"/>
      <w:szCs w:val="30"/>
      <w:lang w:val="th-TH"/>
    </w:rPr>
  </w:style>
  <w:style w:type="table" w:styleId="TableGrid">
    <w:name w:val="Table Grid"/>
    <w:basedOn w:val="TableNormal"/>
    <w:uiPriority w:val="39"/>
    <w:rsid w:val="00C9616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DD7538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D76CFF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D76CFF"/>
    <w:rPr>
      <w:rFonts w:ascii="Arial" w:hAnsi="Arial"/>
      <w:sz w:val="18"/>
      <w:szCs w:val="18"/>
      <w:lang w:val="en-US" w:eastAsia="en-US" w:bidi="th-TH"/>
    </w:rPr>
  </w:style>
  <w:style w:type="paragraph" w:customStyle="1" w:styleId="3">
    <w:name w:val="?????3????"/>
    <w:basedOn w:val="Normal"/>
    <w:rsid w:val="00D14C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FB0D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right="27"/>
      <w:jc w:val="thaiDistribute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E45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E45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,normal + Angsana New,Left,Before:  0 pt,Line spacing:  At least..."/>
    <w:basedOn w:val="BodyText"/>
    <w:link w:val="blockChar"/>
    <w:rsid w:val="008029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">
    <w:name w:val="????? T"/>
    <w:basedOn w:val="Normal"/>
    <w:uiPriority w:val="99"/>
    <w:rsid w:val="005F50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customStyle="1" w:styleId="AccPolicyHeadingChar">
    <w:name w:val="Acc Policy Heading Char"/>
    <w:link w:val="AccPolicyHeading"/>
    <w:rsid w:val="00FB0DF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customStyle="1" w:styleId="a1">
    <w:name w:val="???"/>
    <w:basedOn w:val="Normal"/>
    <w:rsid w:val="00F95A6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index">
    <w:name w:val="index"/>
    <w:aliases w:val="ix"/>
    <w:basedOn w:val="BodyText"/>
    <w:rsid w:val="007F2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character" w:styleId="Emphasis">
    <w:name w:val="Emphasis"/>
    <w:rsid w:val="001B4655"/>
    <w:rPr>
      <w:b w:val="0"/>
      <w:bCs w:val="0"/>
      <w:i w:val="0"/>
      <w:iCs w:val="0"/>
      <w:color w:val="CC0033"/>
    </w:rPr>
  </w:style>
  <w:style w:type="paragraph" w:customStyle="1" w:styleId="a2">
    <w:name w:val="Åº"/>
    <w:basedOn w:val="Normal"/>
    <w:rsid w:val="002521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ListParagraph">
    <w:name w:val="List Paragraph"/>
    <w:basedOn w:val="Normal"/>
    <w:link w:val="ListParagraphChar"/>
    <w:uiPriority w:val="34"/>
    <w:qFormat/>
    <w:rsid w:val="00BD69A6"/>
    <w:pPr>
      <w:ind w:left="720"/>
      <w:contextualSpacing/>
    </w:pPr>
    <w:rPr>
      <w:rFonts w:cs="Angsana New"/>
      <w:szCs w:val="22"/>
    </w:rPr>
  </w:style>
  <w:style w:type="paragraph" w:customStyle="1" w:styleId="Default">
    <w:name w:val="Default"/>
    <w:rsid w:val="00285BCB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FooterChar">
    <w:name w:val="Footer Char"/>
    <w:link w:val="Footer"/>
    <w:uiPriority w:val="99"/>
    <w:rsid w:val="0088386A"/>
    <w:rPr>
      <w:rFonts w:ascii="Arial" w:hAnsi="Arial"/>
      <w:sz w:val="18"/>
      <w:szCs w:val="18"/>
    </w:rPr>
  </w:style>
  <w:style w:type="paragraph" w:customStyle="1" w:styleId="FSContent">
    <w:name w:val="FS_Content"/>
    <w:basedOn w:val="Normal"/>
    <w:link w:val="FSContentChar"/>
    <w:qFormat/>
    <w:rsid w:val="004C1D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hAnsi="Angsana New" w:cs="Angsana New"/>
      <w:sz w:val="30"/>
      <w:szCs w:val="30"/>
    </w:rPr>
  </w:style>
  <w:style w:type="paragraph" w:customStyle="1" w:styleId="FSBlank">
    <w:name w:val="FS_Blank"/>
    <w:basedOn w:val="FSContent"/>
    <w:link w:val="FSBlankChar"/>
    <w:qFormat/>
    <w:rsid w:val="004C1D61"/>
    <w:rPr>
      <w:sz w:val="20"/>
      <w:szCs w:val="20"/>
    </w:rPr>
  </w:style>
  <w:style w:type="character" w:customStyle="1" w:styleId="FSContentChar">
    <w:name w:val="FS_Content Char"/>
    <w:link w:val="FSContent"/>
    <w:rsid w:val="004C1D61"/>
    <w:rPr>
      <w:rFonts w:ascii="Angsana New" w:hAnsi="Angsana New" w:cs="Angsana New"/>
      <w:sz w:val="30"/>
      <w:szCs w:val="30"/>
    </w:rPr>
  </w:style>
  <w:style w:type="paragraph" w:customStyle="1" w:styleId="FSHeadMain">
    <w:name w:val="FS_Head Main"/>
    <w:basedOn w:val="Normal"/>
    <w:link w:val="FSHeadMainChar"/>
    <w:qFormat/>
    <w:rsid w:val="00E31611"/>
    <w:pPr>
      <w:numPr>
        <w:numId w:val="16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thaiDistribute"/>
    </w:pPr>
    <w:rPr>
      <w:rFonts w:ascii="Angsana New" w:hAnsi="Angsana New" w:cs="Angsana New"/>
      <w:b/>
      <w:bCs/>
      <w:sz w:val="30"/>
      <w:szCs w:val="30"/>
      <w:lang w:val="th-TH"/>
    </w:rPr>
  </w:style>
  <w:style w:type="character" w:customStyle="1" w:styleId="FSBlankChar">
    <w:name w:val="FS_Blank Char"/>
    <w:link w:val="FSBlank"/>
    <w:rsid w:val="004C1D61"/>
    <w:rPr>
      <w:rFonts w:ascii="Angsana New" w:hAnsi="Angsana New" w:cs="Angsana New"/>
      <w:sz w:val="30"/>
      <w:szCs w:val="30"/>
    </w:rPr>
  </w:style>
  <w:style w:type="paragraph" w:customStyle="1" w:styleId="FSHeadPolicy">
    <w:name w:val="FS_Head Policy"/>
    <w:basedOn w:val="Normal"/>
    <w:link w:val="FSHeadPolicyChar"/>
    <w:qFormat/>
    <w:rsid w:val="000B0037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rFonts w:ascii="Angsana New" w:hAnsi="Angsana New" w:cs="Angsana New"/>
      <w:b/>
      <w:bCs/>
      <w:i/>
      <w:iCs/>
      <w:sz w:val="30"/>
      <w:szCs w:val="30"/>
    </w:rPr>
  </w:style>
  <w:style w:type="character" w:customStyle="1" w:styleId="FSHeadMainChar">
    <w:name w:val="FS_Head Main Char"/>
    <w:link w:val="FSHeadMain"/>
    <w:rsid w:val="00E31611"/>
    <w:rPr>
      <w:rFonts w:ascii="Angsana New" w:hAnsi="Angsana New" w:cs="Angsana New"/>
      <w:b/>
      <w:bCs/>
      <w:sz w:val="30"/>
      <w:szCs w:val="30"/>
      <w:lang w:val="th-TH"/>
    </w:rPr>
  </w:style>
  <w:style w:type="character" w:customStyle="1" w:styleId="FSHeadPolicyChar">
    <w:name w:val="FS_Head Policy Char"/>
    <w:link w:val="FSHeadPolicy"/>
    <w:rsid w:val="000B0037"/>
    <w:rPr>
      <w:rFonts w:ascii="Angsana New" w:hAnsi="Angsana New" w:cs="Angsana New"/>
      <w:b/>
      <w:bCs/>
      <w:i/>
      <w:iCs/>
      <w:sz w:val="30"/>
      <w:szCs w:val="30"/>
    </w:rPr>
  </w:style>
  <w:style w:type="paragraph" w:customStyle="1" w:styleId="AccountingPolicy">
    <w:name w:val="Accounting Policy"/>
    <w:basedOn w:val="Normal"/>
    <w:link w:val="AccountingPolicyChar1"/>
    <w:rsid w:val="00D6502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D6502B"/>
    <w:rPr>
      <w:rFonts w:ascii="Univers 45 Light" w:hAnsi="Univers 45 Light" w:cs="Univers 45 Light"/>
      <w:color w:val="000000"/>
      <w:lang w:val="en-GB" w:bidi="ar-SA"/>
    </w:rPr>
  </w:style>
  <w:style w:type="paragraph" w:styleId="NoSpacing">
    <w:name w:val="No Spacing"/>
    <w:uiPriority w:val="1"/>
    <w:qFormat/>
    <w:rsid w:val="00E23E9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table" w:customStyle="1" w:styleId="TableGrid1">
    <w:name w:val="Table Grid1"/>
    <w:basedOn w:val="TableNormal"/>
    <w:next w:val="TableGrid"/>
    <w:uiPriority w:val="39"/>
    <w:rsid w:val="00744FD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7D5C10"/>
    <w:rPr>
      <w:rFonts w:ascii="Arial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E40869"/>
    <w:rPr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61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5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3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9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7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5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7EB0A579-3B59-4EE9-8407-7AF057B6311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3B8B283-EE0B-4856-84A9-2A5CE24A4A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5951795-ED3A-4BA2-9A3C-E8A27832040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4107DCA-2DF0-4CFD-ACEF-3144A07B63C4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295</TotalTime>
  <Pages>44</Pages>
  <Words>8792</Words>
  <Characters>50120</Characters>
  <Application>Microsoft Office Word</Application>
  <DocSecurity>0</DocSecurity>
  <Lines>417</Lines>
  <Paragraphs>117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ฟูรูกาวา เม็ททัล (ไทยแลนด์) จำกัด (มหาชน)</vt:lpstr>
    </vt:vector>
  </TitlesOfParts>
  <Company>KPMG</Company>
  <LinksUpToDate>false</LinksUpToDate>
  <CharactersWithSpaces>58795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ฟูรูกาวา เม็ททัล (ไทยแลนด์) จำกัด (มหาชน)</dc:title>
  <dc:subject/>
  <dc:creator>tadsong_h22</dc:creator>
  <cp:keywords/>
  <cp:lastModifiedBy>Thantip, Pornlertrangsan</cp:lastModifiedBy>
  <cp:revision>38</cp:revision>
  <cp:lastPrinted>2024-02-02T10:50:00Z</cp:lastPrinted>
  <dcterms:created xsi:type="dcterms:W3CDTF">2024-02-02T02:54:00Z</dcterms:created>
  <dcterms:modified xsi:type="dcterms:W3CDTF">2024-02-23T06:40:00Z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