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3DD6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bookmarkStart w:id="1" w:name="_Hlk68267982"/>
    </w:p>
    <w:p w14:paraId="6C130F09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DF6D21">
        <w:rPr>
          <w:rFonts w:asciiTheme="majorBidi" w:hAnsiTheme="majorBidi" w:cstheme="majorBidi"/>
          <w:sz w:val="30"/>
          <w:szCs w:val="30"/>
        </w:rPr>
        <w:tab/>
      </w:r>
    </w:p>
    <w:p w14:paraId="3234B35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AD21AF4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960DB81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3D1CE09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2DA17DE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3D28F5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0FD2DC52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75B0118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945BE3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3A0707F" w14:textId="77777777" w:rsidR="000B5ACD" w:rsidRPr="00DF6D21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D088A69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tart"/>
      <w:bookmarkEnd w:id="2"/>
      <w:r w:rsidRPr="00B20F02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(มหาชน) และบริษัทย่อย</w:t>
      </w:r>
      <w:bookmarkEnd w:id="0"/>
    </w:p>
    <w:p w14:paraId="3BB2A28E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F12F535" w14:textId="3F6683B5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20F02">
        <w:rPr>
          <w:rFonts w:asciiTheme="majorBidi" w:hAnsiTheme="majorBidi" w:cstheme="majorBidi"/>
          <w:sz w:val="32"/>
          <w:szCs w:val="32"/>
        </w:rPr>
        <w:t>31</w:t>
      </w:r>
      <w:r w:rsidRPr="00B20F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20F02">
        <w:rPr>
          <w:rFonts w:asciiTheme="majorBidi" w:hAnsiTheme="majorBidi" w:cstheme="majorBidi"/>
          <w:sz w:val="32"/>
          <w:szCs w:val="32"/>
        </w:rPr>
        <w:t>256</w:t>
      </w:r>
      <w:r w:rsidR="00B5653D">
        <w:rPr>
          <w:rFonts w:asciiTheme="majorBidi" w:hAnsiTheme="majorBidi" w:cstheme="majorBidi"/>
          <w:sz w:val="32"/>
          <w:szCs w:val="32"/>
        </w:rPr>
        <w:t>6</w:t>
      </w:r>
    </w:p>
    <w:p w14:paraId="2555C10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A1987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7B124BE5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B5ACD" w:rsidRPr="00B20F02" w:rsidSect="00D56CE2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7F69A10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8113AF" w14:textId="077DB14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C07862D" w14:textId="47B356D2" w:rsidR="00194B5D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46169479" w14:textId="77777777" w:rsidR="00194B5D" w:rsidRPr="00B20F02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DCD91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DD97DD" w14:textId="77777777" w:rsidR="000B5ACD" w:rsidRPr="00B20F02" w:rsidRDefault="000B5ACD" w:rsidP="000B5ACD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0617D753" w14:textId="77777777" w:rsidR="000B5ACD" w:rsidRPr="00174BB6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AC3D0E" w14:textId="6E6A401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เบทาโกร จำกัด (มหาชน)</w:t>
      </w:r>
    </w:p>
    <w:p w14:paraId="7D2A78F7" w14:textId="77777777" w:rsidR="00174BB6" w:rsidRPr="007D3B61" w:rsidRDefault="00174BB6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9AF1ADF" w14:textId="77777777" w:rsidR="000B5ACD" w:rsidRPr="00174BB6" w:rsidRDefault="000B5ACD" w:rsidP="000B5ACD">
      <w:pPr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DA6E69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6E8A87D" w14:textId="17F5E9DF" w:rsidR="000B5ACD" w:rsidRPr="00B20F02" w:rsidRDefault="000B5ACD" w:rsidP="000B5ACD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</w:t>
      </w:r>
      <w:r w:rsidRPr="00B20F02">
        <w:rPr>
          <w:rFonts w:asciiTheme="majorBidi" w:hAnsiTheme="majorBidi" w:cstheme="majorBidi"/>
          <w:sz w:val="30"/>
          <w:szCs w:val="30"/>
          <w:cs/>
        </w:rPr>
        <w:t>การเงินรวมและงบการเงินเฉพาะกิจการของบริษัท เบทาโกร จำกัด (มหาชน) และบริษัทย่อย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(“กลุ่มบริษัท”) และของเฉพาะบริษัท เบทาโกร จำกัด (มหาชน) (“บริษัท”) ตามลำดับ ซึ่งประกอบด้วยงบแสดงฐานะการเงินรวม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Pr="00B20F02">
        <w:rPr>
          <w:rFonts w:asciiTheme="majorBidi" w:hAnsiTheme="majorBidi" w:cstheme="majorBidi"/>
          <w:sz w:val="30"/>
          <w:szCs w:val="30"/>
        </w:rPr>
        <w:t xml:space="preserve">31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 w:rsidR="00B5653D"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1F72FC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ส่วนของผู้ถือหุ้นเฉพาะกิจการ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และงบกระแสเงินสดรวมและงบกระแสเงินสดเฉพาะกิจการสำหรับปีสิ้นสุดวันเดียวกัน </w:t>
      </w:r>
      <w:r w:rsidR="001F72F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B20F02">
        <w:rPr>
          <w:rFonts w:asciiTheme="majorBidi" w:hAnsiTheme="majorBidi" w:cstheme="majorBidi"/>
          <w:sz w:val="30"/>
          <w:szCs w:val="30"/>
          <w:cs/>
        </w:rPr>
        <w:t>วมถึง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20F02">
        <w:rPr>
          <w:rFonts w:asciiTheme="majorBidi" w:hAnsiTheme="majorBidi" w:cstheme="majorBidi"/>
          <w:sz w:val="30"/>
          <w:szCs w:val="30"/>
          <w:cs/>
        </w:rPr>
        <w:t>ญและเรื่องอื่น ๆ</w:t>
      </w:r>
    </w:p>
    <w:p w14:paraId="76948C63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DAAF05" w14:textId="099DEADE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B20F02">
        <w:rPr>
          <w:rFonts w:asciiTheme="majorBidi" w:eastAsia="Calibri" w:hAnsiTheme="majorBidi" w:cstheme="majorBidi"/>
          <w:sz w:val="30"/>
          <w:szCs w:val="30"/>
        </w:rPr>
        <w:t>31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B20F02">
        <w:rPr>
          <w:rFonts w:asciiTheme="majorBidi" w:eastAsia="Calibri" w:hAnsiTheme="majorBidi" w:cstheme="majorBidi"/>
          <w:sz w:val="30"/>
          <w:szCs w:val="30"/>
        </w:rPr>
        <w:t>256</w:t>
      </w:r>
      <w:r w:rsidR="00B5653D">
        <w:rPr>
          <w:rFonts w:asciiTheme="majorBidi" w:eastAsia="Calibr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0F02">
        <w:rPr>
          <w:rFonts w:asciiTheme="majorBidi" w:hAnsiTheme="majorBidi" w:cstheme="majorBidi"/>
          <w:sz w:val="30"/>
          <w:szCs w:val="30"/>
          <w:cs/>
        </w:rPr>
        <w:t>น</w:t>
      </w:r>
    </w:p>
    <w:p w14:paraId="4F7932CD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79EB01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DD68FD1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399EE4E" w14:textId="77777777" w:rsidR="00194B5D" w:rsidRPr="00B20F02" w:rsidRDefault="000B5ACD" w:rsidP="00194B5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(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อื่น ๆ </w:t>
      </w:r>
      <w:r w:rsidR="00194B5D" w:rsidRPr="009D326D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94B5D" w:rsidRPr="009D326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CB33CF" w14:textId="23582484" w:rsidR="00291A24" w:rsidRDefault="00291A24" w:rsidP="000B5AC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291A24" w:rsidSect="00291A24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08C48C1" w14:textId="77777777" w:rsidR="009D326D" w:rsidRPr="00C101D5" w:rsidRDefault="009D326D" w:rsidP="009D326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0CFE017" w14:textId="77777777" w:rsidR="009D326D" w:rsidRPr="007D3B61" w:rsidRDefault="009D326D" w:rsidP="007D3B61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D4B33D" w14:textId="3FAF89B4" w:rsidR="009D326D" w:rsidRPr="009D326D" w:rsidRDefault="009D326D" w:rsidP="009D326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D326D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1F72F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14EEA41" w14:textId="17C5D675" w:rsidR="000B5ACD" w:rsidRPr="007D3B61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9288" w:type="dxa"/>
        <w:tblLook w:val="04A0" w:firstRow="1" w:lastRow="0" w:firstColumn="1" w:lastColumn="0" w:noHBand="0" w:noVBand="1"/>
      </w:tblPr>
      <w:tblGrid>
        <w:gridCol w:w="4675"/>
        <w:gridCol w:w="4613"/>
      </w:tblGrid>
      <w:tr w:rsidR="009D326D" w:rsidRPr="007616B3" w14:paraId="4EC72694" w14:textId="77777777" w:rsidTr="00C6334B">
        <w:tc>
          <w:tcPr>
            <w:tcW w:w="9288" w:type="dxa"/>
            <w:gridSpan w:val="2"/>
            <w:shd w:val="clear" w:color="auto" w:fill="auto"/>
          </w:tcPr>
          <w:p w14:paraId="566DD668" w14:textId="632BE5E7" w:rsidR="009D326D" w:rsidRPr="007616B3" w:rsidRDefault="00DE3E85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การวัดมูลค่าผลขาดทุนด้านเครดิตที่คาดว่าจะเกิดขึ้นของลูกหนี้การค้า </w:t>
            </w:r>
          </w:p>
        </w:tc>
      </w:tr>
      <w:tr w:rsidR="009D326D" w:rsidRPr="007616B3" w14:paraId="63ABDFFD" w14:textId="77777777" w:rsidTr="00C6334B">
        <w:tc>
          <w:tcPr>
            <w:tcW w:w="9288" w:type="dxa"/>
            <w:gridSpan w:val="2"/>
            <w:shd w:val="clear" w:color="auto" w:fill="auto"/>
          </w:tcPr>
          <w:p w14:paraId="491FCA97" w14:textId="6176EBF6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1F72FC">
              <w:rPr>
                <w:rFonts w:ascii="Angsana New" w:hAnsi="Angsana New"/>
                <w:sz w:val="30"/>
                <w:szCs w:val="30"/>
              </w:rPr>
              <w:t>3</w:t>
            </w:r>
            <w:r w:rsidR="007F42C4">
              <w:rPr>
                <w:rFonts w:ascii="Angsana New" w:hAnsi="Angsana New"/>
                <w:sz w:val="30"/>
                <w:szCs w:val="30"/>
              </w:rPr>
              <w:t>(</w:t>
            </w:r>
            <w:r w:rsidR="007F42C4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7F42C4">
              <w:rPr>
                <w:rFonts w:ascii="Angsana New" w:hAnsi="Angsana New"/>
                <w:sz w:val="30"/>
                <w:szCs w:val="30"/>
              </w:rPr>
              <w:t>)</w:t>
            </w:r>
            <w:r w:rsidR="001F72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F72FC">
              <w:rPr>
                <w:rFonts w:ascii="Angsana New" w:hAnsi="Angsana New"/>
                <w:sz w:val="30"/>
                <w:szCs w:val="30"/>
              </w:rPr>
              <w:t>6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9C722D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9D326D" w:rsidRPr="007616B3" w14:paraId="5CC763FF" w14:textId="77777777" w:rsidTr="00C6334B">
        <w:tc>
          <w:tcPr>
            <w:tcW w:w="4675" w:type="dxa"/>
            <w:shd w:val="clear" w:color="auto" w:fill="auto"/>
          </w:tcPr>
          <w:p w14:paraId="53BCE4A5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109C71D3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D326D" w:rsidRPr="00C101D5" w14:paraId="32F73C6D" w14:textId="77777777" w:rsidTr="00C6334B">
        <w:tc>
          <w:tcPr>
            <w:tcW w:w="4675" w:type="dxa"/>
            <w:shd w:val="clear" w:color="auto" w:fill="auto"/>
          </w:tcPr>
          <w:p w14:paraId="57BCFF78" w14:textId="15F377B3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่ม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ถือปฏิบัติตาม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9 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กำหนดให้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</w:p>
          <w:p w14:paraId="6EB76389" w14:textId="2F43D131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C9A3722" w14:textId="70AC4B76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 สภาวการณ์ของตลาดในปัจจุบันและอนาคต </w:t>
            </w:r>
          </w:p>
          <w:p w14:paraId="5A3C7282" w14:textId="77777777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87C5329" w14:textId="1EF49F2F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ข้าพเจ้าระบุให้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นั้น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ต้องใช้ดุลยพินิจที่สำคัญของผู้บริหาร</w:t>
            </w:r>
          </w:p>
          <w:p w14:paraId="3F4993C2" w14:textId="04B64F93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8541E40" w14:textId="6FBBAD97" w:rsidR="009D326D" w:rsidRPr="007F42C4" w:rsidRDefault="009D326D" w:rsidP="007F42C4">
            <w:pPr>
              <w:spacing w:after="24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613" w:type="dxa"/>
            <w:shd w:val="clear" w:color="auto" w:fill="auto"/>
          </w:tcPr>
          <w:p w14:paraId="3A0CAB5A" w14:textId="1A96C546" w:rsidR="007F42C4" w:rsidRPr="007F42C4" w:rsidRDefault="007F42C4" w:rsidP="007F42C4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วิธีการตรวจสอบของข้าพเจ้าในการประเมิน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ของลูกหนี้การค้า รวมถึง </w:t>
            </w:r>
          </w:p>
          <w:p w14:paraId="251ADC35" w14:textId="3060238F" w:rsidR="007F42C4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ทำความเข้าใจและประเมินการออกแบบ 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ลูกหนี้การค้า ซึ่งรวมถึงการจัดกลุ่มลูกหนี้การค้าตามลักษณะของความเสี่ยง การทบทวนการวิเคราะห์อายุลูกหนี้ 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การคาดการณ์ไปในอนาคต การสำรองเพิ่มเติมโดยผู้บริหาร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และการประมาณการค่าเผื่อผลขาดทุนด้านเครดิตที่คาดว่าจะเกิดขึ้น</w:t>
            </w:r>
          </w:p>
          <w:p w14:paraId="7340F7BE" w14:textId="0451B93D" w:rsidR="007F42C4" w:rsidRPr="006930FE" w:rsidRDefault="009733B9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</w:t>
            </w:r>
            <w:r w:rsidR="00D201F0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การคำนวณ</w:t>
            </w:r>
            <w:r w:rsidR="002549C1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ข้อมูลการผิดนัดชำระหนี้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ในรายงานจำแนกอายุลูกหนี้การค้า โดยการสุ่มตัวอย่างเปรียบเทียบกับเอกสารที่เกี่ยวข้อง</w:t>
            </w:r>
          </w:p>
          <w:p w14:paraId="65878852" w14:textId="4EE57803" w:rsidR="007F42C4" w:rsidRPr="006930FE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การจัดประเภทอายุลูกหนี้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ในรายงานจำแนกอายุลูกหนี้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การค้า 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การสุ่มตัวอย่างลูกหนี้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เปรียบเทียบกับเอกสารที่เกี่ยวข้อง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181EEF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สุ่มทดสอบ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รายการการรับเงินจากลูกหนี้ภายหลัง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สิ้นรอบระยะเวลารายงาน</w:t>
            </w:r>
          </w:p>
          <w:p w14:paraId="71F35B7D" w14:textId="36FC4198" w:rsidR="007F42C4" w:rsidRDefault="007F42C4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066D3AC4" w14:textId="77777777" w:rsidR="00AD6DD8" w:rsidRDefault="00AD6DD8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7FB2B521" w14:textId="77777777" w:rsidR="009733B9" w:rsidRPr="00D201F0" w:rsidRDefault="009733B9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2F871172" w14:textId="208789D3" w:rsidR="00194B5D" w:rsidRPr="007F42C4" w:rsidRDefault="00A35A42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430"/>
                <w:tab w:val="left" w:pos="720"/>
                <w:tab w:val="left" w:pos="916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ประเมินความเหมาะสมของตัวแปรในทางเศรษฐกิจที่ผู้บริหารใช้ในโมเดล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19633ADB" w14:textId="15A1CB87" w:rsidR="00A35A42" w:rsidRPr="00E64CBF" w:rsidRDefault="00A35A42" w:rsidP="007D3B6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left" w:pos="1135"/>
                <w:tab w:val="left" w:pos="1405"/>
                <w:tab w:val="left" w:pos="4303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64CB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</w:t>
            </w:r>
            <w:r w:rsidR="007F42C4"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21FFF777" w14:textId="25CE96DA" w:rsidR="00A35A42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ทดสอบการคำนวณ</w:t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ผลขาดทุนด้านเครดิตที่</w:t>
            </w:r>
            <w:r w:rsidR="007D3B61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คาดว่าจะเกิดขึ้นของ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ลูกหนี้การค้า</w:t>
            </w:r>
          </w:p>
          <w:p w14:paraId="7E197DAC" w14:textId="35AD61C6" w:rsidR="009D326D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พิจารณา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ความเพียงพอ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การเปิดเผยข้อมูลตาม</w:t>
            </w:r>
            <w:r w:rsidR="00D532F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ข้อกำหนดของ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</w:tbl>
    <w:p w14:paraId="4EEBA0FF" w14:textId="5BFFAD5A" w:rsidR="009D326D" w:rsidRPr="00B20F02" w:rsidRDefault="009D326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B7D7869" w14:textId="77777777" w:rsidR="000B5ACD" w:rsidRPr="00B20F02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378121D9" w14:textId="77777777" w:rsidR="000B5ACD" w:rsidRPr="00B20F02" w:rsidRDefault="000B5ACD" w:rsidP="000B5ACD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6FFC432B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A9B172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0940B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1605D38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0AA7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0E9BCC6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1FBF4D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21F4662" w14:textId="2551CC6D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4DBF258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4ED048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3D3210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A70B0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5E93DC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3EFB" w14:textId="77777777" w:rsidR="000B5ACD" w:rsidRPr="007D3B61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3B61">
        <w:rPr>
          <w:rFonts w:asciiTheme="majorBid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68BF7C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AD69E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C4B03E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A9EE86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20F0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bookmarkStart w:id="3" w:name="_Hlk37161322"/>
      <w:r w:rsidRPr="00B20F02">
        <w:rPr>
          <w:rFonts w:asciiTheme="majorBidi" w:hAnsiTheme="majorBidi" w:cstheme="majorBidi"/>
          <w:sz w:val="30"/>
          <w:szCs w:val="30"/>
        </w:rPr>
        <w:br/>
      </w:r>
      <w:bookmarkEnd w:id="3"/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งบการเงินเฉพาะกิจการเหล่านี้</w:t>
      </w:r>
    </w:p>
    <w:p w14:paraId="2F3066C5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6691A0" w14:textId="77777777" w:rsidR="00657D87" w:rsidRDefault="0065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EE3501B" w14:textId="3D3D655E" w:rsidR="000B5ACD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59DD1C" w14:textId="77777777" w:rsidR="007D3B61" w:rsidRPr="00B20F02" w:rsidRDefault="007D3B61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937805C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B20F0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143FF39" w14:textId="73193653" w:rsidR="000B5ACD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8A2F138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E0CBE12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9E49262" w14:textId="2D7426C2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การเปิดเผยข้อมูลว่างบการเงินรวมและ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0D064EA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ต่อความเห็นของข้าพเจ้า</w:t>
      </w:r>
    </w:p>
    <w:p w14:paraId="0AFA98A4" w14:textId="77777777" w:rsidR="00D11A04" w:rsidRDefault="00D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BF2DF7F" w14:textId="2921A66E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6168B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20F0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F74D6E4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3149CE1" w14:textId="77777777" w:rsidR="004136C9" w:rsidRPr="004136C9" w:rsidRDefault="000B5ACD" w:rsidP="004136C9">
      <w:pPr>
        <w:jc w:val="thaiDistribute"/>
        <w:rPr>
          <w:rFonts w:ascii="Angsana New" w:eastAsia="Calibri" w:hAnsi="Angsana New"/>
          <w:sz w:val="30"/>
          <w:szCs w:val="30"/>
        </w:rPr>
      </w:pPr>
      <w:r w:rsidRPr="00B20F0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136C9" w:rsidRPr="004136C9">
        <w:rPr>
          <w:rFonts w:ascii="Angsana New" w:eastAsia="Calibri" w:hAnsi="Angsana New" w:hint="cs"/>
          <w:sz w:val="30"/>
          <w:szCs w:val="30"/>
          <w:cs/>
        </w:rPr>
        <w:t>และ</w:t>
      </w:r>
      <w:r w:rsidR="004136C9" w:rsidRPr="004136C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27923B8" w14:textId="12623640" w:rsidR="000B5ACD" w:rsidRPr="00657D87" w:rsidRDefault="000B5ACD" w:rsidP="004136C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4ECDA8" w14:textId="0263DC4A" w:rsidR="004136C9" w:rsidRPr="007616B3" w:rsidRDefault="004136C9" w:rsidP="004136C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</w:t>
      </w:r>
      <w:r w:rsidRPr="00405D26">
        <w:rPr>
          <w:rFonts w:ascii="Angsana New" w:hAnsi="Angsana New"/>
          <w:sz w:val="30"/>
          <w:szCs w:val="30"/>
          <w:cs/>
        </w:rPr>
        <w:t>ต่าง ๆ ที่มีนัยสำคัญที่สุดในการตรวจสอบ</w:t>
      </w:r>
      <w:r w:rsidR="007E53AA">
        <w:rPr>
          <w:rFonts w:ascii="Angsana New" w:hAnsi="Angsana New"/>
          <w:sz w:val="30"/>
          <w:szCs w:val="30"/>
          <w:cs/>
        </w:rPr>
        <w:br/>
      </w:r>
      <w:r w:rsidRPr="00405D26">
        <w:rPr>
          <w:rFonts w:ascii="Angsana New" w:hAnsi="Angsana New"/>
          <w:sz w:val="30"/>
          <w:szCs w:val="30"/>
          <w:cs/>
        </w:rPr>
        <w:t>งบการเงิน</w:t>
      </w:r>
      <w:r w:rsidRPr="004136C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5D26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5B9D1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67B64D48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57BFB280" w14:textId="2871E5AC" w:rsidR="000B5ACD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3484C3D6" w14:textId="77777777" w:rsidR="00194B5D" w:rsidRPr="00B20F02" w:rsidRDefault="00194B5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702FAF30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(</w:t>
      </w:r>
      <w:r w:rsidRPr="00B20F02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B20F02">
        <w:rPr>
          <w:rFonts w:asciiTheme="majorBidi" w:hAnsiTheme="majorBidi" w:cstheme="majorBidi"/>
          <w:cs/>
        </w:rPr>
        <w:t>)</w:t>
      </w:r>
    </w:p>
    <w:p w14:paraId="7060CAB5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ผู้สอบบัญชีรับอนุญาต</w:t>
      </w:r>
    </w:p>
    <w:p w14:paraId="4C4D6EC6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B20F02">
        <w:rPr>
          <w:rFonts w:asciiTheme="majorBidi" w:hAnsiTheme="majorBidi" w:cstheme="majorBidi"/>
          <w:cs/>
          <w:lang w:val="en-US"/>
        </w:rPr>
        <w:t>เลข</w:t>
      </w:r>
      <w:r w:rsidRPr="00B20F02">
        <w:rPr>
          <w:rFonts w:asciiTheme="majorBidi" w:hAnsiTheme="majorBidi" w:cstheme="majorBidi"/>
          <w:cs/>
        </w:rPr>
        <w:t xml:space="preserve">ทะเบียน </w:t>
      </w:r>
      <w:r w:rsidRPr="00B20F02">
        <w:rPr>
          <w:rFonts w:asciiTheme="majorBidi" w:hAnsiTheme="majorBidi" w:cstheme="majorBidi"/>
          <w:lang w:val="en-US"/>
        </w:rPr>
        <w:t>6669</w:t>
      </w:r>
    </w:p>
    <w:p w14:paraId="519F86DB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70057318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1C1D635F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E79EC89" w14:textId="7497831A" w:rsidR="000B5ACD" w:rsidRPr="00B20F02" w:rsidRDefault="001E0A23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27</w:t>
      </w:r>
      <w:r w:rsidR="000B5ACD"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="000B5ACD" w:rsidRPr="00B20F0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0B5ACD" w:rsidRPr="00B20F02">
        <w:rPr>
          <w:rFonts w:asciiTheme="majorBidi" w:hAnsiTheme="majorBidi" w:cstheme="majorBidi"/>
          <w:sz w:val="30"/>
          <w:szCs w:val="30"/>
        </w:rPr>
        <w:t>256</w:t>
      </w:r>
      <w:r w:rsidR="00B5653D">
        <w:rPr>
          <w:rFonts w:asciiTheme="majorBidi" w:hAnsiTheme="majorBidi" w:cstheme="majorBidi"/>
          <w:sz w:val="30"/>
          <w:szCs w:val="30"/>
        </w:rPr>
        <w:t>7</w:t>
      </w:r>
    </w:p>
    <w:bookmarkEnd w:id="1"/>
    <w:p w14:paraId="0EE5925D" w14:textId="68A899DE" w:rsidR="00C6334B" w:rsidRPr="00C6334B" w:rsidRDefault="00C6334B" w:rsidP="007D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sectPr w:rsidR="00C6334B" w:rsidRPr="00C6334B" w:rsidSect="00933D8A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E5BA" w14:textId="77777777" w:rsidR="00AF1EAE" w:rsidRDefault="00AF1EAE">
      <w:r>
        <w:separator/>
      </w:r>
    </w:p>
  </w:endnote>
  <w:endnote w:type="continuationSeparator" w:id="0">
    <w:p w14:paraId="2592624C" w14:textId="77777777" w:rsidR="00AF1EAE" w:rsidRDefault="00AF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862A" w14:textId="77777777" w:rsidR="000B5ACD" w:rsidRDefault="000B5ACD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FE60C8">
      <w:rPr>
        <w:rStyle w:val="PageNumber"/>
        <w:noProof/>
      </w:rPr>
      <w:t>7</w:t>
    </w:r>
    <w:r>
      <w:rPr>
        <w:rStyle w:val="PageNumber"/>
      </w:rPr>
      <w:fldChar w:fldCharType="end"/>
    </w:r>
  </w:p>
  <w:p w14:paraId="04D8CFE1" w14:textId="77777777" w:rsidR="000B5ACD" w:rsidRDefault="000B5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1026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E79AE5" w14:textId="1972CB5A" w:rsidR="00291A24" w:rsidRDefault="00000000" w:rsidP="00291A24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16FBB" w14:textId="77777777" w:rsidR="000B5ACD" w:rsidRPr="00C276FA" w:rsidRDefault="000B5ACD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E60C8">
      <w:rPr>
        <w:rStyle w:val="PageNumber"/>
        <w:rFonts w:ascii="Angsana New" w:hAnsi="Angsana New"/>
        <w:sz w:val="30"/>
        <w:szCs w:val="30"/>
      </w:rPr>
      <w:t>2</w:t>
    </w:r>
  </w:p>
  <w:p w14:paraId="3C8837A5" w14:textId="7C5FB3E2" w:rsidR="000B5ACD" w:rsidRPr="00BA5365" w:rsidRDefault="000B5AC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C84FD1">
      <w:rPr>
        <w:rFonts w:ascii="Angsana New" w:hAnsi="Angsana New"/>
        <w:i/>
        <w:iCs/>
        <w:noProof/>
        <w:sz w:val="30"/>
        <w:szCs w:val="30"/>
      </w:rPr>
      <w:t>1264181 - 2022 Dec-FSA-Betagro Pcl. -12t 17 Feb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C611" w14:textId="66350999" w:rsidR="00291A24" w:rsidRPr="00291A24" w:rsidRDefault="00291A24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13BA" w14:textId="137AC001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2C62" w14:textId="279557CA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216AE" w14:textId="77777777" w:rsidR="00AF1EAE" w:rsidRDefault="00AF1EAE">
      <w:r>
        <w:separator/>
      </w:r>
    </w:p>
  </w:footnote>
  <w:footnote w:type="continuationSeparator" w:id="0">
    <w:p w14:paraId="55210547" w14:textId="77777777" w:rsidR="00AF1EAE" w:rsidRDefault="00AF1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A958C" w14:textId="77777777" w:rsidR="000B5ACD" w:rsidRDefault="000B5ACD">
    <w:pPr>
      <w:pStyle w:val="Header"/>
    </w:pPr>
  </w:p>
  <w:p w14:paraId="1E67EFB5" w14:textId="77777777" w:rsidR="000B5ACD" w:rsidRDefault="000B5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3883D" w14:textId="77777777" w:rsidR="000B5ACD" w:rsidRPr="008E10A7" w:rsidRDefault="000B5AC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FEE822C" w14:textId="77777777" w:rsidR="000B5ACD" w:rsidRPr="008E10A7" w:rsidRDefault="000B5AC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4AF1F" w14:textId="77777777" w:rsidR="000B5ACD" w:rsidRPr="00AD2B97" w:rsidRDefault="000B5AC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894D" w14:textId="25DE5A0C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E31544D" w14:textId="1147B86C" w:rsidR="001F72FC" w:rsidRDefault="001F72FC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77AC91A" w14:textId="77777777" w:rsidR="00181C82" w:rsidRPr="002115BA" w:rsidRDefault="00181C8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BE25" w14:textId="1A426A46" w:rsidR="00E167FA" w:rsidRDefault="00E167FA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0F3CBA3" w14:textId="23D7D547" w:rsidR="00D11A04" w:rsidRDefault="00D11A04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A1DCCF4" w14:textId="544C688B" w:rsidR="00D11A04" w:rsidRDefault="00D11A04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2539206" w14:textId="77777777" w:rsidR="00D11A04" w:rsidRPr="002115BA" w:rsidRDefault="00D11A04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2F60" w14:textId="2B15B32B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  <w:p w14:paraId="7A873AEE" w14:textId="30ECB326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  <w:p w14:paraId="03A187DC" w14:textId="66E5A83C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  <w:p w14:paraId="1373F12C" w14:textId="77777777" w:rsidR="00D11A04" w:rsidRPr="00D11A04" w:rsidRDefault="00D11A04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11736851">
    <w:abstractNumId w:val="1"/>
  </w:num>
  <w:num w:numId="2" w16cid:durableId="906499334">
    <w:abstractNumId w:val="18"/>
  </w:num>
  <w:num w:numId="3" w16cid:durableId="635257690">
    <w:abstractNumId w:val="11"/>
  </w:num>
  <w:num w:numId="4" w16cid:durableId="545265146">
    <w:abstractNumId w:val="5"/>
  </w:num>
  <w:num w:numId="5" w16cid:durableId="1758091441">
    <w:abstractNumId w:val="30"/>
  </w:num>
  <w:num w:numId="6" w16cid:durableId="772360333">
    <w:abstractNumId w:val="7"/>
  </w:num>
  <w:num w:numId="7" w16cid:durableId="1529441294">
    <w:abstractNumId w:val="9"/>
  </w:num>
  <w:num w:numId="8" w16cid:durableId="1996763685">
    <w:abstractNumId w:val="23"/>
  </w:num>
  <w:num w:numId="9" w16cid:durableId="936719129">
    <w:abstractNumId w:val="22"/>
  </w:num>
  <w:num w:numId="10" w16cid:durableId="1932927455">
    <w:abstractNumId w:val="20"/>
  </w:num>
  <w:num w:numId="11" w16cid:durableId="1155993502">
    <w:abstractNumId w:val="19"/>
  </w:num>
  <w:num w:numId="12" w16cid:durableId="475295576">
    <w:abstractNumId w:val="6"/>
  </w:num>
  <w:num w:numId="13" w16cid:durableId="223301011">
    <w:abstractNumId w:val="27"/>
  </w:num>
  <w:num w:numId="14" w16cid:durableId="847907280">
    <w:abstractNumId w:val="34"/>
  </w:num>
  <w:num w:numId="15" w16cid:durableId="1211456867">
    <w:abstractNumId w:val="33"/>
  </w:num>
  <w:num w:numId="16" w16cid:durableId="95027855">
    <w:abstractNumId w:val="32"/>
  </w:num>
  <w:num w:numId="17" w16cid:durableId="250744422">
    <w:abstractNumId w:val="0"/>
  </w:num>
  <w:num w:numId="18" w16cid:durableId="160051906">
    <w:abstractNumId w:val="16"/>
  </w:num>
  <w:num w:numId="19" w16cid:durableId="999388921">
    <w:abstractNumId w:val="26"/>
  </w:num>
  <w:num w:numId="20" w16cid:durableId="809247548">
    <w:abstractNumId w:val="2"/>
  </w:num>
  <w:num w:numId="21" w16cid:durableId="726494274">
    <w:abstractNumId w:val="14"/>
  </w:num>
  <w:num w:numId="22" w16cid:durableId="878978382">
    <w:abstractNumId w:val="25"/>
  </w:num>
  <w:num w:numId="23" w16cid:durableId="1219130843">
    <w:abstractNumId w:val="3"/>
  </w:num>
  <w:num w:numId="24" w16cid:durableId="70935432">
    <w:abstractNumId w:val="24"/>
  </w:num>
  <w:num w:numId="25" w16cid:durableId="547031455">
    <w:abstractNumId w:val="8"/>
  </w:num>
  <w:num w:numId="26" w16cid:durableId="1884320569">
    <w:abstractNumId w:val="15"/>
  </w:num>
  <w:num w:numId="27" w16cid:durableId="1645965112">
    <w:abstractNumId w:val="13"/>
  </w:num>
  <w:num w:numId="28" w16cid:durableId="602031904">
    <w:abstractNumId w:val="28"/>
  </w:num>
  <w:num w:numId="29" w16cid:durableId="198930487">
    <w:abstractNumId w:val="31"/>
  </w:num>
  <w:num w:numId="30" w16cid:durableId="902135220">
    <w:abstractNumId w:val="29"/>
  </w:num>
  <w:num w:numId="31" w16cid:durableId="1124987">
    <w:abstractNumId w:val="17"/>
  </w:num>
  <w:num w:numId="32" w16cid:durableId="1365055383">
    <w:abstractNumId w:val="10"/>
  </w:num>
  <w:num w:numId="33" w16cid:durableId="54554136">
    <w:abstractNumId w:val="21"/>
  </w:num>
  <w:num w:numId="34" w16cid:durableId="1581330143">
    <w:abstractNumId w:val="4"/>
  </w:num>
  <w:num w:numId="35" w16cid:durableId="945112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8D"/>
    <w:rsid w:val="00002FDD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503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034"/>
    <w:rsid w:val="0000678C"/>
    <w:rsid w:val="000068F7"/>
    <w:rsid w:val="00006B36"/>
    <w:rsid w:val="00006B52"/>
    <w:rsid w:val="00006CC7"/>
    <w:rsid w:val="00006CC9"/>
    <w:rsid w:val="00006DD2"/>
    <w:rsid w:val="00006F7F"/>
    <w:rsid w:val="00006F9B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7BF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204"/>
    <w:rsid w:val="000255E9"/>
    <w:rsid w:val="000257DB"/>
    <w:rsid w:val="00025A16"/>
    <w:rsid w:val="00025CCF"/>
    <w:rsid w:val="00025EB3"/>
    <w:rsid w:val="000262CD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E3"/>
    <w:rsid w:val="00031CFD"/>
    <w:rsid w:val="00032008"/>
    <w:rsid w:val="00032072"/>
    <w:rsid w:val="0003208B"/>
    <w:rsid w:val="000321B7"/>
    <w:rsid w:val="000322AC"/>
    <w:rsid w:val="0003247F"/>
    <w:rsid w:val="00032728"/>
    <w:rsid w:val="0003289F"/>
    <w:rsid w:val="00032A02"/>
    <w:rsid w:val="00032B14"/>
    <w:rsid w:val="00032CD6"/>
    <w:rsid w:val="00033734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7F1"/>
    <w:rsid w:val="00036BE3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8EA"/>
    <w:rsid w:val="00041BE6"/>
    <w:rsid w:val="00041BF1"/>
    <w:rsid w:val="00041D56"/>
    <w:rsid w:val="00041FEE"/>
    <w:rsid w:val="0004273C"/>
    <w:rsid w:val="00042834"/>
    <w:rsid w:val="00042878"/>
    <w:rsid w:val="00042998"/>
    <w:rsid w:val="00042ADD"/>
    <w:rsid w:val="00043078"/>
    <w:rsid w:val="000432F2"/>
    <w:rsid w:val="00043380"/>
    <w:rsid w:val="000434D6"/>
    <w:rsid w:val="000437F5"/>
    <w:rsid w:val="00043806"/>
    <w:rsid w:val="00043965"/>
    <w:rsid w:val="00043DB1"/>
    <w:rsid w:val="000440C9"/>
    <w:rsid w:val="000442B9"/>
    <w:rsid w:val="000443D4"/>
    <w:rsid w:val="0004454C"/>
    <w:rsid w:val="0004470B"/>
    <w:rsid w:val="0004478F"/>
    <w:rsid w:val="000448ED"/>
    <w:rsid w:val="0004536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6F52"/>
    <w:rsid w:val="000472F5"/>
    <w:rsid w:val="00047384"/>
    <w:rsid w:val="000475CF"/>
    <w:rsid w:val="00047AD6"/>
    <w:rsid w:val="00047ADE"/>
    <w:rsid w:val="00047BE9"/>
    <w:rsid w:val="00047FFE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F27"/>
    <w:rsid w:val="00054F36"/>
    <w:rsid w:val="00054F83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57EF8"/>
    <w:rsid w:val="00060029"/>
    <w:rsid w:val="0006024A"/>
    <w:rsid w:val="00060257"/>
    <w:rsid w:val="00060269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B0A"/>
    <w:rsid w:val="00062B9B"/>
    <w:rsid w:val="00062CBA"/>
    <w:rsid w:val="00062F8A"/>
    <w:rsid w:val="000632C6"/>
    <w:rsid w:val="00063469"/>
    <w:rsid w:val="00063787"/>
    <w:rsid w:val="00063851"/>
    <w:rsid w:val="00063C8C"/>
    <w:rsid w:val="00063CA6"/>
    <w:rsid w:val="00063E92"/>
    <w:rsid w:val="00063EB9"/>
    <w:rsid w:val="0006427F"/>
    <w:rsid w:val="000643D2"/>
    <w:rsid w:val="0006440A"/>
    <w:rsid w:val="000645F1"/>
    <w:rsid w:val="00064668"/>
    <w:rsid w:val="000646FA"/>
    <w:rsid w:val="000647D8"/>
    <w:rsid w:val="00064F3E"/>
    <w:rsid w:val="00065043"/>
    <w:rsid w:val="0006529D"/>
    <w:rsid w:val="000652E0"/>
    <w:rsid w:val="00065371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70030"/>
    <w:rsid w:val="000702D9"/>
    <w:rsid w:val="000707E4"/>
    <w:rsid w:val="0007087B"/>
    <w:rsid w:val="00070E16"/>
    <w:rsid w:val="00070F45"/>
    <w:rsid w:val="00070FA0"/>
    <w:rsid w:val="00070FD0"/>
    <w:rsid w:val="0007119F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795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A3E"/>
    <w:rsid w:val="00083BFE"/>
    <w:rsid w:val="0008402F"/>
    <w:rsid w:val="000840A0"/>
    <w:rsid w:val="000848B6"/>
    <w:rsid w:val="0008492A"/>
    <w:rsid w:val="00084A40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362"/>
    <w:rsid w:val="000869D1"/>
    <w:rsid w:val="00086AB0"/>
    <w:rsid w:val="00086C31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587"/>
    <w:rsid w:val="00091623"/>
    <w:rsid w:val="0009173F"/>
    <w:rsid w:val="00091CFB"/>
    <w:rsid w:val="00092044"/>
    <w:rsid w:val="000923AB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D1"/>
    <w:rsid w:val="00093F27"/>
    <w:rsid w:val="00094042"/>
    <w:rsid w:val="000940E2"/>
    <w:rsid w:val="00094113"/>
    <w:rsid w:val="0009478A"/>
    <w:rsid w:val="000949BB"/>
    <w:rsid w:val="00094C03"/>
    <w:rsid w:val="00094C0B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26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341"/>
    <w:rsid w:val="000A6530"/>
    <w:rsid w:val="000A688B"/>
    <w:rsid w:val="000A6957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ACD"/>
    <w:rsid w:val="000B5B1F"/>
    <w:rsid w:val="000B5B80"/>
    <w:rsid w:val="000B69C5"/>
    <w:rsid w:val="000B6AB7"/>
    <w:rsid w:val="000B6C8A"/>
    <w:rsid w:val="000B6CB0"/>
    <w:rsid w:val="000B6E04"/>
    <w:rsid w:val="000B7059"/>
    <w:rsid w:val="000B73F7"/>
    <w:rsid w:val="000B748D"/>
    <w:rsid w:val="000B7785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8C3"/>
    <w:rsid w:val="000C7A26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1DE6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1B1"/>
    <w:rsid w:val="000E1233"/>
    <w:rsid w:val="000E1795"/>
    <w:rsid w:val="000E1A27"/>
    <w:rsid w:val="000E1CBC"/>
    <w:rsid w:val="000E1DDF"/>
    <w:rsid w:val="000E1E36"/>
    <w:rsid w:val="000E1F5F"/>
    <w:rsid w:val="000E21FF"/>
    <w:rsid w:val="000E241D"/>
    <w:rsid w:val="000E2581"/>
    <w:rsid w:val="000E25AC"/>
    <w:rsid w:val="000E2962"/>
    <w:rsid w:val="000E29F3"/>
    <w:rsid w:val="000E3287"/>
    <w:rsid w:val="000E386D"/>
    <w:rsid w:val="000E3A28"/>
    <w:rsid w:val="000E3ECC"/>
    <w:rsid w:val="000E40F1"/>
    <w:rsid w:val="000E4127"/>
    <w:rsid w:val="000E4293"/>
    <w:rsid w:val="000E436E"/>
    <w:rsid w:val="000E439E"/>
    <w:rsid w:val="000E4709"/>
    <w:rsid w:val="000E4A2F"/>
    <w:rsid w:val="000E4BA5"/>
    <w:rsid w:val="000E4BC2"/>
    <w:rsid w:val="000E4CD5"/>
    <w:rsid w:val="000E4EF3"/>
    <w:rsid w:val="000E4F52"/>
    <w:rsid w:val="000E4FB9"/>
    <w:rsid w:val="000E5639"/>
    <w:rsid w:val="000E59B9"/>
    <w:rsid w:val="000E5D13"/>
    <w:rsid w:val="000E5DB2"/>
    <w:rsid w:val="000E5F05"/>
    <w:rsid w:val="000E5F6B"/>
    <w:rsid w:val="000E5FA9"/>
    <w:rsid w:val="000E601A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9FE"/>
    <w:rsid w:val="000F1BED"/>
    <w:rsid w:val="000F1C4B"/>
    <w:rsid w:val="000F1D15"/>
    <w:rsid w:val="000F214D"/>
    <w:rsid w:val="000F221D"/>
    <w:rsid w:val="000F228C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0DE"/>
    <w:rsid w:val="000F31EF"/>
    <w:rsid w:val="000F32E2"/>
    <w:rsid w:val="000F33E7"/>
    <w:rsid w:val="000F37E0"/>
    <w:rsid w:val="000F3F60"/>
    <w:rsid w:val="000F411F"/>
    <w:rsid w:val="000F4407"/>
    <w:rsid w:val="000F46FE"/>
    <w:rsid w:val="000F4EE3"/>
    <w:rsid w:val="000F4F01"/>
    <w:rsid w:val="000F5353"/>
    <w:rsid w:val="000F53C4"/>
    <w:rsid w:val="000F55D6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10146"/>
    <w:rsid w:val="001101D8"/>
    <w:rsid w:val="0011060B"/>
    <w:rsid w:val="00110948"/>
    <w:rsid w:val="00110AC1"/>
    <w:rsid w:val="00110FEC"/>
    <w:rsid w:val="001110B9"/>
    <w:rsid w:val="0011134C"/>
    <w:rsid w:val="0011163A"/>
    <w:rsid w:val="00111AFB"/>
    <w:rsid w:val="00111DB3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C04"/>
    <w:rsid w:val="00114D6E"/>
    <w:rsid w:val="0011518B"/>
    <w:rsid w:val="001151CB"/>
    <w:rsid w:val="001153C0"/>
    <w:rsid w:val="001156CE"/>
    <w:rsid w:val="001159D3"/>
    <w:rsid w:val="00115A6E"/>
    <w:rsid w:val="00115F3F"/>
    <w:rsid w:val="00116027"/>
    <w:rsid w:val="00116029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9C9"/>
    <w:rsid w:val="001179FB"/>
    <w:rsid w:val="00117AD3"/>
    <w:rsid w:val="00117B16"/>
    <w:rsid w:val="00117C7C"/>
    <w:rsid w:val="00117CC8"/>
    <w:rsid w:val="00117E15"/>
    <w:rsid w:val="00117E5A"/>
    <w:rsid w:val="0012018B"/>
    <w:rsid w:val="001204C7"/>
    <w:rsid w:val="0012053D"/>
    <w:rsid w:val="001206FF"/>
    <w:rsid w:val="00120B26"/>
    <w:rsid w:val="00120FB9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D9E"/>
    <w:rsid w:val="00124345"/>
    <w:rsid w:val="001243D4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0E17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4C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CB0"/>
    <w:rsid w:val="00133EF3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4FF"/>
    <w:rsid w:val="001375D4"/>
    <w:rsid w:val="00137684"/>
    <w:rsid w:val="0013774F"/>
    <w:rsid w:val="001377DF"/>
    <w:rsid w:val="00137865"/>
    <w:rsid w:val="0014024A"/>
    <w:rsid w:val="00140354"/>
    <w:rsid w:val="001406AC"/>
    <w:rsid w:val="001407B0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8F0"/>
    <w:rsid w:val="00143DA4"/>
    <w:rsid w:val="001440A9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55F"/>
    <w:rsid w:val="00146BF6"/>
    <w:rsid w:val="00146D74"/>
    <w:rsid w:val="00146F17"/>
    <w:rsid w:val="0014710A"/>
    <w:rsid w:val="00147309"/>
    <w:rsid w:val="00147406"/>
    <w:rsid w:val="00147985"/>
    <w:rsid w:val="00147FC7"/>
    <w:rsid w:val="00147FE6"/>
    <w:rsid w:val="00150199"/>
    <w:rsid w:val="001502AC"/>
    <w:rsid w:val="00150A4A"/>
    <w:rsid w:val="00150B95"/>
    <w:rsid w:val="00150F6B"/>
    <w:rsid w:val="00151094"/>
    <w:rsid w:val="001511FC"/>
    <w:rsid w:val="0015136F"/>
    <w:rsid w:val="001520FF"/>
    <w:rsid w:val="0015216D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E24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98B"/>
    <w:rsid w:val="00164BCC"/>
    <w:rsid w:val="00164F77"/>
    <w:rsid w:val="00164FB6"/>
    <w:rsid w:val="0016525D"/>
    <w:rsid w:val="00165A11"/>
    <w:rsid w:val="00166300"/>
    <w:rsid w:val="0016716A"/>
    <w:rsid w:val="0016769D"/>
    <w:rsid w:val="00167ADB"/>
    <w:rsid w:val="00167BD7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7D4"/>
    <w:rsid w:val="00171ACC"/>
    <w:rsid w:val="00171C01"/>
    <w:rsid w:val="00171F97"/>
    <w:rsid w:val="001722BD"/>
    <w:rsid w:val="00172383"/>
    <w:rsid w:val="00172406"/>
    <w:rsid w:val="00172527"/>
    <w:rsid w:val="001725B7"/>
    <w:rsid w:val="00172888"/>
    <w:rsid w:val="00172DFB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642"/>
    <w:rsid w:val="00174978"/>
    <w:rsid w:val="001749F6"/>
    <w:rsid w:val="00174B9F"/>
    <w:rsid w:val="00174BB6"/>
    <w:rsid w:val="00174D26"/>
    <w:rsid w:val="00174DDE"/>
    <w:rsid w:val="00175033"/>
    <w:rsid w:val="0017509B"/>
    <w:rsid w:val="0017510F"/>
    <w:rsid w:val="00175162"/>
    <w:rsid w:val="001751A4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0CE"/>
    <w:rsid w:val="0018132A"/>
    <w:rsid w:val="00181426"/>
    <w:rsid w:val="001815E0"/>
    <w:rsid w:val="00181708"/>
    <w:rsid w:val="001817F9"/>
    <w:rsid w:val="00181A9A"/>
    <w:rsid w:val="00181BA4"/>
    <w:rsid w:val="00181C82"/>
    <w:rsid w:val="00181CD9"/>
    <w:rsid w:val="00181D87"/>
    <w:rsid w:val="00181EE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4B2"/>
    <w:rsid w:val="001837CB"/>
    <w:rsid w:val="00183800"/>
    <w:rsid w:val="00183852"/>
    <w:rsid w:val="00183CDA"/>
    <w:rsid w:val="00183CF7"/>
    <w:rsid w:val="001841C9"/>
    <w:rsid w:val="001841E5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6FFA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5D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928"/>
    <w:rsid w:val="00197B32"/>
    <w:rsid w:val="00197F85"/>
    <w:rsid w:val="001A0540"/>
    <w:rsid w:val="001A069B"/>
    <w:rsid w:val="001A0752"/>
    <w:rsid w:val="001A09E9"/>
    <w:rsid w:val="001A0A4E"/>
    <w:rsid w:val="001A0D01"/>
    <w:rsid w:val="001A12C4"/>
    <w:rsid w:val="001A137C"/>
    <w:rsid w:val="001A151E"/>
    <w:rsid w:val="001A175C"/>
    <w:rsid w:val="001A177E"/>
    <w:rsid w:val="001A185A"/>
    <w:rsid w:val="001A1958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791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1DFA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94A"/>
    <w:rsid w:val="001B3A57"/>
    <w:rsid w:val="001B3BD1"/>
    <w:rsid w:val="001B3CBE"/>
    <w:rsid w:val="001B3DAA"/>
    <w:rsid w:val="001B3E1E"/>
    <w:rsid w:val="001B3F5B"/>
    <w:rsid w:val="001B3FA5"/>
    <w:rsid w:val="001B46D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3A2"/>
    <w:rsid w:val="001C5483"/>
    <w:rsid w:val="001C5654"/>
    <w:rsid w:val="001C5A90"/>
    <w:rsid w:val="001C5F01"/>
    <w:rsid w:val="001C60E5"/>
    <w:rsid w:val="001C6328"/>
    <w:rsid w:val="001C6461"/>
    <w:rsid w:val="001C66D7"/>
    <w:rsid w:val="001C679C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33"/>
    <w:rsid w:val="001C7A4B"/>
    <w:rsid w:val="001C7E55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1F"/>
    <w:rsid w:val="001D4E6E"/>
    <w:rsid w:val="001D4FAE"/>
    <w:rsid w:val="001D503C"/>
    <w:rsid w:val="001D5051"/>
    <w:rsid w:val="001D57DB"/>
    <w:rsid w:val="001D590E"/>
    <w:rsid w:val="001D5A32"/>
    <w:rsid w:val="001D5A5B"/>
    <w:rsid w:val="001D5C1D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0A23"/>
    <w:rsid w:val="001E1018"/>
    <w:rsid w:val="001E10B2"/>
    <w:rsid w:val="001E1260"/>
    <w:rsid w:val="001E1360"/>
    <w:rsid w:val="001E140E"/>
    <w:rsid w:val="001E14D5"/>
    <w:rsid w:val="001E1530"/>
    <w:rsid w:val="001E15D1"/>
    <w:rsid w:val="001E185A"/>
    <w:rsid w:val="001E191C"/>
    <w:rsid w:val="001E197F"/>
    <w:rsid w:val="001E1A61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2EF"/>
    <w:rsid w:val="001E45C1"/>
    <w:rsid w:val="001E46C1"/>
    <w:rsid w:val="001E4B19"/>
    <w:rsid w:val="001E4B32"/>
    <w:rsid w:val="001E4C93"/>
    <w:rsid w:val="001E4D69"/>
    <w:rsid w:val="001E4DE4"/>
    <w:rsid w:val="001E4E95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6314"/>
    <w:rsid w:val="001E64A3"/>
    <w:rsid w:val="001E65A9"/>
    <w:rsid w:val="001E65BE"/>
    <w:rsid w:val="001E6786"/>
    <w:rsid w:val="001E688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A5"/>
    <w:rsid w:val="001F6293"/>
    <w:rsid w:val="001F629D"/>
    <w:rsid w:val="001F64A5"/>
    <w:rsid w:val="001F64E5"/>
    <w:rsid w:val="001F6594"/>
    <w:rsid w:val="001F65AE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572"/>
    <w:rsid w:val="001F7711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10107"/>
    <w:rsid w:val="00210297"/>
    <w:rsid w:val="002106C3"/>
    <w:rsid w:val="00210798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7E3"/>
    <w:rsid w:val="00216830"/>
    <w:rsid w:val="00216B62"/>
    <w:rsid w:val="00216D68"/>
    <w:rsid w:val="00217054"/>
    <w:rsid w:val="0021709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6A1"/>
    <w:rsid w:val="002217C8"/>
    <w:rsid w:val="00221B25"/>
    <w:rsid w:val="00221BE4"/>
    <w:rsid w:val="0022209C"/>
    <w:rsid w:val="00222415"/>
    <w:rsid w:val="002226DB"/>
    <w:rsid w:val="00222749"/>
    <w:rsid w:val="002227C4"/>
    <w:rsid w:val="00222800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F98"/>
    <w:rsid w:val="00224331"/>
    <w:rsid w:val="0022433D"/>
    <w:rsid w:val="00224439"/>
    <w:rsid w:val="00224565"/>
    <w:rsid w:val="002245FF"/>
    <w:rsid w:val="00224673"/>
    <w:rsid w:val="00224730"/>
    <w:rsid w:val="002247CC"/>
    <w:rsid w:val="0022480B"/>
    <w:rsid w:val="00224A05"/>
    <w:rsid w:val="00224C25"/>
    <w:rsid w:val="00224D57"/>
    <w:rsid w:val="00225063"/>
    <w:rsid w:val="002250DC"/>
    <w:rsid w:val="00225130"/>
    <w:rsid w:val="00225257"/>
    <w:rsid w:val="002252FF"/>
    <w:rsid w:val="00225405"/>
    <w:rsid w:val="0022562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0C7"/>
    <w:rsid w:val="002341CA"/>
    <w:rsid w:val="002344C5"/>
    <w:rsid w:val="002344CB"/>
    <w:rsid w:val="002345CB"/>
    <w:rsid w:val="002346D1"/>
    <w:rsid w:val="00234718"/>
    <w:rsid w:val="002348EB"/>
    <w:rsid w:val="002348EE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0A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92A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C"/>
    <w:rsid w:val="00253DC1"/>
    <w:rsid w:val="00253F0F"/>
    <w:rsid w:val="00254233"/>
    <w:rsid w:val="002545AB"/>
    <w:rsid w:val="002545B7"/>
    <w:rsid w:val="002545C1"/>
    <w:rsid w:val="002545F4"/>
    <w:rsid w:val="002549C1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67C"/>
    <w:rsid w:val="00257811"/>
    <w:rsid w:val="00257CE5"/>
    <w:rsid w:val="00257DE7"/>
    <w:rsid w:val="0026054D"/>
    <w:rsid w:val="00260693"/>
    <w:rsid w:val="002608A3"/>
    <w:rsid w:val="002608F4"/>
    <w:rsid w:val="00260C95"/>
    <w:rsid w:val="00260D53"/>
    <w:rsid w:val="00260F07"/>
    <w:rsid w:val="002610BA"/>
    <w:rsid w:val="00261531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B06"/>
    <w:rsid w:val="00262C50"/>
    <w:rsid w:val="00262CC1"/>
    <w:rsid w:val="0026320D"/>
    <w:rsid w:val="002634E5"/>
    <w:rsid w:val="00263541"/>
    <w:rsid w:val="00263935"/>
    <w:rsid w:val="00263B0B"/>
    <w:rsid w:val="00263C4E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E92"/>
    <w:rsid w:val="00272EA1"/>
    <w:rsid w:val="00273195"/>
    <w:rsid w:val="00273567"/>
    <w:rsid w:val="0027370F"/>
    <w:rsid w:val="0027388D"/>
    <w:rsid w:val="0027395A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9AC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62"/>
    <w:rsid w:val="00290183"/>
    <w:rsid w:val="002901F5"/>
    <w:rsid w:val="0029028C"/>
    <w:rsid w:val="00290431"/>
    <w:rsid w:val="00290588"/>
    <w:rsid w:val="00290818"/>
    <w:rsid w:val="00290CBA"/>
    <w:rsid w:val="00290D1C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5F1B"/>
    <w:rsid w:val="0029607D"/>
    <w:rsid w:val="002960E2"/>
    <w:rsid w:val="00296122"/>
    <w:rsid w:val="0029634D"/>
    <w:rsid w:val="00296827"/>
    <w:rsid w:val="00296A48"/>
    <w:rsid w:val="00296A98"/>
    <w:rsid w:val="00296C92"/>
    <w:rsid w:val="00297000"/>
    <w:rsid w:val="00297766"/>
    <w:rsid w:val="002977C3"/>
    <w:rsid w:val="00297C63"/>
    <w:rsid w:val="002A016B"/>
    <w:rsid w:val="002A0236"/>
    <w:rsid w:val="002A033F"/>
    <w:rsid w:val="002A0379"/>
    <w:rsid w:val="002A0473"/>
    <w:rsid w:val="002A0527"/>
    <w:rsid w:val="002A061A"/>
    <w:rsid w:val="002A0D67"/>
    <w:rsid w:val="002A0E04"/>
    <w:rsid w:val="002A0FB6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085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29C"/>
    <w:rsid w:val="002B16D3"/>
    <w:rsid w:val="002B180D"/>
    <w:rsid w:val="002B19E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858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77E"/>
    <w:rsid w:val="002C6CD8"/>
    <w:rsid w:val="002C6CEB"/>
    <w:rsid w:val="002C6D38"/>
    <w:rsid w:val="002C702E"/>
    <w:rsid w:val="002C745C"/>
    <w:rsid w:val="002C7529"/>
    <w:rsid w:val="002C7A67"/>
    <w:rsid w:val="002C7B83"/>
    <w:rsid w:val="002C7E76"/>
    <w:rsid w:val="002C7ECC"/>
    <w:rsid w:val="002D01ED"/>
    <w:rsid w:val="002D02AD"/>
    <w:rsid w:val="002D0560"/>
    <w:rsid w:val="002D05FD"/>
    <w:rsid w:val="002D0DD6"/>
    <w:rsid w:val="002D0EAA"/>
    <w:rsid w:val="002D0F16"/>
    <w:rsid w:val="002D12B4"/>
    <w:rsid w:val="002D1581"/>
    <w:rsid w:val="002D181E"/>
    <w:rsid w:val="002D19A8"/>
    <w:rsid w:val="002D1AEA"/>
    <w:rsid w:val="002D1C73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C0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1E9"/>
    <w:rsid w:val="002E75FA"/>
    <w:rsid w:val="002E7716"/>
    <w:rsid w:val="002E7732"/>
    <w:rsid w:val="002E7739"/>
    <w:rsid w:val="002E77D8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8C"/>
    <w:rsid w:val="002F18EB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82"/>
    <w:rsid w:val="002F2FA4"/>
    <w:rsid w:val="002F2FBA"/>
    <w:rsid w:val="002F30C1"/>
    <w:rsid w:val="002F30DD"/>
    <w:rsid w:val="002F368B"/>
    <w:rsid w:val="002F3726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4B4"/>
    <w:rsid w:val="002F776F"/>
    <w:rsid w:val="002F7888"/>
    <w:rsid w:val="002F7D9E"/>
    <w:rsid w:val="002F7E1E"/>
    <w:rsid w:val="00300116"/>
    <w:rsid w:val="003001BF"/>
    <w:rsid w:val="00300295"/>
    <w:rsid w:val="0030033C"/>
    <w:rsid w:val="00300400"/>
    <w:rsid w:val="00300696"/>
    <w:rsid w:val="0030087A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B40"/>
    <w:rsid w:val="00302C23"/>
    <w:rsid w:val="003030AB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4F9A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990"/>
    <w:rsid w:val="003079A9"/>
    <w:rsid w:val="00307A01"/>
    <w:rsid w:val="00307A0B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29BB"/>
    <w:rsid w:val="003134FF"/>
    <w:rsid w:val="003135DA"/>
    <w:rsid w:val="003139BD"/>
    <w:rsid w:val="00313B3F"/>
    <w:rsid w:val="00313CB7"/>
    <w:rsid w:val="00313F42"/>
    <w:rsid w:val="003141FB"/>
    <w:rsid w:val="003147F9"/>
    <w:rsid w:val="003149E2"/>
    <w:rsid w:val="00314A66"/>
    <w:rsid w:val="00314D98"/>
    <w:rsid w:val="00314D9C"/>
    <w:rsid w:val="00315110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635"/>
    <w:rsid w:val="003168AD"/>
    <w:rsid w:val="003168B8"/>
    <w:rsid w:val="003168BF"/>
    <w:rsid w:val="00316A97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9E1"/>
    <w:rsid w:val="00334D90"/>
    <w:rsid w:val="00335355"/>
    <w:rsid w:val="0033542A"/>
    <w:rsid w:val="00335724"/>
    <w:rsid w:val="00335AE5"/>
    <w:rsid w:val="00335BEE"/>
    <w:rsid w:val="00335C38"/>
    <w:rsid w:val="00335C67"/>
    <w:rsid w:val="00335D42"/>
    <w:rsid w:val="00336128"/>
    <w:rsid w:val="00336218"/>
    <w:rsid w:val="0033638F"/>
    <w:rsid w:val="00336390"/>
    <w:rsid w:val="003367BD"/>
    <w:rsid w:val="00336A0F"/>
    <w:rsid w:val="003370B1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0E68"/>
    <w:rsid w:val="003415D7"/>
    <w:rsid w:val="0034171D"/>
    <w:rsid w:val="00341752"/>
    <w:rsid w:val="003419C3"/>
    <w:rsid w:val="00341A3C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108"/>
    <w:rsid w:val="00343431"/>
    <w:rsid w:val="00343579"/>
    <w:rsid w:val="0034359D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4B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46D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42D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0F"/>
    <w:rsid w:val="003716A8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30"/>
    <w:rsid w:val="003770C4"/>
    <w:rsid w:val="0037721C"/>
    <w:rsid w:val="0037733A"/>
    <w:rsid w:val="00377425"/>
    <w:rsid w:val="00377433"/>
    <w:rsid w:val="003774B7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A36"/>
    <w:rsid w:val="00380D4B"/>
    <w:rsid w:val="00380DF8"/>
    <w:rsid w:val="003810EE"/>
    <w:rsid w:val="003814E7"/>
    <w:rsid w:val="00381564"/>
    <w:rsid w:val="0038168F"/>
    <w:rsid w:val="00381871"/>
    <w:rsid w:val="0038196F"/>
    <w:rsid w:val="00381988"/>
    <w:rsid w:val="00381CB9"/>
    <w:rsid w:val="00381E44"/>
    <w:rsid w:val="00381EAF"/>
    <w:rsid w:val="00382017"/>
    <w:rsid w:val="0038220E"/>
    <w:rsid w:val="00382A11"/>
    <w:rsid w:val="00382A2B"/>
    <w:rsid w:val="00383567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DA4"/>
    <w:rsid w:val="00384E04"/>
    <w:rsid w:val="0038508F"/>
    <w:rsid w:val="003854C1"/>
    <w:rsid w:val="003855CF"/>
    <w:rsid w:val="003857ED"/>
    <w:rsid w:val="0038587A"/>
    <w:rsid w:val="003859B2"/>
    <w:rsid w:val="00385EF8"/>
    <w:rsid w:val="00385FAE"/>
    <w:rsid w:val="003862D8"/>
    <w:rsid w:val="00386430"/>
    <w:rsid w:val="00386630"/>
    <w:rsid w:val="00386780"/>
    <w:rsid w:val="0038685B"/>
    <w:rsid w:val="00386919"/>
    <w:rsid w:val="00386C15"/>
    <w:rsid w:val="00386ED2"/>
    <w:rsid w:val="0038704C"/>
    <w:rsid w:val="003870E3"/>
    <w:rsid w:val="00387225"/>
    <w:rsid w:val="00387280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4130"/>
    <w:rsid w:val="00394252"/>
    <w:rsid w:val="00394288"/>
    <w:rsid w:val="003942E7"/>
    <w:rsid w:val="00394358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0EB2"/>
    <w:rsid w:val="003B14AB"/>
    <w:rsid w:val="003B17BC"/>
    <w:rsid w:val="003B17E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102"/>
    <w:rsid w:val="003B34E2"/>
    <w:rsid w:val="003B389B"/>
    <w:rsid w:val="003B3F02"/>
    <w:rsid w:val="003B40AB"/>
    <w:rsid w:val="003B4174"/>
    <w:rsid w:val="003B41C6"/>
    <w:rsid w:val="003B4432"/>
    <w:rsid w:val="003B47AB"/>
    <w:rsid w:val="003B4C6F"/>
    <w:rsid w:val="003B4CC3"/>
    <w:rsid w:val="003B4D20"/>
    <w:rsid w:val="003B4D30"/>
    <w:rsid w:val="003B5055"/>
    <w:rsid w:val="003B52BD"/>
    <w:rsid w:val="003B5537"/>
    <w:rsid w:val="003B5573"/>
    <w:rsid w:val="003B5735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AAF"/>
    <w:rsid w:val="003C1AB6"/>
    <w:rsid w:val="003C1D4E"/>
    <w:rsid w:val="003C1E96"/>
    <w:rsid w:val="003C1FCB"/>
    <w:rsid w:val="003C22E3"/>
    <w:rsid w:val="003C23C3"/>
    <w:rsid w:val="003C2738"/>
    <w:rsid w:val="003C2946"/>
    <w:rsid w:val="003C2AE6"/>
    <w:rsid w:val="003C2C35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7E4"/>
    <w:rsid w:val="003C599F"/>
    <w:rsid w:val="003C59E4"/>
    <w:rsid w:val="003C5B27"/>
    <w:rsid w:val="003C5BC1"/>
    <w:rsid w:val="003C5BC2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860"/>
    <w:rsid w:val="003D19C5"/>
    <w:rsid w:val="003D1B66"/>
    <w:rsid w:val="003D1E70"/>
    <w:rsid w:val="003D1F1F"/>
    <w:rsid w:val="003D1F44"/>
    <w:rsid w:val="003D20BD"/>
    <w:rsid w:val="003D2462"/>
    <w:rsid w:val="003D2681"/>
    <w:rsid w:val="003D2A80"/>
    <w:rsid w:val="003D2CF8"/>
    <w:rsid w:val="003D2E2E"/>
    <w:rsid w:val="003D30C7"/>
    <w:rsid w:val="003D3293"/>
    <w:rsid w:val="003D330C"/>
    <w:rsid w:val="003D335B"/>
    <w:rsid w:val="003D3544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839"/>
    <w:rsid w:val="003D5A38"/>
    <w:rsid w:val="003D5CFC"/>
    <w:rsid w:val="003D5DEB"/>
    <w:rsid w:val="003D5ED4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0DF"/>
    <w:rsid w:val="003E110E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FA"/>
    <w:rsid w:val="003E4517"/>
    <w:rsid w:val="003E4619"/>
    <w:rsid w:val="003E46CE"/>
    <w:rsid w:val="003E46D3"/>
    <w:rsid w:val="003E487F"/>
    <w:rsid w:val="003E4C9B"/>
    <w:rsid w:val="003E4CA3"/>
    <w:rsid w:val="003E500F"/>
    <w:rsid w:val="003E56BA"/>
    <w:rsid w:val="003E5708"/>
    <w:rsid w:val="003E5EEA"/>
    <w:rsid w:val="003E61E5"/>
    <w:rsid w:val="003E655D"/>
    <w:rsid w:val="003E661C"/>
    <w:rsid w:val="003E67F4"/>
    <w:rsid w:val="003E6860"/>
    <w:rsid w:val="003E68FC"/>
    <w:rsid w:val="003E6A82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604"/>
    <w:rsid w:val="003F585D"/>
    <w:rsid w:val="003F5899"/>
    <w:rsid w:val="003F589B"/>
    <w:rsid w:val="003F5DB4"/>
    <w:rsid w:val="003F5DCD"/>
    <w:rsid w:val="003F5E49"/>
    <w:rsid w:val="003F62B7"/>
    <w:rsid w:val="003F6389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417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8B6"/>
    <w:rsid w:val="004120AF"/>
    <w:rsid w:val="0041215E"/>
    <w:rsid w:val="004121FE"/>
    <w:rsid w:val="0041241A"/>
    <w:rsid w:val="004124D4"/>
    <w:rsid w:val="004124FC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C9"/>
    <w:rsid w:val="004136FF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806"/>
    <w:rsid w:val="00416B55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733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54"/>
    <w:rsid w:val="00426A8C"/>
    <w:rsid w:val="00426C36"/>
    <w:rsid w:val="00426F65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0E2C"/>
    <w:rsid w:val="00431002"/>
    <w:rsid w:val="0043117D"/>
    <w:rsid w:val="00431246"/>
    <w:rsid w:val="004315DC"/>
    <w:rsid w:val="0043184C"/>
    <w:rsid w:val="00431875"/>
    <w:rsid w:val="004319D4"/>
    <w:rsid w:val="00431C6D"/>
    <w:rsid w:val="00431CB4"/>
    <w:rsid w:val="00431D3F"/>
    <w:rsid w:val="00431F81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18A"/>
    <w:rsid w:val="004355DD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219C"/>
    <w:rsid w:val="0044238B"/>
    <w:rsid w:val="00442616"/>
    <w:rsid w:val="004427E6"/>
    <w:rsid w:val="00442AE9"/>
    <w:rsid w:val="00442CBD"/>
    <w:rsid w:val="00442E9F"/>
    <w:rsid w:val="00442F40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7E3"/>
    <w:rsid w:val="00452838"/>
    <w:rsid w:val="00452850"/>
    <w:rsid w:val="00452956"/>
    <w:rsid w:val="004529BB"/>
    <w:rsid w:val="00452A22"/>
    <w:rsid w:val="00452AA5"/>
    <w:rsid w:val="00452BBD"/>
    <w:rsid w:val="00452C1F"/>
    <w:rsid w:val="00452EB0"/>
    <w:rsid w:val="00453032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CBF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6183"/>
    <w:rsid w:val="00456583"/>
    <w:rsid w:val="004566CB"/>
    <w:rsid w:val="004567A6"/>
    <w:rsid w:val="00456859"/>
    <w:rsid w:val="00456A1F"/>
    <w:rsid w:val="00457064"/>
    <w:rsid w:val="0045711F"/>
    <w:rsid w:val="0045777C"/>
    <w:rsid w:val="00457BB1"/>
    <w:rsid w:val="00457F5E"/>
    <w:rsid w:val="00457F99"/>
    <w:rsid w:val="0046049E"/>
    <w:rsid w:val="00460660"/>
    <w:rsid w:val="00460750"/>
    <w:rsid w:val="00460B68"/>
    <w:rsid w:val="00460B9C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1EE9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D14"/>
    <w:rsid w:val="00467E1D"/>
    <w:rsid w:val="00470062"/>
    <w:rsid w:val="00470369"/>
    <w:rsid w:val="00470611"/>
    <w:rsid w:val="00470659"/>
    <w:rsid w:val="00470773"/>
    <w:rsid w:val="004707F3"/>
    <w:rsid w:val="00470EA3"/>
    <w:rsid w:val="004715F7"/>
    <w:rsid w:val="0047184D"/>
    <w:rsid w:val="004718E9"/>
    <w:rsid w:val="00471B09"/>
    <w:rsid w:val="00471BA6"/>
    <w:rsid w:val="00471D44"/>
    <w:rsid w:val="00471E57"/>
    <w:rsid w:val="00471E62"/>
    <w:rsid w:val="00472240"/>
    <w:rsid w:val="00472249"/>
    <w:rsid w:val="0047226C"/>
    <w:rsid w:val="004723A6"/>
    <w:rsid w:val="00472523"/>
    <w:rsid w:val="00472591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E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2F28"/>
    <w:rsid w:val="004830C4"/>
    <w:rsid w:val="004830D0"/>
    <w:rsid w:val="00483A6E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307"/>
    <w:rsid w:val="004868D5"/>
    <w:rsid w:val="00486ADB"/>
    <w:rsid w:val="00486D7B"/>
    <w:rsid w:val="00486EB6"/>
    <w:rsid w:val="00486EE8"/>
    <w:rsid w:val="00486F2D"/>
    <w:rsid w:val="0048719B"/>
    <w:rsid w:val="0048757A"/>
    <w:rsid w:val="004876ED"/>
    <w:rsid w:val="00487BE4"/>
    <w:rsid w:val="00487C04"/>
    <w:rsid w:val="00487D46"/>
    <w:rsid w:val="004900F4"/>
    <w:rsid w:val="00490274"/>
    <w:rsid w:val="004902DB"/>
    <w:rsid w:val="004908A3"/>
    <w:rsid w:val="00490DD8"/>
    <w:rsid w:val="00490E4E"/>
    <w:rsid w:val="00491680"/>
    <w:rsid w:val="00491746"/>
    <w:rsid w:val="004917AA"/>
    <w:rsid w:val="00491B80"/>
    <w:rsid w:val="00491BF0"/>
    <w:rsid w:val="00491C57"/>
    <w:rsid w:val="00491FA1"/>
    <w:rsid w:val="00491FF1"/>
    <w:rsid w:val="00492152"/>
    <w:rsid w:val="0049266F"/>
    <w:rsid w:val="00492720"/>
    <w:rsid w:val="00492AC2"/>
    <w:rsid w:val="00492C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73B"/>
    <w:rsid w:val="00495D40"/>
    <w:rsid w:val="004960AE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D20"/>
    <w:rsid w:val="004A102B"/>
    <w:rsid w:val="004A1054"/>
    <w:rsid w:val="004A110C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D08"/>
    <w:rsid w:val="004A2E34"/>
    <w:rsid w:val="004A2F06"/>
    <w:rsid w:val="004A313B"/>
    <w:rsid w:val="004A3257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D5B"/>
    <w:rsid w:val="004B0FEB"/>
    <w:rsid w:val="004B139D"/>
    <w:rsid w:val="004B15AE"/>
    <w:rsid w:val="004B15C8"/>
    <w:rsid w:val="004B16E7"/>
    <w:rsid w:val="004B17D7"/>
    <w:rsid w:val="004B1B11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74D"/>
    <w:rsid w:val="004B77A1"/>
    <w:rsid w:val="004B79BB"/>
    <w:rsid w:val="004B7ABE"/>
    <w:rsid w:val="004B7D0F"/>
    <w:rsid w:val="004B7EAD"/>
    <w:rsid w:val="004B7EC1"/>
    <w:rsid w:val="004B7EFE"/>
    <w:rsid w:val="004B7F3F"/>
    <w:rsid w:val="004B7F47"/>
    <w:rsid w:val="004C02DE"/>
    <w:rsid w:val="004C08F2"/>
    <w:rsid w:val="004C0931"/>
    <w:rsid w:val="004C0CEA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6E5C"/>
    <w:rsid w:val="004C744C"/>
    <w:rsid w:val="004C745F"/>
    <w:rsid w:val="004C7561"/>
    <w:rsid w:val="004C75B9"/>
    <w:rsid w:val="004C7619"/>
    <w:rsid w:val="004C770F"/>
    <w:rsid w:val="004C78F0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F1"/>
    <w:rsid w:val="004E07C1"/>
    <w:rsid w:val="004E0DD1"/>
    <w:rsid w:val="004E0F1A"/>
    <w:rsid w:val="004E138A"/>
    <w:rsid w:val="004E13AA"/>
    <w:rsid w:val="004E152D"/>
    <w:rsid w:val="004E16EB"/>
    <w:rsid w:val="004E1781"/>
    <w:rsid w:val="004E187F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021"/>
    <w:rsid w:val="004E330B"/>
    <w:rsid w:val="004E3940"/>
    <w:rsid w:val="004E3A4F"/>
    <w:rsid w:val="004E3BAA"/>
    <w:rsid w:val="004E3CF8"/>
    <w:rsid w:val="004E3EF8"/>
    <w:rsid w:val="004E4098"/>
    <w:rsid w:val="004E447B"/>
    <w:rsid w:val="004E46D6"/>
    <w:rsid w:val="004E4905"/>
    <w:rsid w:val="004E49F1"/>
    <w:rsid w:val="004E4CA9"/>
    <w:rsid w:val="004E4EF4"/>
    <w:rsid w:val="004E52DC"/>
    <w:rsid w:val="004E54D1"/>
    <w:rsid w:val="004E55C6"/>
    <w:rsid w:val="004E5662"/>
    <w:rsid w:val="004E56C5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830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9CA"/>
    <w:rsid w:val="004E79D5"/>
    <w:rsid w:val="004F001F"/>
    <w:rsid w:val="004F00EC"/>
    <w:rsid w:val="004F0359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E34"/>
    <w:rsid w:val="004F3F31"/>
    <w:rsid w:val="004F4262"/>
    <w:rsid w:val="004F42EC"/>
    <w:rsid w:val="004F45B4"/>
    <w:rsid w:val="004F466B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F8"/>
    <w:rsid w:val="0050039D"/>
    <w:rsid w:val="00500488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977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467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72F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0F6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4095"/>
    <w:rsid w:val="00524316"/>
    <w:rsid w:val="0052444B"/>
    <w:rsid w:val="005244BD"/>
    <w:rsid w:val="00524551"/>
    <w:rsid w:val="00524792"/>
    <w:rsid w:val="00524854"/>
    <w:rsid w:val="00524AED"/>
    <w:rsid w:val="00524C8E"/>
    <w:rsid w:val="00524DDC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721"/>
    <w:rsid w:val="00527862"/>
    <w:rsid w:val="0052799A"/>
    <w:rsid w:val="00527A11"/>
    <w:rsid w:val="00527A7A"/>
    <w:rsid w:val="00527AB0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CCD"/>
    <w:rsid w:val="00544F4C"/>
    <w:rsid w:val="0054511D"/>
    <w:rsid w:val="005452EF"/>
    <w:rsid w:val="005453B2"/>
    <w:rsid w:val="005453C1"/>
    <w:rsid w:val="005457E1"/>
    <w:rsid w:val="00545850"/>
    <w:rsid w:val="00545CAA"/>
    <w:rsid w:val="00545FE6"/>
    <w:rsid w:val="0054650C"/>
    <w:rsid w:val="005465AA"/>
    <w:rsid w:val="005466C6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11"/>
    <w:rsid w:val="00550A41"/>
    <w:rsid w:val="00550B79"/>
    <w:rsid w:val="005512A4"/>
    <w:rsid w:val="0055145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927"/>
    <w:rsid w:val="00556A58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2242"/>
    <w:rsid w:val="00562338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A17"/>
    <w:rsid w:val="00564B93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D53"/>
    <w:rsid w:val="00565EDD"/>
    <w:rsid w:val="005660C0"/>
    <w:rsid w:val="005662C6"/>
    <w:rsid w:val="00566315"/>
    <w:rsid w:val="00566774"/>
    <w:rsid w:val="0056682D"/>
    <w:rsid w:val="00566A79"/>
    <w:rsid w:val="00566F60"/>
    <w:rsid w:val="005671F2"/>
    <w:rsid w:val="00567313"/>
    <w:rsid w:val="0056779E"/>
    <w:rsid w:val="005677A0"/>
    <w:rsid w:val="00567853"/>
    <w:rsid w:val="0056792A"/>
    <w:rsid w:val="005679FA"/>
    <w:rsid w:val="00567D04"/>
    <w:rsid w:val="00570282"/>
    <w:rsid w:val="00570515"/>
    <w:rsid w:val="005705B8"/>
    <w:rsid w:val="00570A0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967"/>
    <w:rsid w:val="00572A4B"/>
    <w:rsid w:val="00572CEA"/>
    <w:rsid w:val="005731E3"/>
    <w:rsid w:val="00573360"/>
    <w:rsid w:val="0057374F"/>
    <w:rsid w:val="0057375F"/>
    <w:rsid w:val="00573858"/>
    <w:rsid w:val="00573A2B"/>
    <w:rsid w:val="00573CF9"/>
    <w:rsid w:val="00573EA2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BE8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4FD"/>
    <w:rsid w:val="005815B3"/>
    <w:rsid w:val="00581601"/>
    <w:rsid w:val="005817B1"/>
    <w:rsid w:val="005817F3"/>
    <w:rsid w:val="005818FA"/>
    <w:rsid w:val="00581E1D"/>
    <w:rsid w:val="005821D1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79"/>
    <w:rsid w:val="005855EE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4C9"/>
    <w:rsid w:val="00592726"/>
    <w:rsid w:val="0059275C"/>
    <w:rsid w:val="00592F5E"/>
    <w:rsid w:val="00592F89"/>
    <w:rsid w:val="005933DC"/>
    <w:rsid w:val="0059341D"/>
    <w:rsid w:val="00593865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1D5"/>
    <w:rsid w:val="005A1231"/>
    <w:rsid w:val="005A16AB"/>
    <w:rsid w:val="005A198B"/>
    <w:rsid w:val="005A1BD7"/>
    <w:rsid w:val="005A208E"/>
    <w:rsid w:val="005A229B"/>
    <w:rsid w:val="005A283E"/>
    <w:rsid w:val="005A28D7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39"/>
    <w:rsid w:val="005A51E8"/>
    <w:rsid w:val="005A5258"/>
    <w:rsid w:val="005A5401"/>
    <w:rsid w:val="005A5555"/>
    <w:rsid w:val="005A558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861"/>
    <w:rsid w:val="005B0BCF"/>
    <w:rsid w:val="005B0D7F"/>
    <w:rsid w:val="005B0E5F"/>
    <w:rsid w:val="005B0EB6"/>
    <w:rsid w:val="005B141F"/>
    <w:rsid w:val="005B159D"/>
    <w:rsid w:val="005B16A8"/>
    <w:rsid w:val="005B175D"/>
    <w:rsid w:val="005B19B2"/>
    <w:rsid w:val="005B2817"/>
    <w:rsid w:val="005B2841"/>
    <w:rsid w:val="005B2AAA"/>
    <w:rsid w:val="005B2B13"/>
    <w:rsid w:val="005B2C80"/>
    <w:rsid w:val="005B2FB4"/>
    <w:rsid w:val="005B3032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348"/>
    <w:rsid w:val="005B5470"/>
    <w:rsid w:val="005B57AD"/>
    <w:rsid w:val="005B597D"/>
    <w:rsid w:val="005B5D57"/>
    <w:rsid w:val="005B5E34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81B"/>
    <w:rsid w:val="005C5872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2D"/>
    <w:rsid w:val="005D6A6F"/>
    <w:rsid w:val="005D6AE0"/>
    <w:rsid w:val="005D6C4C"/>
    <w:rsid w:val="005D70B6"/>
    <w:rsid w:val="005D7196"/>
    <w:rsid w:val="005D71E2"/>
    <w:rsid w:val="005D764B"/>
    <w:rsid w:val="005D7698"/>
    <w:rsid w:val="005D77BB"/>
    <w:rsid w:val="005D78B4"/>
    <w:rsid w:val="005D7BED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C37"/>
    <w:rsid w:val="005E5DD6"/>
    <w:rsid w:val="005E6725"/>
    <w:rsid w:val="005E69DB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C77"/>
    <w:rsid w:val="005F6D74"/>
    <w:rsid w:val="005F6F35"/>
    <w:rsid w:val="005F6F43"/>
    <w:rsid w:val="005F7092"/>
    <w:rsid w:val="005F7165"/>
    <w:rsid w:val="005F7396"/>
    <w:rsid w:val="005F740C"/>
    <w:rsid w:val="005F7561"/>
    <w:rsid w:val="005F7BF6"/>
    <w:rsid w:val="005F7CA6"/>
    <w:rsid w:val="005F7DEB"/>
    <w:rsid w:val="005F7DEC"/>
    <w:rsid w:val="005F7E9E"/>
    <w:rsid w:val="005F7EFF"/>
    <w:rsid w:val="00600126"/>
    <w:rsid w:val="006002F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59B"/>
    <w:rsid w:val="0060771E"/>
    <w:rsid w:val="00607838"/>
    <w:rsid w:val="0060788D"/>
    <w:rsid w:val="00607B9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58"/>
    <w:rsid w:val="006122B1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F66"/>
    <w:rsid w:val="006161EB"/>
    <w:rsid w:val="00616650"/>
    <w:rsid w:val="00616681"/>
    <w:rsid w:val="006168B5"/>
    <w:rsid w:val="00616B5C"/>
    <w:rsid w:val="00616BDD"/>
    <w:rsid w:val="00616EF5"/>
    <w:rsid w:val="00617333"/>
    <w:rsid w:val="00617414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823"/>
    <w:rsid w:val="00620955"/>
    <w:rsid w:val="00620B0E"/>
    <w:rsid w:val="00620BCB"/>
    <w:rsid w:val="00620D4A"/>
    <w:rsid w:val="00620D88"/>
    <w:rsid w:val="0062111C"/>
    <w:rsid w:val="006212D0"/>
    <w:rsid w:val="0062135A"/>
    <w:rsid w:val="006214EE"/>
    <w:rsid w:val="00621711"/>
    <w:rsid w:val="00621989"/>
    <w:rsid w:val="00621AC9"/>
    <w:rsid w:val="00621B94"/>
    <w:rsid w:val="00621E5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38"/>
    <w:rsid w:val="0062405C"/>
    <w:rsid w:val="0062409D"/>
    <w:rsid w:val="0062421E"/>
    <w:rsid w:val="00624581"/>
    <w:rsid w:val="006248A6"/>
    <w:rsid w:val="006248D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AB4"/>
    <w:rsid w:val="00640C92"/>
    <w:rsid w:val="00640F0D"/>
    <w:rsid w:val="00641009"/>
    <w:rsid w:val="00641D27"/>
    <w:rsid w:val="00641EEF"/>
    <w:rsid w:val="006425C4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77C"/>
    <w:rsid w:val="00646D17"/>
    <w:rsid w:val="00646E04"/>
    <w:rsid w:val="0064712B"/>
    <w:rsid w:val="00647164"/>
    <w:rsid w:val="006471CF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114E"/>
    <w:rsid w:val="0065129E"/>
    <w:rsid w:val="006512E7"/>
    <w:rsid w:val="006513DA"/>
    <w:rsid w:val="006516EA"/>
    <w:rsid w:val="006516F4"/>
    <w:rsid w:val="00651732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C0A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E5B"/>
    <w:rsid w:val="00653EA0"/>
    <w:rsid w:val="00654108"/>
    <w:rsid w:val="00654275"/>
    <w:rsid w:val="00654289"/>
    <w:rsid w:val="00654743"/>
    <w:rsid w:val="00654C46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469"/>
    <w:rsid w:val="00666511"/>
    <w:rsid w:val="006665A9"/>
    <w:rsid w:val="00666BF4"/>
    <w:rsid w:val="00666DD8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E6"/>
    <w:rsid w:val="0067757F"/>
    <w:rsid w:val="006775C3"/>
    <w:rsid w:val="00677A75"/>
    <w:rsid w:val="00677C0D"/>
    <w:rsid w:val="00677FD0"/>
    <w:rsid w:val="0068046F"/>
    <w:rsid w:val="006806A9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702"/>
    <w:rsid w:val="006828E9"/>
    <w:rsid w:val="00682DF7"/>
    <w:rsid w:val="00682EB4"/>
    <w:rsid w:val="00682FE7"/>
    <w:rsid w:val="00683145"/>
    <w:rsid w:val="006831C1"/>
    <w:rsid w:val="0068349A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C4F"/>
    <w:rsid w:val="00684D52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80"/>
    <w:rsid w:val="00687485"/>
    <w:rsid w:val="006877F3"/>
    <w:rsid w:val="0068795D"/>
    <w:rsid w:val="00687B16"/>
    <w:rsid w:val="00687C5F"/>
    <w:rsid w:val="00687FF3"/>
    <w:rsid w:val="006902E4"/>
    <w:rsid w:val="00690459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BA1"/>
    <w:rsid w:val="00692E56"/>
    <w:rsid w:val="006930FE"/>
    <w:rsid w:val="006931A9"/>
    <w:rsid w:val="00693301"/>
    <w:rsid w:val="0069347F"/>
    <w:rsid w:val="00693722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3"/>
    <w:rsid w:val="006969DA"/>
    <w:rsid w:val="00696A6D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0E11"/>
    <w:rsid w:val="006A1204"/>
    <w:rsid w:val="006A147A"/>
    <w:rsid w:val="006A1579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EE6"/>
    <w:rsid w:val="006A2F88"/>
    <w:rsid w:val="006A3071"/>
    <w:rsid w:val="006A3311"/>
    <w:rsid w:val="006A346E"/>
    <w:rsid w:val="006A3973"/>
    <w:rsid w:val="006A3A77"/>
    <w:rsid w:val="006A3A99"/>
    <w:rsid w:val="006A3BB0"/>
    <w:rsid w:val="006A418F"/>
    <w:rsid w:val="006A422E"/>
    <w:rsid w:val="006A423F"/>
    <w:rsid w:val="006A437D"/>
    <w:rsid w:val="006A4535"/>
    <w:rsid w:val="006A455F"/>
    <w:rsid w:val="006A48B4"/>
    <w:rsid w:val="006A4A42"/>
    <w:rsid w:val="006A51D2"/>
    <w:rsid w:val="006A550E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6DED"/>
    <w:rsid w:val="006A724F"/>
    <w:rsid w:val="006A774A"/>
    <w:rsid w:val="006A7804"/>
    <w:rsid w:val="006A79B5"/>
    <w:rsid w:val="006B020A"/>
    <w:rsid w:val="006B03CF"/>
    <w:rsid w:val="006B0442"/>
    <w:rsid w:val="006B04C1"/>
    <w:rsid w:val="006B085C"/>
    <w:rsid w:val="006B08EF"/>
    <w:rsid w:val="006B0988"/>
    <w:rsid w:val="006B0AE5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172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6002"/>
    <w:rsid w:val="006B603F"/>
    <w:rsid w:val="006B6289"/>
    <w:rsid w:val="006B62FD"/>
    <w:rsid w:val="006B63B8"/>
    <w:rsid w:val="006B65EF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6F0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E8A"/>
    <w:rsid w:val="006E004B"/>
    <w:rsid w:val="006E00F8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2C3"/>
    <w:rsid w:val="006E2350"/>
    <w:rsid w:val="006E23DC"/>
    <w:rsid w:val="006E2522"/>
    <w:rsid w:val="006E266E"/>
    <w:rsid w:val="006E2934"/>
    <w:rsid w:val="006E29C4"/>
    <w:rsid w:val="006E2B26"/>
    <w:rsid w:val="006E2B7E"/>
    <w:rsid w:val="006E2CCB"/>
    <w:rsid w:val="006E2E2D"/>
    <w:rsid w:val="006E2F28"/>
    <w:rsid w:val="006E32CB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6AC"/>
    <w:rsid w:val="006E5932"/>
    <w:rsid w:val="006E596A"/>
    <w:rsid w:val="006E5B64"/>
    <w:rsid w:val="006E5FF6"/>
    <w:rsid w:val="006E60A6"/>
    <w:rsid w:val="006E618B"/>
    <w:rsid w:val="006E6207"/>
    <w:rsid w:val="006E6841"/>
    <w:rsid w:val="006E6DB6"/>
    <w:rsid w:val="006E6DC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DBD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E5"/>
    <w:rsid w:val="006F2AD8"/>
    <w:rsid w:val="006F2E81"/>
    <w:rsid w:val="006F2FE4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2B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C5"/>
    <w:rsid w:val="007070FE"/>
    <w:rsid w:val="007071C0"/>
    <w:rsid w:val="00707763"/>
    <w:rsid w:val="00707C01"/>
    <w:rsid w:val="0071116D"/>
    <w:rsid w:val="0071124C"/>
    <w:rsid w:val="007112CF"/>
    <w:rsid w:val="00711485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F8E"/>
    <w:rsid w:val="00712FFE"/>
    <w:rsid w:val="0071314E"/>
    <w:rsid w:val="0071317B"/>
    <w:rsid w:val="007131D2"/>
    <w:rsid w:val="007138A6"/>
    <w:rsid w:val="007138FF"/>
    <w:rsid w:val="007139AB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0F"/>
    <w:rsid w:val="00715531"/>
    <w:rsid w:val="007155CF"/>
    <w:rsid w:val="0071561E"/>
    <w:rsid w:val="00715828"/>
    <w:rsid w:val="0071596F"/>
    <w:rsid w:val="00715D24"/>
    <w:rsid w:val="00715D28"/>
    <w:rsid w:val="00715F36"/>
    <w:rsid w:val="00716289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495"/>
    <w:rsid w:val="0071755F"/>
    <w:rsid w:val="00717963"/>
    <w:rsid w:val="0071796A"/>
    <w:rsid w:val="00717A1D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313"/>
    <w:rsid w:val="00722362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B2E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7C6"/>
    <w:rsid w:val="007368D8"/>
    <w:rsid w:val="00736A5F"/>
    <w:rsid w:val="00736B19"/>
    <w:rsid w:val="00736B35"/>
    <w:rsid w:val="00736B61"/>
    <w:rsid w:val="00737135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3FB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97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51F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3FC"/>
    <w:rsid w:val="007528AD"/>
    <w:rsid w:val="007528B3"/>
    <w:rsid w:val="00752BC5"/>
    <w:rsid w:val="00752F67"/>
    <w:rsid w:val="00752FE4"/>
    <w:rsid w:val="00753102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0A9"/>
    <w:rsid w:val="007561D5"/>
    <w:rsid w:val="00756268"/>
    <w:rsid w:val="007563C8"/>
    <w:rsid w:val="0075644A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988"/>
    <w:rsid w:val="00761D64"/>
    <w:rsid w:val="00761DD3"/>
    <w:rsid w:val="00761E83"/>
    <w:rsid w:val="0076208A"/>
    <w:rsid w:val="007620AB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35"/>
    <w:rsid w:val="00775A66"/>
    <w:rsid w:val="00775CBA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6EB7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4EC"/>
    <w:rsid w:val="007817AB"/>
    <w:rsid w:val="00781A5A"/>
    <w:rsid w:val="00781A7F"/>
    <w:rsid w:val="00781C6D"/>
    <w:rsid w:val="007820A7"/>
    <w:rsid w:val="0078214F"/>
    <w:rsid w:val="0078219C"/>
    <w:rsid w:val="00782259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574"/>
    <w:rsid w:val="007845AB"/>
    <w:rsid w:val="007847ED"/>
    <w:rsid w:val="00784941"/>
    <w:rsid w:val="00784BD7"/>
    <w:rsid w:val="00784E4D"/>
    <w:rsid w:val="00784E80"/>
    <w:rsid w:val="00784EBF"/>
    <w:rsid w:val="00785811"/>
    <w:rsid w:val="00785EAD"/>
    <w:rsid w:val="00785EDC"/>
    <w:rsid w:val="007861BF"/>
    <w:rsid w:val="0078623A"/>
    <w:rsid w:val="0078669F"/>
    <w:rsid w:val="00786B19"/>
    <w:rsid w:val="00786B92"/>
    <w:rsid w:val="00786C0D"/>
    <w:rsid w:val="00786E49"/>
    <w:rsid w:val="00786E9C"/>
    <w:rsid w:val="00787133"/>
    <w:rsid w:val="007872B3"/>
    <w:rsid w:val="0078752D"/>
    <w:rsid w:val="007876D9"/>
    <w:rsid w:val="00787C3E"/>
    <w:rsid w:val="00787CC2"/>
    <w:rsid w:val="00787D2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2E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1DE"/>
    <w:rsid w:val="007942AE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6038"/>
    <w:rsid w:val="007A613E"/>
    <w:rsid w:val="007A61EF"/>
    <w:rsid w:val="007A6307"/>
    <w:rsid w:val="007A651A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52A"/>
    <w:rsid w:val="007B2629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4EB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CCF"/>
    <w:rsid w:val="007C6E94"/>
    <w:rsid w:val="007C7074"/>
    <w:rsid w:val="007C7076"/>
    <w:rsid w:val="007C763D"/>
    <w:rsid w:val="007C79DE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7F7"/>
    <w:rsid w:val="007D0E9A"/>
    <w:rsid w:val="007D0F8C"/>
    <w:rsid w:val="007D1362"/>
    <w:rsid w:val="007D13AD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0FD"/>
    <w:rsid w:val="007D527C"/>
    <w:rsid w:val="007D56C8"/>
    <w:rsid w:val="007D5942"/>
    <w:rsid w:val="007D5A11"/>
    <w:rsid w:val="007D5A48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65E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650"/>
    <w:rsid w:val="007E07FB"/>
    <w:rsid w:val="007E1020"/>
    <w:rsid w:val="007E1081"/>
    <w:rsid w:val="007E176F"/>
    <w:rsid w:val="007E1A07"/>
    <w:rsid w:val="007E1AA2"/>
    <w:rsid w:val="007E20AC"/>
    <w:rsid w:val="007E21B0"/>
    <w:rsid w:val="007E221C"/>
    <w:rsid w:val="007E2486"/>
    <w:rsid w:val="007E25C8"/>
    <w:rsid w:val="007E2853"/>
    <w:rsid w:val="007E2C87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3F2"/>
    <w:rsid w:val="007E459D"/>
    <w:rsid w:val="007E4765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87E"/>
    <w:rsid w:val="007E78BE"/>
    <w:rsid w:val="007E7C1A"/>
    <w:rsid w:val="007E7C46"/>
    <w:rsid w:val="007E7F9A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2C4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F4A"/>
    <w:rsid w:val="008020E6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251"/>
    <w:rsid w:val="0080328E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F1C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8DE"/>
    <w:rsid w:val="008109AA"/>
    <w:rsid w:val="00810A1F"/>
    <w:rsid w:val="00810A5B"/>
    <w:rsid w:val="00810B87"/>
    <w:rsid w:val="00810C43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C39"/>
    <w:rsid w:val="00815E96"/>
    <w:rsid w:val="008161B6"/>
    <w:rsid w:val="0081653D"/>
    <w:rsid w:val="00816627"/>
    <w:rsid w:val="0081667B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1E30"/>
    <w:rsid w:val="008220C5"/>
    <w:rsid w:val="0082221D"/>
    <w:rsid w:val="008223BF"/>
    <w:rsid w:val="008225A5"/>
    <w:rsid w:val="00822680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31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6FC8"/>
    <w:rsid w:val="0082707F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9C0"/>
    <w:rsid w:val="00830C6C"/>
    <w:rsid w:val="00830D95"/>
    <w:rsid w:val="00830DAB"/>
    <w:rsid w:val="00830E22"/>
    <w:rsid w:val="00831169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696"/>
    <w:rsid w:val="0083289A"/>
    <w:rsid w:val="00832B57"/>
    <w:rsid w:val="00832BEC"/>
    <w:rsid w:val="00832F97"/>
    <w:rsid w:val="00833140"/>
    <w:rsid w:val="0083339F"/>
    <w:rsid w:val="00833421"/>
    <w:rsid w:val="00833644"/>
    <w:rsid w:val="00833A34"/>
    <w:rsid w:val="00833A97"/>
    <w:rsid w:val="00833EDF"/>
    <w:rsid w:val="00833F99"/>
    <w:rsid w:val="00834246"/>
    <w:rsid w:val="00834268"/>
    <w:rsid w:val="00834400"/>
    <w:rsid w:val="00834603"/>
    <w:rsid w:val="0083469A"/>
    <w:rsid w:val="008348B8"/>
    <w:rsid w:val="00834B57"/>
    <w:rsid w:val="00834B73"/>
    <w:rsid w:val="008352BF"/>
    <w:rsid w:val="00835421"/>
    <w:rsid w:val="00835471"/>
    <w:rsid w:val="00835DE5"/>
    <w:rsid w:val="00836431"/>
    <w:rsid w:val="00836662"/>
    <w:rsid w:val="00837476"/>
    <w:rsid w:val="008374DF"/>
    <w:rsid w:val="008377AD"/>
    <w:rsid w:val="00837985"/>
    <w:rsid w:val="00837A08"/>
    <w:rsid w:val="00837ACA"/>
    <w:rsid w:val="00837B49"/>
    <w:rsid w:val="00837DD3"/>
    <w:rsid w:val="00837ECA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B03"/>
    <w:rsid w:val="00840E70"/>
    <w:rsid w:val="00841260"/>
    <w:rsid w:val="00841397"/>
    <w:rsid w:val="00841718"/>
    <w:rsid w:val="0084176A"/>
    <w:rsid w:val="0084198D"/>
    <w:rsid w:val="00841B1D"/>
    <w:rsid w:val="00841C49"/>
    <w:rsid w:val="00841E05"/>
    <w:rsid w:val="008421B9"/>
    <w:rsid w:val="00842433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5F"/>
    <w:rsid w:val="00843211"/>
    <w:rsid w:val="00843238"/>
    <w:rsid w:val="00843585"/>
    <w:rsid w:val="008435A1"/>
    <w:rsid w:val="008437AD"/>
    <w:rsid w:val="008439C9"/>
    <w:rsid w:val="00843A6E"/>
    <w:rsid w:val="00843A9C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384"/>
    <w:rsid w:val="0084673A"/>
    <w:rsid w:val="00846CD2"/>
    <w:rsid w:val="00846F14"/>
    <w:rsid w:val="0084701E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E"/>
    <w:rsid w:val="008508E1"/>
    <w:rsid w:val="00850F88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001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9F4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40D7"/>
    <w:rsid w:val="008644F0"/>
    <w:rsid w:val="0086454C"/>
    <w:rsid w:val="008645A5"/>
    <w:rsid w:val="00864758"/>
    <w:rsid w:val="00864866"/>
    <w:rsid w:val="008649EB"/>
    <w:rsid w:val="00864CFF"/>
    <w:rsid w:val="00864D03"/>
    <w:rsid w:val="00864E9F"/>
    <w:rsid w:val="00864FAD"/>
    <w:rsid w:val="008651CF"/>
    <w:rsid w:val="00865396"/>
    <w:rsid w:val="00865CDB"/>
    <w:rsid w:val="00865DB8"/>
    <w:rsid w:val="00866163"/>
    <w:rsid w:val="0086639B"/>
    <w:rsid w:val="00866735"/>
    <w:rsid w:val="00866925"/>
    <w:rsid w:val="00866AFE"/>
    <w:rsid w:val="00866C8D"/>
    <w:rsid w:val="00866D02"/>
    <w:rsid w:val="00866F0A"/>
    <w:rsid w:val="00867246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A8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27A"/>
    <w:rsid w:val="008812C9"/>
    <w:rsid w:val="0088147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50"/>
    <w:rsid w:val="008910A4"/>
    <w:rsid w:val="00891292"/>
    <w:rsid w:val="00891AC3"/>
    <w:rsid w:val="00891B78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A0175"/>
    <w:rsid w:val="008A027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362"/>
    <w:rsid w:val="008B549A"/>
    <w:rsid w:val="008B56E0"/>
    <w:rsid w:val="008B5BE0"/>
    <w:rsid w:val="008B5D15"/>
    <w:rsid w:val="008B5D79"/>
    <w:rsid w:val="008B5DF3"/>
    <w:rsid w:val="008B5EAB"/>
    <w:rsid w:val="008B5F4C"/>
    <w:rsid w:val="008B60CA"/>
    <w:rsid w:val="008B61B1"/>
    <w:rsid w:val="008B626C"/>
    <w:rsid w:val="008B62F4"/>
    <w:rsid w:val="008B6340"/>
    <w:rsid w:val="008B6426"/>
    <w:rsid w:val="008B6581"/>
    <w:rsid w:val="008B6B27"/>
    <w:rsid w:val="008B6C6C"/>
    <w:rsid w:val="008B6DE2"/>
    <w:rsid w:val="008B6F92"/>
    <w:rsid w:val="008B72F5"/>
    <w:rsid w:val="008B77AB"/>
    <w:rsid w:val="008B7F9F"/>
    <w:rsid w:val="008C013F"/>
    <w:rsid w:val="008C0236"/>
    <w:rsid w:val="008C0613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1F0E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2C6"/>
    <w:rsid w:val="008C54AC"/>
    <w:rsid w:val="008C55D7"/>
    <w:rsid w:val="008C5CDA"/>
    <w:rsid w:val="008C5D59"/>
    <w:rsid w:val="008C612D"/>
    <w:rsid w:val="008C6145"/>
    <w:rsid w:val="008C623A"/>
    <w:rsid w:val="008C6567"/>
    <w:rsid w:val="008C689F"/>
    <w:rsid w:val="008C68D9"/>
    <w:rsid w:val="008C69E2"/>
    <w:rsid w:val="008C69F4"/>
    <w:rsid w:val="008C7127"/>
    <w:rsid w:val="008C7149"/>
    <w:rsid w:val="008C72BE"/>
    <w:rsid w:val="008C7609"/>
    <w:rsid w:val="008C76C7"/>
    <w:rsid w:val="008C7721"/>
    <w:rsid w:val="008C7989"/>
    <w:rsid w:val="008C7A24"/>
    <w:rsid w:val="008C7EDF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7F3"/>
    <w:rsid w:val="008E684E"/>
    <w:rsid w:val="008E68C5"/>
    <w:rsid w:val="008E6C09"/>
    <w:rsid w:val="008E6C43"/>
    <w:rsid w:val="008E7068"/>
    <w:rsid w:val="008E719F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8D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2583"/>
    <w:rsid w:val="008F2763"/>
    <w:rsid w:val="008F29F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103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FC5"/>
    <w:rsid w:val="0090114F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A"/>
    <w:rsid w:val="00905E94"/>
    <w:rsid w:val="00905F30"/>
    <w:rsid w:val="0090626F"/>
    <w:rsid w:val="009063C0"/>
    <w:rsid w:val="0090673E"/>
    <w:rsid w:val="009068C6"/>
    <w:rsid w:val="009068C9"/>
    <w:rsid w:val="00906CA0"/>
    <w:rsid w:val="00906CEE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226"/>
    <w:rsid w:val="0091548B"/>
    <w:rsid w:val="009156F4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22A"/>
    <w:rsid w:val="009172C3"/>
    <w:rsid w:val="009172D6"/>
    <w:rsid w:val="00917841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68A"/>
    <w:rsid w:val="009326A4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D8A"/>
    <w:rsid w:val="00933E5F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9CE"/>
    <w:rsid w:val="00936AF5"/>
    <w:rsid w:val="00936BC0"/>
    <w:rsid w:val="00936D1C"/>
    <w:rsid w:val="00936F4C"/>
    <w:rsid w:val="00937144"/>
    <w:rsid w:val="0093732A"/>
    <w:rsid w:val="0093734E"/>
    <w:rsid w:val="009376CD"/>
    <w:rsid w:val="00937A04"/>
    <w:rsid w:val="00937AC8"/>
    <w:rsid w:val="00937D13"/>
    <w:rsid w:val="00937E3A"/>
    <w:rsid w:val="00940385"/>
    <w:rsid w:val="00940C7A"/>
    <w:rsid w:val="00940CAB"/>
    <w:rsid w:val="00940DD8"/>
    <w:rsid w:val="00940E87"/>
    <w:rsid w:val="00940EBE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59"/>
    <w:rsid w:val="0094277A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50A8"/>
    <w:rsid w:val="009450AE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5B5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2BA"/>
    <w:rsid w:val="00953669"/>
    <w:rsid w:val="009536A0"/>
    <w:rsid w:val="00953B96"/>
    <w:rsid w:val="00953F03"/>
    <w:rsid w:val="009540CF"/>
    <w:rsid w:val="00954101"/>
    <w:rsid w:val="0095445E"/>
    <w:rsid w:val="009544A8"/>
    <w:rsid w:val="009547D7"/>
    <w:rsid w:val="0095490E"/>
    <w:rsid w:val="00954B47"/>
    <w:rsid w:val="00954C1A"/>
    <w:rsid w:val="00954C2D"/>
    <w:rsid w:val="00954F3C"/>
    <w:rsid w:val="0095521A"/>
    <w:rsid w:val="009552AF"/>
    <w:rsid w:val="009553E5"/>
    <w:rsid w:val="009553F8"/>
    <w:rsid w:val="00955544"/>
    <w:rsid w:val="0095554A"/>
    <w:rsid w:val="0095560B"/>
    <w:rsid w:val="00955885"/>
    <w:rsid w:val="00955A26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17D"/>
    <w:rsid w:val="0096070A"/>
    <w:rsid w:val="0096073C"/>
    <w:rsid w:val="00960A73"/>
    <w:rsid w:val="00960BB7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F4E"/>
    <w:rsid w:val="0097110A"/>
    <w:rsid w:val="009711E6"/>
    <w:rsid w:val="009712E5"/>
    <w:rsid w:val="009715C9"/>
    <w:rsid w:val="009715CA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AE5"/>
    <w:rsid w:val="00972C7B"/>
    <w:rsid w:val="00972CFC"/>
    <w:rsid w:val="00972F7E"/>
    <w:rsid w:val="009730D8"/>
    <w:rsid w:val="009733B9"/>
    <w:rsid w:val="00973433"/>
    <w:rsid w:val="0097380D"/>
    <w:rsid w:val="00973C1E"/>
    <w:rsid w:val="00973CF1"/>
    <w:rsid w:val="00973D83"/>
    <w:rsid w:val="00973FD5"/>
    <w:rsid w:val="00974386"/>
    <w:rsid w:val="00974673"/>
    <w:rsid w:val="00974B84"/>
    <w:rsid w:val="00975237"/>
    <w:rsid w:val="009752AB"/>
    <w:rsid w:val="0097534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8A3"/>
    <w:rsid w:val="00977D60"/>
    <w:rsid w:val="00977DB3"/>
    <w:rsid w:val="00980104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C7E"/>
    <w:rsid w:val="00984CBA"/>
    <w:rsid w:val="0098501A"/>
    <w:rsid w:val="00985045"/>
    <w:rsid w:val="00985127"/>
    <w:rsid w:val="0098522F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177"/>
    <w:rsid w:val="00990212"/>
    <w:rsid w:val="009903BE"/>
    <w:rsid w:val="009904EE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0FE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0C03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4B5"/>
    <w:rsid w:val="009A559A"/>
    <w:rsid w:val="009A55B7"/>
    <w:rsid w:val="009A5782"/>
    <w:rsid w:val="009A5AC7"/>
    <w:rsid w:val="009A5C0C"/>
    <w:rsid w:val="009A5D0D"/>
    <w:rsid w:val="009A5E77"/>
    <w:rsid w:val="009A5E91"/>
    <w:rsid w:val="009A5F7D"/>
    <w:rsid w:val="009A6027"/>
    <w:rsid w:val="009A609F"/>
    <w:rsid w:val="009A60D6"/>
    <w:rsid w:val="009A61DD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021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1A2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04"/>
    <w:rsid w:val="009B7C87"/>
    <w:rsid w:val="009B7F32"/>
    <w:rsid w:val="009B7FB9"/>
    <w:rsid w:val="009B7FF6"/>
    <w:rsid w:val="009C0396"/>
    <w:rsid w:val="009C0714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10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22D"/>
    <w:rsid w:val="009C7921"/>
    <w:rsid w:val="009C7A94"/>
    <w:rsid w:val="009C7B90"/>
    <w:rsid w:val="009D00FC"/>
    <w:rsid w:val="009D0862"/>
    <w:rsid w:val="009D0962"/>
    <w:rsid w:val="009D0AAB"/>
    <w:rsid w:val="009D0B1B"/>
    <w:rsid w:val="009D0E7D"/>
    <w:rsid w:val="009D1264"/>
    <w:rsid w:val="009D1283"/>
    <w:rsid w:val="009D1340"/>
    <w:rsid w:val="009D1A35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6D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9"/>
    <w:rsid w:val="009E5012"/>
    <w:rsid w:val="009E557E"/>
    <w:rsid w:val="009E58B3"/>
    <w:rsid w:val="009E597E"/>
    <w:rsid w:val="009E59B7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723"/>
    <w:rsid w:val="009E7AD7"/>
    <w:rsid w:val="009F0089"/>
    <w:rsid w:val="009F02C3"/>
    <w:rsid w:val="009F0542"/>
    <w:rsid w:val="009F0811"/>
    <w:rsid w:val="009F0AB4"/>
    <w:rsid w:val="009F0D69"/>
    <w:rsid w:val="009F111F"/>
    <w:rsid w:val="009F1315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95A"/>
    <w:rsid w:val="009F3AF8"/>
    <w:rsid w:val="009F3CEC"/>
    <w:rsid w:val="009F3E9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92E"/>
    <w:rsid w:val="00A019FE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0AE"/>
    <w:rsid w:val="00A0310E"/>
    <w:rsid w:val="00A0311C"/>
    <w:rsid w:val="00A031BD"/>
    <w:rsid w:val="00A0350B"/>
    <w:rsid w:val="00A03572"/>
    <w:rsid w:val="00A03587"/>
    <w:rsid w:val="00A03703"/>
    <w:rsid w:val="00A037FF"/>
    <w:rsid w:val="00A03BD8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19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3B9"/>
    <w:rsid w:val="00A1067B"/>
    <w:rsid w:val="00A10C3A"/>
    <w:rsid w:val="00A10C4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77E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EF9"/>
    <w:rsid w:val="00A143FA"/>
    <w:rsid w:val="00A146A2"/>
    <w:rsid w:val="00A14DFF"/>
    <w:rsid w:val="00A14F8B"/>
    <w:rsid w:val="00A15178"/>
    <w:rsid w:val="00A155E4"/>
    <w:rsid w:val="00A1565D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DBD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B17"/>
    <w:rsid w:val="00A23E8B"/>
    <w:rsid w:val="00A2400C"/>
    <w:rsid w:val="00A24329"/>
    <w:rsid w:val="00A2474D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CFA"/>
    <w:rsid w:val="00A30D1E"/>
    <w:rsid w:val="00A30E3D"/>
    <w:rsid w:val="00A30F7C"/>
    <w:rsid w:val="00A3103D"/>
    <w:rsid w:val="00A31067"/>
    <w:rsid w:val="00A31163"/>
    <w:rsid w:val="00A311A3"/>
    <w:rsid w:val="00A3134C"/>
    <w:rsid w:val="00A315D0"/>
    <w:rsid w:val="00A31604"/>
    <w:rsid w:val="00A31A03"/>
    <w:rsid w:val="00A31DFD"/>
    <w:rsid w:val="00A31EA6"/>
    <w:rsid w:val="00A32436"/>
    <w:rsid w:val="00A32452"/>
    <w:rsid w:val="00A3254E"/>
    <w:rsid w:val="00A32741"/>
    <w:rsid w:val="00A32963"/>
    <w:rsid w:val="00A32B66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5E2"/>
    <w:rsid w:val="00A355F0"/>
    <w:rsid w:val="00A35634"/>
    <w:rsid w:val="00A356C6"/>
    <w:rsid w:val="00A35908"/>
    <w:rsid w:val="00A35944"/>
    <w:rsid w:val="00A3594B"/>
    <w:rsid w:val="00A35A42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5BD"/>
    <w:rsid w:val="00A40826"/>
    <w:rsid w:val="00A40C9C"/>
    <w:rsid w:val="00A40CAD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4C0"/>
    <w:rsid w:val="00A45667"/>
    <w:rsid w:val="00A4568A"/>
    <w:rsid w:val="00A456ED"/>
    <w:rsid w:val="00A45735"/>
    <w:rsid w:val="00A45A15"/>
    <w:rsid w:val="00A45C59"/>
    <w:rsid w:val="00A45C6E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A5"/>
    <w:rsid w:val="00A472E5"/>
    <w:rsid w:val="00A4740C"/>
    <w:rsid w:val="00A47A5E"/>
    <w:rsid w:val="00A47A85"/>
    <w:rsid w:val="00A47D1D"/>
    <w:rsid w:val="00A500EC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4D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085"/>
    <w:rsid w:val="00A63138"/>
    <w:rsid w:val="00A635B8"/>
    <w:rsid w:val="00A637C2"/>
    <w:rsid w:val="00A6386B"/>
    <w:rsid w:val="00A63D5C"/>
    <w:rsid w:val="00A63E0C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694"/>
    <w:rsid w:val="00A726D5"/>
    <w:rsid w:val="00A727F8"/>
    <w:rsid w:val="00A729F7"/>
    <w:rsid w:val="00A72A3D"/>
    <w:rsid w:val="00A72C0C"/>
    <w:rsid w:val="00A72C20"/>
    <w:rsid w:val="00A72CF7"/>
    <w:rsid w:val="00A72EC2"/>
    <w:rsid w:val="00A73072"/>
    <w:rsid w:val="00A7329A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0"/>
    <w:rsid w:val="00A75E16"/>
    <w:rsid w:val="00A7615F"/>
    <w:rsid w:val="00A763EA"/>
    <w:rsid w:val="00A76C15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B99"/>
    <w:rsid w:val="00A81C68"/>
    <w:rsid w:val="00A81D70"/>
    <w:rsid w:val="00A81E38"/>
    <w:rsid w:val="00A81E6B"/>
    <w:rsid w:val="00A81E6E"/>
    <w:rsid w:val="00A82602"/>
    <w:rsid w:val="00A82DC7"/>
    <w:rsid w:val="00A82EF7"/>
    <w:rsid w:val="00A83276"/>
    <w:rsid w:val="00A835EC"/>
    <w:rsid w:val="00A8378B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EB4"/>
    <w:rsid w:val="00A90062"/>
    <w:rsid w:val="00A90173"/>
    <w:rsid w:val="00A901AB"/>
    <w:rsid w:val="00A90247"/>
    <w:rsid w:val="00A9043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011"/>
    <w:rsid w:val="00A94217"/>
    <w:rsid w:val="00A942BF"/>
    <w:rsid w:val="00A94406"/>
    <w:rsid w:val="00A9449A"/>
    <w:rsid w:val="00A94A36"/>
    <w:rsid w:val="00A94AD0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A0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080"/>
    <w:rsid w:val="00AA67E2"/>
    <w:rsid w:val="00AA680C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56"/>
    <w:rsid w:val="00AB0B81"/>
    <w:rsid w:val="00AB0BF5"/>
    <w:rsid w:val="00AB0C23"/>
    <w:rsid w:val="00AB0C55"/>
    <w:rsid w:val="00AB0F8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182"/>
    <w:rsid w:val="00AB3470"/>
    <w:rsid w:val="00AB395E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C60"/>
    <w:rsid w:val="00AB4D89"/>
    <w:rsid w:val="00AB4E14"/>
    <w:rsid w:val="00AB4EE1"/>
    <w:rsid w:val="00AB5067"/>
    <w:rsid w:val="00AB5173"/>
    <w:rsid w:val="00AB52D6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6EDA"/>
    <w:rsid w:val="00AB70D2"/>
    <w:rsid w:val="00AB7108"/>
    <w:rsid w:val="00AB7492"/>
    <w:rsid w:val="00AB770F"/>
    <w:rsid w:val="00AB7A01"/>
    <w:rsid w:val="00AB7A3C"/>
    <w:rsid w:val="00AB7C56"/>
    <w:rsid w:val="00AB7CD3"/>
    <w:rsid w:val="00AB7CEE"/>
    <w:rsid w:val="00AC0215"/>
    <w:rsid w:val="00AC027A"/>
    <w:rsid w:val="00AC02D8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574"/>
    <w:rsid w:val="00AC6B1D"/>
    <w:rsid w:val="00AC6B72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D0173"/>
    <w:rsid w:val="00AD02A6"/>
    <w:rsid w:val="00AD0301"/>
    <w:rsid w:val="00AD052D"/>
    <w:rsid w:val="00AD0620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3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F"/>
    <w:rsid w:val="00AD62A5"/>
    <w:rsid w:val="00AD632F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EE1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1EAE"/>
    <w:rsid w:val="00AF240C"/>
    <w:rsid w:val="00AF24E1"/>
    <w:rsid w:val="00AF24EB"/>
    <w:rsid w:val="00AF26F7"/>
    <w:rsid w:val="00AF27BB"/>
    <w:rsid w:val="00AF2859"/>
    <w:rsid w:val="00AF2AF4"/>
    <w:rsid w:val="00AF2B6E"/>
    <w:rsid w:val="00AF2D36"/>
    <w:rsid w:val="00AF37E0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D89"/>
    <w:rsid w:val="00B020E8"/>
    <w:rsid w:val="00B024F6"/>
    <w:rsid w:val="00B02596"/>
    <w:rsid w:val="00B02633"/>
    <w:rsid w:val="00B02699"/>
    <w:rsid w:val="00B02816"/>
    <w:rsid w:val="00B028A9"/>
    <w:rsid w:val="00B02F21"/>
    <w:rsid w:val="00B03354"/>
    <w:rsid w:val="00B039F5"/>
    <w:rsid w:val="00B03C3A"/>
    <w:rsid w:val="00B03D25"/>
    <w:rsid w:val="00B0422F"/>
    <w:rsid w:val="00B0452C"/>
    <w:rsid w:val="00B046D6"/>
    <w:rsid w:val="00B04740"/>
    <w:rsid w:val="00B048BB"/>
    <w:rsid w:val="00B049D2"/>
    <w:rsid w:val="00B04E38"/>
    <w:rsid w:val="00B05384"/>
    <w:rsid w:val="00B055B4"/>
    <w:rsid w:val="00B056C3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9B0"/>
    <w:rsid w:val="00B07F06"/>
    <w:rsid w:val="00B10198"/>
    <w:rsid w:val="00B10251"/>
    <w:rsid w:val="00B102A6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9B8"/>
    <w:rsid w:val="00B13C4C"/>
    <w:rsid w:val="00B13C88"/>
    <w:rsid w:val="00B13DBA"/>
    <w:rsid w:val="00B140C0"/>
    <w:rsid w:val="00B141B8"/>
    <w:rsid w:val="00B14533"/>
    <w:rsid w:val="00B147DB"/>
    <w:rsid w:val="00B148B7"/>
    <w:rsid w:val="00B14A74"/>
    <w:rsid w:val="00B14C60"/>
    <w:rsid w:val="00B14DBA"/>
    <w:rsid w:val="00B15C2E"/>
    <w:rsid w:val="00B16683"/>
    <w:rsid w:val="00B16912"/>
    <w:rsid w:val="00B169EF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E2B"/>
    <w:rsid w:val="00B20F02"/>
    <w:rsid w:val="00B20F8F"/>
    <w:rsid w:val="00B2104A"/>
    <w:rsid w:val="00B21151"/>
    <w:rsid w:val="00B212B8"/>
    <w:rsid w:val="00B21D53"/>
    <w:rsid w:val="00B21DBA"/>
    <w:rsid w:val="00B2217D"/>
    <w:rsid w:val="00B22B25"/>
    <w:rsid w:val="00B22D62"/>
    <w:rsid w:val="00B22EAC"/>
    <w:rsid w:val="00B230DC"/>
    <w:rsid w:val="00B23105"/>
    <w:rsid w:val="00B2310E"/>
    <w:rsid w:val="00B23266"/>
    <w:rsid w:val="00B2334E"/>
    <w:rsid w:val="00B2372C"/>
    <w:rsid w:val="00B23AF6"/>
    <w:rsid w:val="00B23C9A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DC4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173"/>
    <w:rsid w:val="00B3435E"/>
    <w:rsid w:val="00B343C2"/>
    <w:rsid w:val="00B3456E"/>
    <w:rsid w:val="00B34B91"/>
    <w:rsid w:val="00B34D03"/>
    <w:rsid w:val="00B350F1"/>
    <w:rsid w:val="00B3511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7F4"/>
    <w:rsid w:val="00B41BD8"/>
    <w:rsid w:val="00B41E93"/>
    <w:rsid w:val="00B41F35"/>
    <w:rsid w:val="00B42085"/>
    <w:rsid w:val="00B421BD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EB9"/>
    <w:rsid w:val="00B42F83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6305"/>
    <w:rsid w:val="00B564F6"/>
    <w:rsid w:val="00B5653D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41DC"/>
    <w:rsid w:val="00B64255"/>
    <w:rsid w:val="00B643A7"/>
    <w:rsid w:val="00B64460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89"/>
    <w:rsid w:val="00B67DD0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12F6"/>
    <w:rsid w:val="00B71456"/>
    <w:rsid w:val="00B71600"/>
    <w:rsid w:val="00B71647"/>
    <w:rsid w:val="00B71752"/>
    <w:rsid w:val="00B719D3"/>
    <w:rsid w:val="00B71CFF"/>
    <w:rsid w:val="00B72104"/>
    <w:rsid w:val="00B72238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B97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C67"/>
    <w:rsid w:val="00B75DB0"/>
    <w:rsid w:val="00B75ED6"/>
    <w:rsid w:val="00B76103"/>
    <w:rsid w:val="00B7632C"/>
    <w:rsid w:val="00B76579"/>
    <w:rsid w:val="00B7666A"/>
    <w:rsid w:val="00B76748"/>
    <w:rsid w:val="00B76A59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CA"/>
    <w:rsid w:val="00B8379A"/>
    <w:rsid w:val="00B838D7"/>
    <w:rsid w:val="00B83B39"/>
    <w:rsid w:val="00B83E0A"/>
    <w:rsid w:val="00B8407E"/>
    <w:rsid w:val="00B8425F"/>
    <w:rsid w:val="00B843EE"/>
    <w:rsid w:val="00B84400"/>
    <w:rsid w:val="00B845DF"/>
    <w:rsid w:val="00B846A3"/>
    <w:rsid w:val="00B84EDC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879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3BA"/>
    <w:rsid w:val="00B8743F"/>
    <w:rsid w:val="00B874D9"/>
    <w:rsid w:val="00B87614"/>
    <w:rsid w:val="00B87677"/>
    <w:rsid w:val="00B87A45"/>
    <w:rsid w:val="00B87D02"/>
    <w:rsid w:val="00B87EA1"/>
    <w:rsid w:val="00B87EB6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6288"/>
    <w:rsid w:val="00B965E1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257"/>
    <w:rsid w:val="00BA0375"/>
    <w:rsid w:val="00BA0686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60BD"/>
    <w:rsid w:val="00BA60E3"/>
    <w:rsid w:val="00BA6456"/>
    <w:rsid w:val="00BA6551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E36"/>
    <w:rsid w:val="00BB0E83"/>
    <w:rsid w:val="00BB0FD6"/>
    <w:rsid w:val="00BB10E2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E9"/>
    <w:rsid w:val="00BB29DC"/>
    <w:rsid w:val="00BB2B75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033"/>
    <w:rsid w:val="00BB51B5"/>
    <w:rsid w:val="00BB5898"/>
    <w:rsid w:val="00BB5906"/>
    <w:rsid w:val="00BB59A1"/>
    <w:rsid w:val="00BB5DBA"/>
    <w:rsid w:val="00BB612D"/>
    <w:rsid w:val="00BB652A"/>
    <w:rsid w:val="00BB6556"/>
    <w:rsid w:val="00BB67CE"/>
    <w:rsid w:val="00BB6AE4"/>
    <w:rsid w:val="00BB6D95"/>
    <w:rsid w:val="00BB6ED0"/>
    <w:rsid w:val="00BB6F14"/>
    <w:rsid w:val="00BB7373"/>
    <w:rsid w:val="00BB73E2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5D9"/>
    <w:rsid w:val="00BC108D"/>
    <w:rsid w:val="00BC109A"/>
    <w:rsid w:val="00BC17F6"/>
    <w:rsid w:val="00BC1915"/>
    <w:rsid w:val="00BC195D"/>
    <w:rsid w:val="00BC1C65"/>
    <w:rsid w:val="00BC1D2A"/>
    <w:rsid w:val="00BC1FA9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91"/>
    <w:rsid w:val="00BC4EEC"/>
    <w:rsid w:val="00BC4F0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B0F"/>
    <w:rsid w:val="00BC6C6B"/>
    <w:rsid w:val="00BC6CB3"/>
    <w:rsid w:val="00BC71E8"/>
    <w:rsid w:val="00BC7784"/>
    <w:rsid w:val="00BC7A7E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3064"/>
    <w:rsid w:val="00BD315B"/>
    <w:rsid w:val="00BD31BD"/>
    <w:rsid w:val="00BD33A3"/>
    <w:rsid w:val="00BD3442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252"/>
    <w:rsid w:val="00BE0331"/>
    <w:rsid w:val="00BE05E6"/>
    <w:rsid w:val="00BE0A74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76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6CB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0FE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A5"/>
    <w:rsid w:val="00BF7A4B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FD8"/>
    <w:rsid w:val="00C015EC"/>
    <w:rsid w:val="00C017BD"/>
    <w:rsid w:val="00C01941"/>
    <w:rsid w:val="00C01D3F"/>
    <w:rsid w:val="00C02755"/>
    <w:rsid w:val="00C02957"/>
    <w:rsid w:val="00C0295B"/>
    <w:rsid w:val="00C02EC8"/>
    <w:rsid w:val="00C02F18"/>
    <w:rsid w:val="00C02FFC"/>
    <w:rsid w:val="00C0303F"/>
    <w:rsid w:val="00C0306D"/>
    <w:rsid w:val="00C03474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4D32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624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D6"/>
    <w:rsid w:val="00C206E8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7D5"/>
    <w:rsid w:val="00C24B9C"/>
    <w:rsid w:val="00C24DA5"/>
    <w:rsid w:val="00C24EA0"/>
    <w:rsid w:val="00C253FE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9BA"/>
    <w:rsid w:val="00C30A3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25C"/>
    <w:rsid w:val="00C32488"/>
    <w:rsid w:val="00C32560"/>
    <w:rsid w:val="00C32746"/>
    <w:rsid w:val="00C32B9C"/>
    <w:rsid w:val="00C32D2E"/>
    <w:rsid w:val="00C32E72"/>
    <w:rsid w:val="00C32EC8"/>
    <w:rsid w:val="00C32FF2"/>
    <w:rsid w:val="00C33433"/>
    <w:rsid w:val="00C334CF"/>
    <w:rsid w:val="00C337A7"/>
    <w:rsid w:val="00C339CD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9E3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5E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BD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88"/>
    <w:rsid w:val="00C543AB"/>
    <w:rsid w:val="00C54620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14"/>
    <w:rsid w:val="00C578FD"/>
    <w:rsid w:val="00C579E0"/>
    <w:rsid w:val="00C57A2B"/>
    <w:rsid w:val="00C57AD5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C5A"/>
    <w:rsid w:val="00C65C8A"/>
    <w:rsid w:val="00C660D3"/>
    <w:rsid w:val="00C661AC"/>
    <w:rsid w:val="00C66203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40C"/>
    <w:rsid w:val="00C7258E"/>
    <w:rsid w:val="00C725A0"/>
    <w:rsid w:val="00C72888"/>
    <w:rsid w:val="00C72D72"/>
    <w:rsid w:val="00C73657"/>
    <w:rsid w:val="00C7377E"/>
    <w:rsid w:val="00C739AC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5AE"/>
    <w:rsid w:val="00C8075C"/>
    <w:rsid w:val="00C80785"/>
    <w:rsid w:val="00C807A7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418F"/>
    <w:rsid w:val="00C842D6"/>
    <w:rsid w:val="00C84430"/>
    <w:rsid w:val="00C84669"/>
    <w:rsid w:val="00C8475A"/>
    <w:rsid w:val="00C848E0"/>
    <w:rsid w:val="00C84AB1"/>
    <w:rsid w:val="00C84B00"/>
    <w:rsid w:val="00C84E00"/>
    <w:rsid w:val="00C84FD1"/>
    <w:rsid w:val="00C85054"/>
    <w:rsid w:val="00C850EB"/>
    <w:rsid w:val="00C854F8"/>
    <w:rsid w:val="00C85663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482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709"/>
    <w:rsid w:val="00C949FA"/>
    <w:rsid w:val="00C94A7C"/>
    <w:rsid w:val="00C94C52"/>
    <w:rsid w:val="00C94DFA"/>
    <w:rsid w:val="00C94F46"/>
    <w:rsid w:val="00C953BB"/>
    <w:rsid w:val="00C95436"/>
    <w:rsid w:val="00C959AA"/>
    <w:rsid w:val="00C961F5"/>
    <w:rsid w:val="00C9653C"/>
    <w:rsid w:val="00C966B7"/>
    <w:rsid w:val="00C96887"/>
    <w:rsid w:val="00C96990"/>
    <w:rsid w:val="00C96B4B"/>
    <w:rsid w:val="00C96BD5"/>
    <w:rsid w:val="00C96C4F"/>
    <w:rsid w:val="00C97016"/>
    <w:rsid w:val="00C97259"/>
    <w:rsid w:val="00C972B5"/>
    <w:rsid w:val="00C975DF"/>
    <w:rsid w:val="00C97683"/>
    <w:rsid w:val="00C9774E"/>
    <w:rsid w:val="00C97823"/>
    <w:rsid w:val="00C97AD2"/>
    <w:rsid w:val="00C97F49"/>
    <w:rsid w:val="00CA0255"/>
    <w:rsid w:val="00CA047C"/>
    <w:rsid w:val="00CA05FA"/>
    <w:rsid w:val="00CA0786"/>
    <w:rsid w:val="00CA0871"/>
    <w:rsid w:val="00CA0A7F"/>
    <w:rsid w:val="00CA0C96"/>
    <w:rsid w:val="00CA0D2C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317"/>
    <w:rsid w:val="00CB2397"/>
    <w:rsid w:val="00CB2BA9"/>
    <w:rsid w:val="00CB2D8D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B33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7A"/>
    <w:rsid w:val="00CC0DF0"/>
    <w:rsid w:val="00CC0ED2"/>
    <w:rsid w:val="00CC112F"/>
    <w:rsid w:val="00CC1431"/>
    <w:rsid w:val="00CC1904"/>
    <w:rsid w:val="00CC1B5C"/>
    <w:rsid w:val="00CC2090"/>
    <w:rsid w:val="00CC2168"/>
    <w:rsid w:val="00CC26B8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9CE"/>
    <w:rsid w:val="00CC5B57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2D40"/>
    <w:rsid w:val="00CD335D"/>
    <w:rsid w:val="00CD33D0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4EEE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C1"/>
    <w:rsid w:val="00CD73BD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26"/>
    <w:rsid w:val="00CE26C4"/>
    <w:rsid w:val="00CE2820"/>
    <w:rsid w:val="00CE297D"/>
    <w:rsid w:val="00CE31E3"/>
    <w:rsid w:val="00CE3427"/>
    <w:rsid w:val="00CE3677"/>
    <w:rsid w:val="00CE37C4"/>
    <w:rsid w:val="00CE3FDE"/>
    <w:rsid w:val="00CE40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CF0"/>
    <w:rsid w:val="00CE7EA8"/>
    <w:rsid w:val="00CF0081"/>
    <w:rsid w:val="00CF04AE"/>
    <w:rsid w:val="00CF0504"/>
    <w:rsid w:val="00CF0533"/>
    <w:rsid w:val="00CF0599"/>
    <w:rsid w:val="00CF08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800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84F"/>
    <w:rsid w:val="00D03AAE"/>
    <w:rsid w:val="00D03ECC"/>
    <w:rsid w:val="00D04052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0FA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542"/>
    <w:rsid w:val="00D109D9"/>
    <w:rsid w:val="00D109FF"/>
    <w:rsid w:val="00D10E0F"/>
    <w:rsid w:val="00D1133A"/>
    <w:rsid w:val="00D114EE"/>
    <w:rsid w:val="00D1170A"/>
    <w:rsid w:val="00D11749"/>
    <w:rsid w:val="00D1197A"/>
    <w:rsid w:val="00D11A04"/>
    <w:rsid w:val="00D11B97"/>
    <w:rsid w:val="00D11BA7"/>
    <w:rsid w:val="00D11CBB"/>
    <w:rsid w:val="00D11E2A"/>
    <w:rsid w:val="00D11FC8"/>
    <w:rsid w:val="00D12188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5BD"/>
    <w:rsid w:val="00D156BE"/>
    <w:rsid w:val="00D15756"/>
    <w:rsid w:val="00D15BD9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1F0"/>
    <w:rsid w:val="00D20256"/>
    <w:rsid w:val="00D203F7"/>
    <w:rsid w:val="00D205B2"/>
    <w:rsid w:val="00D2064B"/>
    <w:rsid w:val="00D20743"/>
    <w:rsid w:val="00D20D72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5E51"/>
    <w:rsid w:val="00D26386"/>
    <w:rsid w:val="00D268A5"/>
    <w:rsid w:val="00D26A32"/>
    <w:rsid w:val="00D26DC0"/>
    <w:rsid w:val="00D27475"/>
    <w:rsid w:val="00D274FF"/>
    <w:rsid w:val="00D27523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12CB"/>
    <w:rsid w:val="00D3138A"/>
    <w:rsid w:val="00D314E5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164"/>
    <w:rsid w:val="00D34425"/>
    <w:rsid w:val="00D344DB"/>
    <w:rsid w:val="00D34540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3A0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2FF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BB9"/>
    <w:rsid w:val="00D60FA6"/>
    <w:rsid w:val="00D61059"/>
    <w:rsid w:val="00D61090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34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F50"/>
    <w:rsid w:val="00D76FA9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F1"/>
    <w:rsid w:val="00D83081"/>
    <w:rsid w:val="00D83168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988"/>
    <w:rsid w:val="00D84B81"/>
    <w:rsid w:val="00D84BD5"/>
    <w:rsid w:val="00D84C83"/>
    <w:rsid w:val="00D84DEE"/>
    <w:rsid w:val="00D84EAF"/>
    <w:rsid w:val="00D8531A"/>
    <w:rsid w:val="00D853A4"/>
    <w:rsid w:val="00D85461"/>
    <w:rsid w:val="00D8577C"/>
    <w:rsid w:val="00D859E8"/>
    <w:rsid w:val="00D85B71"/>
    <w:rsid w:val="00D85C84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53B"/>
    <w:rsid w:val="00D91635"/>
    <w:rsid w:val="00D916E0"/>
    <w:rsid w:val="00D91BE6"/>
    <w:rsid w:val="00D91D11"/>
    <w:rsid w:val="00D91D72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DC2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4B0"/>
    <w:rsid w:val="00DA0651"/>
    <w:rsid w:val="00DA07D5"/>
    <w:rsid w:val="00DA09A8"/>
    <w:rsid w:val="00DA09BF"/>
    <w:rsid w:val="00DA0A94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85F"/>
    <w:rsid w:val="00DA38B9"/>
    <w:rsid w:val="00DA3CE7"/>
    <w:rsid w:val="00DA407A"/>
    <w:rsid w:val="00DA4356"/>
    <w:rsid w:val="00DA43F3"/>
    <w:rsid w:val="00DA4699"/>
    <w:rsid w:val="00DA4B6E"/>
    <w:rsid w:val="00DA4EE9"/>
    <w:rsid w:val="00DA4EF4"/>
    <w:rsid w:val="00DA4FAA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6F55"/>
    <w:rsid w:val="00DA7096"/>
    <w:rsid w:val="00DA71F5"/>
    <w:rsid w:val="00DA73C5"/>
    <w:rsid w:val="00DA7416"/>
    <w:rsid w:val="00DA75F1"/>
    <w:rsid w:val="00DA776D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602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7F1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22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45D"/>
    <w:rsid w:val="00DC593E"/>
    <w:rsid w:val="00DC5ADB"/>
    <w:rsid w:val="00DC5E9B"/>
    <w:rsid w:val="00DC609C"/>
    <w:rsid w:val="00DC60B4"/>
    <w:rsid w:val="00DC6296"/>
    <w:rsid w:val="00DC655A"/>
    <w:rsid w:val="00DC6595"/>
    <w:rsid w:val="00DC6665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79E"/>
    <w:rsid w:val="00DD38B2"/>
    <w:rsid w:val="00DD39E3"/>
    <w:rsid w:val="00DD39EA"/>
    <w:rsid w:val="00DD3D54"/>
    <w:rsid w:val="00DD4220"/>
    <w:rsid w:val="00DD4388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C2D"/>
    <w:rsid w:val="00DD5E7A"/>
    <w:rsid w:val="00DD612F"/>
    <w:rsid w:val="00DD62AA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49B"/>
    <w:rsid w:val="00DE1536"/>
    <w:rsid w:val="00DE1558"/>
    <w:rsid w:val="00DE15C8"/>
    <w:rsid w:val="00DE1915"/>
    <w:rsid w:val="00DE1B53"/>
    <w:rsid w:val="00DE1D7E"/>
    <w:rsid w:val="00DE1F6E"/>
    <w:rsid w:val="00DE2140"/>
    <w:rsid w:val="00DE249E"/>
    <w:rsid w:val="00DE24C3"/>
    <w:rsid w:val="00DE260B"/>
    <w:rsid w:val="00DE2C0F"/>
    <w:rsid w:val="00DE2EA5"/>
    <w:rsid w:val="00DE311D"/>
    <w:rsid w:val="00DE3497"/>
    <w:rsid w:val="00DE39CB"/>
    <w:rsid w:val="00DE3A15"/>
    <w:rsid w:val="00DE3BFC"/>
    <w:rsid w:val="00DE3CB9"/>
    <w:rsid w:val="00DE3D40"/>
    <w:rsid w:val="00DE3E85"/>
    <w:rsid w:val="00DE404A"/>
    <w:rsid w:val="00DE4081"/>
    <w:rsid w:val="00DE42B2"/>
    <w:rsid w:val="00DE4310"/>
    <w:rsid w:val="00DE440A"/>
    <w:rsid w:val="00DE44AF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C2F"/>
    <w:rsid w:val="00DE7D74"/>
    <w:rsid w:val="00DE7E1B"/>
    <w:rsid w:val="00DE7E88"/>
    <w:rsid w:val="00DF00DE"/>
    <w:rsid w:val="00DF024F"/>
    <w:rsid w:val="00DF0670"/>
    <w:rsid w:val="00DF09E3"/>
    <w:rsid w:val="00DF09F6"/>
    <w:rsid w:val="00DF0ADA"/>
    <w:rsid w:val="00DF0B33"/>
    <w:rsid w:val="00DF0DD9"/>
    <w:rsid w:val="00DF0FAF"/>
    <w:rsid w:val="00DF13A7"/>
    <w:rsid w:val="00DF1474"/>
    <w:rsid w:val="00DF16C0"/>
    <w:rsid w:val="00DF1B2D"/>
    <w:rsid w:val="00DF1CF8"/>
    <w:rsid w:val="00DF1FC9"/>
    <w:rsid w:val="00DF20BE"/>
    <w:rsid w:val="00DF2800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ECE"/>
    <w:rsid w:val="00DF60EA"/>
    <w:rsid w:val="00DF6251"/>
    <w:rsid w:val="00DF6611"/>
    <w:rsid w:val="00DF6630"/>
    <w:rsid w:val="00DF6695"/>
    <w:rsid w:val="00DF6CDD"/>
    <w:rsid w:val="00DF6D21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B6"/>
    <w:rsid w:val="00E0039A"/>
    <w:rsid w:val="00E0074B"/>
    <w:rsid w:val="00E00773"/>
    <w:rsid w:val="00E00927"/>
    <w:rsid w:val="00E0099F"/>
    <w:rsid w:val="00E00BAB"/>
    <w:rsid w:val="00E00DEF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7A0"/>
    <w:rsid w:val="00E01BCF"/>
    <w:rsid w:val="00E01F4B"/>
    <w:rsid w:val="00E02023"/>
    <w:rsid w:val="00E0212C"/>
    <w:rsid w:val="00E02140"/>
    <w:rsid w:val="00E02218"/>
    <w:rsid w:val="00E02414"/>
    <w:rsid w:val="00E0242A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BB0"/>
    <w:rsid w:val="00E06D03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A5A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5CB3"/>
    <w:rsid w:val="00E1603F"/>
    <w:rsid w:val="00E161E5"/>
    <w:rsid w:val="00E163D7"/>
    <w:rsid w:val="00E1650D"/>
    <w:rsid w:val="00E167FA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C4"/>
    <w:rsid w:val="00E217DB"/>
    <w:rsid w:val="00E21ACC"/>
    <w:rsid w:val="00E21B36"/>
    <w:rsid w:val="00E21EA0"/>
    <w:rsid w:val="00E21F33"/>
    <w:rsid w:val="00E21FF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7"/>
    <w:rsid w:val="00E250EF"/>
    <w:rsid w:val="00E2513F"/>
    <w:rsid w:val="00E25299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5C7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5FE8"/>
    <w:rsid w:val="00E3694F"/>
    <w:rsid w:val="00E36B7E"/>
    <w:rsid w:val="00E3734F"/>
    <w:rsid w:val="00E37371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4181"/>
    <w:rsid w:val="00E441C7"/>
    <w:rsid w:val="00E44211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ECC"/>
    <w:rsid w:val="00E4610A"/>
    <w:rsid w:val="00E46323"/>
    <w:rsid w:val="00E4641E"/>
    <w:rsid w:val="00E46455"/>
    <w:rsid w:val="00E464E5"/>
    <w:rsid w:val="00E466B2"/>
    <w:rsid w:val="00E467CF"/>
    <w:rsid w:val="00E46ABB"/>
    <w:rsid w:val="00E46C7E"/>
    <w:rsid w:val="00E47227"/>
    <w:rsid w:val="00E4772F"/>
    <w:rsid w:val="00E47780"/>
    <w:rsid w:val="00E47B28"/>
    <w:rsid w:val="00E47F03"/>
    <w:rsid w:val="00E50027"/>
    <w:rsid w:val="00E50445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17"/>
    <w:rsid w:val="00E6242A"/>
    <w:rsid w:val="00E62438"/>
    <w:rsid w:val="00E62460"/>
    <w:rsid w:val="00E624EE"/>
    <w:rsid w:val="00E626AD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6F28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77B"/>
    <w:rsid w:val="00E72907"/>
    <w:rsid w:val="00E72B6F"/>
    <w:rsid w:val="00E72B74"/>
    <w:rsid w:val="00E72EB2"/>
    <w:rsid w:val="00E73512"/>
    <w:rsid w:val="00E73ACA"/>
    <w:rsid w:val="00E73B7F"/>
    <w:rsid w:val="00E73DD5"/>
    <w:rsid w:val="00E741B6"/>
    <w:rsid w:val="00E744D0"/>
    <w:rsid w:val="00E74743"/>
    <w:rsid w:val="00E74AFB"/>
    <w:rsid w:val="00E74C64"/>
    <w:rsid w:val="00E74C9C"/>
    <w:rsid w:val="00E752F3"/>
    <w:rsid w:val="00E75330"/>
    <w:rsid w:val="00E7543E"/>
    <w:rsid w:val="00E75CBE"/>
    <w:rsid w:val="00E75D7F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2BB3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5F11"/>
    <w:rsid w:val="00E86163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1B4"/>
    <w:rsid w:val="00E945D1"/>
    <w:rsid w:val="00E94963"/>
    <w:rsid w:val="00E94A1C"/>
    <w:rsid w:val="00E94BBA"/>
    <w:rsid w:val="00E95090"/>
    <w:rsid w:val="00E9553E"/>
    <w:rsid w:val="00E95644"/>
    <w:rsid w:val="00E95DAB"/>
    <w:rsid w:val="00E95DE2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CE4"/>
    <w:rsid w:val="00E96EF7"/>
    <w:rsid w:val="00E96EFB"/>
    <w:rsid w:val="00E972A9"/>
    <w:rsid w:val="00E9754E"/>
    <w:rsid w:val="00E97593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864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5BC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382"/>
    <w:rsid w:val="00EB749A"/>
    <w:rsid w:val="00EB7562"/>
    <w:rsid w:val="00EB75B3"/>
    <w:rsid w:val="00EB7A58"/>
    <w:rsid w:val="00EB7FAD"/>
    <w:rsid w:val="00EC0095"/>
    <w:rsid w:val="00EC01C9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86A"/>
    <w:rsid w:val="00EC3B28"/>
    <w:rsid w:val="00EC3B91"/>
    <w:rsid w:val="00EC3BF7"/>
    <w:rsid w:val="00EC3DBC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80E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C74"/>
    <w:rsid w:val="00ED5D84"/>
    <w:rsid w:val="00ED6035"/>
    <w:rsid w:val="00ED664A"/>
    <w:rsid w:val="00ED667C"/>
    <w:rsid w:val="00ED66F0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42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7BF"/>
    <w:rsid w:val="00EE7AE4"/>
    <w:rsid w:val="00EE7AE9"/>
    <w:rsid w:val="00EE7C8F"/>
    <w:rsid w:val="00EE7CED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2C0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0E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545"/>
    <w:rsid w:val="00F01614"/>
    <w:rsid w:val="00F01830"/>
    <w:rsid w:val="00F01912"/>
    <w:rsid w:val="00F0196B"/>
    <w:rsid w:val="00F01D65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AB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0E3"/>
    <w:rsid w:val="00F23609"/>
    <w:rsid w:val="00F2361C"/>
    <w:rsid w:val="00F2372F"/>
    <w:rsid w:val="00F23949"/>
    <w:rsid w:val="00F239CC"/>
    <w:rsid w:val="00F23D37"/>
    <w:rsid w:val="00F23DCA"/>
    <w:rsid w:val="00F24226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9BB"/>
    <w:rsid w:val="00F26A4A"/>
    <w:rsid w:val="00F272CC"/>
    <w:rsid w:val="00F27436"/>
    <w:rsid w:val="00F27B13"/>
    <w:rsid w:val="00F27EF7"/>
    <w:rsid w:val="00F300A9"/>
    <w:rsid w:val="00F303B0"/>
    <w:rsid w:val="00F305C6"/>
    <w:rsid w:val="00F30B29"/>
    <w:rsid w:val="00F30E41"/>
    <w:rsid w:val="00F30E96"/>
    <w:rsid w:val="00F3105B"/>
    <w:rsid w:val="00F310CC"/>
    <w:rsid w:val="00F313E6"/>
    <w:rsid w:val="00F31509"/>
    <w:rsid w:val="00F31801"/>
    <w:rsid w:val="00F3202C"/>
    <w:rsid w:val="00F320D2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B6"/>
    <w:rsid w:val="00F363DE"/>
    <w:rsid w:val="00F36AFF"/>
    <w:rsid w:val="00F36F62"/>
    <w:rsid w:val="00F3757C"/>
    <w:rsid w:val="00F375E4"/>
    <w:rsid w:val="00F375E9"/>
    <w:rsid w:val="00F37602"/>
    <w:rsid w:val="00F379DC"/>
    <w:rsid w:val="00F37AD2"/>
    <w:rsid w:val="00F37F5B"/>
    <w:rsid w:val="00F37FE1"/>
    <w:rsid w:val="00F4049E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2BA"/>
    <w:rsid w:val="00F54437"/>
    <w:rsid w:val="00F54695"/>
    <w:rsid w:val="00F54A3C"/>
    <w:rsid w:val="00F54A5E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919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49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1C4"/>
    <w:rsid w:val="00F742FB"/>
    <w:rsid w:val="00F7431B"/>
    <w:rsid w:val="00F743F2"/>
    <w:rsid w:val="00F74909"/>
    <w:rsid w:val="00F74BAD"/>
    <w:rsid w:val="00F74C94"/>
    <w:rsid w:val="00F750BD"/>
    <w:rsid w:val="00F755B4"/>
    <w:rsid w:val="00F7584E"/>
    <w:rsid w:val="00F76119"/>
    <w:rsid w:val="00F761B9"/>
    <w:rsid w:val="00F7634E"/>
    <w:rsid w:val="00F76639"/>
    <w:rsid w:val="00F76A3E"/>
    <w:rsid w:val="00F76E12"/>
    <w:rsid w:val="00F773AF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C63"/>
    <w:rsid w:val="00F82D07"/>
    <w:rsid w:val="00F83267"/>
    <w:rsid w:val="00F83C92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5D"/>
    <w:rsid w:val="00F91CA9"/>
    <w:rsid w:val="00F91D3F"/>
    <w:rsid w:val="00F92218"/>
    <w:rsid w:val="00F92302"/>
    <w:rsid w:val="00F92493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519"/>
    <w:rsid w:val="00F945E7"/>
    <w:rsid w:val="00F9476D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8C2"/>
    <w:rsid w:val="00F9599A"/>
    <w:rsid w:val="00F95CA3"/>
    <w:rsid w:val="00F96126"/>
    <w:rsid w:val="00F96273"/>
    <w:rsid w:val="00F96276"/>
    <w:rsid w:val="00F9636C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A76"/>
    <w:rsid w:val="00FA7B7E"/>
    <w:rsid w:val="00FA7FD1"/>
    <w:rsid w:val="00FA7FDB"/>
    <w:rsid w:val="00FB0152"/>
    <w:rsid w:val="00FB042C"/>
    <w:rsid w:val="00FB0494"/>
    <w:rsid w:val="00FB0533"/>
    <w:rsid w:val="00FB06D8"/>
    <w:rsid w:val="00FB0775"/>
    <w:rsid w:val="00FB08E0"/>
    <w:rsid w:val="00FB0EEB"/>
    <w:rsid w:val="00FB137B"/>
    <w:rsid w:val="00FB14AE"/>
    <w:rsid w:val="00FB198D"/>
    <w:rsid w:val="00FB1E61"/>
    <w:rsid w:val="00FB2026"/>
    <w:rsid w:val="00FB21AE"/>
    <w:rsid w:val="00FB270E"/>
    <w:rsid w:val="00FB2899"/>
    <w:rsid w:val="00FB35C6"/>
    <w:rsid w:val="00FB39BD"/>
    <w:rsid w:val="00FB39FB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864"/>
    <w:rsid w:val="00FC18A9"/>
    <w:rsid w:val="00FC18CD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B23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80C"/>
    <w:rsid w:val="00FD087E"/>
    <w:rsid w:val="00FD09EB"/>
    <w:rsid w:val="00FD0E3C"/>
    <w:rsid w:val="00FD1059"/>
    <w:rsid w:val="00FD12C7"/>
    <w:rsid w:val="00FD1332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790"/>
    <w:rsid w:val="00FD5A27"/>
    <w:rsid w:val="00FD5A2D"/>
    <w:rsid w:val="00FD5DB3"/>
    <w:rsid w:val="00FD5F42"/>
    <w:rsid w:val="00FD6089"/>
    <w:rsid w:val="00FD6299"/>
    <w:rsid w:val="00FD6516"/>
    <w:rsid w:val="00FD67BE"/>
    <w:rsid w:val="00FD67F0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9E0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F9E"/>
    <w:rsid w:val="00FE3250"/>
    <w:rsid w:val="00FE33AA"/>
    <w:rsid w:val="00FE34AC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D0A"/>
    <w:rsid w:val="00FE7DC4"/>
    <w:rsid w:val="00FE7F83"/>
    <w:rsid w:val="00FE7FAA"/>
    <w:rsid w:val="00FF03DD"/>
    <w:rsid w:val="00FF048E"/>
    <w:rsid w:val="00FF0744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F"/>
    <w:rsid w:val="00FF14A4"/>
    <w:rsid w:val="00FF17DB"/>
    <w:rsid w:val="00FF1D87"/>
    <w:rsid w:val="00FF1EB3"/>
    <w:rsid w:val="00FF1F3D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9AD"/>
    <w:rsid w:val="00FF4A9D"/>
    <w:rsid w:val="00FF4AFD"/>
    <w:rsid w:val="00FF4BF2"/>
    <w:rsid w:val="00FF4EE1"/>
    <w:rsid w:val="00FF507E"/>
    <w:rsid w:val="00FF5272"/>
    <w:rsid w:val="00FF532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8100321-2E00-4557-BD2B-DE0576BE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703240-CF47-4722-A1C0-5A85223B94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E8F5D-929F-42FC-95F6-B63E28B25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8E857-F644-4D71-B4B9-64984B5BB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1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Nopparat, Buaprommee</cp:lastModifiedBy>
  <cp:revision>8</cp:revision>
  <cp:lastPrinted>2023-02-27T06:24:00Z</cp:lastPrinted>
  <dcterms:created xsi:type="dcterms:W3CDTF">2023-02-28T00:16:00Z</dcterms:created>
  <dcterms:modified xsi:type="dcterms:W3CDTF">2024-02-27T06:19:00Z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</Properties>
</file>